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07B34" w14:textId="77777777" w:rsidR="006C3B2A" w:rsidRPr="007D2BB1" w:rsidRDefault="006C3B2A" w:rsidP="006C3B2A">
      <w:pPr>
        <w:pStyle w:val="IndexHeading1"/>
        <w:spacing w:after="0" w:line="380" w:lineRule="exact"/>
        <w:ind w:left="1138" w:hanging="1138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E51CB4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E51CB4">
        <w:rPr>
          <w:rFonts w:ascii="Angsana New" w:hAnsi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0635561" w14:textId="77777777" w:rsidR="006C3B2A" w:rsidRPr="00E51CB4" w:rsidRDefault="006C3B2A" w:rsidP="006C3B2A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="Angsana New" w:hAnsi="Angsana New"/>
          <w:sz w:val="10"/>
          <w:szCs w:val="10"/>
          <w:cs/>
          <w:lang w:bidi="th-TH"/>
        </w:rPr>
      </w:pPr>
    </w:p>
    <w:p w14:paraId="0DCF3BC3" w14:textId="77777777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ข้อมูลทั่ว</w:t>
      </w:r>
      <w:r w:rsidR="00FB6FD4">
        <w:rPr>
          <w:rFonts w:ascii="Angsana New" w:hAnsi="Angsana New" w:hint="cs"/>
          <w:sz w:val="30"/>
          <w:szCs w:val="30"/>
          <w:cs/>
          <w:lang w:bidi="th-TH"/>
        </w:rPr>
        <w:t>ไป</w:t>
      </w:r>
    </w:p>
    <w:p w14:paraId="6234734A" w14:textId="77777777" w:rsidR="00FB6FD4" w:rsidRPr="00FB6FD4" w:rsidRDefault="00FB6FD4" w:rsidP="00FB6FD4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C7107F">
        <w:rPr>
          <w:rFonts w:ascii="Angsana New" w:hAnsi="Angsana New" w:hint="cs"/>
          <w:sz w:val="30"/>
          <w:szCs w:val="30"/>
          <w:cs/>
        </w:rPr>
        <w:t>ผลการดำเนินงานในปัจจุบัน</w:t>
      </w:r>
    </w:p>
    <w:p w14:paraId="1137DAB7" w14:textId="77777777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42C2DA3F" w14:textId="4FACA9BD" w:rsidR="00232F18" w:rsidRPr="00232F18" w:rsidRDefault="00232F18" w:rsidP="00232F18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26CE697C" w14:textId="08B92B68" w:rsidR="00FB6FD4" w:rsidRPr="00FB6FD4" w:rsidRDefault="00FB6FD4" w:rsidP="00FB6FD4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C7107F">
        <w:rPr>
          <w:rFonts w:ascii="Angsana New" w:hAnsi="Angsana New" w:hint="cs"/>
          <w:sz w:val="30"/>
          <w:szCs w:val="30"/>
          <w:cs/>
        </w:rPr>
        <w:t>การซื้อ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517DA8E8" w14:textId="77777777" w:rsidR="006C3B2A" w:rsidRPr="00F31985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C59D0D" w14:textId="77777777" w:rsidR="006C3B2A" w:rsidRPr="00F31985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426F496" w14:textId="77777777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Pr="00F31985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581D173" w14:textId="77777777" w:rsidR="006C3B2A" w:rsidRPr="008E0067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8E0067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604CC9AB" w14:textId="2DF89001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  <w:r w:rsidRPr="00F31985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3B92FC2" w14:textId="1858D771" w:rsidR="00232F18" w:rsidRDefault="00232F18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7CE19B5B" w14:textId="77777777" w:rsidR="006C3B2A" w:rsidRPr="006A5E57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6A5E57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</w:t>
      </w:r>
      <w:r w:rsidR="000632CB" w:rsidRPr="006A5E57">
        <w:rPr>
          <w:rFonts w:ascii="Angsana New" w:hAnsi="Angsana New"/>
          <w:sz w:val="30"/>
          <w:szCs w:val="30"/>
          <w:cs/>
          <w:lang w:bidi="th-TH"/>
        </w:rPr>
        <w:t>ในบริษัทย่อย</w:t>
      </w:r>
    </w:p>
    <w:p w14:paraId="7611E406" w14:textId="77777777" w:rsidR="00CB2D41" w:rsidRPr="006A5E57" w:rsidRDefault="00CB2D41" w:rsidP="00CB2D41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6A5E57">
        <w:rPr>
          <w:rFonts w:ascii="Angsana New" w:hAnsi="Angsana New" w:hint="cs"/>
          <w:sz w:val="30"/>
          <w:szCs w:val="30"/>
          <w:cs/>
          <w:lang w:val="en-US" w:bidi="th-TH"/>
        </w:rPr>
        <w:t>ส่วนได้เสียที่ไม่มีอำนาจควบคุม</w:t>
      </w:r>
    </w:p>
    <w:p w14:paraId="27659EA9" w14:textId="77777777" w:rsidR="006C3B2A" w:rsidRPr="006A5E57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6A5E57">
        <w:rPr>
          <w:rFonts w:ascii="Angsana New" w:hAnsi="Angsana New"/>
          <w:sz w:val="30"/>
          <w:szCs w:val="30"/>
          <w:cs/>
          <w:lang w:bidi="th-TH"/>
        </w:rPr>
        <w:t>เงินลงทุนระยะยาวอื่น</w:t>
      </w:r>
      <w:r w:rsidRPr="006A5E57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0848334" w14:textId="77777777" w:rsidR="006C3B2A" w:rsidRPr="00232F18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232F18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76AA1224" w14:textId="77777777" w:rsidR="006C3B2A" w:rsidRPr="00232F18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232F18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  <w:r w:rsidRPr="00232F18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5473FBFE" w14:textId="77777777" w:rsidR="006C3B2A" w:rsidRPr="00FB6FD4" w:rsidRDefault="006C3B2A" w:rsidP="00FB6FD4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B6FD4">
        <w:rPr>
          <w:rFonts w:ascii="Angsana New" w:hAnsi="Angsana New" w:hint="cs"/>
          <w:sz w:val="30"/>
          <w:szCs w:val="30"/>
          <w:cs/>
          <w:lang w:val="en-US" w:bidi="th-TH"/>
        </w:rPr>
        <w:t>เงินฝากสถาบันการเงินที่มีข้อจำกัดในการเบิกใช้</w:t>
      </w:r>
      <w:r w:rsidR="00FB6FD4" w:rsidRPr="00FB6FD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09729C0" w14:textId="77777777" w:rsidR="00DB12A7" w:rsidRPr="00776CF6" w:rsidRDefault="006C3B2A" w:rsidP="004473A4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776CF6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48B4815F" w14:textId="77777777" w:rsidR="006C3B2A" w:rsidRPr="00F2191C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F2191C"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4FD3F9A5" w14:textId="77777777" w:rsidR="006C3B2A" w:rsidRPr="00232F18" w:rsidRDefault="006C3B2A" w:rsidP="00FB6FD4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232F18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21D0A82" w14:textId="77777777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F28CF5A" w14:textId="77777777" w:rsidR="006C3B2A" w:rsidRPr="00463371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463371">
        <w:rPr>
          <w:rFonts w:ascii="Angsana New" w:hAnsi="Angsana New" w:hint="cs"/>
          <w:sz w:val="30"/>
          <w:szCs w:val="30"/>
          <w:cs/>
        </w:rPr>
        <w:t>สำรอง</w:t>
      </w:r>
    </w:p>
    <w:p w14:paraId="5BA79D64" w14:textId="77FB4016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232F18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84DDC2B" w14:textId="77777777" w:rsidR="006C3B2A" w:rsidRPr="00F31985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6E044B77" w14:textId="77777777" w:rsidR="006C3B2A" w:rsidRPr="00F2191C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cs/>
        </w:rPr>
      </w:pPr>
      <w:r w:rsidRPr="00F2191C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14:paraId="35CFF903" w14:textId="77777777" w:rsidR="006C3B2A" w:rsidRPr="00F2191C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F2191C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0690A768" w14:textId="77777777" w:rsidR="006C3B2A" w:rsidRPr="00232F18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232F18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767306E9" w14:textId="77777777" w:rsidR="006C3B2A" w:rsidRPr="00232F18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 w:rsidRPr="00232F18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E260D8A" w14:textId="70A48FD2" w:rsidR="006C3B2A" w:rsidRDefault="001A252C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742E5024" w14:textId="16DCE4EA" w:rsidR="001A252C" w:rsidRPr="00776CF6" w:rsidRDefault="001A252C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E6C2B80" w14:textId="7CD683CD" w:rsidR="006C3B2A" w:rsidRDefault="006C3B2A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F31985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14:paraId="4C8B3A65" w14:textId="3188F15B" w:rsidR="00232F18" w:rsidRDefault="00232F18" w:rsidP="000F5647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26CDB1C2" w14:textId="77777777" w:rsidR="000632CB" w:rsidRDefault="000632CB" w:rsidP="000632CB">
      <w:pPr>
        <w:pStyle w:val="index"/>
        <w:numPr>
          <w:ilvl w:val="0"/>
          <w:numId w:val="4"/>
        </w:numPr>
        <w:tabs>
          <w:tab w:val="clear" w:pos="340"/>
          <w:tab w:val="left" w:pos="1170"/>
        </w:tabs>
        <w:spacing w:after="0" w:line="380" w:lineRule="exact"/>
        <w:ind w:left="1260" w:hanging="1170"/>
        <w:outlineLvl w:val="0"/>
        <w:rPr>
          <w:rFonts w:ascii="Angsana New" w:hAnsi="Angsana New"/>
          <w:sz w:val="30"/>
          <w:szCs w:val="30"/>
          <w:lang w:bidi="th-TH"/>
        </w:rPr>
      </w:pPr>
      <w:r w:rsidRPr="000632CB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  <w:r w:rsidRPr="000632CB">
        <w:rPr>
          <w:rFonts w:ascii="Angsana New" w:hAnsi="Angsana New"/>
          <w:sz w:val="30"/>
          <w:szCs w:val="30"/>
          <w:cs/>
          <w:lang w:bidi="th-TH"/>
        </w:rPr>
        <w:t xml:space="preserve">    </w:t>
      </w:r>
    </w:p>
    <w:p w14:paraId="0EFCA9FD" w14:textId="77777777" w:rsidR="006C3B2A" w:rsidRPr="00C07E8E" w:rsidRDefault="006C3B2A" w:rsidP="006C3B2A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="Angsana New" w:hAnsi="Angsana New"/>
          <w:sz w:val="30"/>
          <w:szCs w:val="30"/>
        </w:rPr>
      </w:pPr>
      <w:r w:rsidRPr="00F31985">
        <w:rPr>
          <w:rFonts w:ascii="Angsana New" w:hAnsi="Angsana New"/>
          <w:sz w:val="30"/>
          <w:szCs w:val="30"/>
          <w:cs/>
        </w:rPr>
        <w:br w:type="page"/>
      </w:r>
      <w:r w:rsidRPr="00C07E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E12047D" w14:textId="77777777" w:rsidR="006C3B2A" w:rsidRPr="00E81E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42DE03" w14:textId="77777777" w:rsidR="006C3B2A" w:rsidRPr="00F63A4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3A4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</w:t>
      </w:r>
      <w:r w:rsidRPr="00A45001">
        <w:rPr>
          <w:rFonts w:ascii="Angsana New" w:hAnsi="Angsana New"/>
          <w:sz w:val="30"/>
          <w:szCs w:val="30"/>
          <w:cs/>
        </w:rPr>
        <w:t>รรมการเมื่อวันที่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2C229A">
        <w:rPr>
          <w:rFonts w:ascii="Angsana New" w:hAnsi="Angsana New"/>
          <w:sz w:val="30"/>
          <w:szCs w:val="30"/>
        </w:rPr>
        <w:t>24</w:t>
      </w:r>
      <w:r w:rsidRPr="000F5647">
        <w:rPr>
          <w:rFonts w:ascii="Angsana New" w:hAnsi="Angsana New"/>
          <w:sz w:val="30"/>
          <w:szCs w:val="30"/>
        </w:rPr>
        <w:t xml:space="preserve"> </w:t>
      </w:r>
      <w:r w:rsidRPr="000F5647">
        <w:rPr>
          <w:rFonts w:ascii="Angsana New" w:hAnsi="Angsana New"/>
          <w:sz w:val="30"/>
          <w:szCs w:val="30"/>
          <w:cs/>
        </w:rPr>
        <w:t>กุมภาพันธ์</w:t>
      </w:r>
      <w:r w:rsidR="000F5647" w:rsidRPr="000F5647">
        <w:rPr>
          <w:rFonts w:ascii="Angsana New" w:hAnsi="Angsana New" w:hint="cs"/>
          <w:sz w:val="30"/>
          <w:szCs w:val="30"/>
          <w:cs/>
        </w:rPr>
        <w:t xml:space="preserve"> 256</w:t>
      </w:r>
      <w:r w:rsidR="00C8534F">
        <w:rPr>
          <w:rFonts w:ascii="Angsana New" w:hAnsi="Angsana New"/>
          <w:sz w:val="30"/>
          <w:szCs w:val="30"/>
        </w:rPr>
        <w:t>3</w:t>
      </w:r>
    </w:p>
    <w:p w14:paraId="744C188A" w14:textId="77777777" w:rsidR="006C3B2A" w:rsidRPr="00E81E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26566537" w14:textId="77777777" w:rsidR="006C3B2A" w:rsidRPr="001402E3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402E3">
        <w:rPr>
          <w:rFonts w:ascii="Angsana New" w:hAnsi="Angsana New"/>
          <w:b/>
          <w:bCs/>
          <w:sz w:val="30"/>
          <w:szCs w:val="30"/>
        </w:rPr>
        <w:t>1</w:t>
      </w:r>
      <w:r w:rsidRPr="001402E3">
        <w:rPr>
          <w:rFonts w:ascii="Angsana New" w:hAnsi="Angsana New"/>
          <w:b/>
          <w:bCs/>
          <w:sz w:val="30"/>
          <w:szCs w:val="30"/>
        </w:rPr>
        <w:tab/>
      </w:r>
      <w:r w:rsidRPr="001402E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B75A4DA" w14:textId="77777777" w:rsidR="006C3B2A" w:rsidRPr="00E81E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B423009" w14:textId="77777777" w:rsidR="006C3B2A" w:rsidRPr="0001004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 xml:space="preserve">ย </w:t>
      </w:r>
      <w:r w:rsidR="00014EFE" w:rsidRPr="00014EFE">
        <w:rPr>
          <w:rFonts w:ascii="Angsana New" w:hAnsi="Angsana New" w:hint="cs"/>
          <w:spacing w:val="-4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B35BB7">
        <w:rPr>
          <w:rFonts w:ascii="Angsana New" w:hAnsi="Angsana New" w:hint="cs"/>
          <w:spacing w:val="-4"/>
          <w:sz w:val="30"/>
          <w:szCs w:val="30"/>
          <w:cs/>
        </w:rPr>
        <w:t xml:space="preserve">เมื่อเดือนกุมภาพันธ์ </w:t>
      </w:r>
      <w:r w:rsidR="00B35BB7">
        <w:rPr>
          <w:rFonts w:ascii="Angsana New" w:hAnsi="Angsana New"/>
          <w:spacing w:val="-4"/>
          <w:sz w:val="30"/>
          <w:szCs w:val="30"/>
        </w:rPr>
        <w:t xml:space="preserve">2556 </w:t>
      </w:r>
      <w:r w:rsidR="00B35BB7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มีที่อยู่จดทะเบียน</w:t>
      </w:r>
      <w:r w:rsidR="00B35BB7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523559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523559" w:rsidRPr="00523559">
        <w:rPr>
          <w:rFonts w:ascii="Angsana New" w:hAnsi="Angsana New"/>
          <w:spacing w:val="-4"/>
          <w:sz w:val="30"/>
          <w:szCs w:val="30"/>
          <w:cs/>
        </w:rPr>
        <w:t xml:space="preserve"> 19 </w:t>
      </w:r>
      <w:r w:rsidR="00523559" w:rsidRPr="00523559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523559" w:rsidRPr="00523559">
        <w:rPr>
          <w:rFonts w:ascii="Angsana New" w:hAnsi="Angsana New"/>
          <w:spacing w:val="-4"/>
          <w:sz w:val="30"/>
          <w:szCs w:val="30"/>
          <w:cs/>
        </w:rPr>
        <w:t xml:space="preserve"> 11 </w:t>
      </w:r>
      <w:r w:rsidR="00523559" w:rsidRPr="00523559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523559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23559" w:rsidRPr="00523559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523559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23559" w:rsidRPr="00523559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14:paraId="4539B83D" w14:textId="77777777" w:rsidR="00625489" w:rsidRPr="00E81EFA" w:rsidRDefault="00625489" w:rsidP="00B35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25DD65F" w14:textId="77777777" w:rsidR="006C3B2A" w:rsidRDefault="006C3B2A" w:rsidP="00900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16E04"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916E04">
        <w:rPr>
          <w:rFonts w:ascii="Angsana New" w:hAnsi="Angsana New" w:hint="cs"/>
          <w:spacing w:val="-4"/>
          <w:sz w:val="30"/>
          <w:szCs w:val="30"/>
          <w:cs/>
        </w:rPr>
        <w:t>ได้แก่</w:t>
      </w:r>
      <w:r w:rsidRPr="00916E0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0B21">
        <w:rPr>
          <w:rFonts w:ascii="Angsana New" w:hAnsi="Angsana New" w:hint="cs"/>
          <w:spacing w:val="-4"/>
          <w:sz w:val="30"/>
          <w:szCs w:val="30"/>
          <w:cs/>
        </w:rPr>
        <w:t>นาย</w:t>
      </w:r>
      <w:r w:rsidR="009003A3">
        <w:rPr>
          <w:rFonts w:ascii="Angsana New" w:hAnsi="Angsana New" w:hint="cs"/>
          <w:spacing w:val="-4"/>
          <w:sz w:val="30"/>
          <w:szCs w:val="30"/>
          <w:cs/>
        </w:rPr>
        <w:t>นรากร ราชพลสิทธิ์</w:t>
      </w:r>
      <w:r w:rsidR="009003A3">
        <w:rPr>
          <w:rFonts w:ascii="Angsana New" w:hAnsi="Angsana New"/>
          <w:spacing w:val="-4"/>
          <w:sz w:val="30"/>
          <w:szCs w:val="30"/>
        </w:rPr>
        <w:t xml:space="preserve"> </w:t>
      </w:r>
      <w:r w:rsidR="009003A3">
        <w:rPr>
          <w:rFonts w:ascii="Angsana New" w:hAnsi="Angsana New" w:hint="cs"/>
          <w:spacing w:val="-4"/>
          <w:sz w:val="30"/>
          <w:szCs w:val="30"/>
          <w:cs/>
        </w:rPr>
        <w:t>ซึ่งถือหุ้น</w:t>
      </w:r>
      <w:r w:rsidR="009003A3" w:rsidRPr="00916E04">
        <w:rPr>
          <w:rFonts w:ascii="Angsana New" w:hAnsi="Angsana New" w:hint="cs"/>
          <w:spacing w:val="-4"/>
          <w:sz w:val="30"/>
          <w:szCs w:val="30"/>
          <w:cs/>
        </w:rPr>
        <w:t>ประมาณร้อยละ</w:t>
      </w:r>
      <w:r w:rsidR="009003A3" w:rsidRPr="00916E0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003A3">
        <w:rPr>
          <w:rFonts w:ascii="Angsana New" w:hAnsi="Angsana New"/>
          <w:spacing w:val="-4"/>
          <w:sz w:val="30"/>
          <w:szCs w:val="30"/>
        </w:rPr>
        <w:t xml:space="preserve">11 </w:t>
      </w:r>
      <w:r w:rsidR="001F0B21">
        <w:rPr>
          <w:rFonts w:ascii="Angsana New" w:hAnsi="Angsana New" w:hint="cs"/>
          <w:spacing w:val="-4"/>
          <w:sz w:val="30"/>
          <w:szCs w:val="30"/>
          <w:cs/>
        </w:rPr>
        <w:t>และนางสาว</w:t>
      </w:r>
      <w:r w:rsidR="009003A3">
        <w:rPr>
          <w:rFonts w:ascii="Angsana New" w:hAnsi="Angsana New" w:hint="cs"/>
          <w:spacing w:val="-4"/>
          <w:sz w:val="30"/>
          <w:szCs w:val="30"/>
          <w:cs/>
        </w:rPr>
        <w:t xml:space="preserve">จุไรรัตน์ </w:t>
      </w:r>
      <w:r w:rsidR="001F0B21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 w:rsidR="009003A3">
        <w:rPr>
          <w:rFonts w:ascii="Angsana New" w:hAnsi="Angsana New" w:hint="cs"/>
          <w:spacing w:val="-4"/>
          <w:sz w:val="30"/>
          <w:szCs w:val="30"/>
          <w:cs/>
        </w:rPr>
        <w:t xml:space="preserve">พงศ์สอน </w:t>
      </w:r>
      <w:r w:rsidR="000F5647" w:rsidRPr="00916E04">
        <w:rPr>
          <w:rFonts w:ascii="Angsana New" w:hAnsi="Angsana New" w:hint="cs"/>
          <w:spacing w:val="-4"/>
          <w:sz w:val="30"/>
          <w:szCs w:val="30"/>
          <w:cs/>
        </w:rPr>
        <w:t>ซึ่งถือหุ้นประมาณร้อยละ</w:t>
      </w:r>
      <w:r w:rsidR="000F5647" w:rsidRPr="00916E04">
        <w:rPr>
          <w:rFonts w:ascii="Angsana New" w:hAnsi="Angsana New"/>
          <w:spacing w:val="-4"/>
          <w:sz w:val="30"/>
          <w:szCs w:val="30"/>
          <w:cs/>
        </w:rPr>
        <w:t xml:space="preserve"> 1</w:t>
      </w:r>
      <w:r w:rsidR="000F5647">
        <w:rPr>
          <w:rFonts w:ascii="Angsana New" w:hAnsi="Angsana New"/>
          <w:spacing w:val="-4"/>
          <w:sz w:val="30"/>
          <w:szCs w:val="30"/>
        </w:rPr>
        <w:t xml:space="preserve">0 </w:t>
      </w:r>
    </w:p>
    <w:p w14:paraId="74F5EF06" w14:textId="77777777" w:rsidR="006C3B2A" w:rsidRPr="00E81E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19DFA454" w14:textId="3A01D357" w:rsidR="006C3B2A" w:rsidRPr="00E81E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E81EFA">
        <w:rPr>
          <w:rFonts w:ascii="Angsana New" w:hAnsi="Angsana New" w:hint="cs"/>
          <w:spacing w:val="-5"/>
          <w:sz w:val="30"/>
          <w:szCs w:val="30"/>
          <w:cs/>
        </w:rPr>
        <w:t>กลุ่ม</w:t>
      </w:r>
      <w:r w:rsidRPr="00E81EFA">
        <w:rPr>
          <w:rFonts w:ascii="Angsana New" w:hAnsi="Angsana New"/>
          <w:spacing w:val="-5"/>
          <w:sz w:val="30"/>
          <w:szCs w:val="30"/>
          <w:cs/>
        </w:rPr>
        <w:t>บริษัทดำเนินธุรกิจหลักเกี่ยวกับ</w:t>
      </w:r>
      <w:r w:rsidRPr="00E81EFA">
        <w:rPr>
          <w:rFonts w:ascii="Angsana New" w:hAnsi="Angsana New" w:hint="cs"/>
          <w:spacing w:val="-5"/>
          <w:sz w:val="30"/>
          <w:szCs w:val="30"/>
          <w:cs/>
        </w:rPr>
        <w:t>การ</w:t>
      </w:r>
      <w:r w:rsidRPr="00E81EFA">
        <w:rPr>
          <w:rFonts w:ascii="Angsana New" w:hAnsi="Angsana New"/>
          <w:spacing w:val="-5"/>
          <w:sz w:val="30"/>
          <w:szCs w:val="30"/>
          <w:cs/>
        </w:rPr>
        <w:t>ออกแบบ</w:t>
      </w:r>
      <w:r w:rsidRPr="00E81EFA">
        <w:rPr>
          <w:rFonts w:ascii="Angsana New" w:hAnsi="Angsana New" w:hint="cs"/>
          <w:spacing w:val="-5"/>
          <w:sz w:val="30"/>
          <w:szCs w:val="30"/>
          <w:cs/>
        </w:rPr>
        <w:t xml:space="preserve">และผลิตเครื่องจักร </w:t>
      </w:r>
      <w:r w:rsidR="00232F18" w:rsidRPr="00E81EFA">
        <w:rPr>
          <w:rFonts w:ascii="Angsana New" w:hAnsi="Angsana New" w:hint="cs"/>
          <w:spacing w:val="-5"/>
          <w:sz w:val="30"/>
          <w:szCs w:val="30"/>
          <w:cs/>
        </w:rPr>
        <w:t xml:space="preserve">ระบบจัดเก็บอัตโนมัติและการขายกล้องวงจรปิด </w:t>
      </w:r>
      <w:r w:rsidRPr="00E81EFA">
        <w:rPr>
          <w:rFonts w:ascii="Angsana New" w:hAnsi="Angsana New"/>
          <w:spacing w:val="-5"/>
          <w:sz w:val="30"/>
          <w:szCs w:val="30"/>
          <w:cs/>
        </w:rPr>
        <w:t>รายละเอียดของบริษัทย่อย ณ วันที่ 3</w:t>
      </w:r>
      <w:r w:rsidRPr="00E81EFA">
        <w:rPr>
          <w:rFonts w:ascii="Angsana New" w:hAnsi="Angsana New"/>
          <w:spacing w:val="-5"/>
          <w:sz w:val="30"/>
          <w:szCs w:val="30"/>
        </w:rPr>
        <w:t xml:space="preserve">1 </w:t>
      </w:r>
      <w:r w:rsidRPr="00E81EFA">
        <w:rPr>
          <w:rFonts w:ascii="Angsana New" w:hAnsi="Angsana New" w:hint="cs"/>
          <w:spacing w:val="-5"/>
          <w:sz w:val="30"/>
          <w:szCs w:val="30"/>
          <w:cs/>
        </w:rPr>
        <w:t xml:space="preserve">ธันวาคม </w:t>
      </w:r>
      <w:r w:rsidR="00FC033C" w:rsidRPr="00E81EFA">
        <w:rPr>
          <w:rFonts w:ascii="Angsana New" w:hAnsi="Angsana New"/>
          <w:spacing w:val="-5"/>
          <w:sz w:val="30"/>
          <w:szCs w:val="30"/>
          <w:cs/>
        </w:rPr>
        <w:t>256</w:t>
      </w:r>
      <w:r w:rsidR="00C8534F" w:rsidRPr="00E81EFA">
        <w:rPr>
          <w:rFonts w:ascii="Angsana New" w:hAnsi="Angsana New"/>
          <w:spacing w:val="-5"/>
          <w:sz w:val="30"/>
          <w:szCs w:val="30"/>
        </w:rPr>
        <w:t>2</w:t>
      </w:r>
      <w:r w:rsidR="00FC033C" w:rsidRPr="00E81EFA">
        <w:rPr>
          <w:rFonts w:ascii="Angsana New" w:hAnsi="Angsana New"/>
          <w:spacing w:val="-5"/>
          <w:sz w:val="30"/>
          <w:szCs w:val="30"/>
          <w:cs/>
        </w:rPr>
        <w:t xml:space="preserve"> และ 25</w:t>
      </w:r>
      <w:r w:rsidR="00FC033C" w:rsidRPr="00E81EFA">
        <w:rPr>
          <w:rFonts w:ascii="Angsana New" w:hAnsi="Angsana New"/>
          <w:spacing w:val="-5"/>
          <w:sz w:val="30"/>
          <w:szCs w:val="30"/>
        </w:rPr>
        <w:t>6</w:t>
      </w:r>
      <w:r w:rsidR="00C8534F" w:rsidRPr="00E81EFA">
        <w:rPr>
          <w:rFonts w:ascii="Angsana New" w:hAnsi="Angsana New"/>
          <w:spacing w:val="-5"/>
          <w:sz w:val="30"/>
          <w:szCs w:val="30"/>
        </w:rPr>
        <w:t xml:space="preserve">1 </w:t>
      </w:r>
      <w:r w:rsidRPr="00E81EFA">
        <w:rPr>
          <w:rFonts w:ascii="Angsana New" w:hAnsi="Angsana New" w:hint="cs"/>
          <w:spacing w:val="-5"/>
          <w:sz w:val="30"/>
          <w:szCs w:val="30"/>
          <w:cs/>
        </w:rPr>
        <w:t>ได้เปิดเผยไว้ในหมายเหตุประกอบงบการเงิน</w:t>
      </w:r>
      <w:r w:rsidRPr="00E81EFA">
        <w:rPr>
          <w:rFonts w:ascii="Angsana New" w:hAnsi="Angsana New"/>
          <w:spacing w:val="-5"/>
          <w:sz w:val="30"/>
          <w:szCs w:val="30"/>
          <w:cs/>
        </w:rPr>
        <w:t>ข้อ</w:t>
      </w:r>
      <w:r w:rsidR="00B35BB7" w:rsidRPr="00E81EFA">
        <w:rPr>
          <w:rFonts w:ascii="Angsana New" w:hAnsi="Angsana New" w:hint="cs"/>
          <w:spacing w:val="-5"/>
          <w:sz w:val="30"/>
          <w:szCs w:val="30"/>
          <w:cs/>
        </w:rPr>
        <w:t xml:space="preserve"> </w:t>
      </w:r>
      <w:r w:rsidR="00B35BB7" w:rsidRPr="00E81EFA">
        <w:rPr>
          <w:rFonts w:ascii="Angsana New" w:hAnsi="Angsana New"/>
          <w:spacing w:val="-5"/>
          <w:sz w:val="30"/>
          <w:szCs w:val="30"/>
        </w:rPr>
        <w:t>1</w:t>
      </w:r>
      <w:r w:rsidR="00232F18" w:rsidRPr="00E81EFA">
        <w:rPr>
          <w:rFonts w:ascii="Angsana New" w:hAnsi="Angsana New"/>
          <w:spacing w:val="-5"/>
          <w:sz w:val="30"/>
          <w:szCs w:val="30"/>
        </w:rPr>
        <w:t>2</w:t>
      </w:r>
    </w:p>
    <w:p w14:paraId="33AFFAC4" w14:textId="77777777" w:rsidR="006C3B2A" w:rsidRPr="00E81E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133F94A" w14:textId="77777777" w:rsidR="00FE21BF" w:rsidRPr="002D2D01" w:rsidRDefault="00FE21BF" w:rsidP="00FE2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E21BF">
        <w:rPr>
          <w:rFonts w:ascii="Angsana New" w:hAnsi="Angsana New"/>
          <w:b/>
          <w:bCs/>
          <w:sz w:val="30"/>
          <w:szCs w:val="30"/>
          <w:cs/>
        </w:rPr>
        <w:t>ผลการดำเนินงานในปัจจุบัน</w:t>
      </w:r>
    </w:p>
    <w:p w14:paraId="41EF3552" w14:textId="77777777" w:rsidR="00FE21BF" w:rsidRPr="00E81EFA" w:rsidRDefault="00FE21BF" w:rsidP="00FE21BF">
      <w:pPr>
        <w:tabs>
          <w:tab w:val="left" w:pos="540"/>
        </w:tabs>
        <w:jc w:val="both"/>
        <w:rPr>
          <w:rFonts w:ascii="AngsanaUPC" w:hAnsi="AngsanaUPC" w:cs="AngsanaUPC"/>
          <w:sz w:val="20"/>
          <w:szCs w:val="20"/>
          <w:highlight w:val="yellow"/>
        </w:rPr>
      </w:pPr>
    </w:p>
    <w:p w14:paraId="0AA36C66" w14:textId="77777777" w:rsidR="00E81EFA" w:rsidRPr="00C13D41" w:rsidRDefault="00E81EFA" w:rsidP="00E81EFA">
      <w:pPr>
        <w:tabs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13D4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C13D41">
        <w:rPr>
          <w:rFonts w:asciiTheme="majorBidi" w:hAnsiTheme="majorBidi" w:cstheme="majorBidi"/>
          <w:sz w:val="30"/>
          <w:szCs w:val="30"/>
        </w:rPr>
        <w:t xml:space="preserve">31 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13D41">
        <w:rPr>
          <w:rFonts w:asciiTheme="majorBidi" w:hAnsiTheme="majorBidi" w:cstheme="majorBidi"/>
          <w:sz w:val="30"/>
          <w:szCs w:val="30"/>
        </w:rPr>
        <w:t xml:space="preserve">2562 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C13D4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9</w:t>
      </w:r>
      <w:r w:rsidRPr="00C13D41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7</w:t>
      </w:r>
      <w:r w:rsidRPr="00C13D41">
        <w:rPr>
          <w:rFonts w:asciiTheme="majorBidi" w:hAnsiTheme="majorBidi" w:cstheme="majorBidi"/>
          <w:sz w:val="30"/>
          <w:szCs w:val="30"/>
        </w:rPr>
        <w:t xml:space="preserve"> 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>56.0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ตามลำดับและ ณ วันเดียวกัน กลุ่มบริษัทและบริษัทมีขาดทุนสะสมจำนวนเงิน </w:t>
      </w:r>
      <w:r w:rsidRPr="00C13D4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61</w:t>
      </w:r>
      <w:r w:rsidRPr="00C13D41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r w:rsidRPr="00C13D41">
        <w:rPr>
          <w:rFonts w:asciiTheme="majorBidi" w:hAnsiTheme="majorBidi" w:cstheme="majorBidi"/>
          <w:sz w:val="30"/>
          <w:szCs w:val="30"/>
        </w:rPr>
        <w:t xml:space="preserve"> 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Pr="00C13D4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82.3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 ล้านบาทตามลำดับ</w:t>
      </w:r>
      <w:r w:rsidRPr="00C13D41">
        <w:rPr>
          <w:rFonts w:asciiTheme="majorBidi" w:hAnsiTheme="majorBidi" w:cstheme="majorBidi"/>
          <w:sz w:val="30"/>
          <w:szCs w:val="30"/>
        </w:rPr>
        <w:t xml:space="preserve"> </w:t>
      </w:r>
      <w:r w:rsidRPr="00C13D4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13D41">
        <w:rPr>
          <w:rFonts w:asciiTheme="majorBidi" w:hAnsiTheme="majorBidi" w:cstheme="majorBidi"/>
          <w:i/>
          <w:iCs/>
          <w:sz w:val="30"/>
          <w:szCs w:val="30"/>
        </w:rPr>
        <w:t xml:space="preserve">2561: 147.0 </w:t>
      </w:r>
      <w:r w:rsidRPr="00C13D41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Pr="00C13D41">
        <w:rPr>
          <w:rFonts w:asciiTheme="majorBidi" w:hAnsiTheme="majorBidi" w:cstheme="majorBidi"/>
          <w:i/>
          <w:iCs/>
          <w:sz w:val="30"/>
          <w:szCs w:val="30"/>
        </w:rPr>
        <w:t xml:space="preserve"> 12</w:t>
      </w:r>
      <w:r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C13D41">
        <w:rPr>
          <w:rFonts w:asciiTheme="majorBidi" w:hAnsiTheme="majorBidi" w:cstheme="majorBidi"/>
          <w:i/>
          <w:iCs/>
          <w:sz w:val="30"/>
          <w:szCs w:val="30"/>
        </w:rPr>
        <w:t xml:space="preserve">.5 </w:t>
      </w:r>
      <w:r w:rsidRPr="00C13D41">
        <w:rPr>
          <w:rFonts w:asciiTheme="majorBidi" w:hAnsiTheme="majorBidi" w:cstheme="majorBidi"/>
          <w:i/>
          <w:iCs/>
          <w:sz w:val="30"/>
          <w:szCs w:val="30"/>
          <w:cs/>
        </w:rPr>
        <w:t>ล้านบาทตามลำดับ)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</w:t>
      </w:r>
      <w:r w:rsidRPr="00C13D41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2438C" w14:textId="77777777" w:rsidR="00E81EFA" w:rsidRPr="00E81EFA" w:rsidRDefault="00E81EFA" w:rsidP="00E81EFA">
      <w:pPr>
        <w:tabs>
          <w:tab w:val="left" w:pos="720"/>
        </w:tabs>
        <w:ind w:left="56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2661811" w14:textId="77777777" w:rsidR="00E81EFA" w:rsidRPr="00C13D41" w:rsidRDefault="00E81EFA" w:rsidP="00E81EFA">
      <w:pPr>
        <w:tabs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13D4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กลุ่มบริษัทและบริษัทอยู่ระหว่างการกำหนดนโยบาย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>การดำเนินงาน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และวิธีการในการบริหารความเสี่ยงจากสภาพคล่องและการเพิ่มรายได้และผลการดำเนินงาน 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กลุ่มบริษัทขายเงินลงทุนในบริษัทย่อยซึ่งดำเนินธุรกิจหลักเกี่ยวกับออกแบบและผลิตเครื่องอัตโนมัติซึ่งมีผลประกอบการขาดทุน </w:t>
      </w:r>
      <w:r w:rsidRPr="00C13D41">
        <w:rPr>
          <w:rFonts w:asciiTheme="majorBidi" w:hAnsiTheme="majorBidi" w:cstheme="majorBidi"/>
          <w:sz w:val="30"/>
          <w:szCs w:val="30"/>
        </w:rPr>
        <w:t>(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C13D41">
        <w:rPr>
          <w:rFonts w:asciiTheme="majorBidi" w:hAnsiTheme="majorBidi" w:cstheme="majorBidi"/>
          <w:sz w:val="30"/>
          <w:szCs w:val="30"/>
        </w:rPr>
        <w:t>12)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3D41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และสามารถเพิ่มรายได้</w:t>
      </w:r>
      <w:r w:rsidRPr="00C13D41">
        <w:rPr>
          <w:rFonts w:asciiTheme="majorBidi" w:hAnsiTheme="majorBidi" w:cstheme="majorBidi"/>
          <w:sz w:val="30"/>
          <w:szCs w:val="30"/>
        </w:rPr>
        <w:t xml:space="preserve"> </w:t>
      </w:r>
      <w:r w:rsidRPr="00C13D41">
        <w:rPr>
          <w:rFonts w:asciiTheme="majorBidi" w:hAnsiTheme="majorBidi" w:cstheme="majorBidi"/>
          <w:sz w:val="30"/>
          <w:szCs w:val="30"/>
          <w:cs/>
        </w:rPr>
        <w:t>โดยการเพิ่มช่องทางรายได้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 ตลอดจนการขยายธุรกิจ</w:t>
      </w:r>
      <w:r w:rsidRPr="00C13D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โดยการซื้อเงินลงทุนในบริษัทย่อยเพื่อผลิตสารกำจัดศัตรูพืชและผลิตภัณฑ์เคมี และการจัดตั้งบริษัทเพื่อการผลิตและจำหน่ายน้ำดื่มและน้ำดิบ </w:t>
      </w:r>
      <w:r w:rsidRPr="00C13D41">
        <w:rPr>
          <w:rFonts w:asciiTheme="majorBidi" w:hAnsiTheme="majorBidi" w:cstheme="majorBidi"/>
          <w:sz w:val="30"/>
          <w:szCs w:val="30"/>
        </w:rPr>
        <w:t>(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C13D41">
        <w:rPr>
          <w:rFonts w:asciiTheme="majorBidi" w:hAnsiTheme="majorBidi" w:cstheme="majorBidi"/>
          <w:sz w:val="30"/>
          <w:szCs w:val="30"/>
        </w:rPr>
        <w:t xml:space="preserve">12) 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3D41">
        <w:rPr>
          <w:rFonts w:asciiTheme="majorBidi" w:hAnsiTheme="majorBidi" w:cstheme="majorBidi"/>
          <w:sz w:val="30"/>
          <w:szCs w:val="30"/>
          <w:cs/>
        </w:rPr>
        <w:t>และการลดต้นทุนและค่าใช้จ่ายในการขายและบริหาร งบการเงินรวมและงบการเงินเฉพาะกิจการได้จัดทำขึ้นโดยฝ่ายบริหารของกลุ่มบริษัทและบริษัท</w:t>
      </w:r>
      <w:r w:rsidRPr="00C13D41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C13D41">
        <w:rPr>
          <w:rFonts w:asciiTheme="majorBidi" w:hAnsiTheme="majorBidi" w:cstheme="majorBidi"/>
          <w:sz w:val="30"/>
          <w:szCs w:val="30"/>
          <w:cs/>
        </w:rPr>
        <w:t>หลักเกณฑ์การดำเนินงานต่อเนื่อง ดังนั้น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9FE16BD" w14:textId="77777777" w:rsidR="006C3B2A" w:rsidRPr="00010047" w:rsidRDefault="00FE21B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6C3B2A" w:rsidRPr="00010047">
        <w:rPr>
          <w:rFonts w:ascii="Angsana New" w:hAnsi="Angsana New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14:paraId="43BB1AFD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073CF0" w14:textId="77777777" w:rsidR="006C3B2A" w:rsidRPr="00010047" w:rsidRDefault="006C3B2A" w:rsidP="006C3B2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100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CB9CC02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D43647" w14:textId="4ACCC632" w:rsidR="006C3B2A" w:rsidRPr="0001004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10047">
        <w:rPr>
          <w:rFonts w:ascii="Angsana New" w:hAnsi="Angsana New"/>
          <w:sz w:val="30"/>
          <w:szCs w:val="30"/>
          <w:cs/>
        </w:rPr>
        <w:t>งบการเงิน</w:t>
      </w:r>
      <w:r w:rsidRPr="00010047">
        <w:rPr>
          <w:rFonts w:ascii="Angsana New" w:hAnsi="Angsana New" w:hint="cs"/>
          <w:sz w:val="30"/>
          <w:szCs w:val="30"/>
          <w:cs/>
        </w:rPr>
        <w:t>นี้</w:t>
      </w:r>
      <w:r w:rsidRPr="00010047">
        <w:rPr>
          <w:rFonts w:ascii="Angsana New" w:hAnsi="Angsana New"/>
          <w:sz w:val="30"/>
          <w:szCs w:val="30"/>
          <w:cs/>
        </w:rPr>
        <w:t>จัดทำขึ้นตาม</w:t>
      </w:r>
      <w:r w:rsidRPr="0001004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01004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t xml:space="preserve">     </w:t>
      </w:r>
      <w:r w:rsidRPr="0001004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010047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 </w:t>
      </w:r>
    </w:p>
    <w:p w14:paraId="6E331B8E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B507A7" w14:textId="4838E748" w:rsidR="00523559" w:rsidRDefault="00E2012C" w:rsidP="000D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012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E006A">
        <w:rPr>
          <w:rFonts w:ascii="Angsana New" w:hAnsi="Angsana New"/>
          <w:sz w:val="30"/>
          <w:szCs w:val="30"/>
        </w:rPr>
        <w:t xml:space="preserve"> </w:t>
      </w:r>
      <w:r w:rsidRPr="00E2012C">
        <w:rPr>
          <w:rFonts w:ascii="Angsana New" w:hAnsi="Angsana New"/>
          <w:sz w:val="30"/>
          <w:szCs w:val="30"/>
          <w:cs/>
        </w:rPr>
        <w:t xml:space="preserve">1 </w:t>
      </w:r>
      <w:r w:rsidRPr="00E2012C">
        <w:rPr>
          <w:rFonts w:ascii="Angsana New" w:hAnsi="Angsana New" w:hint="cs"/>
          <w:sz w:val="30"/>
          <w:szCs w:val="30"/>
          <w:cs/>
        </w:rPr>
        <w:t>มกราคม</w:t>
      </w:r>
      <w:r w:rsidRPr="00E2012C">
        <w:rPr>
          <w:rFonts w:ascii="Angsana New" w:hAnsi="Angsana New"/>
          <w:sz w:val="30"/>
          <w:szCs w:val="30"/>
          <w:cs/>
        </w:rPr>
        <w:t xml:space="preserve"> 2562  </w:t>
      </w:r>
      <w:r w:rsidRPr="00E2012C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มีผลให้เกิดการเปลี่ยนแปลงนโยบายการบัญชีของกลุ่มบริษั</w:t>
      </w:r>
      <w:r>
        <w:rPr>
          <w:rFonts w:ascii="Angsana New" w:hAnsi="Angsana New" w:hint="cs"/>
          <w:sz w:val="30"/>
          <w:szCs w:val="30"/>
          <w:cs/>
        </w:rPr>
        <w:t xml:space="preserve">ท </w:t>
      </w:r>
      <w:r w:rsidRPr="00E2012C">
        <w:rPr>
          <w:rFonts w:ascii="Angsana New" w:hAnsi="Angsana New" w:hint="cs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ทั้งนี้กลุ่มบริษัทได้ปฏิบัติตามมาตรฐานการรายงานทางการเงิน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ฉบับที่</w:t>
      </w:r>
      <w:r w:rsidRPr="00E2012C">
        <w:rPr>
          <w:rFonts w:ascii="Angsana New" w:hAnsi="Angsana New"/>
          <w:sz w:val="30"/>
          <w:szCs w:val="30"/>
          <w:cs/>
        </w:rPr>
        <w:t xml:space="preserve"> 15 </w:t>
      </w:r>
      <w:r w:rsidRPr="00E2012C">
        <w:rPr>
          <w:rFonts w:ascii="Angsana New" w:hAnsi="Angsana New" w:hint="cs"/>
          <w:sz w:val="30"/>
          <w:szCs w:val="30"/>
          <w:cs/>
        </w:rPr>
        <w:t>เรื่อง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รายได้จากสัญญาที่ทำกับลูกค้า</w:t>
      </w:r>
      <w:r w:rsidRPr="00E2012C">
        <w:rPr>
          <w:rFonts w:ascii="Angsana New" w:hAnsi="Angsana New"/>
          <w:sz w:val="30"/>
          <w:szCs w:val="30"/>
          <w:cs/>
        </w:rPr>
        <w:t xml:space="preserve"> (“</w:t>
      </w:r>
      <w:r w:rsidRPr="00E2012C">
        <w:rPr>
          <w:rFonts w:ascii="Angsana New" w:hAnsi="Angsana New"/>
          <w:sz w:val="30"/>
          <w:szCs w:val="30"/>
        </w:rPr>
        <w:t xml:space="preserve">TFRS </w:t>
      </w:r>
      <w:r w:rsidRPr="00E2012C">
        <w:rPr>
          <w:rFonts w:ascii="Angsana New" w:hAnsi="Angsana New"/>
          <w:sz w:val="30"/>
          <w:szCs w:val="30"/>
          <w:cs/>
        </w:rPr>
        <w:t xml:space="preserve">15”) </w:t>
      </w:r>
      <w:r w:rsidRPr="00E2012C">
        <w:rPr>
          <w:rFonts w:ascii="Angsana New" w:hAnsi="Angsana New" w:hint="cs"/>
          <w:sz w:val="30"/>
          <w:szCs w:val="30"/>
          <w:cs/>
        </w:rPr>
        <w:t>เป็นครั้งแรกแทนมาตรฐานการบัญชี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ฉบับที่</w:t>
      </w:r>
      <w:r w:rsidRPr="00E2012C">
        <w:rPr>
          <w:rFonts w:ascii="Angsana New" w:hAnsi="Angsana New"/>
          <w:sz w:val="30"/>
          <w:szCs w:val="30"/>
          <w:cs/>
        </w:rPr>
        <w:t xml:space="preserve"> 18 </w:t>
      </w:r>
      <w:r w:rsidRPr="00E2012C">
        <w:rPr>
          <w:rFonts w:ascii="Angsana New" w:hAnsi="Angsana New" w:hint="cs"/>
          <w:sz w:val="30"/>
          <w:szCs w:val="30"/>
          <w:cs/>
        </w:rPr>
        <w:t>เรื่อง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รายได้</w:t>
      </w:r>
      <w:r w:rsidRPr="00E2012C">
        <w:rPr>
          <w:rFonts w:ascii="Angsana New" w:hAnsi="Angsana New"/>
          <w:sz w:val="30"/>
          <w:szCs w:val="30"/>
          <w:cs/>
        </w:rPr>
        <w:t xml:space="preserve"> (“</w:t>
      </w:r>
      <w:r w:rsidRPr="00E2012C">
        <w:rPr>
          <w:rFonts w:ascii="Angsana New" w:hAnsi="Angsana New"/>
          <w:sz w:val="30"/>
          <w:szCs w:val="30"/>
        </w:rPr>
        <w:t xml:space="preserve">TAS </w:t>
      </w:r>
      <w:r w:rsidRPr="00E2012C">
        <w:rPr>
          <w:rFonts w:ascii="Angsana New" w:hAnsi="Angsana New"/>
          <w:sz w:val="30"/>
          <w:szCs w:val="30"/>
          <w:cs/>
        </w:rPr>
        <w:t xml:space="preserve">18”) </w:t>
      </w:r>
      <w:r w:rsidRPr="00E2012C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รายละเอียดของนโยบายการบัญชีได้เปิดเผยในหมาย</w:t>
      </w:r>
      <w:r w:rsidRPr="00A33A44">
        <w:rPr>
          <w:rFonts w:ascii="Angsana New" w:hAnsi="Angsana New" w:hint="cs"/>
          <w:sz w:val="30"/>
          <w:szCs w:val="30"/>
          <w:cs/>
        </w:rPr>
        <w:t>เหตุข้อ</w:t>
      </w:r>
      <w:r w:rsidRPr="00A33A44">
        <w:rPr>
          <w:rFonts w:ascii="Angsana New" w:hAnsi="Angsana New"/>
          <w:sz w:val="30"/>
          <w:szCs w:val="30"/>
          <w:cs/>
        </w:rPr>
        <w:t xml:space="preserve"> </w:t>
      </w:r>
      <w:r w:rsidR="00DE7418" w:rsidRPr="00A33A44">
        <w:rPr>
          <w:rFonts w:ascii="Angsana New" w:hAnsi="Angsana New"/>
          <w:sz w:val="30"/>
          <w:szCs w:val="30"/>
        </w:rPr>
        <w:t>4 (</w:t>
      </w:r>
      <w:r w:rsidR="00A33A44" w:rsidRPr="00A33A44">
        <w:rPr>
          <w:rFonts w:ascii="Angsana New" w:hAnsi="Angsana New" w:hint="cs"/>
          <w:sz w:val="30"/>
          <w:szCs w:val="30"/>
          <w:cs/>
        </w:rPr>
        <w:t>ด</w:t>
      </w:r>
      <w:r w:rsidR="00DE7418" w:rsidRPr="00A33A44">
        <w:rPr>
          <w:rFonts w:ascii="Angsana New" w:hAnsi="Angsana New"/>
          <w:sz w:val="30"/>
          <w:szCs w:val="30"/>
        </w:rPr>
        <w:t>)</w:t>
      </w:r>
    </w:p>
    <w:p w14:paraId="70F36F40" w14:textId="77777777" w:rsidR="00E2012C" w:rsidRDefault="00E2012C" w:rsidP="000D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5119E7B" w14:textId="47A4EB89" w:rsidR="00E2012C" w:rsidRPr="00606A83" w:rsidRDefault="00E2012C" w:rsidP="0060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606A83">
        <w:rPr>
          <w:rFonts w:ascii="Angsana New" w:hAnsi="Angsana New" w:hint="cs"/>
          <w:spacing w:val="-6"/>
          <w:sz w:val="30"/>
          <w:szCs w:val="30"/>
          <w:cs/>
        </w:rPr>
        <w:t>กลุ่มบริษัทประเมินผลกระทบจากการถือปฏิบัติตาม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>TFRS 15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โดยใช้วิธีรับรู้ผลกระทบสะสม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>1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>2562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ไม่มีสาระสำคัญต่อกำไรสะสม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>1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>2562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ดังนั้น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กลุ่มบริษัทจึงไม่ได้ปรับปรุงกำไรสะสม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="00606A83" w:rsidRPr="00606A83">
        <w:rPr>
          <w:rFonts w:ascii="Angsana New" w:hAnsi="Angsana New"/>
          <w:spacing w:val="-6"/>
          <w:sz w:val="30"/>
          <w:szCs w:val="30"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 xml:space="preserve">1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 xml:space="preserve">2562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และไม่ปรับปรุงข้อมูลที่นำเสนอในปี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 xml:space="preserve">2561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ซึ่งได้เคยรายงานไว้ตาม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 xml:space="preserve">TAS 18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ข้อกำหนดในการเปิดเผยข้อมูลของ</w:t>
      </w:r>
      <w:r w:rsidRPr="00606A8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06A83">
        <w:rPr>
          <w:rFonts w:ascii="Angsana New" w:hAnsi="Angsana New"/>
          <w:spacing w:val="-6"/>
          <w:sz w:val="30"/>
          <w:szCs w:val="30"/>
        </w:rPr>
        <w:t xml:space="preserve">TFRS 15 </w:t>
      </w:r>
      <w:r w:rsidRPr="00606A83">
        <w:rPr>
          <w:rFonts w:ascii="Angsana New" w:hAnsi="Angsana New" w:hint="cs"/>
          <w:spacing w:val="-6"/>
          <w:sz w:val="30"/>
          <w:szCs w:val="30"/>
          <w:cs/>
        </w:rPr>
        <w:t>จะไม่ถูกนำมาใช้กับข้อมูลเปรียบเทียบ</w:t>
      </w:r>
    </w:p>
    <w:p w14:paraId="0FF98F48" w14:textId="77777777" w:rsidR="00E2012C" w:rsidRDefault="00E2012C" w:rsidP="00E20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A7247" w14:textId="5DBCF0BE" w:rsidR="00E2012C" w:rsidRDefault="00E2012C" w:rsidP="00E20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012C">
        <w:rPr>
          <w:rFonts w:ascii="Angsana New" w:hAnsi="Angsana New" w:hint="cs"/>
          <w:sz w:val="30"/>
          <w:szCs w:val="30"/>
          <w:cs/>
        </w:rPr>
        <w:t>นอกจากนี้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E2012C">
        <w:rPr>
          <w:rFonts w:ascii="Angsana New" w:hAnsi="Angsana New" w:hint="cs"/>
          <w:sz w:val="30"/>
          <w:szCs w:val="30"/>
          <w:cs/>
        </w:rPr>
        <w:t>ด้เปิดเผยในหมายเหตุข้อ</w:t>
      </w:r>
      <w:r w:rsidRPr="00E2012C">
        <w:rPr>
          <w:rFonts w:ascii="Angsana New" w:hAnsi="Angsana New"/>
          <w:sz w:val="30"/>
          <w:szCs w:val="30"/>
          <w:cs/>
        </w:rPr>
        <w:t xml:space="preserve"> </w:t>
      </w:r>
      <w:r w:rsidRPr="00E2012C">
        <w:rPr>
          <w:rFonts w:ascii="Angsana New" w:hAnsi="Angsana New"/>
          <w:sz w:val="30"/>
          <w:szCs w:val="30"/>
        </w:rPr>
        <w:t>3</w:t>
      </w:r>
      <w:r w:rsidR="00A7758E">
        <w:rPr>
          <w:rFonts w:ascii="Angsana New" w:hAnsi="Angsana New"/>
          <w:sz w:val="30"/>
          <w:szCs w:val="30"/>
        </w:rPr>
        <w:t>3</w:t>
      </w:r>
    </w:p>
    <w:p w14:paraId="0A734823" w14:textId="77777777" w:rsidR="006C3B2A" w:rsidRPr="00DE7418" w:rsidRDefault="006C3B2A" w:rsidP="00683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  <w:highlight w:val="yellow"/>
          <w:cs/>
        </w:rPr>
      </w:pPr>
    </w:p>
    <w:p w14:paraId="03A3225D" w14:textId="77777777" w:rsidR="006C3B2A" w:rsidRPr="00700B4D" w:rsidRDefault="006C3B2A" w:rsidP="006C3B2A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700B4D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Pr="00700B4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700B4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2469ED61" w14:textId="77777777" w:rsidR="006C3B2A" w:rsidRPr="00BC608C" w:rsidRDefault="006C3B2A" w:rsidP="006C3B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highlight w:val="yellow"/>
        </w:rPr>
      </w:pPr>
    </w:p>
    <w:p w14:paraId="0EC4606F" w14:textId="369F7A83" w:rsidR="006C3B2A" w:rsidRPr="00700B4D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B4D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Pr="00700B4D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00B4D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ข้อมูลทางการเงินทั้งหมดในหมายเหตุประกอบงบการเงินแสดงเป็นหลัก</w:t>
      </w:r>
      <w:r w:rsidR="003C0367">
        <w:rPr>
          <w:rFonts w:ascii="Angsana New" w:hAnsi="Angsana New" w:hint="cs"/>
          <w:sz w:val="30"/>
          <w:szCs w:val="30"/>
          <w:cs/>
        </w:rPr>
        <w:t>พัน</w:t>
      </w:r>
      <w:r w:rsidRPr="00700B4D">
        <w:rPr>
          <w:rFonts w:ascii="Angsana New" w:hAnsi="Angsana New" w:hint="cs"/>
          <w:sz w:val="30"/>
          <w:szCs w:val="30"/>
          <w:cs/>
        </w:rPr>
        <w:t>บาท</w:t>
      </w:r>
      <w:r w:rsidRPr="00700B4D">
        <w:rPr>
          <w:rFonts w:ascii="Angsana New" w:hAnsi="Angsana New"/>
          <w:sz w:val="30"/>
          <w:szCs w:val="30"/>
        </w:rPr>
        <w:t xml:space="preserve"> </w:t>
      </w:r>
      <w:r w:rsidRPr="00700B4D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EB42CA9" w14:textId="2C377776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6EEAFFF" w14:textId="6DE2CA70" w:rsidR="009D4686" w:rsidRDefault="009D468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7D0DBE" w14:textId="488510F5" w:rsidR="009D4686" w:rsidRDefault="009D468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3E8662A" w14:textId="75A426F5" w:rsidR="009D4686" w:rsidRDefault="009D468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5776CB5" w14:textId="77777777" w:rsidR="009D4686" w:rsidRPr="00BC608C" w:rsidRDefault="009D468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1221AED" w14:textId="265F2C69" w:rsidR="006C3B2A" w:rsidRPr="00E054ED" w:rsidRDefault="006C3B2A" w:rsidP="006C3B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00B4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9D46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700B4D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700B4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Pr="00700B4D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E054ED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ใช้วิจารณญาณและการประมาณการ</w:t>
      </w:r>
      <w:r w:rsidRPr="00700B4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054E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46FAD2C" w14:textId="77777777" w:rsidR="006C3B2A" w:rsidRPr="00BC608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1B5337DF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700B4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700B4D">
        <w:rPr>
          <w:rFonts w:ascii="Angsana New" w:hAnsi="Angsana New" w:hint="cs"/>
          <w:sz w:val="30"/>
          <w:szCs w:val="30"/>
          <w:cs/>
        </w:rPr>
        <w:t>ให้</w:t>
      </w:r>
      <w:r w:rsidRPr="00700B4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700B4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997C9E" w:rsidRPr="00997C9E">
        <w:rPr>
          <w:rFonts w:ascii="Angsana New" w:hAnsi="Angsana New" w:hint="cs"/>
          <w:sz w:val="30"/>
          <w:szCs w:val="30"/>
          <w:cs/>
        </w:rPr>
        <w:t>ปฏิบัติตาม</w:t>
      </w:r>
      <w:r w:rsidRPr="00700B4D">
        <w:rPr>
          <w:rFonts w:ascii="Angsana New" w:hAnsi="Angsana New"/>
          <w:sz w:val="30"/>
          <w:szCs w:val="30"/>
          <w:cs/>
        </w:rPr>
        <w:t>นโยบายการบัญชี</w:t>
      </w:r>
      <w:r w:rsidR="007F2FF7" w:rsidRPr="007F2FF7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</w:t>
      </w:r>
      <w:r w:rsidR="007F2FF7" w:rsidRPr="007F2FF7">
        <w:rPr>
          <w:rFonts w:ascii="Angsana New" w:hAnsi="Angsana New" w:hint="cs"/>
          <w:sz w:val="30"/>
          <w:szCs w:val="30"/>
          <w:cs/>
        </w:rPr>
        <w:t>ทั้งนี้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</w:t>
      </w:r>
      <w:r w:rsidR="007F2FF7" w:rsidRPr="007F2FF7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7F2FF7">
        <w:rPr>
          <w:rFonts w:ascii="Angsana New" w:hAnsi="Angsana New"/>
          <w:sz w:val="30"/>
          <w:szCs w:val="30"/>
        </w:rPr>
        <w:t xml:space="preserve"> </w:t>
      </w:r>
      <w:r w:rsidR="007F2FF7" w:rsidRPr="007F2FF7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 </w:t>
      </w:r>
      <w:r w:rsidR="007F2FF7" w:rsidRPr="007F2FF7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2931E8B" w14:textId="77777777" w:rsidR="006C3B2A" w:rsidRPr="00BC608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2"/>
          <w:szCs w:val="22"/>
        </w:rPr>
      </w:pPr>
    </w:p>
    <w:p w14:paraId="4107A95A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BC608C">
        <w:rPr>
          <w:rFonts w:ascii="Angsana New" w:hAnsi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DF8C499" w14:textId="77777777" w:rsidR="006C3B2A" w:rsidRPr="00BC608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2"/>
          <w:szCs w:val="22"/>
        </w:rPr>
      </w:pPr>
    </w:p>
    <w:p w14:paraId="2B9B18CB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2"/>
          <w:szCs w:val="22"/>
        </w:rPr>
      </w:pPr>
      <w:r w:rsidRPr="00BC608C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</w:t>
      </w:r>
      <w:r w:rsidR="007F2FF7" w:rsidRPr="007F2FF7">
        <w:rPr>
          <w:rFonts w:ascii="Angsana New" w:hAnsi="Angsana New" w:hint="cs"/>
          <w:sz w:val="30"/>
          <w:szCs w:val="30"/>
          <w:cs/>
        </w:rPr>
        <w:t>การประมาณการ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</w:t>
      </w:r>
      <w:r w:rsidR="007F2FF7" w:rsidRPr="007F2FF7">
        <w:rPr>
          <w:rFonts w:ascii="Angsana New" w:hAnsi="Angsana New" w:hint="cs"/>
          <w:sz w:val="30"/>
          <w:szCs w:val="30"/>
          <w:cs/>
        </w:rPr>
        <w:t>ณ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</w:t>
      </w:r>
      <w:r w:rsidR="007F2FF7" w:rsidRPr="007F2FF7">
        <w:rPr>
          <w:rFonts w:ascii="Angsana New" w:hAnsi="Angsana New" w:hint="cs"/>
          <w:sz w:val="30"/>
          <w:szCs w:val="30"/>
          <w:cs/>
        </w:rPr>
        <w:t>วันที่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31 </w:t>
      </w:r>
      <w:r w:rsidR="007F2FF7" w:rsidRPr="007F2FF7">
        <w:rPr>
          <w:rFonts w:ascii="Angsana New" w:hAnsi="Angsana New" w:hint="cs"/>
          <w:sz w:val="30"/>
          <w:szCs w:val="30"/>
          <w:cs/>
        </w:rPr>
        <w:t>ธันวาคม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2562 </w:t>
      </w:r>
      <w:r w:rsidR="007F2FF7" w:rsidRPr="007F2FF7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7F2FF7" w:rsidRPr="007F2FF7">
        <w:rPr>
          <w:rFonts w:ascii="Angsana New" w:hAnsi="Angsana New"/>
          <w:sz w:val="30"/>
          <w:szCs w:val="30"/>
          <w:cs/>
        </w:rPr>
        <w:t xml:space="preserve"> </w:t>
      </w:r>
      <w:r w:rsidR="007F2FF7" w:rsidRPr="007F2FF7">
        <w:rPr>
          <w:rFonts w:ascii="Angsana New" w:hAnsi="Angsana New" w:hint="cs"/>
          <w:sz w:val="30"/>
          <w:szCs w:val="30"/>
          <w:cs/>
        </w:rPr>
        <w:t>ได้เปิดเผยในหมายเหตุข้อต่อไปนี้</w:t>
      </w:r>
    </w:p>
    <w:p w14:paraId="7812FD35" w14:textId="77777777" w:rsidR="008800E2" w:rsidRDefault="008800E2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2718"/>
        <w:gridCol w:w="6480"/>
      </w:tblGrid>
      <w:tr w:rsidR="006C3B2A" w:rsidRPr="008B379C" w14:paraId="7ED0AE62" w14:textId="77777777" w:rsidTr="00FF5BCA">
        <w:tc>
          <w:tcPr>
            <w:tcW w:w="2718" w:type="dxa"/>
          </w:tcPr>
          <w:p w14:paraId="0B88D5D0" w14:textId="1D9E023E" w:rsidR="006C3B2A" w:rsidRPr="0012102D" w:rsidRDefault="006C3B2A" w:rsidP="0001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102D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1210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46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480" w:type="dxa"/>
          </w:tcPr>
          <w:p w14:paraId="1B7F5445" w14:textId="5938DA5C" w:rsidR="006C3B2A" w:rsidRPr="003611B3" w:rsidRDefault="006835E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35EF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  <w:r w:rsidR="00F835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357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6C3B2A" w:rsidRPr="008B379C" w14:paraId="39E1A25D" w14:textId="77777777" w:rsidTr="00FF5BCA">
        <w:tc>
          <w:tcPr>
            <w:tcW w:w="2718" w:type="dxa"/>
          </w:tcPr>
          <w:p w14:paraId="26BEE535" w14:textId="1F2D484F" w:rsidR="006C3B2A" w:rsidRPr="0012102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102D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12102D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9D468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480" w:type="dxa"/>
          </w:tcPr>
          <w:p w14:paraId="046BE29F" w14:textId="620A85C3" w:rsidR="006C3B2A" w:rsidRPr="00FF2B05" w:rsidRDefault="006C3B2A" w:rsidP="0001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2B0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 </w:t>
            </w:r>
          </w:p>
        </w:tc>
      </w:tr>
    </w:tbl>
    <w:p w14:paraId="367D1F8C" w14:textId="77777777" w:rsidR="00FE21BF" w:rsidRDefault="00FE21BF" w:rsidP="006C3B2A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</w:p>
    <w:p w14:paraId="06FF6715" w14:textId="36AB697A" w:rsidR="006C3B2A" w:rsidRPr="00383587" w:rsidRDefault="00383587" w:rsidP="003835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FE21BF" w:rsidRPr="00FE21BF">
        <w:rPr>
          <w:rFonts w:ascii="Angsana New" w:hAnsi="Angsana New"/>
          <w:b/>
          <w:sz w:val="30"/>
          <w:szCs w:val="30"/>
        </w:rPr>
        <w:tab/>
      </w:r>
      <w:r w:rsidR="00FE21BF" w:rsidRPr="00F24CC8">
        <w:rPr>
          <w:rFonts w:ascii="Angsana New" w:hAnsi="Angsana New"/>
          <w:sz w:val="30"/>
          <w:szCs w:val="30"/>
          <w:cs/>
        </w:rPr>
        <w:t xml:space="preserve"> </w:t>
      </w:r>
      <w:r w:rsidR="006C3B2A" w:rsidRPr="0042377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F2249F4" w14:textId="77777777" w:rsidR="006C3B2A" w:rsidRPr="00C574A4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7BC765" w14:textId="77777777" w:rsidR="006C3B2A" w:rsidRPr="006D030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5D26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49D388B" w14:textId="77777777" w:rsidR="006C3B2A" w:rsidRPr="00C574A4" w:rsidRDefault="006C3B2A" w:rsidP="006C3B2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4E8F17F1" w14:textId="77777777" w:rsidR="006C3B2A" w:rsidRPr="00417D76" w:rsidRDefault="006C3B2A" w:rsidP="006C3B2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7D7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17D7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</w:t>
      </w:r>
      <w:r w:rsidRPr="00417D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417D76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629664AC" w14:textId="77777777" w:rsidR="006C3B2A" w:rsidRPr="00C574A4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A0F872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17D76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17D76">
        <w:rPr>
          <w:rFonts w:ascii="Angsana New" w:hAnsi="Angsana New"/>
          <w:sz w:val="30"/>
          <w:szCs w:val="30"/>
        </w:rPr>
        <w:t>“</w:t>
      </w:r>
      <w:r w:rsidRPr="00417D76">
        <w:rPr>
          <w:rFonts w:ascii="Angsana New" w:hAnsi="Angsana New"/>
          <w:sz w:val="30"/>
          <w:szCs w:val="30"/>
          <w:cs/>
        </w:rPr>
        <w:t>กลุ่มบริษัท</w:t>
      </w:r>
      <w:r w:rsidRPr="00417D76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และส่วนได้เสียของกลุ่มบริษัทในการร่วมค้า</w:t>
      </w:r>
    </w:p>
    <w:p w14:paraId="4067FEB6" w14:textId="77777777" w:rsidR="006E2461" w:rsidRPr="00383587" w:rsidRDefault="006E2461" w:rsidP="00693155">
      <w:pPr>
        <w:pStyle w:val="BodyText2"/>
        <w:ind w:left="0" w:right="47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0A36907" w14:textId="77777777" w:rsidR="006C3B2A" w:rsidRDefault="006C3B2A" w:rsidP="006C3B2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714E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48714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8011460" w14:textId="77777777" w:rsidR="006C3B2A" w:rsidRPr="00C574A4" w:rsidRDefault="006C3B2A" w:rsidP="006C3B2A">
      <w:pPr>
        <w:pStyle w:val="BodyText2"/>
        <w:ind w:left="540" w:right="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6C7770D4" w14:textId="4BB85C9F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61E1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Pr="007278CD">
        <w:rPr>
          <w:rFonts w:ascii="Angsana New" w:hAnsi="Angsana New"/>
          <w:sz w:val="30"/>
          <w:szCs w:val="30"/>
          <w:cs/>
        </w:rPr>
        <w:t xml:space="preserve"> (</w:t>
      </w:r>
      <w:r w:rsidRPr="007278CD">
        <w:rPr>
          <w:rFonts w:ascii="Angsana New" w:hAnsi="Angsana New" w:hint="cs"/>
          <w:sz w:val="30"/>
          <w:szCs w:val="30"/>
          <w:cs/>
        </w:rPr>
        <w:t>ตามที่กล่าวไว้ในส่วนของบริษัทย่อย</w:t>
      </w:r>
      <w:r w:rsidRPr="007278CD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561E1">
        <w:rPr>
          <w:rFonts w:ascii="Angsana New" w:hAnsi="Angsana New" w:hint="cs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AC62716" w14:textId="1ED66357" w:rsidR="00383587" w:rsidRDefault="00383587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97A24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7">
        <w:rPr>
          <w:rFonts w:ascii="Angsana New" w:hAnsi="Angsana New"/>
          <w:sz w:val="30"/>
          <w:szCs w:val="30"/>
          <w:cs/>
        </w:rPr>
        <w:lastRenderedPageBreak/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D0F9A49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A9EA8E1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7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3C188B8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A6D189" w14:textId="09C14331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7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383587">
        <w:rPr>
          <w:rFonts w:ascii="Angsana New" w:hAnsi="Angsana New"/>
          <w:sz w:val="30"/>
          <w:szCs w:val="30"/>
        </w:rPr>
        <w:t xml:space="preserve"> </w:t>
      </w:r>
      <w:r w:rsidRPr="00383587">
        <w:rPr>
          <w:rFonts w:ascii="Angsana New" w:hAnsi="Angsana New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64C154AD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DA5DDE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383587">
        <w:rPr>
          <w:rFonts w:ascii="Angsana New" w:hAnsi="Angsana New" w:hint="cs"/>
          <w:sz w:val="30"/>
          <w:szCs w:val="30"/>
          <w:cs/>
        </w:rPr>
        <w:t>มูลค่า</w:t>
      </w:r>
      <w:r w:rsidRPr="00383587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383587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383587">
        <w:rPr>
          <w:rFonts w:ascii="Angsana New" w:hAnsi="Angsana New"/>
          <w:sz w:val="30"/>
          <w:szCs w:val="30"/>
          <w:cs/>
        </w:rPr>
        <w:t xml:space="preserve"> </w:t>
      </w:r>
      <w:r w:rsidRPr="00383587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383587">
        <w:rPr>
          <w:rFonts w:ascii="Angsana New" w:hAnsi="Angsana New"/>
          <w:sz w:val="30"/>
          <w:szCs w:val="30"/>
          <w:cs/>
        </w:rPr>
        <w:t xml:space="preserve"> </w:t>
      </w:r>
      <w:r w:rsidRPr="00383587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383587">
        <w:rPr>
          <w:rFonts w:ascii="Angsana New" w:hAnsi="Angsana New"/>
          <w:sz w:val="30"/>
          <w:szCs w:val="30"/>
          <w:cs/>
        </w:rPr>
        <w:t xml:space="preserve"> </w:t>
      </w:r>
      <w:r w:rsidRPr="00383587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F4FF281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2A64F3" w14:textId="273BBCAB" w:rsid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7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9C1A7EA" w14:textId="77777777" w:rsidR="009D4686" w:rsidRPr="00383587" w:rsidRDefault="009D4686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6F76DA" w14:textId="77777777" w:rsidR="00383587" w:rsidRPr="00383587" w:rsidRDefault="00383587" w:rsidP="0038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3587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769E43E8" w14:textId="77777777" w:rsidR="006C3B2A" w:rsidRPr="00AE7533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A007C7" w14:textId="77777777" w:rsidR="006C3B2A" w:rsidRPr="00417D76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7D76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65737BC" w14:textId="77777777" w:rsidR="006C3B2A" w:rsidRPr="00AE7533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B01E3FD" w14:textId="63165F2F" w:rsidR="006C3B2A" w:rsidRDefault="006C3B2A" w:rsidP="006C3B2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252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AC2528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AC2528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AC2528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AC2528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="Angsana New" w:hAnsi="Angsana New"/>
          <w:sz w:val="30"/>
          <w:szCs w:val="30"/>
        </w:rPr>
        <w:t xml:space="preserve">  </w:t>
      </w:r>
      <w:r w:rsidRPr="00AC2528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6C4E6A89" w14:textId="77777777" w:rsidR="00E52B28" w:rsidRDefault="00E52B28" w:rsidP="006C3B2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5C60E3" w14:textId="77777777" w:rsidR="006C3B2A" w:rsidRPr="003C6978" w:rsidRDefault="006C3B2A" w:rsidP="006C3B2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3C6978">
        <w:rPr>
          <w:rFonts w:ascii="Angsana New" w:hAnsi="Angsana New" w:hint="cs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3EFDBA68" w14:textId="77777777" w:rsidR="006C3B2A" w:rsidRPr="00AE7533" w:rsidRDefault="006C3B2A" w:rsidP="006C3B2A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730BCD" w14:textId="202305A3" w:rsidR="006C3B2A" w:rsidRDefault="006C3B2A" w:rsidP="00AE7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6978">
        <w:rPr>
          <w:rFonts w:ascii="Angsana New" w:hAnsi="Angsana New" w:hint="cs"/>
          <w:sz w:val="30"/>
          <w:szCs w:val="30"/>
          <w:cs/>
        </w:rPr>
        <w:t>ณ</w:t>
      </w:r>
      <w:r w:rsidRPr="003C6978">
        <w:rPr>
          <w:rFonts w:ascii="Angsana New" w:hAnsi="Angsana New"/>
          <w:sz w:val="30"/>
          <w:szCs w:val="30"/>
          <w:cs/>
        </w:rPr>
        <w:t xml:space="preserve"> </w:t>
      </w:r>
      <w:r w:rsidRPr="003C6978">
        <w:rPr>
          <w:rFonts w:ascii="Angsana New" w:hAnsi="Angsana New" w:hint="cs"/>
          <w:sz w:val="30"/>
          <w:szCs w:val="30"/>
          <w:cs/>
        </w:rPr>
        <w:t>วันที่ซื้อธุรกิจ</w:t>
      </w:r>
      <w:r w:rsidRPr="003C6978">
        <w:rPr>
          <w:rFonts w:ascii="Angsana New" w:hAnsi="Angsana New"/>
          <w:sz w:val="30"/>
          <w:szCs w:val="30"/>
          <w:cs/>
        </w:rPr>
        <w:t xml:space="preserve"> </w:t>
      </w:r>
      <w:r w:rsidRPr="003C6978">
        <w:rPr>
          <w:rFonts w:ascii="Angsana New" w:hAnsi="Angsana New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3C6978">
        <w:rPr>
          <w:rFonts w:ascii="Angsana New" w:hAnsi="Angsana New"/>
          <w:sz w:val="30"/>
          <w:szCs w:val="30"/>
          <w:cs/>
        </w:rPr>
        <w:t xml:space="preserve"> </w:t>
      </w:r>
    </w:p>
    <w:p w14:paraId="7A9BFAFA" w14:textId="77777777" w:rsidR="009D512C" w:rsidRPr="00AE7533" w:rsidRDefault="009D512C" w:rsidP="00AE7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89895" w14:textId="77777777" w:rsidR="006C3B2A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3C6978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D224F31" w14:textId="65C40E90" w:rsidR="006C3B2A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924000E" w14:textId="3069FE9E" w:rsidR="00AE7533" w:rsidRPr="00AE7533" w:rsidRDefault="00AE7533" w:rsidP="00AE75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E7533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  <w:r w:rsidRPr="00AE753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522E3A4" w14:textId="77777777" w:rsidR="00AE7533" w:rsidRPr="00AE7533" w:rsidRDefault="00AE7533" w:rsidP="00AE7533">
      <w:pPr>
        <w:pStyle w:val="BodyText2"/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7683DA26" w14:textId="63F8EBB6" w:rsidR="00AE7533" w:rsidRPr="00AE7533" w:rsidRDefault="00AE7533" w:rsidP="00AE753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E7533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</w:t>
      </w:r>
      <w:r>
        <w:rPr>
          <w:rFonts w:ascii="Angsana New" w:hAnsi="Angsana New"/>
          <w:sz w:val="30"/>
          <w:szCs w:val="30"/>
        </w:rPr>
        <w:t xml:space="preserve"> </w:t>
      </w:r>
      <w:r w:rsidRPr="00AE7533">
        <w:rPr>
          <w:rFonts w:ascii="Angsana New" w:hAnsi="Angsana New"/>
          <w:sz w:val="30"/>
          <w:szCs w:val="30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D6FAA37" w14:textId="77777777" w:rsidR="00AE7533" w:rsidRDefault="00AE7533" w:rsidP="00AE753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44D414" w14:textId="77777777" w:rsidR="006C3B2A" w:rsidRPr="0086698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0388F5D6" w14:textId="77777777" w:rsidR="006C3B2A" w:rsidRPr="00AE7533" w:rsidRDefault="006C3B2A" w:rsidP="006C3B2A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384BBBE1" w14:textId="77777777" w:rsidR="006C3B2A" w:rsidRPr="00866987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</w:t>
      </w:r>
      <w:r w:rsidRPr="00866987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ประกอบด้วยส่วนได้เสียในการร่วมค้า</w:t>
      </w:r>
    </w:p>
    <w:p w14:paraId="4C7375DD" w14:textId="77777777" w:rsidR="006C3B2A" w:rsidRPr="00AE7533" w:rsidRDefault="006C3B2A" w:rsidP="006C3B2A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047D71EF" w14:textId="77777777" w:rsidR="006C3B2A" w:rsidRPr="00866987" w:rsidRDefault="006C3B2A" w:rsidP="006C3B2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B889EB6" w14:textId="77777777" w:rsidR="006C3B2A" w:rsidRPr="00AE7533" w:rsidRDefault="006C3B2A" w:rsidP="006C3B2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233D917F" w14:textId="77777777" w:rsidR="006C3B2A" w:rsidRDefault="006C3B2A" w:rsidP="006C3B2A">
      <w:pPr>
        <w:pStyle w:val="BodyText"/>
        <w:spacing w:after="0"/>
        <w:ind w:left="540"/>
        <w:jc w:val="thaiDistribute"/>
        <w:rPr>
          <w:szCs w:val="22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โดย</w:t>
      </w:r>
      <w:r w:rsidRPr="00866987">
        <w:rPr>
          <w:rFonts w:ascii="Angsana New" w:hAnsi="Angsana New"/>
          <w:sz w:val="30"/>
          <w:szCs w:val="30"/>
          <w:cs/>
        </w:rPr>
        <w:t>รับรู้รายการ</w:t>
      </w:r>
      <w:r w:rsidRPr="00866987">
        <w:rPr>
          <w:rFonts w:ascii="Angsana New" w:hAnsi="Angsana New" w:hint="cs"/>
          <w:sz w:val="30"/>
          <w:szCs w:val="30"/>
          <w:cs/>
        </w:rPr>
        <w:t>เมื่อ</w:t>
      </w:r>
      <w:r w:rsidRPr="00866987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</w:t>
      </w:r>
      <w:r w:rsidRPr="001C51D6">
        <w:rPr>
          <w:rFonts w:ascii="Angsana New" w:hAnsi="Angsana New"/>
          <w:spacing w:val="4"/>
          <w:sz w:val="30"/>
          <w:szCs w:val="30"/>
          <w:cs/>
        </w:rPr>
        <w:t>การทำรายการ ภายหลังการรับรู้รายการเริ่มแรก</w:t>
      </w:r>
      <w:r w:rsidRPr="001C51D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C51D6">
        <w:rPr>
          <w:rFonts w:ascii="Angsana New" w:hAnsi="Angsana New"/>
          <w:spacing w:val="4"/>
          <w:sz w:val="30"/>
          <w:szCs w:val="30"/>
          <w:cs/>
        </w:rPr>
        <w:t>ส่วนแบ่งกำไรหรือขาดทุนและกำไร</w:t>
      </w:r>
      <w:r w:rsidRPr="001C51D6">
        <w:rPr>
          <w:rFonts w:ascii="Angsana New" w:hAnsi="Angsana New" w:hint="cs"/>
          <w:spacing w:val="4"/>
          <w:sz w:val="30"/>
          <w:szCs w:val="30"/>
          <w:cs/>
        </w:rPr>
        <w:t>ขาดทุน</w:t>
      </w:r>
      <w:r w:rsidRPr="001C51D6">
        <w:rPr>
          <w:rFonts w:ascii="Angsana New" w:hAnsi="Angsana New"/>
          <w:spacing w:val="4"/>
          <w:sz w:val="30"/>
          <w:szCs w:val="30"/>
          <w:cs/>
        </w:rPr>
        <w:t>เบ็ดเสร็จอื่น</w:t>
      </w:r>
      <w:r w:rsidRPr="001C51D6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866987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เงินลงทุนที่บันทึกตามวิธีส่วนได้เสียของกลุ่มบริษัท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866987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866987">
        <w:t xml:space="preserve"> </w:t>
      </w:r>
    </w:p>
    <w:p w14:paraId="3443158F" w14:textId="77777777" w:rsidR="00AE7533" w:rsidRDefault="00AE7533" w:rsidP="00AE753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F4E65" w14:textId="37B84BDC" w:rsidR="006C3B2A" w:rsidRPr="00417D76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7D76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7DF809C" w14:textId="77777777" w:rsidR="006C3B2A" w:rsidRPr="00AE7533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BBB09D8" w14:textId="017589AD" w:rsidR="00AE7533" w:rsidRDefault="006C3B2A" w:rsidP="00AE75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17D7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417D76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</w:t>
      </w:r>
      <w:r>
        <w:rPr>
          <w:rFonts w:ascii="Angsana New" w:hAnsi="Angsana New" w:hint="cs"/>
          <w:sz w:val="30"/>
          <w:szCs w:val="30"/>
          <w:cs/>
        </w:rPr>
        <w:t>ตัดรายการในการจัดทำงบการเงินรวม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FD2361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="Angsana New" w:hAnsi="Angsana New"/>
          <w:sz w:val="30"/>
          <w:szCs w:val="30"/>
        </w:rPr>
        <w:t xml:space="preserve"> </w:t>
      </w:r>
      <w:r w:rsidRPr="00FD2361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FD2361">
        <w:rPr>
          <w:rFonts w:ascii="Angsana New" w:hAnsi="Angsana New"/>
          <w:sz w:val="30"/>
          <w:szCs w:val="30"/>
          <w:cs/>
        </w:rPr>
        <w:t xml:space="preserve"> </w:t>
      </w:r>
      <w:r w:rsidRPr="00FD2361">
        <w:rPr>
          <w:rFonts w:ascii="Angsana New" w:hAnsi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  <w:r w:rsidRPr="00FD2361">
        <w:rPr>
          <w:rFonts w:ascii="Angsana New" w:hAnsi="Angsana New"/>
          <w:sz w:val="30"/>
          <w:szCs w:val="30"/>
          <w:cs/>
        </w:rPr>
        <w:t xml:space="preserve">   </w:t>
      </w:r>
    </w:p>
    <w:p w14:paraId="152F5C09" w14:textId="1759E928" w:rsidR="00AE7533" w:rsidRDefault="00AE7533" w:rsidP="00AE75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6F525FD9" w14:textId="4633EA23" w:rsidR="00E52B28" w:rsidRDefault="00E52B28" w:rsidP="00AE75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50AA268B" w14:textId="77777777" w:rsidR="00E52B28" w:rsidRDefault="00E52B28" w:rsidP="00AE753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5500789C" w14:textId="4B3A4F33" w:rsidR="006C3B2A" w:rsidRDefault="009D512C" w:rsidP="009D51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7D7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17D7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17D7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8F237AE" w14:textId="77777777" w:rsidR="009D512C" w:rsidRPr="00C574A4" w:rsidRDefault="009D512C" w:rsidP="009D51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0E1FD61C" w14:textId="77777777" w:rsidR="006C3B2A" w:rsidRPr="002E6E3C" w:rsidRDefault="006C3B2A" w:rsidP="006C3B2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3C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665B70D" w14:textId="77777777" w:rsidR="006C3B2A" w:rsidRPr="00C574A4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72C677B" w14:textId="77777777" w:rsidR="006C3B2A" w:rsidRPr="002E6E3C" w:rsidRDefault="006C3B2A" w:rsidP="006C3B2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6E3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2E6E3C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2E6E3C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3D8AB9F8" w14:textId="77777777" w:rsidR="006C3B2A" w:rsidRPr="00C574A4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E0D223C" w14:textId="77777777" w:rsidR="006C3B2A" w:rsidRPr="002E6E3C" w:rsidRDefault="006C3B2A" w:rsidP="006C3B2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6E3C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2E6E3C">
        <w:rPr>
          <w:rFonts w:ascii="Angsana New" w:hAnsi="Angsana New" w:hint="cs"/>
          <w:sz w:val="30"/>
          <w:szCs w:val="30"/>
          <w:cs/>
        </w:rPr>
        <w:t>รายงาน</w:t>
      </w:r>
      <w:r w:rsidRPr="002E6E3C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2E6E3C">
        <w:rPr>
          <w:rFonts w:ascii="Angsana New" w:hAnsi="Angsana New" w:hint="cs"/>
          <w:sz w:val="30"/>
          <w:szCs w:val="30"/>
          <w:cs/>
        </w:rPr>
        <w:t>สกุล</w:t>
      </w:r>
      <w:r w:rsidRPr="002E6E3C">
        <w:rPr>
          <w:rFonts w:ascii="Angsana New" w:hAnsi="Angsana New"/>
          <w:sz w:val="30"/>
          <w:szCs w:val="30"/>
          <w:cs/>
        </w:rPr>
        <w:t>เงิน</w:t>
      </w:r>
      <w:r w:rsidRPr="002E6E3C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2E6E3C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28E701AF" w14:textId="77777777" w:rsidR="006C3B2A" w:rsidRPr="00C574A4" w:rsidRDefault="006C3B2A" w:rsidP="006C3B2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1385EA8" w14:textId="77777777" w:rsidR="006C3B2A" w:rsidRPr="002E6E3C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E6E3C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A9422D5" w14:textId="77777777" w:rsidR="006C3B2A" w:rsidRPr="00C574A4" w:rsidRDefault="006C3B2A" w:rsidP="006C3B2A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0090A04" w14:textId="77777777" w:rsidR="006C3B2A" w:rsidRPr="002E6E3C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2E6E3C">
        <w:rPr>
          <w:rFonts w:ascii="Angsana New" w:hAnsi="Angsana New" w:hint="cs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45D1FD9D" w14:textId="77777777" w:rsidR="000174DE" w:rsidRDefault="000174DE" w:rsidP="006C3B2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FB58C9" w14:textId="77777777" w:rsidR="006C3B2A" w:rsidRPr="002E6E3C" w:rsidRDefault="006C3B2A" w:rsidP="006C3B2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E3C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7C89EE4F" w14:textId="77777777" w:rsidR="006C3B2A" w:rsidRPr="00C574A4" w:rsidRDefault="006C3B2A" w:rsidP="006C3B2A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2883DFD" w14:textId="77777777" w:rsidR="006C3B2A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E6E3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2E6E3C">
        <w:rPr>
          <w:rFonts w:ascii="Angsana New" w:hAnsi="Angsana New" w:hint="cs"/>
          <w:sz w:val="30"/>
          <w:szCs w:val="30"/>
          <w:cs/>
        </w:rPr>
        <w:t>รายงาน</w:t>
      </w:r>
    </w:p>
    <w:p w14:paraId="4FBF0553" w14:textId="77777777" w:rsidR="006C3B2A" w:rsidRPr="00C574A4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E3C2900" w14:textId="77777777" w:rsidR="006C3B2A" w:rsidRPr="002E6E3C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E6E3C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2E6E3C">
        <w:rPr>
          <w:rFonts w:ascii="Angsana New" w:hAnsi="Angsana New" w:hint="cs"/>
          <w:sz w:val="30"/>
          <w:szCs w:val="30"/>
          <w:cs/>
        </w:rPr>
        <w:t>หน่วยงาน</w:t>
      </w:r>
      <w:r w:rsidRPr="002E6E3C">
        <w:rPr>
          <w:rFonts w:ascii="Angsana New" w:hAnsi="Angsana New"/>
          <w:sz w:val="30"/>
          <w:szCs w:val="30"/>
          <w:cs/>
        </w:rPr>
        <w:t>ในต่างประเทศ</w:t>
      </w:r>
      <w:r w:rsidRPr="002E6E3C">
        <w:rPr>
          <w:rFonts w:ascii="Angsana New" w:hAnsi="Angsana New" w:hint="cs"/>
          <w:sz w:val="30"/>
          <w:szCs w:val="30"/>
          <w:cs/>
        </w:rPr>
        <w:t xml:space="preserve"> </w:t>
      </w:r>
      <w:r w:rsidRPr="002E6E3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4FDDBC4" w14:textId="77777777" w:rsidR="006C3B2A" w:rsidRPr="00C574A4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9E49DEE" w14:textId="54EA82DC" w:rsidR="006C3B2A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96690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96690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และแสดงเป็นรายการผลต่างจากอัต</w:t>
      </w:r>
      <w:r>
        <w:rPr>
          <w:rFonts w:ascii="Angsana New" w:hAnsi="Angsana New" w:hint="cs"/>
          <w:sz w:val="30"/>
          <w:szCs w:val="30"/>
          <w:cs/>
        </w:rPr>
        <w:t>ราแลกเปลี่ยนในส่วนของผู้ถือหุ้น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96690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07C08">
        <w:rPr>
          <w:rFonts w:ascii="Angsana New" w:hAnsi="Angsana New"/>
          <w:sz w:val="30"/>
          <w:szCs w:val="30"/>
          <w:cs/>
        </w:rPr>
        <w:t>ยกเว้นผลต่างจากการ</w:t>
      </w:r>
      <w:r>
        <w:rPr>
          <w:rFonts w:ascii="Angsana New" w:hAnsi="Angsana New"/>
          <w:sz w:val="30"/>
          <w:szCs w:val="30"/>
        </w:rPr>
        <w:t xml:space="preserve">       </w:t>
      </w:r>
      <w:r w:rsidRPr="00707C08">
        <w:rPr>
          <w:rFonts w:ascii="Angsana New" w:hAnsi="Angsana New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43AB231A" w14:textId="176E7144" w:rsidR="00AE7533" w:rsidRDefault="00AE7533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29BC71" w14:textId="0D66B1C7" w:rsidR="00AE7533" w:rsidRPr="00AE7533" w:rsidRDefault="00AE7533" w:rsidP="00AE7533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7533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AE7533">
        <w:rPr>
          <w:rFonts w:asciiTheme="majorBidi" w:hAnsiTheme="majorBidi" w:cstheme="majorBidi"/>
          <w:sz w:val="30"/>
          <w:szCs w:val="30"/>
        </w:rPr>
        <w:t xml:space="preserve"> </w:t>
      </w:r>
      <w:r w:rsidRPr="00AE7533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เงินลงทุนใน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 ยอดสะสมบางส่วนที่เกี่ยวข้องเป็นกำไรหรือขาดทุน</w:t>
      </w:r>
    </w:p>
    <w:p w14:paraId="42F26ADF" w14:textId="77777777" w:rsidR="00E52B28" w:rsidRDefault="00E52B28" w:rsidP="006C3B2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929B9AA" w14:textId="77777777" w:rsidR="00E52B28" w:rsidRDefault="00E52B28" w:rsidP="006C3B2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2C645F5" w14:textId="68FAD0D0" w:rsidR="006C3B2A" w:rsidRPr="002E6E3C" w:rsidRDefault="006C3B2A" w:rsidP="006C3B2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2E6E3C">
        <w:rPr>
          <w:rFonts w:ascii="Angsana New" w:hAnsi="Angsana New" w:hint="cs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</w:t>
      </w:r>
      <w:r>
        <w:rPr>
          <w:rFonts w:ascii="Angsana New" w:hAnsi="Angsana New" w:hint="cs"/>
          <w:sz w:val="30"/>
          <w:szCs w:val="30"/>
          <w:cs/>
        </w:rPr>
        <w:t>ปได้ว่าจะชำระเงินในอนาคตอันใกล้</w:t>
      </w:r>
      <w:r w:rsidRPr="002E6E3C">
        <w:rPr>
          <w:rFonts w:ascii="Angsana New" w:hAnsi="Angsana New" w:hint="cs"/>
          <w:sz w:val="30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</w:t>
      </w:r>
      <w:r>
        <w:rPr>
          <w:rFonts w:ascii="Angsana New" w:hAnsi="Angsana New" w:hint="cs"/>
          <w:sz w:val="30"/>
          <w:szCs w:val="30"/>
          <w:cs/>
        </w:rPr>
        <w:t>นลงทุนสุทธิในหน่วยงานต่างประเทศ</w:t>
      </w:r>
      <w:r w:rsidRPr="002E6E3C">
        <w:rPr>
          <w:rFonts w:ascii="Angsana New" w:hAnsi="Angsana New" w:hint="cs"/>
          <w:sz w:val="30"/>
          <w:szCs w:val="30"/>
          <w:cs/>
        </w:rPr>
        <w:t>และรับรู้ในกำไรขาดทุนเบ็ดเสร็จอื่น และแสดงเป็นรายการผลต่างจากอัต</w:t>
      </w:r>
      <w:r>
        <w:rPr>
          <w:rFonts w:ascii="Angsana New" w:hAnsi="Angsana New" w:hint="cs"/>
          <w:sz w:val="30"/>
          <w:szCs w:val="30"/>
          <w:cs/>
        </w:rPr>
        <w:t>ราแลกเปลี่ยนในส่วนของผู้ถือหุ้น</w:t>
      </w:r>
      <w:r w:rsidRPr="002E6E3C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</w:p>
    <w:p w14:paraId="29230262" w14:textId="77777777" w:rsidR="006476D0" w:rsidRDefault="006476D0" w:rsidP="006476D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225F564F" w14:textId="4315747F" w:rsidR="006C3B2A" w:rsidRPr="007A7B7A" w:rsidRDefault="006C3B2A" w:rsidP="006476D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6E3C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(ค)</w:t>
      </w:r>
      <w:r w:rsidRPr="002E6E3C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Pr="007A7B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อนุพันธ์</w:t>
      </w:r>
    </w:p>
    <w:p w14:paraId="3E7ED211" w14:textId="77777777" w:rsidR="006C3B2A" w:rsidRPr="00575408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24DA6F3" w14:textId="77777777" w:rsidR="006C3B2A" w:rsidRPr="00660B2C" w:rsidRDefault="00B717E0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B717E0">
        <w:rPr>
          <w:rFonts w:ascii="Angsana New" w:hAnsi="Angsana New" w:hint="cs"/>
          <w:sz w:val="30"/>
          <w:szCs w:val="30"/>
          <w:cs/>
        </w:rPr>
        <w:t>อนุพันธ์</w:t>
      </w:r>
      <w:r w:rsidR="006C3B2A" w:rsidRPr="00575408">
        <w:rPr>
          <w:rFonts w:ascii="Angsana New" w:hAnsi="Angsana New" w:hint="cs"/>
          <w:sz w:val="30"/>
          <w:szCs w:val="30"/>
          <w:cs/>
        </w:rPr>
        <w:t xml:space="preserve">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</w:t>
      </w:r>
      <w:r w:rsidRPr="00B717E0">
        <w:rPr>
          <w:rFonts w:ascii="Angsana New" w:hAnsi="Angsana New" w:hint="cs"/>
          <w:sz w:val="30"/>
          <w:szCs w:val="30"/>
          <w:cs/>
        </w:rPr>
        <w:t>อนุพันธ์</w:t>
      </w:r>
      <w:r w:rsidR="006C3B2A" w:rsidRPr="00575408">
        <w:rPr>
          <w:rFonts w:ascii="Angsana New" w:hAnsi="Angsana New" w:hint="cs"/>
          <w:sz w:val="30"/>
          <w:szCs w:val="30"/>
          <w:cs/>
        </w:rPr>
        <w:t>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180A8AC7" w14:textId="77777777" w:rsidR="006C3B2A" w:rsidRPr="00575408" w:rsidRDefault="006C3B2A" w:rsidP="006C3B2A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77AA73E" w14:textId="77777777" w:rsidR="006C3B2A" w:rsidRPr="00660B2C" w:rsidRDefault="006C3B2A" w:rsidP="006C3B2A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0B2C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(ง)</w:t>
      </w:r>
      <w:r w:rsidRPr="00660B2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660B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676EE324" w14:textId="77777777" w:rsidR="006C3B2A" w:rsidRPr="00575408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40CD251" w14:textId="77777777" w:rsidR="006C3B2A" w:rsidRPr="00997DBE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97DBE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1AED3908" w14:textId="77777777" w:rsidR="006C3B2A" w:rsidRPr="00575408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9B1A5F3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97DBE">
        <w:rPr>
          <w:rFonts w:ascii="Angsana New" w:hAnsi="Angsana New"/>
          <w:sz w:val="30"/>
          <w:szCs w:val="30"/>
          <w:cs/>
        </w:rPr>
        <w:t>กำไรหรือขาดทุนจากสัญญา</w:t>
      </w:r>
      <w:r w:rsidRPr="00997DBE">
        <w:rPr>
          <w:rFonts w:ascii="Angsana New" w:hAnsi="Angsana New" w:hint="cs"/>
          <w:sz w:val="30"/>
          <w:szCs w:val="30"/>
          <w:cs/>
        </w:rPr>
        <w:t>ซื้อขาย</w:t>
      </w:r>
      <w:r w:rsidRPr="00997DBE">
        <w:rPr>
          <w:rFonts w:ascii="Angsana New" w:hAnsi="Angsana New"/>
          <w:sz w:val="30"/>
          <w:szCs w:val="30"/>
          <w:cs/>
        </w:rPr>
        <w:t>เงินตราต่างประเทศล่วงหน้าและสัญญาแลกเปลี่ยนเงินตราต่างประเทศที่ถูกใช้ในการป้องกันความเสี่ยงของรายการที่เป็นเงินตราต่างประเทศที่คาดว่าจะเกิดขึ้นในอนาคต</w:t>
      </w:r>
      <w:r w:rsidRPr="00997DBE">
        <w:rPr>
          <w:rFonts w:ascii="Angsana New" w:hAnsi="Angsana New"/>
          <w:sz w:val="30"/>
          <w:szCs w:val="30"/>
        </w:rPr>
        <w:t xml:space="preserve"> </w:t>
      </w:r>
      <w:r w:rsidRPr="00997DBE">
        <w:rPr>
          <w:rFonts w:ascii="Angsana New" w:hAnsi="Angsana New"/>
          <w:sz w:val="30"/>
          <w:szCs w:val="30"/>
          <w:cs/>
        </w:rPr>
        <w:t>จะถูกบันทึกรอไว้ในบัญชีจนกว่ารายการที่คาดไว้เกิดขึ้น</w:t>
      </w:r>
      <w:r w:rsidRPr="00997DBE">
        <w:rPr>
          <w:rFonts w:ascii="Angsana New" w:hAnsi="Angsana New"/>
          <w:sz w:val="30"/>
          <w:szCs w:val="30"/>
        </w:rPr>
        <w:t xml:space="preserve"> </w:t>
      </w:r>
      <w:r w:rsidRPr="00997DBE">
        <w:rPr>
          <w:rFonts w:ascii="Angsana New" w:hAnsi="Angsana New"/>
          <w:sz w:val="30"/>
          <w:szCs w:val="30"/>
          <w:cs/>
        </w:rPr>
        <w:t>หากรายการที่ได้รับการป้องกันความเสี่ยงได้รับการรับรู้เป็นสินทรัพย์หรือหนี้สิน รายการดังกล่าวจะได้รับการแปลงค่าโดยใช้อัตราแลกเปลี่ยนล่วงหน้าตามสัญญา</w:t>
      </w:r>
    </w:p>
    <w:p w14:paraId="4F381E0A" w14:textId="77777777" w:rsidR="006C3B2A" w:rsidRPr="0057540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6E53967" w14:textId="77777777" w:rsidR="006C3B2A" w:rsidRPr="009A3D1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3D1C">
        <w:rPr>
          <w:rFonts w:ascii="Angsana New" w:hAnsi="Angsana New"/>
          <w:sz w:val="30"/>
          <w:szCs w:val="30"/>
          <w:cs/>
        </w:rPr>
        <w:t>สินทรัพย์หรือหนี้สินที่มีค่าเป็นเงินตราต่างประเทศ และได้รับการป้องกันความเสี่ยงด้วยสัญญา</w:t>
      </w:r>
      <w:r w:rsidRPr="009A3D1C">
        <w:rPr>
          <w:rFonts w:ascii="Angsana New" w:hAnsi="Angsana New" w:hint="cs"/>
          <w:sz w:val="30"/>
          <w:szCs w:val="30"/>
          <w:cs/>
        </w:rPr>
        <w:t>ซื้อขาย</w:t>
      </w:r>
      <w:r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>
        <w:rPr>
          <w:rFonts w:ascii="Angsana New" w:hAnsi="Angsana New"/>
          <w:sz w:val="30"/>
          <w:szCs w:val="30"/>
        </w:rPr>
        <w:t xml:space="preserve"> </w:t>
      </w:r>
      <w:r w:rsidRPr="009A3D1C">
        <w:rPr>
          <w:rFonts w:ascii="Angsana New" w:hAnsi="Angsana New"/>
          <w:sz w:val="30"/>
          <w:szCs w:val="30"/>
          <w:cs/>
        </w:rPr>
        <w:t>บันทึกเป็นเงินบาทโดยใช้อัตราแลกเปลี่ยนล่วงหน้าตามสัญญา</w:t>
      </w:r>
    </w:p>
    <w:p w14:paraId="12D8011B" w14:textId="77777777" w:rsidR="006C3B2A" w:rsidRPr="00575408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3AF36BD" w14:textId="77777777" w:rsidR="006C3B2A" w:rsidRPr="009A3D1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A3D1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9A3D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9A3D1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A3D1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9A3D1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9A3D1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D3A089" w14:textId="77777777" w:rsidR="006C3B2A" w:rsidRPr="00575408" w:rsidRDefault="006C3B2A" w:rsidP="006C3B2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8C2AA99" w14:textId="77777777" w:rsidR="006C3B2A" w:rsidRPr="0000566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66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005669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005669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005669">
        <w:rPr>
          <w:rFonts w:ascii="Angsana New" w:hAnsi="Angsana New" w:hint="cs"/>
          <w:sz w:val="30"/>
          <w:szCs w:val="30"/>
          <w:cs/>
        </w:rPr>
        <w:t xml:space="preserve">      </w:t>
      </w:r>
      <w:r w:rsidRPr="00005669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F1768C0" w14:textId="77777777" w:rsidR="006C3B2A" w:rsidRPr="0057540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01A7E4B" w14:textId="77777777" w:rsidR="006C3B2A" w:rsidRPr="0000566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669">
        <w:rPr>
          <w:rFonts w:ascii="Angsana New" w:hAnsi="Angsana New"/>
          <w:sz w:val="30"/>
          <w:szCs w:val="30"/>
          <w:cs/>
        </w:rPr>
        <w:t>เงินฝากสถาบันการเงินที่มีข้อจำกัดในการเบิกใช้ได้</w:t>
      </w:r>
      <w:r w:rsidRPr="00575408">
        <w:rPr>
          <w:rFonts w:ascii="Angsana New" w:hAnsi="Angsana New"/>
          <w:sz w:val="30"/>
          <w:szCs w:val="30"/>
          <w:cs/>
        </w:rPr>
        <w:t>แสดงแยกต่างหาก</w:t>
      </w:r>
      <w:r w:rsidRPr="00575408">
        <w:rPr>
          <w:rFonts w:ascii="Angsana New" w:hAnsi="Angsana New" w:hint="cs"/>
          <w:sz w:val="30"/>
          <w:szCs w:val="30"/>
          <w:cs/>
        </w:rPr>
        <w:t>จาก</w:t>
      </w:r>
      <w:r w:rsidRPr="00575408">
        <w:rPr>
          <w:rFonts w:ascii="Angsana New" w:hAnsi="Angsana New"/>
          <w:sz w:val="30"/>
          <w:szCs w:val="30"/>
          <w:cs/>
        </w:rPr>
        <w:t xml:space="preserve"> </w:t>
      </w:r>
      <w:r w:rsidRPr="00575408">
        <w:rPr>
          <w:rFonts w:ascii="Angsana New" w:hAnsi="Angsana New"/>
          <w:sz w:val="30"/>
          <w:szCs w:val="30"/>
        </w:rPr>
        <w:t>“</w:t>
      </w:r>
      <w:r w:rsidRPr="00575408">
        <w:rPr>
          <w:rFonts w:ascii="Angsana New" w:hAnsi="Angsana New" w:hint="cs"/>
          <w:sz w:val="30"/>
          <w:szCs w:val="30"/>
          <w:cs/>
        </w:rPr>
        <w:t>สินทรัพย์หมุนเวียนอื่น และ</w:t>
      </w:r>
      <w:r w:rsidRPr="00575408">
        <w:rPr>
          <w:rFonts w:ascii="Angsana New" w:hAnsi="Angsana New"/>
          <w:sz w:val="30"/>
          <w:szCs w:val="30"/>
          <w:cs/>
        </w:rPr>
        <w:t>สินทรัพย์ไม่หมุนเวียนอื่น</w:t>
      </w:r>
      <w:r w:rsidRPr="00575408">
        <w:rPr>
          <w:rFonts w:ascii="Angsana New" w:hAnsi="Angsana New"/>
          <w:sz w:val="30"/>
          <w:szCs w:val="30"/>
        </w:rPr>
        <w:t>”</w:t>
      </w:r>
      <w:r w:rsidRPr="00575408">
        <w:rPr>
          <w:rFonts w:ascii="Angsana New" w:hAnsi="Angsana New"/>
          <w:sz w:val="30"/>
          <w:szCs w:val="30"/>
          <w:cs/>
        </w:rPr>
        <w:t xml:space="preserve"> ในงบ</w:t>
      </w:r>
      <w:r w:rsidRPr="00575408">
        <w:rPr>
          <w:rFonts w:ascii="Angsana New" w:hAnsi="Angsana New" w:hint="cs"/>
          <w:sz w:val="30"/>
          <w:szCs w:val="30"/>
          <w:cs/>
        </w:rPr>
        <w:t>แสดงฐานะการเงิน</w:t>
      </w:r>
    </w:p>
    <w:p w14:paraId="536BD67E" w14:textId="587BA731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AC9D945" w14:textId="77777777" w:rsidR="00A33A44" w:rsidRPr="00575408" w:rsidRDefault="00A33A4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B10720B" w14:textId="77777777" w:rsidR="006C3B2A" w:rsidRPr="0000566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0566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0056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00566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566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0566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70F3FAC4" w14:textId="77777777" w:rsidR="006C3B2A" w:rsidRPr="00FA378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highlight w:val="yellow"/>
        </w:rPr>
      </w:pPr>
    </w:p>
    <w:p w14:paraId="17D07F23" w14:textId="7877DAD0" w:rsidR="00DB7338" w:rsidRDefault="00F52D4D" w:rsidP="00F52D4D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2D4D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F52D4D">
        <w:rPr>
          <w:rFonts w:ascii="Angsana New" w:hAnsi="Angsana New"/>
          <w:sz w:val="30"/>
          <w:szCs w:val="30"/>
          <w:cs/>
        </w:rPr>
        <w:t xml:space="preserve"> </w:t>
      </w:r>
      <w:r w:rsidRPr="00F52D4D">
        <w:rPr>
          <w:rFonts w:ascii="Angsana New" w:hAnsi="Angsana New" w:hint="cs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 w:rsidRPr="00F52D4D">
        <w:rPr>
          <w:rFonts w:ascii="Angsana New" w:hAnsi="Angsana New"/>
          <w:sz w:val="30"/>
          <w:szCs w:val="30"/>
          <w:cs/>
        </w:rPr>
        <w:t xml:space="preserve"> </w:t>
      </w:r>
      <w:r w:rsidRPr="00F52D4D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72E2B1F3" w14:textId="77777777" w:rsidR="00F52D4D" w:rsidRDefault="00F52D4D" w:rsidP="00F52D4D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AA145E" w14:textId="29124D22" w:rsidR="006C3B2A" w:rsidRDefault="00DB7338" w:rsidP="006C3B2A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338">
        <w:rPr>
          <w:rFonts w:ascii="Angsana New" w:hAnsi="Angsana New" w:hint="cs"/>
          <w:sz w:val="30"/>
          <w:szCs w:val="30"/>
          <w:cs/>
        </w:rPr>
        <w:t>ลูกหนี้</w:t>
      </w:r>
      <w:r w:rsidR="00F52D4D" w:rsidRPr="00F52D4D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F52D4D" w:rsidRPr="00F52D4D">
        <w:rPr>
          <w:rFonts w:ascii="Angsana New" w:hAnsi="Angsana New"/>
          <w:sz w:val="30"/>
          <w:szCs w:val="30"/>
          <w:cs/>
        </w:rPr>
        <w:t xml:space="preserve"> </w:t>
      </w:r>
      <w:r w:rsidR="00F52D4D" w:rsidRPr="00F52D4D">
        <w:rPr>
          <w:rFonts w:ascii="Angsana New" w:hAnsi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F52D4D" w:rsidRPr="00F52D4D">
        <w:rPr>
          <w:rFonts w:ascii="Angsana New" w:hAnsi="Angsana New"/>
          <w:sz w:val="30"/>
          <w:szCs w:val="30"/>
          <w:cs/>
        </w:rPr>
        <w:t xml:space="preserve"> </w:t>
      </w:r>
      <w:r w:rsidR="00F52D4D" w:rsidRPr="00F52D4D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F52D4D" w:rsidRPr="00F52D4D">
        <w:rPr>
          <w:rFonts w:ascii="Angsana New" w:hAnsi="Angsana New"/>
          <w:sz w:val="30"/>
          <w:szCs w:val="30"/>
          <w:cs/>
        </w:rPr>
        <w:t xml:space="preserve"> </w:t>
      </w:r>
      <w:r w:rsidR="00F52D4D" w:rsidRPr="00F52D4D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BDC2BE4" w14:textId="77777777" w:rsidR="00DB7338" w:rsidRPr="00005669" w:rsidRDefault="00DB7338" w:rsidP="006C3B2A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8CD08D" w14:textId="77777777" w:rsidR="006C3B2A" w:rsidRPr="0000566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0566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0056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00566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566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005669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5D297B7A" w14:textId="77777777" w:rsidR="006C3B2A" w:rsidRPr="0017079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005669">
        <w:rPr>
          <w:rFonts w:ascii="Angsana New" w:hAnsi="Angsana New"/>
          <w:i/>
          <w:iCs/>
          <w:sz w:val="30"/>
          <w:szCs w:val="30"/>
        </w:rPr>
        <w:tab/>
      </w:r>
    </w:p>
    <w:p w14:paraId="1B72D163" w14:textId="77777777" w:rsidR="006C3B2A" w:rsidRPr="0017079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079C">
        <w:rPr>
          <w:rFonts w:ascii="Angsana New" w:hAnsi="Angsana New"/>
          <w:sz w:val="30"/>
          <w:szCs w:val="30"/>
          <w:cs/>
        </w:rPr>
        <w:t>สินค้าคงเหลือ</w:t>
      </w:r>
      <w:r>
        <w:rPr>
          <w:rFonts w:ascii="Angsana New" w:hAnsi="Angsana New" w:hint="cs"/>
          <w:sz w:val="30"/>
          <w:szCs w:val="30"/>
          <w:cs/>
        </w:rPr>
        <w:t>วัดมูลค่าด้วยราคา</w:t>
      </w:r>
      <w:r w:rsidRPr="0017079C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1ED7832E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CD048BD" w14:textId="77777777" w:rsidR="006C3B2A" w:rsidRPr="0017079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7079C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17079C">
        <w:rPr>
          <w:rFonts w:ascii="Angsana New" w:hAnsi="Angsana New"/>
          <w:sz w:val="30"/>
          <w:szCs w:val="30"/>
        </w:rPr>
        <w:t xml:space="preserve"> </w:t>
      </w:r>
      <w:r w:rsidRPr="0017079C">
        <w:rPr>
          <w:rFonts w:ascii="Angsana New" w:hAnsi="Angsana New"/>
          <w:sz w:val="30"/>
          <w:szCs w:val="30"/>
          <w:cs/>
        </w:rPr>
        <w:t>ต้นทุนสินค้าประกอบด้วย</w:t>
      </w:r>
      <w:r w:rsidRPr="0017079C">
        <w:rPr>
          <w:rFonts w:ascii="Angsana New" w:hAnsi="Angsana New" w:hint="cs"/>
          <w:sz w:val="30"/>
          <w:szCs w:val="30"/>
          <w:cs/>
        </w:rPr>
        <w:t>ราคา</w:t>
      </w:r>
      <w:r w:rsidRPr="0017079C">
        <w:rPr>
          <w:rFonts w:ascii="Angsana New" w:hAnsi="Angsana New"/>
          <w:sz w:val="30"/>
          <w:szCs w:val="30"/>
          <w:cs/>
        </w:rPr>
        <w:t>ทุนที่ซื้อ</w:t>
      </w:r>
      <w:r w:rsidRPr="0017079C">
        <w:rPr>
          <w:rFonts w:ascii="Angsana New" w:hAnsi="Angsana New" w:hint="cs"/>
          <w:sz w:val="30"/>
          <w:szCs w:val="30"/>
          <w:cs/>
        </w:rPr>
        <w:t xml:space="preserve"> </w:t>
      </w:r>
      <w:r w:rsidRPr="0017079C">
        <w:rPr>
          <w:rFonts w:ascii="Angsana New" w:hAnsi="Angsana New"/>
          <w:sz w:val="30"/>
          <w:szCs w:val="30"/>
          <w:cs/>
        </w:rPr>
        <w:t>ต้นทุนแปลง</w:t>
      </w:r>
      <w:r w:rsidRPr="0017079C">
        <w:rPr>
          <w:rFonts w:ascii="Angsana New" w:hAnsi="Angsana New" w:hint="cs"/>
          <w:sz w:val="30"/>
          <w:szCs w:val="30"/>
          <w:cs/>
        </w:rPr>
        <w:t>สภาพ</w:t>
      </w:r>
      <w:r w:rsidRPr="0017079C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>
        <w:rPr>
          <w:rFonts w:ascii="Angsana New" w:hAnsi="Angsana New"/>
          <w:sz w:val="30"/>
          <w:szCs w:val="30"/>
          <w:cs/>
        </w:rPr>
        <w:t>้าอยู่ในสถานที่และสภาพปัจจุบัน</w:t>
      </w:r>
      <w:r>
        <w:rPr>
          <w:rFonts w:ascii="Angsana New" w:hAnsi="Angsana New"/>
          <w:sz w:val="30"/>
          <w:szCs w:val="30"/>
        </w:rPr>
        <w:t xml:space="preserve"> </w:t>
      </w:r>
      <w:r w:rsidRPr="0017079C">
        <w:rPr>
          <w:rFonts w:ascii="Angsana New" w:hAnsi="Angsana New"/>
          <w:sz w:val="30"/>
          <w:szCs w:val="30"/>
          <w:cs/>
        </w:rPr>
        <w:t>ในกรณีของ</w:t>
      </w:r>
      <w:r w:rsidRPr="0017079C">
        <w:rPr>
          <w:rFonts w:ascii="Angsana New" w:hAnsi="Angsana New" w:hint="cs"/>
          <w:sz w:val="30"/>
          <w:szCs w:val="30"/>
          <w:cs/>
        </w:rPr>
        <w:t>งานระหว่างประกอบและติดตั้ง</w:t>
      </w:r>
      <w:r>
        <w:rPr>
          <w:rFonts w:ascii="Angsana New" w:hAnsi="Angsana New" w:hint="cs"/>
          <w:sz w:val="30"/>
          <w:szCs w:val="30"/>
          <w:cs/>
        </w:rPr>
        <w:t xml:space="preserve"> ต้นทุนสินค้า</w:t>
      </w:r>
      <w:r w:rsidRPr="0017079C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17079C">
        <w:rPr>
          <w:rFonts w:ascii="Angsana New" w:hAnsi="Angsana New"/>
          <w:sz w:val="30"/>
          <w:szCs w:val="30"/>
        </w:rPr>
        <w:t xml:space="preserve"> </w:t>
      </w:r>
      <w:r w:rsidRPr="0017079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834A02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BB1647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079C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17079C">
        <w:rPr>
          <w:rFonts w:ascii="Angsana New" w:hAnsi="Angsana New" w:hint="cs"/>
          <w:sz w:val="30"/>
          <w:szCs w:val="30"/>
          <w:cs/>
        </w:rPr>
        <w:t>โดยประมาณ</w:t>
      </w:r>
      <w:r w:rsidRPr="0017079C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04527CD6" w14:textId="77777777" w:rsidR="00B717E0" w:rsidRPr="0017079C" w:rsidRDefault="00B717E0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BC574" w14:textId="77777777" w:rsidR="006C3B2A" w:rsidRPr="0081735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1735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1735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817352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1735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6C22D751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FAB3916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3DE2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</w:t>
      </w:r>
      <w:r w:rsidRPr="00E33DE2">
        <w:rPr>
          <w:rFonts w:ascii="Angsana New" w:hAnsi="Angsana New" w:hint="cs"/>
          <w:i/>
          <w:iCs/>
          <w:sz w:val="30"/>
          <w:szCs w:val="30"/>
          <w:cs/>
        </w:rPr>
        <w:t>ย่อย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14:paraId="36B9C1CE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F4CDA40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3DE2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E33DE2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E33DE2">
        <w:rPr>
          <w:rFonts w:ascii="Angsana New" w:hAnsi="Angsana New"/>
          <w:sz w:val="30"/>
          <w:szCs w:val="30"/>
          <w:cs/>
        </w:rPr>
        <w:t>ในงบการเงินเฉพาะ</w:t>
      </w:r>
      <w:r w:rsidRPr="00E33DE2">
        <w:rPr>
          <w:rFonts w:ascii="Angsana New" w:hAnsi="Angsana New" w:hint="cs"/>
          <w:sz w:val="30"/>
          <w:szCs w:val="30"/>
          <w:cs/>
        </w:rPr>
        <w:t>กิจการของ</w:t>
      </w:r>
      <w:r w:rsidRPr="00E33DE2">
        <w:rPr>
          <w:rFonts w:ascii="Angsana New" w:hAnsi="Angsana New"/>
          <w:sz w:val="30"/>
          <w:szCs w:val="30"/>
          <w:cs/>
        </w:rPr>
        <w:t xml:space="preserve">บริษัท </w:t>
      </w:r>
      <w:r w:rsidRPr="00E33DE2">
        <w:rPr>
          <w:rFonts w:ascii="Angsana New" w:hAnsi="Angsana New" w:hint="cs"/>
          <w:sz w:val="30"/>
          <w:szCs w:val="30"/>
          <w:cs/>
        </w:rPr>
        <w:t xml:space="preserve">บันทึกบัญชีโดยใช้วิธีราคาทุน 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997DBE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14:paraId="125D77A2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6C3460A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3DE2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</w:t>
      </w:r>
      <w:r w:rsidRPr="00E33DE2">
        <w:rPr>
          <w:rFonts w:ascii="Angsana New" w:hAnsi="Angsana New" w:hint="cs"/>
          <w:i/>
          <w:iCs/>
          <w:sz w:val="30"/>
          <w:szCs w:val="30"/>
          <w:cs/>
        </w:rPr>
        <w:t>หนี้และตราสารทุนอื่น</w:t>
      </w:r>
    </w:p>
    <w:p w14:paraId="2C62AC59" w14:textId="77777777" w:rsidR="006C3B2A" w:rsidRPr="00FA378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7AAD71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3DE2">
        <w:rPr>
          <w:rFonts w:ascii="Angsana New" w:hAnsi="Angsana New"/>
          <w:sz w:val="30"/>
          <w:szCs w:val="30"/>
          <w:cs/>
        </w:rPr>
        <w:t>ตราสารหนี้ซึ่ง</w:t>
      </w:r>
      <w:r w:rsidRPr="00E33DE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33DE2">
        <w:rPr>
          <w:rFonts w:ascii="Angsana New" w:hAnsi="Angsana New"/>
          <w:sz w:val="30"/>
          <w:szCs w:val="30"/>
          <w:cs/>
        </w:rPr>
        <w:t>ตั้งใจและสามารถถือจนครบกำหนด</w:t>
      </w:r>
      <w:r w:rsidRPr="00E33DE2">
        <w:rPr>
          <w:rFonts w:ascii="Angsana New" w:hAnsi="Angsana New" w:hint="cs"/>
          <w:sz w:val="30"/>
          <w:szCs w:val="30"/>
          <w:cs/>
        </w:rPr>
        <w:t>จัดประเภทเป็นเงินลงทุนที่จะถือจนครบกำหนด</w:t>
      </w:r>
      <w:r w:rsidRPr="00E33DE2">
        <w:rPr>
          <w:rFonts w:ascii="Angsana New" w:hAnsi="Angsana New"/>
          <w:sz w:val="30"/>
          <w:szCs w:val="30"/>
          <w:cs/>
        </w:rPr>
        <w:t xml:space="preserve"> </w:t>
      </w:r>
      <w:r w:rsidRPr="00E33DE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E33DE2">
        <w:rPr>
          <w:rFonts w:ascii="Angsana New" w:hAnsi="Angsana New" w:hint="cs"/>
          <w:sz w:val="30"/>
          <w:szCs w:val="30"/>
          <w:cs/>
        </w:rPr>
        <w:t xml:space="preserve">เงินลงทุนที่จะถือจนครบกำหนด </w:t>
      </w:r>
      <w:r w:rsidRPr="00E33DE2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</w:t>
      </w:r>
      <w:r w:rsidRPr="00E33DE2">
        <w:rPr>
          <w:rFonts w:ascii="Angsana New" w:hAnsi="Angsana New" w:hint="cs"/>
          <w:sz w:val="30"/>
          <w:szCs w:val="30"/>
          <w:cs/>
        </w:rPr>
        <w:t xml:space="preserve">  </w:t>
      </w:r>
      <w:r w:rsidRPr="00E33DE2">
        <w:rPr>
          <w:rFonts w:ascii="Angsana New" w:hAnsi="Angsana New"/>
          <w:sz w:val="30"/>
          <w:szCs w:val="30"/>
          <w:cs/>
        </w:rPr>
        <w:t>ผลต่าง</w:t>
      </w:r>
      <w:r w:rsidRPr="00E33DE2">
        <w:rPr>
          <w:rFonts w:ascii="Angsana New" w:hAnsi="Angsana New"/>
          <w:sz w:val="30"/>
          <w:szCs w:val="30"/>
          <w:cs/>
        </w:rPr>
        <w:lastRenderedPageBreak/>
        <w:t>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5D5CC375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AC33F90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3DE2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F6A4BE8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BEEDFE4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3DE2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6101B26" w14:textId="77777777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EE5B3E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เมื่อมีการจำหน่ายเงินลงทุน</w:t>
      </w:r>
      <w:r w:rsidRPr="00E33DE2">
        <w:rPr>
          <w:rFonts w:ascii="Angsana New" w:hAnsi="Angsana New"/>
          <w:sz w:val="30"/>
          <w:szCs w:val="30"/>
          <w:cs/>
        </w:rPr>
        <w:t xml:space="preserve"> ผลต่างระหว่างจำนวนเงินสุทธิที่ได้รับและมูลค่าตามบัญชีและรวมถึงกำไรหรือขาดทุน</w:t>
      </w:r>
      <w:r w:rsidRPr="00E33DE2">
        <w:rPr>
          <w:rFonts w:ascii="Angsana New" w:hAnsi="Angsana New" w:hint="cs"/>
          <w:sz w:val="30"/>
          <w:szCs w:val="30"/>
          <w:cs/>
        </w:rPr>
        <w:t>สะสม</w:t>
      </w:r>
      <w:r w:rsidRPr="00E33DE2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ที่เคยบันทึกในส่วนของผู้ถือหุ้นจะถูกบันทึกในกำไร</w:t>
      </w:r>
      <w:r w:rsidRPr="00E33DE2">
        <w:rPr>
          <w:rFonts w:ascii="Angsana New" w:hAnsi="Angsana New" w:hint="cs"/>
          <w:sz w:val="30"/>
          <w:szCs w:val="30"/>
          <w:cs/>
        </w:rPr>
        <w:t>หรือ</w:t>
      </w:r>
      <w:r w:rsidRPr="00E33DE2">
        <w:rPr>
          <w:rFonts w:ascii="Angsana New" w:hAnsi="Angsana New"/>
          <w:sz w:val="30"/>
          <w:szCs w:val="30"/>
          <w:cs/>
        </w:rPr>
        <w:t>ขาดทุน</w:t>
      </w:r>
    </w:p>
    <w:p w14:paraId="38C83D3F" w14:textId="77777777" w:rsidR="008A7841" w:rsidRDefault="008A784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2F3C94" w14:textId="2146EB93" w:rsidR="006C3B2A" w:rsidRPr="00E33DE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3DE2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E33DE2">
        <w:rPr>
          <w:rFonts w:ascii="Angsana New" w:hAnsi="Angsana New" w:hint="cs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14:paraId="5833D8B3" w14:textId="77777777" w:rsidR="006C3B2A" w:rsidRDefault="006C3B2A" w:rsidP="006C3B2A">
      <w:pPr>
        <w:pStyle w:val="AccPolicyHeading"/>
        <w:ind w:right="0"/>
        <w:rPr>
          <w:b w:val="0"/>
          <w:bCs w:val="0"/>
          <w:i w:val="0"/>
          <w:iCs w:val="0"/>
          <w:sz w:val="28"/>
          <w:szCs w:val="28"/>
          <w:highlight w:val="yellow"/>
        </w:rPr>
      </w:pPr>
    </w:p>
    <w:p w14:paraId="580D2A2F" w14:textId="77777777" w:rsidR="006C3B2A" w:rsidRPr="00BA2A2C" w:rsidRDefault="006C3B2A" w:rsidP="006C3B2A">
      <w:pPr>
        <w:pStyle w:val="AccPolicyHeading"/>
        <w:ind w:right="0"/>
      </w:pPr>
      <w:r w:rsidRPr="00BA2A2C">
        <w:rPr>
          <w:cs/>
        </w:rPr>
        <w:t>(</w:t>
      </w:r>
      <w:r w:rsidRPr="00BA2A2C">
        <w:rPr>
          <w:rFonts w:hint="cs"/>
          <w:cs/>
        </w:rPr>
        <w:t>ฌ</w:t>
      </w:r>
      <w:r w:rsidRPr="00BA2A2C">
        <w:rPr>
          <w:cs/>
        </w:rPr>
        <w:t>)</w:t>
      </w:r>
      <w:r w:rsidRPr="00BA2A2C">
        <w:tab/>
      </w:r>
      <w:r w:rsidRPr="00632A31">
        <w:rPr>
          <w:cs/>
        </w:rPr>
        <w:t>ที่ดิน อาคารและอุปกรณ์</w:t>
      </w:r>
    </w:p>
    <w:p w14:paraId="0C184124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  <w:highlight w:val="yellow"/>
        </w:rPr>
      </w:pPr>
    </w:p>
    <w:p w14:paraId="1987C36B" w14:textId="77777777" w:rsidR="006C3B2A" w:rsidRPr="00BA2A2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BA2A2C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0860A256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  <w:highlight w:val="yellow"/>
        </w:rPr>
      </w:pPr>
    </w:p>
    <w:p w14:paraId="7E407523" w14:textId="77777777" w:rsidR="006C3B2A" w:rsidRPr="00BA2A2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A2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9DAACE4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5274CF8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A2C">
        <w:rPr>
          <w:rFonts w:ascii="Angsana New" w:hAnsi="Angsana New"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Pr="00BA2A2C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  <w:r w:rsidRPr="00D3647E">
        <w:rPr>
          <w:rFonts w:ascii="Angsana New" w:hAnsi="Angsana New" w:hint="cs"/>
          <w:sz w:val="30"/>
          <w:szCs w:val="30"/>
          <w:cs/>
        </w:rPr>
        <w:t>ยกเว้นที่ดินที่วัดมูลค่า</w:t>
      </w:r>
      <w:r w:rsidRPr="00575408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575408">
        <w:rPr>
          <w:rFonts w:ascii="Angsana New" w:hAnsi="Angsana New"/>
          <w:sz w:val="30"/>
          <w:szCs w:val="30"/>
          <w:cs/>
        </w:rPr>
        <w:t xml:space="preserve"> </w:t>
      </w:r>
      <w:r w:rsidRPr="00575408">
        <w:rPr>
          <w:rFonts w:ascii="Angsana New" w:hAnsi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Pr="00575408">
        <w:rPr>
          <w:rFonts w:ascii="Angsana New" w:hAnsi="Angsana New"/>
          <w:sz w:val="30"/>
          <w:szCs w:val="30"/>
          <w:cs/>
        </w:rPr>
        <w:t xml:space="preserve"> </w:t>
      </w:r>
      <w:r w:rsidRPr="00575408">
        <w:rPr>
          <w:rFonts w:ascii="Angsana New" w:hAnsi="Angsana New" w:hint="cs"/>
          <w:sz w:val="30"/>
          <w:szCs w:val="30"/>
          <w:cs/>
        </w:rPr>
        <w:t>ณ</w:t>
      </w:r>
      <w:r w:rsidRPr="00575408">
        <w:rPr>
          <w:rFonts w:ascii="Angsana New" w:hAnsi="Angsana New"/>
          <w:sz w:val="30"/>
          <w:szCs w:val="30"/>
          <w:cs/>
        </w:rPr>
        <w:t xml:space="preserve"> </w:t>
      </w:r>
      <w:r w:rsidRPr="00575408">
        <w:rPr>
          <w:rFonts w:ascii="Angsana New" w:hAnsi="Angsana New" w:hint="cs"/>
          <w:sz w:val="30"/>
          <w:szCs w:val="30"/>
          <w:cs/>
        </w:rPr>
        <w:t>วันที่มีการตีราคาใหม่</w:t>
      </w:r>
    </w:p>
    <w:p w14:paraId="6FC08B06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A26994" w14:textId="77777777" w:rsidR="006C3B2A" w:rsidRPr="004748C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8CB">
        <w:rPr>
          <w:rFonts w:ascii="Angsana New" w:hAnsi="Angsana New"/>
          <w:sz w:val="30"/>
          <w:szCs w:val="30"/>
          <w:cs/>
        </w:rPr>
        <w:t>ราคาทุน</w:t>
      </w:r>
      <w:r w:rsidRPr="004748CB">
        <w:rPr>
          <w:rFonts w:ascii="Angsana New" w:hAnsi="Angsana New" w:hint="cs"/>
          <w:sz w:val="30"/>
          <w:szCs w:val="30"/>
          <w:cs/>
        </w:rPr>
        <w:t>รวมถึง</w:t>
      </w:r>
      <w:r w:rsidRPr="004748CB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4748CB">
        <w:rPr>
          <w:rFonts w:ascii="Angsana New" w:hAnsi="Angsana New" w:hint="cs"/>
          <w:sz w:val="30"/>
          <w:szCs w:val="30"/>
          <w:cs/>
        </w:rPr>
        <w:t>ได้มาของ</w:t>
      </w:r>
      <w:r w:rsidRPr="004748CB">
        <w:rPr>
          <w:rFonts w:ascii="Angsana New" w:hAnsi="Angsana New"/>
          <w:sz w:val="30"/>
          <w:szCs w:val="30"/>
          <w:cs/>
        </w:rPr>
        <w:t>สินทรัพย์</w:t>
      </w:r>
      <w:r w:rsidRPr="004748CB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4748CB">
        <w:rPr>
          <w:rFonts w:ascii="Angsana New" w:hAnsi="Angsana New"/>
          <w:sz w:val="30"/>
          <w:szCs w:val="30"/>
        </w:rPr>
        <w:t xml:space="preserve"> </w:t>
      </w:r>
      <w:r w:rsidRPr="004748CB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</w:t>
      </w:r>
      <w:r w:rsidRPr="00D27FCF">
        <w:rPr>
          <w:rFonts w:ascii="Angsana New" w:hAnsi="Angsana New" w:hint="cs"/>
          <w:spacing w:val="-8"/>
          <w:sz w:val="30"/>
          <w:szCs w:val="30"/>
          <w:cs/>
        </w:rPr>
        <w:t>เพื่อให้สินทรัพย์นั้นอยู่ในสภาพที่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พร้อมจะใช้งานได้ตามความประสงค์ </w:t>
      </w:r>
      <w:r w:rsidRPr="00D27FCF">
        <w:rPr>
          <w:rFonts w:ascii="Angsana New" w:hAnsi="Angsana New"/>
          <w:spacing w:val="-8"/>
          <w:sz w:val="30"/>
          <w:szCs w:val="30"/>
          <w:cs/>
        </w:rPr>
        <w:t>ต้นทุนในการรื้อถอน</w:t>
      </w:r>
      <w:r w:rsidRPr="00D27FCF">
        <w:rPr>
          <w:rFonts w:ascii="Angsana New" w:hAnsi="Angsana New"/>
          <w:spacing w:val="-8"/>
          <w:sz w:val="30"/>
          <w:szCs w:val="30"/>
        </w:rPr>
        <w:t xml:space="preserve"> </w:t>
      </w:r>
      <w:r w:rsidRPr="00D27FCF">
        <w:rPr>
          <w:rFonts w:ascii="Angsana New" w:hAnsi="Angsana New"/>
          <w:spacing w:val="-8"/>
          <w:sz w:val="30"/>
          <w:szCs w:val="30"/>
          <w:cs/>
        </w:rPr>
        <w:t>การขนย้าย</w:t>
      </w:r>
      <w:r w:rsidRPr="00D27FCF">
        <w:rPr>
          <w:rFonts w:ascii="Angsana New" w:hAnsi="Angsana New"/>
          <w:spacing w:val="-8"/>
          <w:sz w:val="30"/>
          <w:szCs w:val="30"/>
        </w:rPr>
        <w:t xml:space="preserve"> </w:t>
      </w:r>
      <w:r w:rsidRPr="00D27FCF">
        <w:rPr>
          <w:rFonts w:ascii="Angsana New" w:hAnsi="Angsana New"/>
          <w:spacing w:val="-8"/>
          <w:sz w:val="30"/>
          <w:szCs w:val="30"/>
          <w:cs/>
        </w:rPr>
        <w:t>การบูรณะ</w:t>
      </w:r>
      <w:r w:rsidRPr="00BB765C">
        <w:rPr>
          <w:rFonts w:ascii="Angsana New" w:hAnsi="Angsana New"/>
          <w:spacing w:val="-6"/>
          <w:sz w:val="30"/>
          <w:szCs w:val="30"/>
          <w:cs/>
        </w:rPr>
        <w:t>สถานที่</w:t>
      </w:r>
      <w:r w:rsidRPr="00BB765C">
        <w:rPr>
          <w:rFonts w:ascii="Angsana New" w:hAnsi="Angsana New" w:hint="cs"/>
          <w:spacing w:val="-6"/>
          <w:sz w:val="30"/>
          <w:szCs w:val="30"/>
          <w:cs/>
        </w:rPr>
        <w:t>ตั้งของสินทรัพย์และต้นทุนการกู้ยืม</w:t>
      </w:r>
      <w:r w:rsidRPr="00BB765C">
        <w:rPr>
          <w:rFonts w:ascii="Angsana New" w:hAnsi="Angsana New"/>
          <w:spacing w:val="-6"/>
          <w:sz w:val="30"/>
          <w:szCs w:val="30"/>
        </w:rPr>
        <w:t xml:space="preserve"> </w:t>
      </w:r>
      <w:r w:rsidRPr="00BB765C">
        <w:rPr>
          <w:rFonts w:ascii="Angsana New" w:hAnsi="Angsana New"/>
          <w:spacing w:val="-6"/>
          <w:sz w:val="30"/>
          <w:szCs w:val="30"/>
          <w:cs/>
        </w:rPr>
        <w:t>สำหรับเครื่องมือที่ควบคุมโดย</w:t>
      </w:r>
      <w:r w:rsidRPr="00BB765C">
        <w:rPr>
          <w:rFonts w:ascii="Angsana New" w:hAnsi="Angsana New" w:hint="cs"/>
          <w:spacing w:val="-6"/>
          <w:sz w:val="30"/>
          <w:szCs w:val="30"/>
          <w:cs/>
        </w:rPr>
        <w:t>ลิขสิทธิ์ซอฟ</w:t>
      </w:r>
      <w:r>
        <w:rPr>
          <w:rFonts w:ascii="Angsana New" w:hAnsi="Angsana New" w:hint="cs"/>
          <w:spacing w:val="-6"/>
          <w:sz w:val="30"/>
          <w:szCs w:val="30"/>
          <w:cs/>
        </w:rPr>
        <w:t>ต์</w:t>
      </w:r>
      <w:r w:rsidRPr="00BB765C">
        <w:rPr>
          <w:rFonts w:ascii="Angsana New" w:hAnsi="Angsana New" w:hint="cs"/>
          <w:spacing w:val="-6"/>
          <w:sz w:val="30"/>
          <w:szCs w:val="30"/>
          <w:cs/>
        </w:rPr>
        <w:t>แวร์</w:t>
      </w:r>
      <w:r w:rsidRPr="00BB765C">
        <w:rPr>
          <w:rFonts w:ascii="Angsana New" w:hAnsi="Angsana New"/>
          <w:spacing w:val="-6"/>
          <w:sz w:val="30"/>
          <w:szCs w:val="30"/>
          <w:cs/>
        </w:rPr>
        <w:t>ซึ่งไม่สามารถทำงานได้</w:t>
      </w:r>
      <w:r w:rsidRPr="004748CB">
        <w:rPr>
          <w:rFonts w:ascii="Angsana New" w:hAnsi="Angsana New"/>
          <w:sz w:val="30"/>
          <w:szCs w:val="30"/>
          <w:cs/>
        </w:rPr>
        <w:t>โดยปราศจาก</w:t>
      </w:r>
      <w:r w:rsidRPr="004748CB">
        <w:rPr>
          <w:rFonts w:ascii="Angsana New" w:hAnsi="Angsana New" w:hint="cs"/>
          <w:sz w:val="30"/>
          <w:szCs w:val="30"/>
          <w:cs/>
        </w:rPr>
        <w:t>ลิขสิทธิ์ซอฟ</w:t>
      </w:r>
      <w:r>
        <w:rPr>
          <w:rFonts w:ascii="Angsana New" w:hAnsi="Angsana New" w:hint="cs"/>
          <w:sz w:val="30"/>
          <w:szCs w:val="30"/>
          <w:cs/>
        </w:rPr>
        <w:t>ต์</w:t>
      </w:r>
      <w:r w:rsidRPr="004748CB">
        <w:rPr>
          <w:rFonts w:ascii="Angsana New" w:hAnsi="Angsana New" w:hint="cs"/>
          <w:sz w:val="30"/>
          <w:szCs w:val="30"/>
          <w:cs/>
        </w:rPr>
        <w:t>แวร์</w:t>
      </w:r>
      <w:r w:rsidRPr="004748CB">
        <w:rPr>
          <w:rFonts w:ascii="Angsana New" w:hAnsi="Angsana New"/>
          <w:sz w:val="30"/>
          <w:szCs w:val="30"/>
          <w:cs/>
        </w:rPr>
        <w:t>นั้นให้ถือว่า</w:t>
      </w:r>
      <w:r w:rsidRPr="004748CB">
        <w:rPr>
          <w:rFonts w:ascii="Angsana New" w:hAnsi="Angsana New" w:hint="cs"/>
          <w:sz w:val="30"/>
          <w:szCs w:val="30"/>
          <w:cs/>
        </w:rPr>
        <w:t>ลิขสิทธิ์ซอฟ</w:t>
      </w:r>
      <w:r>
        <w:rPr>
          <w:rFonts w:ascii="Angsana New" w:hAnsi="Angsana New" w:hint="cs"/>
          <w:sz w:val="30"/>
          <w:szCs w:val="30"/>
          <w:cs/>
        </w:rPr>
        <w:t>ต์</w:t>
      </w:r>
      <w:r w:rsidRPr="004748CB">
        <w:rPr>
          <w:rFonts w:ascii="Angsana New" w:hAnsi="Angsana New" w:hint="cs"/>
          <w:sz w:val="30"/>
          <w:szCs w:val="30"/>
          <w:cs/>
        </w:rPr>
        <w:t>แวร์</w:t>
      </w:r>
      <w:r w:rsidRPr="004748CB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4748CB">
        <w:rPr>
          <w:rFonts w:ascii="Angsana New" w:hAnsi="Angsana New" w:hint="cs"/>
          <w:sz w:val="30"/>
          <w:szCs w:val="30"/>
          <w:cs/>
        </w:rPr>
        <w:t>ุปกรณ์</w:t>
      </w:r>
    </w:p>
    <w:p w14:paraId="19B92B1C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FB78A90" w14:textId="77777777" w:rsidR="006C3B2A" w:rsidRPr="004748C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8CB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4748CB">
        <w:rPr>
          <w:rFonts w:ascii="Angsana New" w:hAnsi="Angsana New"/>
          <w:sz w:val="30"/>
          <w:szCs w:val="30"/>
        </w:rPr>
        <w:t xml:space="preserve"> </w:t>
      </w:r>
      <w:r w:rsidRPr="004748CB">
        <w:rPr>
          <w:rFonts w:ascii="Angsana New" w:hAnsi="Angsana New"/>
          <w:sz w:val="30"/>
          <w:szCs w:val="30"/>
          <w:cs/>
        </w:rPr>
        <w:t>อาคาร</w:t>
      </w:r>
      <w:r w:rsidRPr="004748CB">
        <w:rPr>
          <w:rFonts w:ascii="Angsana New" w:hAnsi="Angsana New"/>
          <w:sz w:val="30"/>
          <w:szCs w:val="30"/>
        </w:rPr>
        <w:t xml:space="preserve"> </w:t>
      </w:r>
      <w:r w:rsidRPr="004748CB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4748CB">
        <w:rPr>
          <w:rFonts w:ascii="Angsana New" w:hAnsi="Angsana New" w:hint="cs"/>
          <w:sz w:val="30"/>
          <w:szCs w:val="30"/>
          <w:cs/>
        </w:rPr>
        <w:t>ที่</w:t>
      </w:r>
      <w:r w:rsidRPr="004748CB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4748CB">
        <w:rPr>
          <w:rFonts w:ascii="Angsana New" w:hAnsi="Angsana New" w:hint="cs"/>
          <w:sz w:val="30"/>
          <w:szCs w:val="30"/>
          <w:cs/>
        </w:rPr>
        <w:t>ต้อง</w:t>
      </w:r>
      <w:r w:rsidRPr="004748CB">
        <w:rPr>
          <w:rFonts w:ascii="Angsana New" w:hAnsi="Angsana New"/>
          <w:sz w:val="30"/>
          <w:szCs w:val="30"/>
          <w:cs/>
        </w:rPr>
        <w:t>บันทึก</w:t>
      </w:r>
      <w:r w:rsidRPr="004748CB">
        <w:rPr>
          <w:rFonts w:ascii="Angsana New" w:hAnsi="Angsana New"/>
          <w:sz w:val="30"/>
          <w:szCs w:val="30"/>
        </w:rPr>
        <w:t xml:space="preserve">    </w:t>
      </w:r>
      <w:r w:rsidRPr="004748CB">
        <w:rPr>
          <w:rFonts w:ascii="Angsana New" w:hAnsi="Angsana New"/>
          <w:sz w:val="30"/>
          <w:szCs w:val="30"/>
          <w:cs/>
        </w:rPr>
        <w:t>แต่ละส่วน</w:t>
      </w:r>
      <w:r w:rsidRPr="004748CB">
        <w:rPr>
          <w:rFonts w:ascii="Angsana New" w:hAnsi="Angsana New" w:hint="cs"/>
          <w:sz w:val="30"/>
          <w:szCs w:val="30"/>
          <w:cs/>
        </w:rPr>
        <w:t>ประกอบ</w:t>
      </w:r>
      <w:r w:rsidRPr="004748CB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  <w:r w:rsidRPr="004748CB">
        <w:rPr>
          <w:rFonts w:ascii="Angsana New" w:hAnsi="Angsana New"/>
          <w:sz w:val="30"/>
          <w:szCs w:val="30"/>
        </w:rPr>
        <w:t xml:space="preserve"> </w:t>
      </w:r>
    </w:p>
    <w:p w14:paraId="6F4BBBC2" w14:textId="77777777" w:rsidR="006C3B2A" w:rsidRPr="00B1321E" w:rsidRDefault="006C3B2A" w:rsidP="006C3B2A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highlight w:val="yellow"/>
        </w:rPr>
      </w:pPr>
    </w:p>
    <w:p w14:paraId="476EEEA6" w14:textId="77777777" w:rsidR="006C3B2A" w:rsidRPr="004748CB" w:rsidRDefault="006C3B2A" w:rsidP="006C3B2A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</w:rPr>
      </w:pPr>
      <w:r w:rsidRPr="004748CB">
        <w:rPr>
          <w:rFonts w:ascii="Angsana New" w:eastAsia="MS Mincho" w:hAnsi="Angsana New" w:cs="Angsana New" w:hint="cs"/>
          <w:color w:val="auto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>
        <w:rPr>
          <w:rFonts w:ascii="Angsana New" w:eastAsia="MS Mincho" w:hAnsi="Angsana New" w:cs="Angsana New" w:hint="cs"/>
          <w:color w:val="auto"/>
          <w:sz w:val="30"/>
          <w:szCs w:val="30"/>
          <w:cs/>
        </w:rPr>
        <w:t xml:space="preserve">ในกำไรหรือขาดทุน </w:t>
      </w:r>
      <w:r w:rsidRPr="00D3647E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เมื่อมีการขายสินทรัพย์ที่ตีราคาใหม่</w:t>
      </w:r>
      <w:r w:rsidRPr="00D3647E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Pr="00D3647E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05C622CF" w14:textId="77777777" w:rsidR="006C3B2A" w:rsidRPr="00B1321E" w:rsidRDefault="006C3B2A" w:rsidP="006C3B2A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highlight w:val="yellow"/>
        </w:rPr>
      </w:pPr>
    </w:p>
    <w:p w14:paraId="1D322423" w14:textId="77777777" w:rsidR="006C3B2A" w:rsidRPr="00FB55A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B55AF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27A10A63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p w14:paraId="6818503A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55AF">
        <w:rPr>
          <w:rFonts w:ascii="Angsana New" w:hAnsi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 ๆ </w:t>
      </w:r>
      <w:r w:rsidRPr="00FB55AF">
        <w:rPr>
          <w:rFonts w:ascii="Angsana New" w:hAnsi="Angsana New"/>
          <w:sz w:val="30"/>
          <w:szCs w:val="30"/>
        </w:rPr>
        <w:t xml:space="preserve">     </w:t>
      </w:r>
      <w:r w:rsidRPr="00FB55AF">
        <w:rPr>
          <w:rFonts w:ascii="Angsana New" w:hAnsi="Angsana New"/>
          <w:sz w:val="30"/>
          <w:szCs w:val="30"/>
          <w:cs/>
        </w:rPr>
        <w:t xml:space="preserve">ให้จัดประเภทเป็นสัญญาเช่าการเงิน </w:t>
      </w:r>
      <w:r w:rsidRPr="00FB55AF">
        <w:rPr>
          <w:rFonts w:ascii="Angsana New" w:hAnsi="Angsana New" w:hint="cs"/>
          <w:sz w:val="30"/>
          <w:szCs w:val="30"/>
          <w:cs/>
        </w:rPr>
        <w:t>ส่วน</w:t>
      </w:r>
      <w:r w:rsidRPr="00FB55AF">
        <w:rPr>
          <w:rFonts w:ascii="Angsana New" w:hAnsi="Angsana New"/>
          <w:sz w:val="30"/>
          <w:szCs w:val="30"/>
          <w:cs/>
        </w:rPr>
        <w:t>เครื่องจัก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</w:t>
      </w:r>
      <w:r w:rsidRPr="00FB55AF">
        <w:rPr>
          <w:rFonts w:ascii="Angsana New" w:hAnsi="Angsana New"/>
          <w:sz w:val="30"/>
          <w:szCs w:val="30"/>
        </w:rPr>
        <w:t xml:space="preserve">  </w:t>
      </w:r>
      <w:r w:rsidRPr="00FB55AF">
        <w:rPr>
          <w:rFonts w:ascii="Angsana New" w:hAnsi="Angsana New"/>
          <w:sz w:val="30"/>
          <w:szCs w:val="30"/>
          <w:cs/>
        </w:rPr>
        <w:t>ต่ำกว่าหักด้วยค่าเสื่อมราคาสะสมและขาดทุนจากการด้อยค่า</w:t>
      </w:r>
      <w:r w:rsidRPr="00FB55AF">
        <w:rPr>
          <w:rFonts w:ascii="Angsana New" w:hAnsi="Angsana New"/>
          <w:sz w:val="30"/>
          <w:szCs w:val="30"/>
        </w:rPr>
        <w:t xml:space="preserve"> </w:t>
      </w:r>
      <w:r w:rsidRPr="00FB55AF">
        <w:rPr>
          <w:rFonts w:ascii="Angsana New" w:hAnsi="Angsana New"/>
          <w:sz w:val="30"/>
          <w:szCs w:val="30"/>
          <w:cs/>
        </w:rPr>
        <w:t>ค่าเช่าที่ชำระจะแยกเป็น</w:t>
      </w:r>
      <w:r>
        <w:rPr>
          <w:rFonts w:ascii="Angsana New" w:hAnsi="Angsana New"/>
          <w:sz w:val="30"/>
          <w:szCs w:val="30"/>
          <w:cs/>
        </w:rPr>
        <w:t>ส่วนที่เป็นค่าใช้จ่ายทางการเงิน</w:t>
      </w:r>
      <w:r w:rsidRPr="00FB55AF">
        <w:rPr>
          <w:rFonts w:ascii="Angsana New" w:hAnsi="Angsana New"/>
          <w:sz w:val="30"/>
          <w:szCs w:val="30"/>
          <w:cs/>
        </w:rPr>
        <w:t>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Pr="00FB55AF">
        <w:rPr>
          <w:rFonts w:ascii="Angsana New" w:hAnsi="Angsana New"/>
          <w:sz w:val="30"/>
          <w:szCs w:val="30"/>
        </w:rPr>
        <w:t xml:space="preserve"> </w:t>
      </w:r>
      <w:r w:rsidRPr="00FB55AF">
        <w:rPr>
          <w:rFonts w:ascii="Angsana New" w:hAnsi="Angsana New"/>
          <w:sz w:val="30"/>
          <w:szCs w:val="30"/>
          <w:cs/>
        </w:rPr>
        <w:t>ค่าใช้จ่ายทางการเงินจะบันทึกโดยตรงในกำไร</w:t>
      </w:r>
      <w:r w:rsidRPr="00FB55AF">
        <w:rPr>
          <w:rFonts w:ascii="Angsana New" w:hAnsi="Angsana New" w:hint="cs"/>
          <w:sz w:val="30"/>
          <w:szCs w:val="30"/>
          <w:cs/>
        </w:rPr>
        <w:t>หรือ</w:t>
      </w:r>
      <w:r w:rsidRPr="00FB55AF">
        <w:rPr>
          <w:rFonts w:ascii="Angsana New" w:hAnsi="Angsana New"/>
          <w:sz w:val="30"/>
          <w:szCs w:val="30"/>
          <w:cs/>
        </w:rPr>
        <w:t>ขาดทุน</w:t>
      </w:r>
    </w:p>
    <w:p w14:paraId="2BBE37EE" w14:textId="77777777" w:rsidR="008A7841" w:rsidRDefault="008A784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7CAC03A" w14:textId="74E2615E" w:rsidR="006C3B2A" w:rsidRPr="002E2783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083D2DEA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E17305E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247F">
        <w:rPr>
          <w:rFonts w:ascii="Angsana New" w:hAnsi="Angsana New"/>
          <w:sz w:val="30"/>
          <w:szCs w:val="30"/>
          <w:cs/>
        </w:rPr>
        <w:t>การตีราคาใหม่ดำเนินการโดยผู้</w:t>
      </w:r>
      <w:r w:rsidRPr="000C247F">
        <w:rPr>
          <w:rFonts w:ascii="Angsana New" w:hAnsi="Angsana New" w:hint="cs"/>
          <w:sz w:val="30"/>
          <w:szCs w:val="30"/>
          <w:cs/>
        </w:rPr>
        <w:t>เชี่ยวชาญในการ</w:t>
      </w:r>
      <w:r w:rsidRPr="000C247F">
        <w:rPr>
          <w:rFonts w:ascii="Angsana New" w:hAnsi="Angsana New"/>
          <w:sz w:val="30"/>
          <w:szCs w:val="30"/>
          <w:cs/>
        </w:rPr>
        <w:t>ประเมิน</w:t>
      </w:r>
      <w:r w:rsidRPr="000C247F">
        <w:rPr>
          <w:rFonts w:ascii="Angsana New" w:hAnsi="Angsana New" w:hint="cs"/>
          <w:sz w:val="30"/>
          <w:szCs w:val="30"/>
          <w:cs/>
        </w:rPr>
        <w:t>ราคาที่มีความเป็น</w:t>
      </w:r>
      <w:r w:rsidRPr="000C247F">
        <w:rPr>
          <w:rFonts w:ascii="Angsana New" w:hAnsi="Angsana New"/>
          <w:sz w:val="30"/>
          <w:szCs w:val="30"/>
          <w:cs/>
        </w:rPr>
        <w:t>อิสระอย่าง</w:t>
      </w:r>
      <w:r w:rsidRPr="000C247F">
        <w:rPr>
          <w:rFonts w:ascii="Angsana New" w:hAnsi="Angsana New" w:hint="cs"/>
          <w:sz w:val="30"/>
          <w:szCs w:val="30"/>
          <w:cs/>
        </w:rPr>
        <w:t>สม่ำเสมอ</w:t>
      </w:r>
      <w:r w:rsidRPr="000C247F">
        <w:rPr>
          <w:rFonts w:ascii="Angsana New" w:hAnsi="Angsana New"/>
          <w:sz w:val="30"/>
          <w:szCs w:val="30"/>
          <w:cs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</w:t>
      </w:r>
      <w:r w:rsidRPr="000C247F">
        <w:rPr>
          <w:rFonts w:ascii="Angsana New" w:hAnsi="Angsana New" w:hint="cs"/>
          <w:sz w:val="30"/>
          <w:szCs w:val="30"/>
          <w:cs/>
        </w:rPr>
        <w:t>รายงาน</w:t>
      </w:r>
    </w:p>
    <w:p w14:paraId="4AA74F21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F937BAF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B1321E">
        <w:rPr>
          <w:rFonts w:ascii="Angsana New" w:hAnsi="Angsana New" w:hint="cs"/>
          <w:spacing w:val="-2"/>
          <w:sz w:val="30"/>
          <w:szCs w:val="30"/>
          <w:cs/>
        </w:rPr>
        <w:t>มูล</w:t>
      </w:r>
      <w:r w:rsidRPr="009F1905">
        <w:rPr>
          <w:rFonts w:ascii="Angsana New" w:hAnsi="Angsana New" w:hint="cs"/>
          <w:spacing w:val="4"/>
          <w:sz w:val="30"/>
          <w:szCs w:val="30"/>
          <w:cs/>
        </w:rPr>
        <w:t>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9F190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F1905">
        <w:rPr>
          <w:rFonts w:ascii="Angsana New" w:hAnsi="Angsana New"/>
          <w:spacing w:val="4"/>
          <w:sz w:val="30"/>
          <w:szCs w:val="30"/>
        </w:rPr>
        <w:t>“</w:t>
      </w:r>
      <w:r w:rsidRPr="009F1905">
        <w:rPr>
          <w:rFonts w:ascii="Angsana New" w:hAnsi="Angsana New" w:hint="cs"/>
          <w:spacing w:val="4"/>
          <w:sz w:val="30"/>
          <w:szCs w:val="30"/>
          <w:cs/>
        </w:rPr>
        <w:t>ส่วนเกินทุนจากการ</w:t>
      </w:r>
      <w:r w:rsidRPr="00B1321E">
        <w:rPr>
          <w:rFonts w:ascii="Angsana New" w:hAnsi="Angsana New" w:hint="cs"/>
          <w:spacing w:val="-2"/>
          <w:sz w:val="30"/>
          <w:szCs w:val="30"/>
          <w:cs/>
        </w:rPr>
        <w:t>ตีราคาสินทรัพย์”</w:t>
      </w:r>
      <w:r w:rsidRPr="00B1321E">
        <w:rPr>
          <w:rFonts w:ascii="Angsana New" w:hAnsi="Angsana New"/>
          <w:spacing w:val="-2"/>
          <w:sz w:val="30"/>
          <w:szCs w:val="30"/>
        </w:rPr>
        <w:t xml:space="preserve"> </w:t>
      </w:r>
      <w:r w:rsidRPr="00B1321E">
        <w:rPr>
          <w:rFonts w:ascii="Angsana New" w:hAnsi="Angsana New" w:hint="cs"/>
          <w:spacing w:val="-2"/>
          <w:sz w:val="30"/>
          <w:szCs w:val="30"/>
          <w:cs/>
        </w:rPr>
        <w:t>ในองค์ประกอบอื่นของส่วนของผู้ถือหุ้นยกเว้นกรณีที่เคยประเมินมูลค่าของสินทรัพย์ลดลงแ</w:t>
      </w:r>
      <w:r w:rsidRPr="009F1905">
        <w:rPr>
          <w:rFonts w:ascii="Angsana New" w:hAnsi="Angsana New" w:hint="cs"/>
          <w:spacing w:val="2"/>
          <w:sz w:val="30"/>
          <w:szCs w:val="30"/>
          <w:cs/>
        </w:rPr>
        <w:t>ละรับรู้ขาดทุนในกำไรหรือขาดทุนของสินทรัพย์ชิ้นเดียวกันนั้นแล้ว</w:t>
      </w:r>
      <w:r w:rsidRPr="009F190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F1905">
        <w:rPr>
          <w:rFonts w:ascii="Angsana New" w:hAnsi="Angsana New" w:hint="cs"/>
          <w:spacing w:val="2"/>
          <w:sz w:val="30"/>
          <w:szCs w:val="30"/>
          <w:cs/>
        </w:rPr>
        <w:t>ในกรณีที่มูลค่าของสินทรัพย์ลดลงจากการตี</w:t>
      </w:r>
      <w:r w:rsidRPr="00B1321E">
        <w:rPr>
          <w:rFonts w:ascii="Angsana New" w:hAnsi="Angsana New" w:hint="cs"/>
          <w:spacing w:val="-2"/>
          <w:sz w:val="30"/>
          <w:szCs w:val="30"/>
          <w:cs/>
        </w:rPr>
        <w:t>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56088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1321E">
        <w:rPr>
          <w:rFonts w:ascii="Angsana New" w:hAnsi="Angsana New" w:hint="cs"/>
          <w:spacing w:val="-2"/>
          <w:sz w:val="30"/>
          <w:szCs w:val="30"/>
          <w:cs/>
        </w:rPr>
        <w:t>ในกรณีที่มีการจำหน่ายสินทรัพย์ที่ตีราคาใหม่</w:t>
      </w:r>
      <w:r w:rsidRPr="00B1321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1321E">
        <w:rPr>
          <w:rFonts w:ascii="Angsana New" w:hAnsi="Angsana New" w:hint="cs"/>
          <w:spacing w:val="-2"/>
          <w:sz w:val="30"/>
          <w:szCs w:val="30"/>
          <w:cs/>
        </w:rPr>
        <w:t>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7FCA21F" w14:textId="77777777" w:rsidR="006C3B2A" w:rsidRPr="00B1321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1E445EC" w14:textId="77777777" w:rsidR="006C3B2A" w:rsidRPr="00FB55A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B55A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5B2D39" w14:textId="77777777" w:rsidR="006C3B2A" w:rsidRPr="003013F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15D1533" w14:textId="53277D33" w:rsidR="006C3B2A" w:rsidRPr="008A7841" w:rsidRDefault="006C3B2A" w:rsidP="008A784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D27FCF">
        <w:rPr>
          <w:rFonts w:ascii="Angsana New" w:eastAsia="Times New Roman" w:hAnsi="Angsana New" w:cs="Angsana New"/>
          <w:color w:val="auto"/>
          <w:spacing w:val="-8"/>
          <w:sz w:val="30"/>
          <w:szCs w:val="30"/>
          <w:cs/>
        </w:rPr>
        <w:t>ต้นทุนในการเปลี่ยนแทนส่วนประกอบ</w:t>
      </w:r>
      <w:r w:rsidRPr="00D27FCF">
        <w:rPr>
          <w:rFonts w:ascii="Angsana New" w:eastAsia="Times New Roman" w:hAnsi="Angsana New" w:cs="Angsana New" w:hint="cs"/>
          <w:color w:val="auto"/>
          <w:spacing w:val="-8"/>
          <w:sz w:val="30"/>
          <w:szCs w:val="30"/>
          <w:cs/>
        </w:rPr>
        <w:t>จะรับรู้</w:t>
      </w:r>
      <w:r w:rsidRPr="00D27FCF">
        <w:rPr>
          <w:rFonts w:ascii="Angsana New" w:eastAsia="Times New Roman" w:hAnsi="Angsana New" w:cs="Angsana New"/>
          <w:color w:val="auto"/>
          <w:spacing w:val="-8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D27FCF">
        <w:rPr>
          <w:rFonts w:ascii="Angsana New" w:eastAsia="Times New Roman" w:hAnsi="Angsana New" w:cs="Angsana New"/>
          <w:color w:val="auto"/>
          <w:spacing w:val="-8"/>
          <w:sz w:val="30"/>
          <w:szCs w:val="30"/>
        </w:rPr>
        <w:t xml:space="preserve"> </w:t>
      </w:r>
      <w:r w:rsidRPr="00D27FCF">
        <w:rPr>
          <w:rFonts w:ascii="Angsana New" w:eastAsia="Times New Roman" w:hAnsi="Angsana New" w:cs="Angsana New"/>
          <w:color w:val="auto"/>
          <w:spacing w:val="-8"/>
          <w:sz w:val="30"/>
          <w:szCs w:val="30"/>
          <w:cs/>
        </w:rPr>
        <w:t>อาคารและอุปกรณ์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และสามารถ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 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FB55A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FB55AF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="008A784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2B032477" w14:textId="77777777" w:rsidR="006C3B2A" w:rsidRPr="00FB55A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B55AF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29AA207" w14:textId="77777777" w:rsidR="006C3B2A" w:rsidRPr="0094054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p w14:paraId="7146B43E" w14:textId="77777777" w:rsidR="006C3B2A" w:rsidRDefault="006C3B2A" w:rsidP="006C3B2A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1778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C17782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ทุนของสินทรัพย์</w:t>
      </w:r>
      <w:r w:rsidRPr="00C1778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หรือต้นทุนในการเปลี่ยนแทนอื่น</w:t>
      </w:r>
      <w:r w:rsidRPr="00C17782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1778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07D9639" w14:textId="77777777" w:rsidR="006C3B2A" w:rsidRPr="00940546" w:rsidRDefault="006C3B2A" w:rsidP="006C3B2A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</w:rPr>
      </w:pPr>
    </w:p>
    <w:p w14:paraId="2CF8F188" w14:textId="77777777" w:rsidR="006C3B2A" w:rsidRPr="00C1778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17782">
        <w:rPr>
          <w:rFonts w:ascii="Angsana New" w:eastAsia="Times New Roman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C17782">
        <w:rPr>
          <w:rFonts w:ascii="Angsana New" w:eastAsia="Times New Roman" w:hAnsi="Angsana New" w:hint="cs"/>
          <w:sz w:val="30"/>
          <w:szCs w:val="30"/>
          <w:cs/>
        </w:rPr>
        <w:t>หรือ</w:t>
      </w:r>
      <w:r w:rsidRPr="00C17782">
        <w:rPr>
          <w:rFonts w:ascii="Angsana New" w:eastAsia="Times New Roman" w:hAnsi="Angsana New"/>
          <w:sz w:val="30"/>
          <w:szCs w:val="30"/>
          <w:cs/>
        </w:rPr>
        <w:t>ขาดทุน</w:t>
      </w:r>
      <w:r w:rsidRPr="00C1778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17782">
        <w:rPr>
          <w:rFonts w:ascii="Angsana New" w:eastAsia="Times New Roman" w:hAnsi="Angsana New"/>
          <w:sz w:val="30"/>
          <w:szCs w:val="30"/>
          <w:cs/>
        </w:rPr>
        <w:t>คำนวณโดยวิธีเส้นตรงตามเกณฑ์อายุการ</w:t>
      </w:r>
      <w:r w:rsidRPr="00C17782">
        <w:rPr>
          <w:rFonts w:ascii="Angsana New" w:eastAsia="Times New Roman" w:hAnsi="Angsana New" w:hint="cs"/>
          <w:sz w:val="30"/>
          <w:szCs w:val="30"/>
          <w:cs/>
        </w:rPr>
        <w:t>ให้ประโยชน์</w:t>
      </w:r>
      <w:r w:rsidRPr="00C17782">
        <w:rPr>
          <w:rFonts w:ascii="Angsana New" w:eastAsia="Times New Roman" w:hAnsi="Angsana New"/>
          <w:sz w:val="30"/>
          <w:szCs w:val="30"/>
          <w:cs/>
        </w:rPr>
        <w:t>โดยประมาณของ</w:t>
      </w:r>
      <w:r w:rsidRPr="00C17782">
        <w:rPr>
          <w:rFonts w:ascii="Angsana New" w:eastAsia="Times New Roman" w:hAnsi="Angsana New" w:hint="cs"/>
          <w:sz w:val="30"/>
          <w:szCs w:val="30"/>
          <w:cs/>
        </w:rPr>
        <w:t>ส่วนประกอบของ</w:t>
      </w:r>
      <w:r w:rsidRPr="00C17782">
        <w:rPr>
          <w:rFonts w:ascii="Angsana New" w:eastAsia="Times New Roman" w:hAnsi="Angsana New"/>
          <w:sz w:val="30"/>
          <w:szCs w:val="30"/>
          <w:cs/>
        </w:rPr>
        <w:t>สินทรัพย์แต่ละรายการ  ประมาณการอายุการ</w:t>
      </w:r>
      <w:r w:rsidRPr="00C17782">
        <w:rPr>
          <w:rFonts w:ascii="Angsana New" w:eastAsia="Times New Roman" w:hAnsi="Angsana New" w:hint="cs"/>
          <w:sz w:val="30"/>
          <w:szCs w:val="30"/>
          <w:cs/>
        </w:rPr>
        <w:t>ให้ประโยชน์</w:t>
      </w:r>
      <w:r w:rsidRPr="00C17782">
        <w:rPr>
          <w:rFonts w:ascii="Angsana New" w:eastAsia="Times New Roman" w:hAnsi="Angsana New"/>
          <w:sz w:val="30"/>
          <w:szCs w:val="30"/>
          <w:cs/>
        </w:rPr>
        <w:t>ของสินทรัพย์</w:t>
      </w:r>
      <w:r w:rsidRPr="00C17782">
        <w:rPr>
          <w:rFonts w:ascii="Angsana New" w:eastAsia="Times New Roman" w:hAnsi="Angsana New"/>
          <w:sz w:val="30"/>
          <w:szCs w:val="30"/>
        </w:rPr>
        <w:t xml:space="preserve">   </w:t>
      </w:r>
      <w:r w:rsidRPr="00C17782">
        <w:rPr>
          <w:rFonts w:ascii="Angsana New" w:eastAsia="Times New Roman" w:hAnsi="Angsana New"/>
          <w:sz w:val="30"/>
          <w:szCs w:val="30"/>
          <w:cs/>
        </w:rPr>
        <w:t>แสดงได้ดังนี้</w:t>
      </w:r>
    </w:p>
    <w:p w14:paraId="6556CCAA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6C3B2A" w:rsidRPr="007B4FE7" w14:paraId="5D30C5E7" w14:textId="77777777" w:rsidTr="00A33A44">
        <w:tc>
          <w:tcPr>
            <w:tcW w:w="6930" w:type="dxa"/>
          </w:tcPr>
          <w:p w14:paraId="4DF682EE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 w:rsidRPr="007B4FE7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0509B0E4" w14:textId="77777777" w:rsidR="006C3B2A" w:rsidRPr="005516D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16DA">
              <w:rPr>
                <w:rFonts w:ascii="Angsana New" w:hAnsi="Angsana New"/>
                <w:sz w:val="30"/>
                <w:szCs w:val="30"/>
              </w:rPr>
              <w:t xml:space="preserve">5 </w:t>
            </w:r>
            <w:proofErr w:type="spellStart"/>
            <w:r w:rsidRPr="005516DA">
              <w:rPr>
                <w:rFonts w:ascii="Angsana New" w:hAnsi="Angsana New"/>
                <w:sz w:val="30"/>
                <w:szCs w:val="30"/>
              </w:rPr>
              <w:t>ถึง</w:t>
            </w:r>
            <w:proofErr w:type="spellEnd"/>
            <w:r w:rsidRPr="005516DA">
              <w:rPr>
                <w:rFonts w:ascii="Angsana New" w:hAnsi="Angsana New"/>
                <w:sz w:val="30"/>
                <w:szCs w:val="30"/>
              </w:rPr>
              <w:t xml:space="preserve"> 20</w:t>
            </w:r>
          </w:p>
        </w:tc>
        <w:tc>
          <w:tcPr>
            <w:tcW w:w="810" w:type="dxa"/>
          </w:tcPr>
          <w:p w14:paraId="5FD3D8CB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7B4FE7" w14:paraId="3EE3D21E" w14:textId="77777777" w:rsidTr="00A33A44">
        <w:tc>
          <w:tcPr>
            <w:tcW w:w="6930" w:type="dxa"/>
          </w:tcPr>
          <w:p w14:paraId="332506CF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7B4FE7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080" w:type="dxa"/>
          </w:tcPr>
          <w:p w14:paraId="2E830F83" w14:textId="77777777" w:rsidR="006C3B2A" w:rsidRPr="005516D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16DA">
              <w:rPr>
                <w:rFonts w:ascii="Angsana New" w:hAnsi="Angsana New"/>
                <w:sz w:val="30"/>
                <w:szCs w:val="30"/>
              </w:rPr>
              <w:t>5</w:t>
            </w:r>
            <w:r w:rsidRPr="005516DA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5516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74F6E609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7B4FE7" w14:paraId="53AED3B9" w14:textId="77777777" w:rsidTr="00A33A44">
        <w:tc>
          <w:tcPr>
            <w:tcW w:w="6930" w:type="dxa"/>
          </w:tcPr>
          <w:p w14:paraId="4500A3A3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44927CC8" w14:textId="77777777" w:rsidR="006C3B2A" w:rsidRPr="005516D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16DA">
              <w:rPr>
                <w:rFonts w:ascii="Angsana New" w:hAnsi="Angsana New"/>
                <w:sz w:val="30"/>
                <w:szCs w:val="30"/>
              </w:rPr>
              <w:t>5</w:t>
            </w:r>
            <w:r w:rsidRPr="005516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42C9D2F5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7B4FE7" w14:paraId="5D77B4BA" w14:textId="77777777" w:rsidTr="00A33A44">
        <w:tc>
          <w:tcPr>
            <w:tcW w:w="6930" w:type="dxa"/>
          </w:tcPr>
          <w:p w14:paraId="74FD4E6C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4B68CDB" w14:textId="77777777" w:rsidR="006C3B2A" w:rsidRPr="005516D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16DA">
              <w:rPr>
                <w:rFonts w:ascii="Angsana New" w:hAnsi="Angsana New"/>
                <w:sz w:val="30"/>
                <w:szCs w:val="30"/>
              </w:rPr>
              <w:t>5</w:t>
            </w:r>
            <w:r w:rsidRPr="005516DA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5516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5A467EB4" w14:textId="77777777" w:rsidR="006C3B2A" w:rsidRPr="007B4FE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4FE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64D86F" w14:textId="77777777" w:rsidR="00A33A44" w:rsidRDefault="00A33A4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45D2EA4" w14:textId="2E9F67FB" w:rsidR="006C3B2A" w:rsidRPr="00961D9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61D9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961D91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15D33913" w14:textId="77777777" w:rsidR="006C3B2A" w:rsidRPr="009D50D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p w14:paraId="63414C2A" w14:textId="77777777" w:rsidR="006C3B2A" w:rsidRPr="00961D9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4066">
        <w:rPr>
          <w:rFonts w:ascii="Angsana New" w:hAnsi="Angsana New" w:hint="cs"/>
          <w:spacing w:val="-6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</w:t>
      </w:r>
      <w:r w:rsidRPr="00961D91">
        <w:rPr>
          <w:rFonts w:ascii="Angsana New" w:hAnsi="Angsana New" w:hint="cs"/>
          <w:sz w:val="30"/>
          <w:szCs w:val="30"/>
          <w:cs/>
        </w:rPr>
        <w:t xml:space="preserve"> และปรับปรุงตามความเหมาะสม</w:t>
      </w:r>
    </w:p>
    <w:p w14:paraId="5B13E549" w14:textId="77777777" w:rsidR="006C3B2A" w:rsidRPr="009D50D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p w14:paraId="25500F4B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1D9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961D9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961D9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61D9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B6767B2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901DB07" w14:textId="77777777" w:rsidR="006C3B2A" w:rsidRPr="004A6B47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pacing w:val="-6"/>
          <w:sz w:val="30"/>
          <w:szCs w:val="30"/>
        </w:rPr>
      </w:pPr>
      <w:r w:rsidRPr="004A6B47">
        <w:rPr>
          <w:rFonts w:ascii="Angsana New" w:hAnsi="Angsana New"/>
          <w:i/>
          <w:iCs/>
          <w:spacing w:val="-6"/>
          <w:sz w:val="30"/>
          <w:szCs w:val="30"/>
          <w:cs/>
        </w:rPr>
        <w:t>สินทรัพย์ไม่มีตัวตนอื่น ๆ</w:t>
      </w:r>
    </w:p>
    <w:p w14:paraId="773C5A54" w14:textId="77777777" w:rsidR="006C3B2A" w:rsidRPr="009D50D8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pacing w:val="-6"/>
          <w:sz w:val="24"/>
          <w:szCs w:val="24"/>
        </w:rPr>
      </w:pPr>
    </w:p>
    <w:p w14:paraId="616250F5" w14:textId="77777777" w:rsidR="006C3B2A" w:rsidRPr="00961D91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1D91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</w:t>
      </w:r>
      <w:r w:rsidRPr="00961D91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61D9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Pr="00961D91">
        <w:rPr>
          <w:rFonts w:ascii="Angsana New" w:hAnsi="Angsana New" w:hint="cs"/>
          <w:sz w:val="30"/>
          <w:szCs w:val="30"/>
          <w:cs/>
        </w:rPr>
        <w:t>ผล</w:t>
      </w:r>
      <w:r w:rsidRPr="00961D9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61D91">
        <w:rPr>
          <w:rFonts w:ascii="Angsana New" w:hAnsi="Angsana New" w:hint="cs"/>
          <w:sz w:val="30"/>
          <w:szCs w:val="30"/>
          <w:cs/>
        </w:rPr>
        <w:t>สะสม</w:t>
      </w:r>
    </w:p>
    <w:p w14:paraId="13C8BE5E" w14:textId="77777777" w:rsidR="006C3B2A" w:rsidRPr="009D50D8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73BDD30" w14:textId="77777777" w:rsidR="006C3B2A" w:rsidRPr="00961D91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1D91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EA14763" w14:textId="77777777" w:rsidR="006C3B2A" w:rsidRPr="00940546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C3C8FB6" w14:textId="77777777" w:rsidR="006C3B2A" w:rsidRPr="00577D3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7D3E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577D3E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>
        <w:rPr>
          <w:rFonts w:ascii="Angsana New" w:eastAsia="Calibri" w:hAnsi="Angsana New" w:hint="cs"/>
          <w:sz w:val="30"/>
          <w:szCs w:val="30"/>
          <w:cs/>
        </w:rPr>
        <w:t xml:space="preserve"> โ</w:t>
      </w:r>
      <w:r w:rsidRPr="00577D3E">
        <w:rPr>
          <w:rFonts w:ascii="Angsana New" w:eastAsia="Calibri" w:hAnsi="Angsana New" w:hint="cs"/>
          <w:sz w:val="30"/>
          <w:szCs w:val="30"/>
          <w:cs/>
        </w:rPr>
        <w:t>ดยรวมเป็นสินทรัพย์ที่</w:t>
      </w:r>
      <w:r w:rsidRPr="00577D3E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577D3E">
        <w:rPr>
          <w:rFonts w:ascii="Angsana New" w:eastAsia="Calibri" w:hAnsi="Angsana New" w:hint="cs"/>
          <w:sz w:val="30"/>
          <w:szCs w:val="30"/>
          <w:cs/>
        </w:rPr>
        <w:t>ที</w:t>
      </w:r>
      <w:r>
        <w:rPr>
          <w:rFonts w:ascii="Angsana New" w:eastAsia="Calibri" w:hAnsi="Angsana New" w:hint="cs"/>
          <w:sz w:val="30"/>
          <w:szCs w:val="30"/>
          <w:cs/>
        </w:rPr>
        <w:t>่เกี่ยวข้องนั้น ค่าใช้จ่ายอื่น</w:t>
      </w:r>
      <w:r w:rsidRPr="00577D3E">
        <w:rPr>
          <w:rFonts w:ascii="Angsana New" w:eastAsia="Calibri" w:hAnsi="Angsana New" w:hint="cs"/>
          <w:sz w:val="30"/>
          <w:szCs w:val="30"/>
          <w:cs/>
        </w:rPr>
        <w:t>รวมถึงค่าความนิยมและตราผลิตภัณฑ์ที่เกิดขึ้นภาย</w:t>
      </w:r>
      <w:r>
        <w:rPr>
          <w:rFonts w:ascii="Angsana New" w:eastAsia="Calibri" w:hAnsi="Angsana New" w:hint="cs"/>
          <w:sz w:val="30"/>
          <w:szCs w:val="30"/>
          <w:cs/>
        </w:rPr>
        <w:t>ใน</w:t>
      </w:r>
      <w:r w:rsidRPr="00577D3E">
        <w:rPr>
          <w:rFonts w:ascii="Angsana New" w:eastAsia="Calibri" w:hAnsi="Angsana New" w:hint="cs"/>
          <w:sz w:val="30"/>
          <w:szCs w:val="30"/>
          <w:cs/>
        </w:rPr>
        <w:t>รับรู้</w:t>
      </w:r>
      <w:r w:rsidRPr="00577D3E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7A61FE93" w14:textId="1BCFE268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2D7F95" w14:textId="19843BC4" w:rsidR="00A33A44" w:rsidRDefault="00A33A44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0F5905E" w14:textId="77777777" w:rsidR="00A33A44" w:rsidRPr="00B717E0" w:rsidRDefault="00A33A44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C7035DB" w14:textId="77777777" w:rsidR="006C3B2A" w:rsidRPr="00577D3E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577D3E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ค่าตัดจำหน่าย </w:t>
      </w:r>
    </w:p>
    <w:p w14:paraId="17CECE21" w14:textId="77777777" w:rsidR="006C3B2A" w:rsidRPr="00B717E0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C68AF9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77D3E">
        <w:rPr>
          <w:rFonts w:ascii="Angsana New" w:hAnsi="Angsana New" w:hint="cs"/>
          <w:sz w:val="30"/>
          <w:szCs w:val="30"/>
          <w:cs/>
        </w:rPr>
        <w:t>ค่าตัดจำหน่ายคำนวณจากร</w:t>
      </w:r>
      <w:r w:rsidRPr="00577D3E">
        <w:rPr>
          <w:rFonts w:ascii="Angsana New" w:eastAsia="Calibri" w:hAnsi="Angsana New" w:hint="cs"/>
          <w:sz w:val="30"/>
          <w:szCs w:val="30"/>
          <w:cs/>
        </w:rPr>
        <w:t>าคาทุนของสินทรัพย์หรือจำนวนอื่นที่ใช้แทนราคาทุนหักด้วยมูลค่าคงเหลือ</w:t>
      </w:r>
    </w:p>
    <w:p w14:paraId="310ABD07" w14:textId="77777777" w:rsidR="008A7841" w:rsidRDefault="008A784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8AF7BF" w14:textId="2CFAEAB4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72A5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CB72A5">
        <w:rPr>
          <w:rFonts w:ascii="Angsana New" w:hAnsi="Angsana New"/>
          <w:sz w:val="30"/>
          <w:szCs w:val="30"/>
          <w:cs/>
        </w:rPr>
        <w:t>โดยวิธีเส้นตรง</w:t>
      </w:r>
      <w:r w:rsidRPr="00CB72A5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CB72A5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Pr="00CB72A5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CB72A5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CB72A5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</w:t>
      </w:r>
      <w:r w:rsidRPr="007B3B9F">
        <w:rPr>
          <w:rFonts w:ascii="Angsana New" w:hAnsi="Angsana New" w:hint="cs"/>
          <w:sz w:val="30"/>
          <w:szCs w:val="30"/>
          <w:cs/>
        </w:rPr>
        <w:t>งไม่รวมค่าความนิยม</w:t>
      </w:r>
      <w:r w:rsidRPr="007B3B9F">
        <w:rPr>
          <w:rFonts w:ascii="Angsana New" w:hAnsi="Angsana New"/>
          <w:sz w:val="30"/>
          <w:szCs w:val="30"/>
        </w:rPr>
        <w:t xml:space="preserve"> </w:t>
      </w:r>
      <w:r w:rsidRPr="007B3B9F">
        <w:rPr>
          <w:rFonts w:ascii="Angsana New" w:hAnsi="Angsana New" w:hint="cs"/>
          <w:sz w:val="30"/>
          <w:szCs w:val="30"/>
          <w:cs/>
        </w:rPr>
        <w:t>โ</w:t>
      </w:r>
      <w:r w:rsidRPr="00CB72A5">
        <w:rPr>
          <w:rFonts w:ascii="Angsana New" w:hAnsi="Angsana New" w:hint="cs"/>
          <w:sz w:val="30"/>
          <w:szCs w:val="30"/>
          <w:cs/>
        </w:rPr>
        <w:t>ดยเริ่มตัดจำหน่ายสินทรัพย์ไม่มีตัวตนเมื่อสินทรัพย์นั้นพร้อมที่จะให้ประโยชน์</w:t>
      </w:r>
      <w:r w:rsidRPr="00CB72A5">
        <w:rPr>
          <w:rFonts w:ascii="Angsana New" w:hAnsi="Angsana New"/>
          <w:sz w:val="30"/>
          <w:szCs w:val="30"/>
        </w:rPr>
        <w:t xml:space="preserve"> </w:t>
      </w:r>
    </w:p>
    <w:p w14:paraId="2B4F56C5" w14:textId="77777777" w:rsidR="000174DE" w:rsidRDefault="000174DE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C08B20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72A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CB72A5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CB72A5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EA61001" w14:textId="77777777" w:rsidR="006C3B2A" w:rsidRPr="00C574A4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6C3B2A" w:rsidRPr="008D7868" w14:paraId="2DC4B302" w14:textId="77777777" w:rsidTr="00A33A44">
        <w:tc>
          <w:tcPr>
            <w:tcW w:w="6912" w:type="dxa"/>
          </w:tcPr>
          <w:p w14:paraId="43C0FE35" w14:textId="77777777" w:rsidR="006C3B2A" w:rsidRPr="008D78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7868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5DE51D3B" w14:textId="77777777" w:rsidR="006C3B2A" w:rsidRPr="008D78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8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1" w:type="dxa"/>
          </w:tcPr>
          <w:p w14:paraId="399F4271" w14:textId="77777777" w:rsidR="006C3B2A" w:rsidRPr="008D78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786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8D7868" w14:paraId="59B1AC7B" w14:textId="77777777" w:rsidTr="00A33A44">
        <w:tc>
          <w:tcPr>
            <w:tcW w:w="6912" w:type="dxa"/>
          </w:tcPr>
          <w:p w14:paraId="6E1411EA" w14:textId="77777777" w:rsidR="006C3B2A" w:rsidRPr="008D78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7868">
              <w:rPr>
                <w:rFonts w:ascii="Angsana New" w:hAnsi="Angsana New" w:hint="cs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1170" w:type="dxa"/>
          </w:tcPr>
          <w:p w14:paraId="13003512" w14:textId="77777777" w:rsidR="006C3B2A" w:rsidRPr="008D78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8D78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1" w:type="dxa"/>
          </w:tcPr>
          <w:p w14:paraId="0A00BF25" w14:textId="77777777" w:rsidR="006C3B2A" w:rsidRPr="008D78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786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032D3D0" w14:textId="77777777" w:rsidR="000174DE" w:rsidRDefault="000174DE" w:rsidP="006C3B2A">
      <w:pPr>
        <w:ind w:left="540"/>
        <w:rPr>
          <w:rFonts w:ascii="Angsana New" w:hAnsi="Angsana New"/>
          <w:sz w:val="30"/>
          <w:szCs w:val="30"/>
        </w:rPr>
      </w:pPr>
    </w:p>
    <w:p w14:paraId="08F47FF9" w14:textId="77777777" w:rsidR="006C3B2A" w:rsidRDefault="006C3B2A" w:rsidP="006C3B2A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กลุ่มบริษัทไม่คิดค่าตัดจำหน่ายโปรแกรมคอมพิวเตอร์ที่อยู่ระหว่างการติดตั้ง</w:t>
      </w:r>
    </w:p>
    <w:p w14:paraId="26DE29C8" w14:textId="77777777" w:rsidR="006C3B2A" w:rsidRPr="00C574A4" w:rsidRDefault="006C3B2A" w:rsidP="006C3B2A">
      <w:pPr>
        <w:ind w:left="540"/>
        <w:rPr>
          <w:rFonts w:ascii="Angsana New" w:hAnsi="Angsana New"/>
          <w:sz w:val="20"/>
          <w:szCs w:val="20"/>
          <w:cs/>
        </w:rPr>
      </w:pPr>
    </w:p>
    <w:p w14:paraId="33F5AB95" w14:textId="77777777" w:rsidR="006C3B2A" w:rsidRPr="00CB72A5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72A5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</w:t>
      </w:r>
      <w:r>
        <w:rPr>
          <w:rFonts w:ascii="Angsana New" w:hAnsi="Angsana New" w:hint="cs"/>
          <w:sz w:val="30"/>
          <w:szCs w:val="30"/>
          <w:cs/>
        </w:rPr>
        <w:t>ละ</w:t>
      </w:r>
      <w:r w:rsidRPr="00CB72A5">
        <w:rPr>
          <w:rFonts w:ascii="Angsana New" w:hAnsi="Angsana New" w:hint="cs"/>
          <w:sz w:val="30"/>
          <w:szCs w:val="30"/>
          <w:cs/>
        </w:rPr>
        <w:t>มูลค่าคงเหลือจะได้รับการทบทวนทุกสิ้นรอบปีบัญชีและปรับปรุงตามความเหมาะสม</w:t>
      </w:r>
      <w:r w:rsidRPr="00CB72A5" w:rsidDel="00E44C55">
        <w:rPr>
          <w:rFonts w:ascii="Angsana New" w:hAnsi="Angsana New"/>
          <w:sz w:val="30"/>
          <w:szCs w:val="30"/>
        </w:rPr>
        <w:t xml:space="preserve"> </w:t>
      </w:r>
    </w:p>
    <w:p w14:paraId="72C4495E" w14:textId="77777777" w:rsidR="006C3B2A" w:rsidRPr="00C574A4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F3F9DF8" w14:textId="77777777" w:rsidR="006C3B2A" w:rsidRPr="00744FA0" w:rsidRDefault="006C3B2A" w:rsidP="006C3B2A">
      <w:pPr>
        <w:pStyle w:val="AccPolicyHeading"/>
        <w:ind w:right="0"/>
      </w:pPr>
      <w:r w:rsidRPr="00744FA0">
        <w:rPr>
          <w:cs/>
        </w:rPr>
        <w:t>(</w:t>
      </w:r>
      <w:r w:rsidRPr="00744FA0">
        <w:rPr>
          <w:rFonts w:hint="cs"/>
          <w:cs/>
        </w:rPr>
        <w:t>ฎ)</w:t>
      </w:r>
      <w:r w:rsidRPr="00744FA0">
        <w:rPr>
          <w:cs/>
        </w:rPr>
        <w:tab/>
      </w:r>
      <w:r w:rsidRPr="00CA33B7">
        <w:rPr>
          <w:cs/>
        </w:rPr>
        <w:t>การด้อยค่า</w:t>
      </w:r>
    </w:p>
    <w:p w14:paraId="769C38FD" w14:textId="77777777" w:rsidR="006C3B2A" w:rsidRPr="00C574A4" w:rsidRDefault="006C3B2A" w:rsidP="006C3B2A">
      <w:pPr>
        <w:pStyle w:val="AccPolicyHeading"/>
        <w:ind w:right="0"/>
        <w:rPr>
          <w:b w:val="0"/>
          <w:bCs w:val="0"/>
          <w:i w:val="0"/>
          <w:iCs w:val="0"/>
          <w:sz w:val="20"/>
          <w:szCs w:val="20"/>
          <w:highlight w:val="yellow"/>
        </w:rPr>
      </w:pPr>
    </w:p>
    <w:p w14:paraId="62433287" w14:textId="77777777" w:rsidR="006C3B2A" w:rsidRPr="007A299D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48E9">
        <w:rPr>
          <w:rFonts w:ascii="Angsana New" w:hAnsi="Angsana New"/>
          <w:sz w:val="30"/>
          <w:szCs w:val="30"/>
          <w:cs/>
        </w:rPr>
        <w:t>ยอดสินทรัพย์ตามบัญชี</w:t>
      </w:r>
      <w:r>
        <w:rPr>
          <w:rFonts w:ascii="Angsana New" w:hAnsi="Angsana New"/>
          <w:sz w:val="30"/>
          <w:szCs w:val="30"/>
          <w:cs/>
        </w:rPr>
        <w:t>ของ</w:t>
      </w:r>
      <w:r w:rsidRPr="00CA33B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szCs w:val="30"/>
          <w:cs/>
        </w:rPr>
        <w:t>รายงาน</w:t>
      </w:r>
      <w:r w:rsidRPr="006432AD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  <w:szCs w:val="30"/>
        </w:rPr>
        <w:t xml:space="preserve">  </w:t>
      </w:r>
      <w:r w:rsidRPr="006432AD">
        <w:rPr>
          <w:rFonts w:ascii="Angsana New" w:hAnsi="Angsana New"/>
          <w:sz w:val="30"/>
          <w:szCs w:val="30"/>
          <w:cs/>
        </w:rPr>
        <w:t>ในกรณีที่มีข้อบ่งชี้จะทำ</w:t>
      </w:r>
      <w:r w:rsidRPr="007A299D">
        <w:rPr>
          <w:rFonts w:ascii="Angsana New" w:hAnsi="Angsana New"/>
          <w:sz w:val="30"/>
          <w:szCs w:val="30"/>
          <w:cs/>
        </w:rPr>
        <w:t>การประมาณมูลค่าสินทรัพย์ที่คาดว่าจะได้รับคืน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>สำหรับสินทรัพย์ไม่มีตัวตนที่มีอายุการให้ประโยชน์ไม่ทราบแน่นอนหรือยังไม่พร้อมใช้งาน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46F63F2E" w14:textId="77777777" w:rsidR="006C3B2A" w:rsidRPr="00C574A4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FE2B541" w14:textId="77777777" w:rsidR="006C3B2A" w:rsidRPr="00011AD5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1AD5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11AD5">
        <w:rPr>
          <w:rFonts w:ascii="Angsana New" w:hAnsi="Angsana New" w:hint="cs"/>
          <w:sz w:val="30"/>
          <w:szCs w:val="30"/>
          <w:cs/>
        </w:rPr>
        <w:t>รับรู้</w:t>
      </w:r>
      <w:r w:rsidRPr="00011AD5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11AD5">
        <w:rPr>
          <w:rFonts w:ascii="Angsana New" w:hAnsi="Angsana New"/>
          <w:sz w:val="30"/>
          <w:szCs w:val="30"/>
          <w:cs/>
        </w:rPr>
        <w:t>เงิ</w:t>
      </w:r>
      <w:r w:rsidRPr="00011AD5">
        <w:rPr>
          <w:rFonts w:ascii="Angsana New" w:hAnsi="Angsana New" w:hint="cs"/>
          <w:sz w:val="30"/>
          <w:szCs w:val="30"/>
          <w:cs/>
        </w:rPr>
        <w:t>น</w:t>
      </w:r>
      <w:r w:rsidRPr="00011AD5">
        <w:rPr>
          <w:rFonts w:ascii="Angsana New" w:hAnsi="Angsana New"/>
          <w:sz w:val="30"/>
          <w:szCs w:val="30"/>
          <w:cs/>
        </w:rPr>
        <w:t>สดสูงกว่ามูลค่าที่จะได้รับคืน ขาดทุนจากการด้อยค่าบันทึกในกำไร</w:t>
      </w:r>
      <w:r w:rsidRPr="00011AD5">
        <w:rPr>
          <w:rFonts w:ascii="Angsana New" w:hAnsi="Angsana New" w:hint="cs"/>
          <w:sz w:val="30"/>
          <w:szCs w:val="30"/>
          <w:cs/>
        </w:rPr>
        <w:t>หรือ</w:t>
      </w:r>
      <w:r w:rsidRPr="00011AD5">
        <w:rPr>
          <w:rFonts w:ascii="Angsana New" w:hAnsi="Angsana New"/>
          <w:sz w:val="30"/>
          <w:szCs w:val="30"/>
          <w:cs/>
        </w:rPr>
        <w:t>ขาดทุน</w:t>
      </w:r>
      <w:r w:rsidRPr="00011AD5">
        <w:rPr>
          <w:rFonts w:ascii="Angsana New" w:hAnsi="Angsana New" w:hint="cs"/>
          <w:sz w:val="30"/>
          <w:szCs w:val="30"/>
          <w:cs/>
        </w:rPr>
        <w:t xml:space="preserve"> </w:t>
      </w:r>
      <w:r w:rsidRPr="00011AD5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011AD5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011AD5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011AD5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Pr="00011AD5">
        <w:rPr>
          <w:rFonts w:ascii="Angsana New" w:hAnsi="Angsana New"/>
          <w:sz w:val="30"/>
          <w:szCs w:val="30"/>
          <w:cs/>
        </w:rPr>
        <w:t xml:space="preserve"> ในกรณีนี้ให้รับรู้ในส่วนของผู้ถือหุ้น</w:t>
      </w:r>
    </w:p>
    <w:p w14:paraId="67506DE1" w14:textId="77777777" w:rsidR="006C3B2A" w:rsidRPr="00C574A4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  <w:highlight w:val="yellow"/>
        </w:rPr>
      </w:pPr>
    </w:p>
    <w:p w14:paraId="139446E7" w14:textId="77777777" w:rsidR="006C3B2A" w:rsidRPr="00011AD5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11AD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A70D08E" w14:textId="77777777" w:rsidR="006C3B2A" w:rsidRPr="00C574A4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4FD99C0" w14:textId="77777777" w:rsidR="006C3B2A" w:rsidRPr="00036EF8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E5C03">
        <w:rPr>
          <w:rFonts w:ascii="Angsana New" w:hAnsi="Angsana New"/>
          <w:sz w:val="30"/>
          <w:szCs w:val="30"/>
          <w:cs/>
        </w:rPr>
        <w:t>มู</w:t>
      </w:r>
      <w:r>
        <w:rPr>
          <w:rFonts w:ascii="Angsana New" w:hAnsi="Angsana New"/>
          <w:sz w:val="30"/>
          <w:szCs w:val="30"/>
          <w:cs/>
        </w:rPr>
        <w:t>ลค่าที่คาดว่าจะได้รับคืนของ</w:t>
      </w:r>
      <w:r w:rsidRPr="005E5C03">
        <w:rPr>
          <w:rFonts w:ascii="Angsana New" w:hAnsi="Angsana New"/>
          <w:sz w:val="30"/>
          <w:szCs w:val="30"/>
          <w:cs/>
        </w:rPr>
        <w:t>หลักทรัพย์ที่ถือไว้จนกว่าจะครบกำหนดที่</w:t>
      </w:r>
      <w:r w:rsidRPr="00F067AB">
        <w:rPr>
          <w:rFonts w:ascii="Angsana New" w:hAnsi="Angsana New"/>
          <w:sz w:val="30"/>
          <w:szCs w:val="30"/>
          <w:cs/>
        </w:rPr>
        <w:t>บันทึก</w:t>
      </w:r>
      <w:r w:rsidRPr="00F067AB">
        <w:rPr>
          <w:rFonts w:ascii="Angsana New" w:hAnsi="Angsana New" w:hint="cs"/>
          <w:sz w:val="30"/>
          <w:szCs w:val="30"/>
          <w:cs/>
        </w:rPr>
        <w:t>โดยวิธี</w:t>
      </w:r>
      <w:r w:rsidRPr="005E5C03">
        <w:rPr>
          <w:rFonts w:ascii="Angsana New" w:hAnsi="Angsana New"/>
          <w:sz w:val="30"/>
          <w:szCs w:val="30"/>
          <w:cs/>
        </w:rPr>
        <w:t xml:space="preserve">ราคาทุนตัดจำหน่าย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5C03">
        <w:rPr>
          <w:rFonts w:ascii="Angsana New" w:hAnsi="Angsana New"/>
          <w:sz w:val="30"/>
          <w:szCs w:val="30"/>
          <w:cs/>
        </w:rPr>
        <w:t>คำนวณ</w:t>
      </w:r>
      <w:r w:rsidRPr="00F067AB">
        <w:rPr>
          <w:rFonts w:ascii="Angsana New" w:hAnsi="Angsana New" w:hint="cs"/>
          <w:sz w:val="30"/>
          <w:szCs w:val="30"/>
          <w:cs/>
        </w:rPr>
        <w:t>โดยการ</w:t>
      </w:r>
      <w:r w:rsidRPr="005E5C03">
        <w:rPr>
          <w:rFonts w:ascii="Angsana New" w:hAnsi="Angsana New"/>
          <w:sz w:val="30"/>
          <w:szCs w:val="30"/>
          <w:cs/>
        </w:rPr>
        <w:t xml:space="preserve">หามูลค่าปัจจุบันของประมาณการกระแสเงินสดที่จะได้รับในอนาคต คิดลดด้วยอัตราดอกเบี้ยที่แท้จริง  </w:t>
      </w:r>
    </w:p>
    <w:p w14:paraId="60001D23" w14:textId="77777777" w:rsidR="006C3B2A" w:rsidRPr="00C574A4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F6A9F01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011AD5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</w:t>
      </w:r>
      <w:r w:rsidRPr="00011AD5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011AD5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011AD5">
        <w:rPr>
          <w:rFonts w:ascii="Angsana New" w:hAnsi="Angsana New" w:hint="cs"/>
          <w:sz w:val="30"/>
          <w:szCs w:val="30"/>
          <w:cs/>
        </w:rPr>
        <w:t xml:space="preserve"> </w:t>
      </w:r>
      <w:r w:rsidRPr="00011AD5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011AD5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011AD5">
        <w:rPr>
          <w:rFonts w:ascii="Angsana New" w:hAnsi="Angsana New"/>
          <w:sz w:val="30"/>
          <w:szCs w:val="30"/>
          <w:cs/>
        </w:rPr>
        <w:t>แล้วแต่มูลค่าใดจะสูงกว่า</w:t>
      </w:r>
      <w:r w:rsidRPr="00011AD5">
        <w:rPr>
          <w:rFonts w:ascii="Angsana New" w:hAnsi="Angsana New"/>
          <w:sz w:val="30"/>
          <w:szCs w:val="30"/>
        </w:rPr>
        <w:t xml:space="preserve"> </w:t>
      </w:r>
      <w:r w:rsidRPr="00011AD5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011A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ซึ่งแป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011AD5">
        <w:rPr>
          <w:rFonts w:ascii="Angsana New" w:hAnsi="Angsana New"/>
          <w:sz w:val="30"/>
          <w:szCs w:val="30"/>
          <w:cs/>
        </w:rPr>
        <w:t>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011AD5">
        <w:rPr>
          <w:rFonts w:ascii="Angsana New" w:hAnsi="Angsana New" w:hint="cs"/>
          <w:sz w:val="30"/>
          <w:szCs w:val="30"/>
          <w:cs/>
        </w:rPr>
        <w:t>โดยอิสระจาก</w:t>
      </w:r>
      <w:r>
        <w:rPr>
          <w:rFonts w:ascii="Angsana New" w:hAnsi="Angsana New"/>
          <w:sz w:val="30"/>
          <w:szCs w:val="30"/>
          <w:cs/>
        </w:rPr>
        <w:t>สินทรัพย์อื่น</w:t>
      </w:r>
      <w:r w:rsidRPr="00011AD5">
        <w:rPr>
          <w:rFonts w:ascii="Angsana New" w:hAnsi="Angsana New" w:hint="cs"/>
          <w:sz w:val="30"/>
          <w:szCs w:val="30"/>
          <w:cs/>
        </w:rPr>
        <w:t>จะ</w:t>
      </w:r>
      <w:r w:rsidRPr="00011AD5">
        <w:rPr>
          <w:rFonts w:ascii="Angsana New" w:hAnsi="Angsana New"/>
          <w:sz w:val="30"/>
          <w:szCs w:val="30"/>
          <w:cs/>
        </w:rPr>
        <w:t>พิจารณามูลค่าที่คาดว่า</w:t>
      </w:r>
      <w:r w:rsidRPr="00011A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11AD5">
        <w:rPr>
          <w:rFonts w:ascii="Angsana New" w:hAnsi="Angsana New"/>
          <w:sz w:val="30"/>
          <w:szCs w:val="30"/>
          <w:cs/>
        </w:rPr>
        <w:t>จะได้</w:t>
      </w:r>
      <w:r w:rsidRPr="00011AD5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011AD5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011AD5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3862DAA8" w14:textId="77777777" w:rsidR="001F1609" w:rsidRPr="00011AD5" w:rsidRDefault="001F1609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6B2B15" w14:textId="77777777" w:rsidR="006C3B2A" w:rsidRPr="00011AD5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011AD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0160AC7C" w14:textId="77777777" w:rsidR="006C3B2A" w:rsidRPr="00036EF8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4C5BB14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011AD5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011AD5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011AD5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011AD5">
        <w:rPr>
          <w:rFonts w:ascii="Angsana New" w:hAnsi="Angsana New" w:hint="cs"/>
          <w:sz w:val="30"/>
          <w:szCs w:val="30"/>
          <w:cs/>
        </w:rPr>
        <w:t xml:space="preserve"> </w:t>
      </w:r>
      <w:r w:rsidRPr="00011AD5">
        <w:rPr>
          <w:rFonts w:ascii="Angsana New" w:hAnsi="Angsana New"/>
          <w:sz w:val="30"/>
          <w:szCs w:val="30"/>
          <w:cs/>
        </w:rPr>
        <w:t>เมื่อมูลค่าที่</w:t>
      </w:r>
      <w:r w:rsidRPr="00011AD5">
        <w:rPr>
          <w:rFonts w:ascii="Angsana New" w:hAnsi="Angsana New" w:hint="cs"/>
          <w:sz w:val="30"/>
          <w:szCs w:val="30"/>
          <w:cs/>
        </w:rPr>
        <w:t>คาดว่า</w:t>
      </w:r>
      <w:r w:rsidRPr="00011AD5">
        <w:rPr>
          <w:rFonts w:ascii="Angsana New" w:hAnsi="Angsana New"/>
          <w:sz w:val="30"/>
          <w:szCs w:val="30"/>
          <w:cs/>
        </w:rPr>
        <w:t>จะได้รับคืน</w:t>
      </w:r>
      <w:r w:rsidRPr="00011AD5">
        <w:rPr>
          <w:rFonts w:ascii="Angsana New" w:hAnsi="Angsana New" w:hint="cs"/>
          <w:sz w:val="30"/>
          <w:szCs w:val="30"/>
          <w:cs/>
        </w:rPr>
        <w:t>เพิ่มขึ้น</w:t>
      </w:r>
      <w:r w:rsidRPr="00011AD5">
        <w:rPr>
          <w:rFonts w:ascii="Angsana New" w:hAnsi="Angsana New"/>
          <w:sz w:val="30"/>
          <w:szCs w:val="30"/>
          <w:cs/>
        </w:rPr>
        <w:t>ในภายหลังและการเพิ่มขึ้นนั้นสัมพันธ์โดยตรงกับขาดทุนจากการด้อยค่าที่เคยรับรู้</w:t>
      </w:r>
      <w:r w:rsidRPr="00011AD5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11AD5">
        <w:rPr>
          <w:rFonts w:ascii="Angsana New" w:hAnsi="Angsana New"/>
          <w:sz w:val="30"/>
          <w:szCs w:val="30"/>
          <w:cs/>
        </w:rPr>
        <w:t xml:space="preserve"> </w:t>
      </w:r>
      <w:r w:rsidRPr="00011A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E84B566" w14:textId="77777777" w:rsidR="00B717E0" w:rsidRDefault="00B717E0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2FF4C1" w14:textId="77777777" w:rsidR="006C3B2A" w:rsidRPr="009F2F9A" w:rsidRDefault="006C3B2A" w:rsidP="006C3B2A">
      <w:pPr>
        <w:pStyle w:val="AccPolicyHeading"/>
        <w:ind w:right="0"/>
      </w:pPr>
      <w:r w:rsidRPr="009F2F9A">
        <w:rPr>
          <w:cs/>
        </w:rPr>
        <w:t>(</w:t>
      </w:r>
      <w:r w:rsidRPr="009F2F9A">
        <w:rPr>
          <w:rFonts w:hint="cs"/>
          <w:cs/>
        </w:rPr>
        <w:t>ฏ)</w:t>
      </w:r>
      <w:r w:rsidRPr="009F2F9A">
        <w:rPr>
          <w:cs/>
        </w:rPr>
        <w:tab/>
        <w:t>หนี้สินที่มีภาระดอกเบี้ย</w:t>
      </w:r>
    </w:p>
    <w:p w14:paraId="7ECD5CC3" w14:textId="77777777" w:rsidR="006C3B2A" w:rsidRPr="008672C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76C9E13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064D56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DB7338">
        <w:rPr>
          <w:rFonts w:ascii="Angsana New" w:hAnsi="Angsana New" w:hint="cs"/>
          <w:sz w:val="30"/>
          <w:szCs w:val="30"/>
          <w:cs/>
        </w:rPr>
        <w:t>ด้วย</w:t>
      </w:r>
      <w:r w:rsidRPr="00064D56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</w:t>
      </w:r>
      <w:r w:rsidRPr="00064D56">
        <w:rPr>
          <w:rFonts w:ascii="Angsana New" w:hAnsi="Angsana New" w:hint="cs"/>
          <w:sz w:val="30"/>
          <w:szCs w:val="30"/>
          <w:cs/>
        </w:rPr>
        <w:t>เกิดหนี้สิน</w:t>
      </w:r>
      <w:r w:rsidRPr="00064D56">
        <w:rPr>
          <w:rFonts w:ascii="Angsana New" w:hAnsi="Angsana New"/>
          <w:sz w:val="30"/>
          <w:szCs w:val="30"/>
          <w:cs/>
        </w:rPr>
        <w:t xml:space="preserve"> ภายหลังจากการบันทึกหนี้สินที่มีภาระดอกเบี้ยจะบันทึก</w:t>
      </w:r>
      <w:r w:rsidRPr="00064D56">
        <w:rPr>
          <w:rFonts w:ascii="Angsana New" w:hAnsi="Angsana New" w:hint="cs"/>
          <w:sz w:val="30"/>
          <w:szCs w:val="30"/>
          <w:cs/>
        </w:rPr>
        <w:t>ต่อมา</w:t>
      </w:r>
      <w:r w:rsidRPr="00064D56">
        <w:rPr>
          <w:rFonts w:ascii="Angsana New" w:hAnsi="Angsana New"/>
          <w:sz w:val="30"/>
          <w:szCs w:val="30"/>
          <w:cs/>
        </w:rPr>
        <w:t>โดยวิธีราคา</w:t>
      </w:r>
      <w:r>
        <w:rPr>
          <w:rFonts w:ascii="Angsana New" w:hAnsi="Angsana New"/>
          <w:sz w:val="30"/>
          <w:szCs w:val="30"/>
          <w:cs/>
        </w:rPr>
        <w:t xml:space="preserve">ทุนตัดจำหน่าย </w:t>
      </w:r>
      <w:r w:rsidRPr="00064D56">
        <w:rPr>
          <w:rFonts w:ascii="Angsana New" w:hAnsi="Angsana New"/>
          <w:sz w:val="30"/>
          <w:szCs w:val="30"/>
          <w:cs/>
        </w:rPr>
        <w:t>ผลต่าง</w:t>
      </w:r>
      <w:r w:rsidRPr="00064D56">
        <w:rPr>
          <w:rFonts w:ascii="Angsana New" w:hAnsi="Angsana New" w:hint="cs"/>
          <w:sz w:val="30"/>
          <w:szCs w:val="30"/>
          <w:cs/>
        </w:rPr>
        <w:t>ระหว่างยอดหนี้เริ่มแรก</w:t>
      </w:r>
      <w:r w:rsidRPr="00064D56">
        <w:rPr>
          <w:rFonts w:ascii="Angsana New" w:hAnsi="Angsana New"/>
          <w:sz w:val="30"/>
          <w:szCs w:val="30"/>
          <w:cs/>
        </w:rPr>
        <w:t>และ</w:t>
      </w:r>
      <w:r w:rsidRPr="00064D56">
        <w:rPr>
          <w:rFonts w:ascii="Angsana New" w:hAnsi="Angsana New"/>
          <w:spacing w:val="-6"/>
          <w:sz w:val="30"/>
          <w:szCs w:val="30"/>
          <w:cs/>
        </w:rPr>
        <w:t>ยอด</w:t>
      </w:r>
      <w:r w:rsidRPr="00064D56">
        <w:rPr>
          <w:rFonts w:ascii="Angsana New" w:hAnsi="Angsana New" w:hint="cs"/>
          <w:spacing w:val="-6"/>
          <w:sz w:val="30"/>
          <w:szCs w:val="30"/>
          <w:cs/>
        </w:rPr>
        <w:t>หนี้</w:t>
      </w:r>
      <w:r w:rsidRPr="00064D56">
        <w:rPr>
          <w:rFonts w:ascii="Angsana New" w:hAnsi="Angsana New"/>
          <w:spacing w:val="-6"/>
          <w:sz w:val="30"/>
          <w:szCs w:val="30"/>
          <w:cs/>
        </w:rPr>
        <w:t>เมื่อครบกำหนด</w:t>
      </w:r>
      <w:r w:rsidRPr="00064D56">
        <w:rPr>
          <w:rFonts w:ascii="Angsana New" w:hAnsi="Angsana New" w:hint="cs"/>
          <w:spacing w:val="-6"/>
          <w:sz w:val="30"/>
          <w:szCs w:val="30"/>
          <w:cs/>
        </w:rPr>
        <w:t>ไถ่ถอนจะ</w:t>
      </w:r>
      <w:r w:rsidRPr="00064D56">
        <w:rPr>
          <w:rFonts w:ascii="Angsana New" w:hAnsi="Angsana New"/>
          <w:spacing w:val="-6"/>
          <w:sz w:val="30"/>
          <w:szCs w:val="30"/>
          <w:cs/>
        </w:rPr>
        <w:t>บันทึกในกำไร</w:t>
      </w:r>
      <w:r w:rsidRPr="00064D56">
        <w:rPr>
          <w:rFonts w:ascii="Angsana New" w:hAnsi="Angsana New" w:hint="cs"/>
          <w:spacing w:val="-6"/>
          <w:sz w:val="30"/>
          <w:szCs w:val="30"/>
          <w:cs/>
        </w:rPr>
        <w:t>หรือ</w:t>
      </w:r>
      <w:r w:rsidRPr="00064D56">
        <w:rPr>
          <w:rFonts w:ascii="Angsana New" w:hAnsi="Angsana New"/>
          <w:spacing w:val="-6"/>
          <w:sz w:val="30"/>
          <w:szCs w:val="30"/>
          <w:cs/>
        </w:rPr>
        <w:t>ขาดทุนตลอดอายุการกู้ยืม</w:t>
      </w:r>
      <w:r w:rsidRPr="00064D56">
        <w:rPr>
          <w:rFonts w:ascii="Angsana New" w:hAnsi="Angsana New" w:hint="cs"/>
          <w:spacing w:val="-6"/>
          <w:sz w:val="30"/>
          <w:szCs w:val="30"/>
          <w:cs/>
        </w:rPr>
        <w:t>โ</w:t>
      </w:r>
      <w:r w:rsidRPr="00064D56">
        <w:rPr>
          <w:rFonts w:ascii="Angsana New" w:hAnsi="Angsana New"/>
          <w:spacing w:val="-6"/>
          <w:sz w:val="30"/>
          <w:szCs w:val="30"/>
          <w:cs/>
        </w:rPr>
        <w:t>ดยใช้วิธีอัตราดอกเบี้ยที่แท้จริง</w:t>
      </w:r>
    </w:p>
    <w:p w14:paraId="0CF914D9" w14:textId="77777777" w:rsidR="006C3B2A" w:rsidRPr="00064D56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AA1896B" w14:textId="77777777" w:rsidR="006C3B2A" w:rsidRPr="00820D59" w:rsidRDefault="006C3B2A" w:rsidP="006C3B2A">
      <w:pPr>
        <w:pStyle w:val="AccPolicyHeading"/>
        <w:ind w:right="0"/>
      </w:pPr>
      <w:r w:rsidRPr="00014F29">
        <w:rPr>
          <w:cs/>
        </w:rPr>
        <w:t>(</w:t>
      </w:r>
      <w:r w:rsidRPr="00014F29">
        <w:rPr>
          <w:rFonts w:hint="cs"/>
          <w:cs/>
        </w:rPr>
        <w:t>ฐ</w:t>
      </w:r>
      <w:r w:rsidRPr="00014F29">
        <w:rPr>
          <w:cs/>
        </w:rPr>
        <w:t>)</w:t>
      </w:r>
      <w:r w:rsidRPr="00014F29">
        <w:rPr>
          <w:cs/>
        </w:rPr>
        <w:tab/>
      </w:r>
      <w:r w:rsidRPr="00820D59">
        <w:rPr>
          <w:cs/>
        </w:rPr>
        <w:t>เจ้าหนี้การค้าและเจ้าหนี้อื่น</w:t>
      </w:r>
    </w:p>
    <w:p w14:paraId="3221BDBD" w14:textId="77777777" w:rsidR="006C3B2A" w:rsidRPr="006C3A06" w:rsidRDefault="006C3B2A" w:rsidP="006C3B2A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5378DCC4" w14:textId="77777777" w:rsidR="006C3B2A" w:rsidRPr="00466E3C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66E3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EBA34A0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81CDC5" w14:textId="77777777" w:rsidR="006C3B2A" w:rsidRPr="00466E3C" w:rsidRDefault="006C3B2A" w:rsidP="006C3B2A">
      <w:pPr>
        <w:pStyle w:val="AccPolicyHeading"/>
        <w:ind w:right="0"/>
      </w:pPr>
      <w:r w:rsidRPr="00466E3C">
        <w:rPr>
          <w:cs/>
        </w:rPr>
        <w:t>(</w:t>
      </w:r>
      <w:r w:rsidRPr="00466E3C">
        <w:rPr>
          <w:rFonts w:hint="cs"/>
          <w:cs/>
        </w:rPr>
        <w:t>ฑ</w:t>
      </w:r>
      <w:r w:rsidRPr="00466E3C">
        <w:rPr>
          <w:cs/>
        </w:rPr>
        <w:t>)</w:t>
      </w:r>
      <w:r w:rsidRPr="00466E3C">
        <w:rPr>
          <w:rFonts w:hint="cs"/>
          <w:cs/>
        </w:rPr>
        <w:tab/>
      </w:r>
      <w:r w:rsidRPr="00466E3C">
        <w:rPr>
          <w:cs/>
        </w:rPr>
        <w:t>ผลประโยชน์</w:t>
      </w:r>
      <w:r w:rsidRPr="00466E3C">
        <w:rPr>
          <w:rFonts w:hint="cs"/>
          <w:cs/>
        </w:rPr>
        <w:t>ของ</w:t>
      </w:r>
      <w:r w:rsidRPr="00466E3C">
        <w:rPr>
          <w:cs/>
        </w:rPr>
        <w:t xml:space="preserve">พนักงาน  </w:t>
      </w:r>
    </w:p>
    <w:p w14:paraId="16BFCAC5" w14:textId="77777777" w:rsidR="006C3B2A" w:rsidRPr="009F2F9A" w:rsidRDefault="006C3B2A" w:rsidP="006C3B2A">
      <w:pPr>
        <w:pStyle w:val="Heading8"/>
        <w:jc w:val="thaiDistribute"/>
        <w:rPr>
          <w:rFonts w:ascii="Angsana New" w:hAnsi="Angsana New" w:cs="Angsana New"/>
          <w:b w:val="0"/>
          <w:bCs w:val="0"/>
          <w:sz w:val="30"/>
          <w:szCs w:val="30"/>
          <w:highlight w:val="yellow"/>
        </w:rPr>
      </w:pPr>
    </w:p>
    <w:p w14:paraId="56D2B6FD" w14:textId="77777777" w:rsidR="006C3B2A" w:rsidRPr="00466E3C" w:rsidRDefault="006C3B2A" w:rsidP="006C3B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66E3C">
        <w:rPr>
          <w:rFonts w:ascii="Angsana New" w:hAnsi="Angsana New"/>
          <w:iCs/>
          <w:sz w:val="30"/>
          <w:szCs w:val="30"/>
          <w:cs/>
        </w:rPr>
        <w:t>โครงการ</w:t>
      </w:r>
      <w:r w:rsidRPr="00466E3C">
        <w:rPr>
          <w:rFonts w:ascii="Angsana New" w:hAnsi="Angsana New" w:hint="cs"/>
          <w:iCs/>
          <w:sz w:val="30"/>
          <w:szCs w:val="30"/>
          <w:cs/>
        </w:rPr>
        <w:t>สมทบเงิน</w:t>
      </w:r>
    </w:p>
    <w:p w14:paraId="6CC2F66D" w14:textId="77777777" w:rsidR="006C3B2A" w:rsidRPr="00466E3C" w:rsidRDefault="006C3B2A" w:rsidP="006C3B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E74B0BB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0D59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DACB699" w14:textId="77777777" w:rsidR="006C3B2A" w:rsidRPr="00820D59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0FE70F" w14:textId="77777777" w:rsidR="00A33A44" w:rsidRDefault="00A33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55E5DC0E" w14:textId="67B02888" w:rsidR="006C3B2A" w:rsidRPr="00466E3C" w:rsidRDefault="006C3B2A" w:rsidP="006C3B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66E3C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E37E212" w14:textId="77777777" w:rsidR="006C3B2A" w:rsidRPr="00466E3C" w:rsidRDefault="006C3B2A" w:rsidP="006C3B2A">
      <w:pPr>
        <w:ind w:left="540"/>
        <w:rPr>
          <w:rFonts w:ascii="Angsana New" w:hAnsi="Angsana New"/>
          <w:iCs/>
          <w:sz w:val="30"/>
          <w:szCs w:val="30"/>
          <w:highlight w:val="yellow"/>
        </w:rPr>
      </w:pPr>
    </w:p>
    <w:p w14:paraId="70E8B656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0D59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20D59">
        <w:rPr>
          <w:rFonts w:ascii="Angsana New" w:hAnsi="Angsana New" w:hint="cs"/>
          <w:sz w:val="30"/>
          <w:szCs w:val="30"/>
          <w:cs/>
        </w:rPr>
        <w:t>งวด</w:t>
      </w:r>
      <w:r w:rsidRPr="00820D59">
        <w:rPr>
          <w:rFonts w:ascii="Angsana New" w:hAnsi="Angsana New"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820D59">
        <w:rPr>
          <w:rFonts w:ascii="Angsana New" w:hAnsi="Angsana New" w:hint="cs"/>
          <w:sz w:val="30"/>
          <w:szCs w:val="30"/>
          <w:cs/>
        </w:rPr>
        <w:t>ส</w:t>
      </w:r>
      <w:r w:rsidRPr="00820D59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14:paraId="2AA7ED5E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49E6D3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0D59">
        <w:rPr>
          <w:rFonts w:ascii="Angsana New" w:hAnsi="Angsana New"/>
          <w:sz w:val="30"/>
          <w:szCs w:val="30"/>
          <w:cs/>
        </w:rPr>
        <w:t>การคำนวณ</w:t>
      </w:r>
      <w:r w:rsidRPr="00820D59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820D59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</w:t>
      </w:r>
      <w:r>
        <w:rPr>
          <w:rFonts w:ascii="Angsana New" w:hAnsi="Angsana New"/>
          <w:sz w:val="30"/>
          <w:szCs w:val="30"/>
          <w:cs/>
        </w:rPr>
        <w:t>ัยที่ได้รับอนุญาต</w:t>
      </w:r>
      <w:r w:rsidRPr="00820D59">
        <w:rPr>
          <w:rFonts w:ascii="Angsana New" w:hAnsi="Angsana New"/>
          <w:sz w:val="30"/>
          <w:szCs w:val="30"/>
          <w:cs/>
        </w:rPr>
        <w:t>โดยวิธีคิดลดแต่ละหน่วยที่ประมาณการไว้</w:t>
      </w:r>
      <w:r>
        <w:rPr>
          <w:rFonts w:ascii="Angsana New" w:hAnsi="Angsana New"/>
          <w:sz w:val="30"/>
          <w:szCs w:val="30"/>
        </w:rPr>
        <w:t xml:space="preserve"> </w:t>
      </w:r>
    </w:p>
    <w:p w14:paraId="3928DE8E" w14:textId="77777777" w:rsidR="006C3B2A" w:rsidRPr="00820D59" w:rsidRDefault="006C3B2A" w:rsidP="006C3B2A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FEEC660" w14:textId="77777777" w:rsidR="006C3B2A" w:rsidRPr="00820D59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0D59">
        <w:rPr>
          <w:rFonts w:ascii="Angsana New" w:hAnsi="Angsana New" w:hint="cs"/>
          <w:sz w:val="30"/>
          <w:szCs w:val="30"/>
          <w:cs/>
        </w:rPr>
        <w:t>ใน</w:t>
      </w:r>
      <w:r w:rsidRPr="00820D59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820D59">
        <w:rPr>
          <w:rFonts w:ascii="Angsana New" w:hAnsi="Angsana New"/>
          <w:sz w:val="30"/>
          <w:szCs w:val="30"/>
        </w:rPr>
        <w:t xml:space="preserve"> </w:t>
      </w:r>
      <w:r w:rsidRPr="00820D59">
        <w:rPr>
          <w:rFonts w:ascii="Angsana New" w:hAnsi="Angsana New"/>
          <w:sz w:val="30"/>
          <w:szCs w:val="30"/>
          <w:cs/>
        </w:rPr>
        <w:t>กำไร</w:t>
      </w:r>
      <w:r w:rsidRPr="00820D59">
        <w:rPr>
          <w:rFonts w:ascii="Angsana New" w:hAnsi="Angsana New" w:hint="cs"/>
          <w:sz w:val="30"/>
          <w:szCs w:val="30"/>
          <w:cs/>
        </w:rPr>
        <w:t>หรือ</w:t>
      </w:r>
      <w:r w:rsidRPr="00820D59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820D59">
        <w:rPr>
          <w:rFonts w:ascii="Angsana New" w:hAnsi="Angsana New" w:hint="cs"/>
          <w:sz w:val="30"/>
          <w:szCs w:val="30"/>
          <w:cs/>
        </w:rPr>
        <w:t>จะถูก</w:t>
      </w:r>
      <w:r w:rsidRPr="00820D59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820D59">
        <w:rPr>
          <w:rFonts w:ascii="Angsana New" w:hAnsi="Angsana New" w:hint="cs"/>
          <w:sz w:val="30"/>
          <w:szCs w:val="30"/>
          <w:cs/>
        </w:rPr>
        <w:t>ทันที</w:t>
      </w:r>
      <w:r w:rsidRPr="00820D59">
        <w:rPr>
          <w:rFonts w:ascii="Angsana New" w:hAnsi="Angsana New"/>
          <w:sz w:val="30"/>
          <w:szCs w:val="30"/>
        </w:rPr>
        <w:t xml:space="preserve"> </w:t>
      </w:r>
      <w:r w:rsidRPr="00820D5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20D59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820D59">
        <w:rPr>
          <w:rFonts w:ascii="Angsana New" w:hAnsi="Angsana New" w:hint="cs"/>
          <w:sz w:val="30"/>
          <w:szCs w:val="30"/>
          <w:cs/>
        </w:rPr>
        <w:t>ของ</w:t>
      </w:r>
      <w:r w:rsidRPr="00820D59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/>
          <w:sz w:val="30"/>
          <w:szCs w:val="30"/>
        </w:rPr>
        <w:t xml:space="preserve">        </w:t>
      </w:r>
      <w:r>
        <w:rPr>
          <w:rFonts w:ascii="Angsana New" w:hAnsi="Angsana New"/>
          <w:sz w:val="30"/>
          <w:szCs w:val="30"/>
          <w:cs/>
        </w:rPr>
        <w:t>ณ ต้นปี</w:t>
      </w:r>
      <w:r>
        <w:rPr>
          <w:rFonts w:ascii="Angsana New" w:hAnsi="Angsana New"/>
          <w:sz w:val="30"/>
          <w:szCs w:val="30"/>
        </w:rPr>
        <w:t xml:space="preserve"> </w:t>
      </w:r>
      <w:r w:rsidRPr="00820D59">
        <w:rPr>
          <w:rFonts w:ascii="Angsana New" w:hAnsi="Angsana New"/>
          <w:sz w:val="30"/>
          <w:szCs w:val="30"/>
          <w:cs/>
        </w:rPr>
        <w:t>โดยคำนึงถึงการเปลี่ยนแปลงใดๆ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</w:t>
      </w:r>
      <w:r>
        <w:rPr>
          <w:rFonts w:ascii="Angsana New" w:hAnsi="Angsana New"/>
          <w:sz w:val="30"/>
          <w:szCs w:val="30"/>
          <w:cs/>
        </w:rPr>
        <w:t>รับรู้รายการในกำไรหรือขาดทุน</w:t>
      </w:r>
    </w:p>
    <w:p w14:paraId="1123D5C6" w14:textId="77777777" w:rsidR="00286FA6" w:rsidRDefault="00286FA6" w:rsidP="001674C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D3415" w14:textId="1517FE0C" w:rsidR="006C3B2A" w:rsidRDefault="006C3B2A" w:rsidP="001674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0D59">
        <w:rPr>
          <w:rFonts w:ascii="Angsana New" w:hAnsi="Angsana New"/>
          <w:sz w:val="30"/>
          <w:szCs w:val="30"/>
          <w:cs/>
        </w:rPr>
        <w:t>เมื่อมีการ</w:t>
      </w:r>
      <w:r w:rsidRPr="00820D59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820D59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820D59">
        <w:rPr>
          <w:rFonts w:ascii="Angsana New" w:hAnsi="Angsana New" w:hint="cs"/>
          <w:sz w:val="30"/>
          <w:szCs w:val="30"/>
          <w:cs/>
        </w:rPr>
        <w:t>หรือ</w:t>
      </w:r>
      <w:r w:rsidRPr="00820D59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820D59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820D59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820D59">
        <w:rPr>
          <w:rFonts w:ascii="Angsana New" w:hAnsi="Angsana New" w:hint="cs"/>
          <w:sz w:val="30"/>
          <w:szCs w:val="30"/>
          <w:cs/>
        </w:rPr>
        <w:t>พนักงาน</w:t>
      </w:r>
      <w:r w:rsidRPr="00820D59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6503CFFC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4EE5E4" w14:textId="77777777" w:rsidR="006C3B2A" w:rsidRPr="00866987" w:rsidRDefault="006C3B2A" w:rsidP="006C3B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3D63286" w14:textId="77777777" w:rsidR="006C3B2A" w:rsidRPr="00002B7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B5CF83A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2B7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002B78">
        <w:rPr>
          <w:rFonts w:ascii="Angsana New" w:hAnsi="Angsana New"/>
          <w:sz w:val="30"/>
          <w:szCs w:val="30"/>
          <w:cs/>
        </w:rPr>
        <w:t>กลุ่มบริษัท</w:t>
      </w:r>
      <w:r w:rsidRPr="00002B78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002B78">
        <w:rPr>
          <w:rFonts w:ascii="Angsana New" w:hAnsi="Angsana New"/>
          <w:sz w:val="30"/>
          <w:szCs w:val="30"/>
          <w:cs/>
        </w:rPr>
        <w:t xml:space="preserve"> </w:t>
      </w:r>
      <w:r w:rsidRPr="00002B78">
        <w:rPr>
          <w:rFonts w:ascii="Angsana New" w:hAnsi="Angsana New" w:hint="cs"/>
          <w:sz w:val="30"/>
          <w:szCs w:val="30"/>
          <w:cs/>
        </w:rPr>
        <w:t>หรือเมื่อ</w:t>
      </w:r>
      <w:r w:rsidRPr="00002B78">
        <w:rPr>
          <w:rFonts w:ascii="Angsana New" w:hAnsi="Angsana New"/>
          <w:sz w:val="30"/>
          <w:szCs w:val="30"/>
          <w:cs/>
        </w:rPr>
        <w:t>กลุ่มบริษัท</w:t>
      </w:r>
      <w:r w:rsidRPr="00002B78">
        <w:rPr>
          <w:rFonts w:ascii="Angsana New" w:hAnsi="Angsana New"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002B78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02B78">
        <w:rPr>
          <w:rFonts w:ascii="Angsana New" w:hAnsi="Angsana New"/>
          <w:sz w:val="30"/>
          <w:szCs w:val="30"/>
        </w:rPr>
        <w:t xml:space="preserve">12 </w:t>
      </w:r>
      <w:r w:rsidRPr="00002B78">
        <w:rPr>
          <w:rFonts w:ascii="Angsana New" w:hAnsi="Angsana New"/>
          <w:sz w:val="30"/>
          <w:szCs w:val="30"/>
          <w:cs/>
        </w:rPr>
        <w:t>เดือนนับจากวัน</w:t>
      </w:r>
      <w:r w:rsidRPr="00002B78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002B78">
        <w:rPr>
          <w:rFonts w:ascii="Angsana New" w:hAnsi="Angsana New"/>
          <w:sz w:val="30"/>
          <w:szCs w:val="30"/>
          <w:cs/>
        </w:rPr>
        <w:t>รายงาน</w:t>
      </w:r>
      <w:r w:rsidRPr="00002B78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58AB8FBA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5B76C" w14:textId="77777777" w:rsidR="006C3B2A" w:rsidRPr="007A299D" w:rsidRDefault="006C3B2A" w:rsidP="006C3B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299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E4A96CD" w14:textId="77777777" w:rsidR="006C3B2A" w:rsidRDefault="006C3B2A" w:rsidP="006C3B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BC8AF76" w14:textId="56B24CE1" w:rsidR="006C3B2A" w:rsidRPr="00286FA6" w:rsidRDefault="006C3B2A" w:rsidP="00286F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7A45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B87A45">
        <w:rPr>
          <w:rFonts w:ascii="Angsana New" w:hAnsi="Angsana New" w:hint="cs"/>
          <w:sz w:val="30"/>
          <w:szCs w:val="30"/>
          <w:cs/>
        </w:rPr>
        <w:t>รับรู้</w:t>
      </w:r>
      <w:r w:rsidRPr="00B87A45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B87A45">
        <w:rPr>
          <w:rFonts w:ascii="Angsana New" w:hAnsi="Angsana New"/>
          <w:sz w:val="30"/>
          <w:szCs w:val="30"/>
        </w:rPr>
        <w:t xml:space="preserve"> </w:t>
      </w:r>
      <w:r w:rsidRPr="00B87A45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B87A4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7A45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="00286FA6">
        <w:rPr>
          <w:rFonts w:ascii="Angsana New" w:hAnsi="Angsana New" w:hint="cs"/>
          <w:sz w:val="30"/>
          <w:szCs w:val="30"/>
          <w:cs/>
        </w:rPr>
        <w:t>ล</w:t>
      </w:r>
    </w:p>
    <w:p w14:paraId="7CFFFAA9" w14:textId="77777777" w:rsidR="006C3B2A" w:rsidRPr="00C50F4D" w:rsidRDefault="006C3B2A" w:rsidP="006C3B2A">
      <w:pPr>
        <w:pStyle w:val="AccPolicyHeading"/>
        <w:ind w:right="0"/>
      </w:pPr>
      <w:r w:rsidRPr="00C50F4D">
        <w:rPr>
          <w:cs/>
        </w:rPr>
        <w:lastRenderedPageBreak/>
        <w:t>(</w:t>
      </w:r>
      <w:r w:rsidRPr="00C50F4D">
        <w:rPr>
          <w:rFonts w:hint="cs"/>
          <w:cs/>
        </w:rPr>
        <w:t>ฒ</w:t>
      </w:r>
      <w:r w:rsidRPr="00C50F4D">
        <w:rPr>
          <w:cs/>
        </w:rPr>
        <w:t>)</w:t>
      </w:r>
      <w:r w:rsidRPr="00C50F4D">
        <w:rPr>
          <w:cs/>
        </w:rPr>
        <w:tab/>
      </w:r>
      <w:r w:rsidRPr="00C50F4D">
        <w:t xml:space="preserve"> </w:t>
      </w:r>
      <w:r w:rsidRPr="00C50F4D">
        <w:rPr>
          <w:cs/>
        </w:rPr>
        <w:t>ประมาณการหนี้สิน</w:t>
      </w:r>
    </w:p>
    <w:p w14:paraId="03401976" w14:textId="77777777" w:rsidR="006C3B2A" w:rsidRPr="0085774E" w:rsidRDefault="006C3B2A" w:rsidP="006C3B2A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1D8547" w14:textId="77777777" w:rsidR="006C3B2A" w:rsidRPr="002B785F" w:rsidRDefault="006C3B2A" w:rsidP="006C3B2A">
      <w:pPr>
        <w:pStyle w:val="AccPolicyHeading"/>
        <w:ind w:right="0" w:firstLine="0"/>
        <w:rPr>
          <w:b w:val="0"/>
          <w:bCs w:val="0"/>
          <w:iCs w:val="0"/>
          <w:lang w:val="en-US"/>
        </w:rPr>
      </w:pPr>
      <w:r w:rsidRPr="002B785F">
        <w:rPr>
          <w:b w:val="0"/>
          <w:bCs w:val="0"/>
          <w:iCs w:val="0"/>
          <w:cs/>
          <w:lang w:val="en-US"/>
        </w:rPr>
        <w:t>ประมาณการหนี้สินจะรับรู้ก็ต่อเมื่อ</w:t>
      </w:r>
      <w:r w:rsidRPr="002B785F">
        <w:rPr>
          <w:rFonts w:hint="cs"/>
          <w:b w:val="0"/>
          <w:bCs w:val="0"/>
          <w:iCs w:val="0"/>
          <w:cs/>
          <w:lang w:val="en-US"/>
        </w:rPr>
        <w:t>กลุ่มบริษัท</w:t>
      </w:r>
      <w:r w:rsidRPr="002B785F">
        <w:rPr>
          <w:b w:val="0"/>
          <w:bCs w:val="0"/>
          <w:iCs w:val="0"/>
          <w:cs/>
          <w:lang w:val="en-US"/>
        </w:rPr>
        <w:t>มีภาระ</w:t>
      </w:r>
      <w:r>
        <w:rPr>
          <w:rFonts w:hint="cs"/>
          <w:b w:val="0"/>
          <w:bCs w:val="0"/>
          <w:iCs w:val="0"/>
          <w:cs/>
          <w:lang w:val="en-US"/>
        </w:rPr>
        <w:t>ผูกพัน</w:t>
      </w:r>
      <w:r w:rsidRPr="002B785F">
        <w:rPr>
          <w:rFonts w:hint="cs"/>
          <w:b w:val="0"/>
          <w:bCs w:val="0"/>
          <w:iCs w:val="0"/>
          <w:cs/>
          <w:lang w:val="en-US"/>
        </w:rPr>
        <w:t>ตาม</w:t>
      </w:r>
      <w:r w:rsidRPr="002B785F">
        <w:rPr>
          <w:b w:val="0"/>
          <w:bCs w:val="0"/>
          <w:iCs w:val="0"/>
          <w:cs/>
          <w:lang w:val="en-US"/>
        </w:rPr>
        <w:t>กฎหมาย</w:t>
      </w:r>
      <w:r>
        <w:rPr>
          <w:rFonts w:hint="cs"/>
          <w:b w:val="0"/>
          <w:bCs w:val="0"/>
          <w:iCs w:val="0"/>
          <w:cs/>
          <w:lang w:val="en-US"/>
        </w:rPr>
        <w:t>หรือภาระผูกพันจากการอนุมานที่เกิดขึ้นในปัจจุบัน</w:t>
      </w:r>
      <w:r w:rsidRPr="002B785F">
        <w:rPr>
          <w:rFonts w:hint="cs"/>
          <w:b w:val="0"/>
          <w:bCs w:val="0"/>
          <w:iCs w:val="0"/>
          <w:cs/>
          <w:lang w:val="en-US"/>
        </w:rPr>
        <w:t>อัน</w:t>
      </w:r>
      <w:r w:rsidRPr="002B785F">
        <w:rPr>
          <w:b w:val="0"/>
          <w:bCs w:val="0"/>
          <w:iCs w:val="0"/>
          <w:cs/>
          <w:lang w:val="en-US"/>
        </w:rPr>
        <w:t>เป็นผลมาจากเหตุการณ์</w:t>
      </w:r>
      <w:r w:rsidRPr="002B785F">
        <w:rPr>
          <w:rFonts w:hint="cs"/>
          <w:b w:val="0"/>
          <w:bCs w:val="0"/>
          <w:iCs w:val="0"/>
          <w:cs/>
          <w:lang w:val="en-US"/>
        </w:rPr>
        <w:t>ใน</w:t>
      </w:r>
      <w:r w:rsidRPr="002B785F">
        <w:rPr>
          <w:b w:val="0"/>
          <w:bCs w:val="0"/>
          <w:iCs w:val="0"/>
          <w:cs/>
          <w:lang w:val="en-US"/>
        </w:rPr>
        <w:t>อดีต</w:t>
      </w:r>
      <w:r>
        <w:rPr>
          <w:rFonts w:hint="cs"/>
          <w:b w:val="0"/>
          <w:bCs w:val="0"/>
          <w:iCs w:val="0"/>
          <w:cs/>
          <w:lang w:val="en-US"/>
        </w:rPr>
        <w:t>ซึ่งสามารถประมาณจำนวนของภาระผูกพันได้อย่างน่าเชื่อถือ</w:t>
      </w:r>
      <w:r w:rsidRPr="002B785F">
        <w:rPr>
          <w:b w:val="0"/>
          <w:bCs w:val="0"/>
          <w:iCs w:val="0"/>
          <w:cs/>
          <w:lang w:val="en-US"/>
        </w:rPr>
        <w:t xml:space="preserve"> </w:t>
      </w:r>
      <w:r w:rsidRPr="002B785F">
        <w:rPr>
          <w:rFonts w:hint="cs"/>
          <w:b w:val="0"/>
          <w:bCs w:val="0"/>
          <w:iCs w:val="0"/>
          <w:cs/>
          <w:lang w:val="en-US"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>
        <w:rPr>
          <w:rFonts w:hint="cs"/>
          <w:b w:val="0"/>
          <w:bCs w:val="0"/>
          <w:iCs w:val="0"/>
          <w:cs/>
          <w:lang w:val="en-US"/>
        </w:rPr>
        <w:t>ผูกพัน</w:t>
      </w:r>
      <w:r w:rsidRPr="002B785F">
        <w:rPr>
          <w:rFonts w:hint="cs"/>
          <w:b w:val="0"/>
          <w:bCs w:val="0"/>
          <w:iCs w:val="0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B785F">
        <w:rPr>
          <w:b w:val="0"/>
          <w:bCs w:val="0"/>
          <w:iCs w:val="0"/>
          <w:lang w:val="en-US"/>
        </w:rPr>
        <w:t xml:space="preserve"> </w:t>
      </w:r>
      <w:r w:rsidRPr="002B785F">
        <w:rPr>
          <w:rFonts w:hint="cs"/>
          <w:b w:val="0"/>
          <w:bCs w:val="0"/>
          <w:iCs w:val="0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B785F">
        <w:rPr>
          <w:b w:val="0"/>
          <w:bCs w:val="0"/>
          <w:iCs w:val="0"/>
          <w:lang w:val="en-US"/>
        </w:rPr>
        <w:t xml:space="preserve"> </w:t>
      </w:r>
    </w:p>
    <w:p w14:paraId="008EE498" w14:textId="77777777" w:rsidR="001F1609" w:rsidRDefault="001F1609" w:rsidP="006C3B2A">
      <w:pPr>
        <w:pStyle w:val="AccPolicyHeading"/>
        <w:ind w:right="0" w:firstLine="0"/>
        <w:rPr>
          <w:b w:val="0"/>
          <w:bCs w:val="0"/>
          <w:i w:val="0"/>
          <w:lang w:val="en-US"/>
        </w:rPr>
      </w:pPr>
    </w:p>
    <w:p w14:paraId="04E43FA3" w14:textId="77777777" w:rsidR="006C3B2A" w:rsidRPr="002B785F" w:rsidRDefault="006C3B2A" w:rsidP="006C3B2A">
      <w:pPr>
        <w:pStyle w:val="AccPolicyHeading"/>
        <w:ind w:right="0" w:firstLine="0"/>
        <w:rPr>
          <w:b w:val="0"/>
          <w:bCs w:val="0"/>
          <w:i w:val="0"/>
          <w:lang w:val="en-US"/>
        </w:rPr>
      </w:pPr>
      <w:r w:rsidRPr="002B785F">
        <w:rPr>
          <w:rFonts w:hint="cs"/>
          <w:b w:val="0"/>
          <w:bCs w:val="0"/>
          <w:i w:val="0"/>
          <w:cs/>
          <w:lang w:val="en-US"/>
        </w:rPr>
        <w:t>ประมาณการค่าประกันผลงาน</w:t>
      </w:r>
    </w:p>
    <w:p w14:paraId="436A0E55" w14:textId="77777777" w:rsidR="006C3B2A" w:rsidRPr="00A92DCE" w:rsidRDefault="006C3B2A" w:rsidP="006C3B2A">
      <w:pPr>
        <w:pStyle w:val="AccPolicyHeading"/>
        <w:ind w:right="0" w:firstLine="0"/>
        <w:rPr>
          <w:b w:val="0"/>
          <w:bCs w:val="0"/>
          <w:i w:val="0"/>
          <w:lang w:val="en-US"/>
        </w:rPr>
      </w:pPr>
    </w:p>
    <w:p w14:paraId="56B4A81B" w14:textId="77777777" w:rsidR="006C3B2A" w:rsidRPr="002B785F" w:rsidRDefault="006C3B2A" w:rsidP="006C3B2A">
      <w:pPr>
        <w:pStyle w:val="AccPolicyHeading"/>
        <w:ind w:right="0" w:firstLine="0"/>
        <w:rPr>
          <w:b w:val="0"/>
          <w:bCs w:val="0"/>
          <w:iCs w:val="0"/>
          <w:lang w:val="en-US"/>
        </w:rPr>
      </w:pPr>
      <w:r w:rsidRPr="002B785F">
        <w:rPr>
          <w:rFonts w:hint="cs"/>
          <w:b w:val="0"/>
          <w:bCs w:val="0"/>
          <w:iCs w:val="0"/>
          <w:cs/>
          <w:lang w:val="en-US"/>
        </w:rPr>
        <w:t>ประมาณการค่าประกันผลงานจะบันทึ</w:t>
      </w:r>
      <w:r w:rsidRPr="00141A45">
        <w:rPr>
          <w:rFonts w:hint="cs"/>
          <w:b w:val="0"/>
          <w:bCs w:val="0"/>
          <w:iCs w:val="0"/>
          <w:cs/>
          <w:lang w:val="en-US"/>
        </w:rPr>
        <w:t>กเมื่อได้ขายสินค้าหรือให้บริการแก่ลูกค้าแล้ว ประม</w:t>
      </w:r>
      <w:r w:rsidRPr="002B785F">
        <w:rPr>
          <w:rFonts w:hint="cs"/>
          <w:b w:val="0"/>
          <w:bCs w:val="0"/>
          <w:iCs w:val="0"/>
          <w:cs/>
          <w:lang w:val="en-US"/>
        </w:rPr>
        <w:t>าณการค่าใช้จ่ายพิจารณาจากประวัติการจ่ายค่าประกันผลงาน และปัจจัยต่างๆที่อาจเกี่ยวข้องกับความน่าจะเป็นที่จะเกิดค่าใช้จ่ายดังกล่าว</w:t>
      </w:r>
    </w:p>
    <w:p w14:paraId="3DAE1069" w14:textId="77777777" w:rsidR="001674C9" w:rsidRPr="00A92DCE" w:rsidRDefault="001674C9" w:rsidP="00FA378C">
      <w:pPr>
        <w:pStyle w:val="AccPolicyHeading"/>
        <w:ind w:left="0" w:right="0" w:firstLine="0"/>
      </w:pPr>
    </w:p>
    <w:p w14:paraId="776A3F4F" w14:textId="729194CF" w:rsidR="00FA378C" w:rsidRPr="00716135" w:rsidRDefault="00FA378C" w:rsidP="00716135">
      <w:pPr>
        <w:pStyle w:val="AccPolicyHeading"/>
        <w:ind w:right="0"/>
        <w:rPr>
          <w:lang w:val="th-TH"/>
        </w:rPr>
      </w:pPr>
      <w:r w:rsidRPr="00716135">
        <w:rPr>
          <w:cs/>
          <w:lang w:val="th-TH"/>
        </w:rPr>
        <w:t>(ณ)</w:t>
      </w:r>
      <w:r w:rsidR="00716135" w:rsidRPr="00716135">
        <w:rPr>
          <w:cs/>
          <w:lang w:val="th-TH"/>
        </w:rPr>
        <w:tab/>
      </w:r>
      <w:r w:rsidRPr="00716135">
        <w:rPr>
          <w:cs/>
          <w:lang w:val="th-TH"/>
        </w:rPr>
        <w:t>การวัดมูลค่ายุติธรรม</w:t>
      </w:r>
    </w:p>
    <w:p w14:paraId="68F02257" w14:textId="77777777" w:rsidR="00FA378C" w:rsidRPr="006D2B4F" w:rsidRDefault="00FA378C" w:rsidP="00FA378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624F20" w14:textId="1E2685E7" w:rsidR="00FA378C" w:rsidRPr="006D2B4F" w:rsidRDefault="006D2B4F" w:rsidP="006D2B4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FA378C" w:rsidRPr="006D2B4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FA378C" w:rsidRPr="006D2B4F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="00FA378C" w:rsidRPr="006D2B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59827190" w14:textId="77777777" w:rsidR="00FA378C" w:rsidRPr="006D2B4F" w:rsidRDefault="00FA378C" w:rsidP="00FA378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C4B9393" w14:textId="77777777" w:rsidR="00FA378C" w:rsidRPr="006D2B4F" w:rsidRDefault="00FA378C" w:rsidP="00FA378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D2B4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A696EAD" w14:textId="77777777" w:rsidR="00FA378C" w:rsidRPr="006D2B4F" w:rsidRDefault="00FA378C" w:rsidP="00FA378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9C7E1DA" w14:textId="77184FA5" w:rsidR="00FA378C" w:rsidRPr="006D2B4F" w:rsidRDefault="00FA378C" w:rsidP="00FA378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6D2B4F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6D2B4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</w:p>
    <w:p w14:paraId="44303D8A" w14:textId="77777777" w:rsidR="00FA378C" w:rsidRPr="006D2B4F" w:rsidRDefault="00FA378C" w:rsidP="00FA378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917694" w14:textId="39202735" w:rsidR="00FA378C" w:rsidRDefault="00FA378C" w:rsidP="00FA37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2B4F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D2B4F">
        <w:rPr>
          <w:rFonts w:asciiTheme="majorBidi" w:hAnsiTheme="majorBidi" w:cstheme="majorBidi"/>
          <w:sz w:val="30"/>
          <w:szCs w:val="30"/>
        </w:rPr>
        <w:t xml:space="preserve"> </w:t>
      </w:r>
      <w:r w:rsidR="006D2B4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D2B4F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2B4F">
        <w:rPr>
          <w:rFonts w:asciiTheme="majorBidi" w:hAnsiTheme="majorBidi" w:cstheme="majorBidi"/>
          <w:sz w:val="30"/>
          <w:szCs w:val="30"/>
        </w:rPr>
        <w:t xml:space="preserve"> </w:t>
      </w:r>
      <w:r w:rsidRPr="006D2B4F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218CE05E" w14:textId="34882DE5" w:rsidR="00A33A44" w:rsidRDefault="00A33A44" w:rsidP="00FA37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5896C" w14:textId="77777777" w:rsidR="00A33A44" w:rsidRPr="006D2B4F" w:rsidRDefault="00A33A44" w:rsidP="00FA37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</w:p>
    <w:p w14:paraId="4A66D59D" w14:textId="77777777" w:rsidR="00FA378C" w:rsidRPr="006D2B4F" w:rsidRDefault="00FA378C" w:rsidP="00FA378C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D2B4F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6D2B4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D2B4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2B4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3DC19B" w14:textId="77777777" w:rsidR="00FA378C" w:rsidRPr="006D2B4F" w:rsidRDefault="00FA378C" w:rsidP="00FA378C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D2B4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D2B4F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D2B4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D2B4F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46395CE8" w14:textId="77777777" w:rsidR="00FA378C" w:rsidRPr="006D2B4F" w:rsidRDefault="00FA378C" w:rsidP="00FA378C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D2B4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D2B4F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D2B4F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6D2B4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1AE0507" w14:textId="77777777" w:rsidR="00FA378C" w:rsidRPr="006D2B4F" w:rsidRDefault="00FA378C" w:rsidP="00FA378C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C03A1BB" w14:textId="77777777" w:rsidR="00FA378C" w:rsidRPr="006D2B4F" w:rsidRDefault="00FA378C" w:rsidP="00FA37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2B4F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26041A7" w14:textId="77777777" w:rsidR="00FA378C" w:rsidRPr="006D2B4F" w:rsidRDefault="00FA378C" w:rsidP="00FA37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9FCF7" w14:textId="1645B5A3" w:rsidR="00FA378C" w:rsidRDefault="006D2B4F" w:rsidP="006D2B4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A378C" w:rsidRPr="006D2B4F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FA378C" w:rsidRPr="006D2B4F">
        <w:rPr>
          <w:rFonts w:asciiTheme="majorBidi" w:hAnsiTheme="majorBidi" w:cstheme="majorBidi"/>
          <w:sz w:val="30"/>
          <w:szCs w:val="30"/>
        </w:rPr>
        <w:t xml:space="preserve"> </w:t>
      </w:r>
    </w:p>
    <w:p w14:paraId="295E1260" w14:textId="77777777" w:rsidR="006D2B4F" w:rsidRPr="006D2B4F" w:rsidRDefault="006D2B4F" w:rsidP="006D2B4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</w:p>
    <w:p w14:paraId="59B852CD" w14:textId="1F98D62A" w:rsidR="006C3B2A" w:rsidRDefault="00EE04C8" w:rsidP="006C3B2A">
      <w:pPr>
        <w:pStyle w:val="AccPolicyHeading"/>
        <w:ind w:right="0"/>
      </w:pPr>
      <w:r w:rsidRPr="00A92DCE">
        <w:rPr>
          <w:rFonts w:hint="cs"/>
          <w:cs/>
          <w:lang w:val="th-TH"/>
        </w:rPr>
        <w:t>(</w:t>
      </w:r>
      <w:r w:rsidRPr="00A92DCE">
        <w:rPr>
          <w:rFonts w:hint="cs"/>
          <w:cs/>
        </w:rPr>
        <w:t>ด</w:t>
      </w:r>
      <w:r w:rsidRPr="00A92DCE">
        <w:rPr>
          <w:cs/>
          <w:lang w:val="th-TH"/>
        </w:rPr>
        <w:t>)</w:t>
      </w:r>
      <w:r w:rsidR="006C3B2A" w:rsidRPr="002B785F">
        <w:rPr>
          <w:cs/>
        </w:rPr>
        <w:tab/>
        <w:t>รายได้</w:t>
      </w:r>
    </w:p>
    <w:p w14:paraId="455CD1CA" w14:textId="77777777" w:rsidR="00792805" w:rsidRPr="00792805" w:rsidRDefault="00792805" w:rsidP="006C3B2A">
      <w:pPr>
        <w:pStyle w:val="AccPolicyHeading"/>
        <w:ind w:right="0"/>
        <w:rPr>
          <w:sz w:val="24"/>
          <w:szCs w:val="24"/>
        </w:rPr>
      </w:pPr>
    </w:p>
    <w:p w14:paraId="078F3851" w14:textId="77777777" w:rsidR="00792805" w:rsidRPr="00792805" w:rsidRDefault="00792805" w:rsidP="00792805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28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792805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0EEB3EB8" w14:textId="77777777" w:rsidR="00A92DCE" w:rsidRPr="00792805" w:rsidRDefault="00A92DCE" w:rsidP="006C3B2A">
      <w:pPr>
        <w:pStyle w:val="AccPolicyHeading"/>
        <w:ind w:right="0"/>
        <w:rPr>
          <w:sz w:val="24"/>
          <w:szCs w:val="24"/>
          <w:lang w:val="en-US"/>
        </w:rPr>
      </w:pPr>
    </w:p>
    <w:p w14:paraId="4AE4E533" w14:textId="08532D93" w:rsidR="00A92DCE" w:rsidRPr="00A92DCE" w:rsidRDefault="00A92DCE" w:rsidP="00A9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2DC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92DCE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A92DCE">
        <w:rPr>
          <w:rFonts w:asciiTheme="majorBidi" w:hAnsiTheme="majorBidi" w:cstheme="majorBidi"/>
          <w:sz w:val="30"/>
          <w:szCs w:val="30"/>
        </w:rPr>
        <w:t xml:space="preserve"> </w:t>
      </w:r>
    </w:p>
    <w:p w14:paraId="4A39AEEB" w14:textId="77777777" w:rsidR="00A92DCE" w:rsidRPr="00792805" w:rsidRDefault="00A92DCE" w:rsidP="00A9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highlight w:val="cyan"/>
          <w:cs/>
        </w:rPr>
      </w:pPr>
    </w:p>
    <w:p w14:paraId="21F83B99" w14:textId="77777777" w:rsidR="00A92DCE" w:rsidRPr="00A92DCE" w:rsidRDefault="00A92DCE" w:rsidP="00A92D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2DCE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4B132856" w14:textId="77777777" w:rsidR="00A92DCE" w:rsidRPr="00792805" w:rsidRDefault="00A92DCE" w:rsidP="00A9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8FF3738" w14:textId="260FC07A" w:rsidR="00A92DCE" w:rsidRPr="00792805" w:rsidRDefault="00A92DCE" w:rsidP="007928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A92DC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bookmarkStart w:id="0" w:name="_Hlk31811234"/>
      <w:r w:rsidR="00792805" w:rsidRPr="00792805">
        <w:rPr>
          <w:rFonts w:asciiTheme="majorBidi" w:hAnsiTheme="majorBidi" w:cstheme="majorBidi"/>
          <w:sz w:val="30"/>
          <w:szCs w:val="30"/>
          <w:cs/>
        </w:rPr>
        <w:t>เมื่อมีการส่งมอบสินค้าให้กับลูกค้า</w:t>
      </w:r>
      <w:bookmarkEnd w:id="0"/>
      <w:r w:rsidRPr="0079280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792805">
        <w:rPr>
          <w:rFonts w:asciiTheme="majorBidi" w:hAnsiTheme="majorBidi" w:cstheme="majorBidi"/>
          <w:sz w:val="30"/>
          <w:szCs w:val="30"/>
        </w:rPr>
        <w:t xml:space="preserve"> </w:t>
      </w:r>
    </w:p>
    <w:p w14:paraId="31F6403A" w14:textId="77777777" w:rsidR="00A92DCE" w:rsidRPr="00792805" w:rsidRDefault="00A92DCE" w:rsidP="00A9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F0AC597" w14:textId="77777777" w:rsidR="00A92DCE" w:rsidRPr="00A92DCE" w:rsidRDefault="00A92DCE" w:rsidP="00A92D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DCE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</w:t>
      </w:r>
      <w:r w:rsidRPr="00A92DCE">
        <w:rPr>
          <w:rFonts w:asciiTheme="majorBidi" w:hAnsiTheme="majorBidi" w:cstheme="majorBidi" w:hint="cs"/>
          <w:sz w:val="30"/>
          <w:szCs w:val="30"/>
          <w:cs/>
        </w:rPr>
        <w:t>กำหนดความสำเร็จของรายการวิศวกรของบริษัทเป็นผู้ประเมินขั้นความสำเร็จ</w:t>
      </w:r>
      <w:r w:rsidRPr="00A92DCE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B4B077F" w14:textId="77777777" w:rsidR="00A92DCE" w:rsidRPr="00792805" w:rsidRDefault="00A92DCE" w:rsidP="00A92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14D3B33" w14:textId="317F8AD2" w:rsidR="00A92DCE" w:rsidRDefault="00A92DCE" w:rsidP="00A92D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A92DC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92DCE">
        <w:rPr>
          <w:rFonts w:asciiTheme="majorBidi" w:hAnsiTheme="majorBidi" w:cstheme="majorBidi"/>
          <w:sz w:val="30"/>
          <w:szCs w:val="30"/>
        </w:rPr>
        <w:t>(</w:t>
      </w: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A92DCE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</w:t>
      </w: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กัน</w:t>
      </w:r>
      <w:r w:rsidRPr="00A92DC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A92DCE">
        <w:rPr>
          <w:rFonts w:asciiTheme="majorBidi" w:hAnsiTheme="majorBidi" w:cstheme="majorBidi"/>
          <w:sz w:val="30"/>
          <w:szCs w:val="30"/>
          <w:cs/>
        </w:rPr>
        <w:t>ของ</w:t>
      </w:r>
      <w:r w:rsidRPr="00A92DCE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A92DCE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A92DCE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92DCE">
        <w:rPr>
          <w:rFonts w:asciiTheme="majorBidi" w:hAnsiTheme="majorBidi" w:cstheme="majorBidi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  <w:r w:rsidRPr="00A92D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FD5650" w14:textId="05E4DB23" w:rsidR="00792805" w:rsidRDefault="00792805" w:rsidP="00A92D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83991" w14:textId="7BC4A117" w:rsidR="00792805" w:rsidRPr="00792805" w:rsidRDefault="00792805" w:rsidP="0071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7928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ี </w:t>
      </w:r>
      <w:r w:rsidR="00716135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45F5769F" w14:textId="77777777" w:rsidR="00792805" w:rsidRPr="00792805" w:rsidRDefault="00792805" w:rsidP="0079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D490D8" w14:textId="2B57248E" w:rsidR="00792805" w:rsidRPr="00792805" w:rsidRDefault="00792805" w:rsidP="007928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792805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</w:t>
      </w:r>
      <w:r w:rsidRPr="00792805">
        <w:rPr>
          <w:rFonts w:asciiTheme="majorBidi" w:hAnsiTheme="majorBidi" w:cstheme="majorBidi" w:hint="cs"/>
          <w:sz w:val="30"/>
          <w:szCs w:val="30"/>
          <w:cs/>
        </w:rPr>
        <w:t>ตามปริมาณ</w:t>
      </w:r>
    </w:p>
    <w:p w14:paraId="19C59B91" w14:textId="77777777" w:rsidR="00792805" w:rsidRPr="00792805" w:rsidRDefault="00792805" w:rsidP="0079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4"/>
          <w:szCs w:val="24"/>
          <w:cs/>
        </w:rPr>
      </w:pPr>
    </w:p>
    <w:p w14:paraId="4CEDCF22" w14:textId="77777777" w:rsidR="00792805" w:rsidRPr="00792805" w:rsidRDefault="00792805" w:rsidP="0079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792805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</w:p>
    <w:p w14:paraId="5A3033CD" w14:textId="77777777" w:rsidR="00792805" w:rsidRPr="00792805" w:rsidRDefault="00792805" w:rsidP="0079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6402142" w14:textId="492227A3" w:rsidR="00792805" w:rsidRPr="00792805" w:rsidRDefault="00792805" w:rsidP="007928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2805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</w:p>
    <w:p w14:paraId="65489606" w14:textId="77777777" w:rsidR="00792805" w:rsidRPr="00792805" w:rsidRDefault="00792805" w:rsidP="0079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CB05519" w14:textId="77777777" w:rsidR="00792805" w:rsidRPr="00792805" w:rsidRDefault="00792805" w:rsidP="007928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92805">
        <w:rPr>
          <w:rFonts w:asciiTheme="majorBidi" w:hAnsiTheme="majorBidi" w:cstheme="majorBidi"/>
          <w:iCs/>
          <w:sz w:val="30"/>
          <w:szCs w:val="30"/>
          <w:cs/>
        </w:rPr>
        <w:t>การให้บริการ</w:t>
      </w:r>
    </w:p>
    <w:p w14:paraId="03BD6FA9" w14:textId="77777777" w:rsidR="00792805" w:rsidRPr="00792805" w:rsidRDefault="00792805" w:rsidP="0079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48C56BB" w14:textId="4F604C23" w:rsidR="00792805" w:rsidRPr="00792805" w:rsidRDefault="00716135" w:rsidP="0071613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CC"/>
          <w:sz w:val="30"/>
          <w:szCs w:val="30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792805" w:rsidRPr="00792805">
        <w:rPr>
          <w:rFonts w:asciiTheme="majorBidi" w:hAnsiTheme="majorBidi" w:cstheme="majorBidi"/>
          <w:sz w:val="30"/>
          <w:szCs w:val="30"/>
          <w:cs/>
        </w:rPr>
        <w:t xml:space="preserve">รับรู้รายได้จากการให้บริการตามขั้นความสำเร็จของรายการ ณ วันสิ้นรอบระยะเวลารายงาน </w:t>
      </w:r>
      <w:r>
        <w:rPr>
          <w:rFonts w:asciiTheme="majorBidi" w:hAnsiTheme="majorBidi" w:cstheme="majorBidi" w:hint="cs"/>
          <w:sz w:val="30"/>
          <w:szCs w:val="30"/>
          <w:cs/>
        </w:rPr>
        <w:t>ในการกำหนด</w:t>
      </w:r>
      <w:r w:rsidR="00792805" w:rsidRPr="00792805">
        <w:rPr>
          <w:rFonts w:asciiTheme="majorBidi" w:hAnsiTheme="majorBidi" w:cstheme="majorBidi"/>
          <w:sz w:val="30"/>
          <w:szCs w:val="30"/>
          <w:cs/>
        </w:rPr>
        <w:t>ขั้นความสำเร็จของ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รายการวิศวกรของบริษัทเป็นผู้ประเมินขั้นความสำเร็จของรายการ</w:t>
      </w:r>
    </w:p>
    <w:p w14:paraId="0F4D6754" w14:textId="4F1F4BB4" w:rsidR="006C3B2A" w:rsidRDefault="006C3B2A" w:rsidP="006C3B2A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396332A" w14:textId="6B7AB9DF" w:rsidR="009E6FC7" w:rsidRDefault="009E6FC7" w:rsidP="009E6FC7">
      <w:pPr>
        <w:pStyle w:val="AccPolicyHeading"/>
        <w:ind w:right="0"/>
      </w:pPr>
      <w:r w:rsidRPr="00A92DCE">
        <w:rPr>
          <w:rFonts w:hint="cs"/>
          <w:cs/>
          <w:lang w:val="th-TH"/>
        </w:rPr>
        <w:t>(</w:t>
      </w:r>
      <w:r>
        <w:rPr>
          <w:rFonts w:hint="cs"/>
          <w:cs/>
          <w:lang w:val="th-TH"/>
        </w:rPr>
        <w:t>ต</w:t>
      </w:r>
      <w:r w:rsidRPr="00A92DCE">
        <w:rPr>
          <w:cs/>
          <w:lang w:val="th-TH"/>
        </w:rPr>
        <w:t>)</w:t>
      </w:r>
      <w:r w:rsidRPr="002B785F">
        <w:rPr>
          <w:cs/>
        </w:rPr>
        <w:tab/>
        <w:t>รายได้</w:t>
      </w:r>
      <w:r w:rsidR="00FC2FF9">
        <w:rPr>
          <w:rFonts w:hint="cs"/>
          <w:cs/>
        </w:rPr>
        <w:t>จากการลงทุน</w:t>
      </w:r>
    </w:p>
    <w:p w14:paraId="7754DF60" w14:textId="77777777" w:rsidR="006C3B2A" w:rsidRPr="00792805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0"/>
        <w:jc w:val="thaiDistribute"/>
        <w:rPr>
          <w:rFonts w:ascii="Angsana New" w:hAnsi="Angsana New"/>
          <w:iCs/>
          <w:sz w:val="30"/>
          <w:szCs w:val="30"/>
          <w:highlight w:val="yellow"/>
        </w:rPr>
      </w:pPr>
    </w:p>
    <w:p w14:paraId="180FD286" w14:textId="19973B8A" w:rsidR="00281628" w:rsidRDefault="009E6FC7" w:rsidP="00FC2F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FC2FF9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1837AB22" w14:textId="77777777" w:rsidR="00281628" w:rsidRDefault="00281628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089E892" w14:textId="48F93E0A" w:rsidR="006C3B2A" w:rsidRPr="001B26E7" w:rsidRDefault="006C3B2A" w:rsidP="006C3B2A">
      <w:pPr>
        <w:pStyle w:val="Heading8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1B26E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FC2FF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ถ</w:t>
      </w:r>
      <w:r w:rsidRPr="001B26E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1B26E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ab/>
        <w:t>ต้นทุนทางการเงิน</w:t>
      </w:r>
    </w:p>
    <w:p w14:paraId="65ABF1F1" w14:textId="77777777" w:rsidR="006C3B2A" w:rsidRPr="00FF3ED7" w:rsidRDefault="006C3B2A" w:rsidP="006C3B2A">
      <w:pPr>
        <w:rPr>
          <w:rFonts w:ascii="Angsana New" w:hAnsi="Angsana New"/>
          <w:sz w:val="30"/>
          <w:szCs w:val="30"/>
          <w:highlight w:val="yellow"/>
          <w:cs/>
          <w:lang w:val="th-TH"/>
        </w:rPr>
      </w:pPr>
    </w:p>
    <w:p w14:paraId="106DA0A4" w14:textId="2A0A067C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2CB0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12CB0">
        <w:rPr>
          <w:rFonts w:ascii="Angsana New" w:hAnsi="Angsana New" w:hint="cs"/>
          <w:sz w:val="30"/>
          <w:szCs w:val="30"/>
          <w:cs/>
        </w:rPr>
        <w:t>ยกเว้น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212CB0">
        <w:rPr>
          <w:rFonts w:ascii="Angsana New" w:hAnsi="Angsana New" w:hint="cs"/>
          <w:sz w:val="30"/>
          <w:szCs w:val="30"/>
          <w:cs/>
        </w:rPr>
        <w:t>ในกรณีที่มีการบันทึกเป็นต้นทุนส่วนหนึ่งของสินทรัพย์</w:t>
      </w:r>
      <w:r w:rsidRPr="00212CB0">
        <w:rPr>
          <w:rFonts w:ascii="Angsana New" w:hAnsi="Angsana New"/>
          <w:sz w:val="30"/>
          <w:szCs w:val="30"/>
          <w:cs/>
        </w:rPr>
        <w:t xml:space="preserve"> </w:t>
      </w:r>
      <w:r w:rsidRPr="00212CB0">
        <w:rPr>
          <w:rFonts w:ascii="Angsana New" w:hAnsi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212CB0">
        <w:rPr>
          <w:rFonts w:ascii="Angsana New" w:hAnsi="Angsana New"/>
          <w:sz w:val="30"/>
          <w:szCs w:val="30"/>
          <w:cs/>
        </w:rPr>
        <w:t xml:space="preserve"> </w:t>
      </w:r>
      <w:r w:rsidRPr="00212CB0">
        <w:rPr>
          <w:rFonts w:ascii="Angsana New" w:hAnsi="Angsana New" w:hint="cs"/>
          <w:sz w:val="30"/>
          <w:szCs w:val="30"/>
          <w:cs/>
        </w:rPr>
        <w:t>ก่อสร้าง</w:t>
      </w:r>
      <w:r w:rsidRPr="00212CB0">
        <w:rPr>
          <w:rFonts w:ascii="Angsana New" w:hAnsi="Angsana New"/>
          <w:sz w:val="30"/>
          <w:szCs w:val="30"/>
          <w:cs/>
        </w:rPr>
        <w:t xml:space="preserve"> </w:t>
      </w:r>
      <w:r w:rsidRPr="00212CB0">
        <w:rPr>
          <w:rFonts w:ascii="Angsana New" w:hAnsi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  <w:r w:rsidRPr="00212CB0">
        <w:rPr>
          <w:rFonts w:ascii="Angsana New" w:hAnsi="Angsana New"/>
          <w:sz w:val="30"/>
          <w:szCs w:val="30"/>
          <w:cs/>
        </w:rPr>
        <w:t xml:space="preserve">  </w:t>
      </w:r>
    </w:p>
    <w:p w14:paraId="58D53EA3" w14:textId="1CCDDBF4" w:rsidR="00716135" w:rsidRDefault="00716135" w:rsidP="00716135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207BDCB6" w14:textId="77777777" w:rsidR="00FC2FF9" w:rsidRPr="00FC2FF9" w:rsidRDefault="00FC2FF9" w:rsidP="00FC2FF9">
      <w:pPr>
        <w:rPr>
          <w:lang w:val="th-TH"/>
        </w:rPr>
      </w:pPr>
    </w:p>
    <w:p w14:paraId="58B8713E" w14:textId="7E81676E" w:rsidR="006C3B2A" w:rsidRPr="00716135" w:rsidRDefault="00716135" w:rsidP="00716135">
      <w:pPr>
        <w:pStyle w:val="AccPolicyHeading"/>
        <w:ind w:right="0"/>
        <w:rPr>
          <w:lang w:val="th-TH"/>
        </w:rPr>
      </w:pPr>
      <w:r w:rsidRPr="00716135">
        <w:rPr>
          <w:rFonts w:hint="cs"/>
          <w:cs/>
          <w:lang w:val="th-TH"/>
        </w:rPr>
        <w:lastRenderedPageBreak/>
        <w:t>(</w:t>
      </w:r>
      <w:r w:rsidR="00FC2FF9">
        <w:rPr>
          <w:rFonts w:hint="cs"/>
          <w:cs/>
          <w:lang w:val="th-TH"/>
        </w:rPr>
        <w:t>ท</w:t>
      </w:r>
      <w:r w:rsidRPr="00716135">
        <w:rPr>
          <w:cs/>
          <w:lang w:val="th-TH"/>
        </w:rPr>
        <w:t>)</w:t>
      </w:r>
      <w:r>
        <w:rPr>
          <w:cs/>
          <w:lang w:val="th-TH"/>
        </w:rPr>
        <w:tab/>
      </w:r>
      <w:r w:rsidR="006C3B2A" w:rsidRPr="00716135">
        <w:rPr>
          <w:rFonts w:hint="cs"/>
          <w:cs/>
          <w:lang w:val="th-TH"/>
        </w:rPr>
        <w:t xml:space="preserve">สัญญาเช่าดำเนินงาน </w:t>
      </w:r>
    </w:p>
    <w:p w14:paraId="36DD442C" w14:textId="77777777" w:rsidR="006C3B2A" w:rsidRPr="00212CB0" w:rsidRDefault="006C3B2A" w:rsidP="006C3B2A">
      <w:pPr>
        <w:pStyle w:val="Heading8"/>
        <w:ind w:left="518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</w:p>
    <w:p w14:paraId="618D0DFF" w14:textId="77777777" w:rsidR="006C3B2A" w:rsidRPr="00212CB0" w:rsidRDefault="006C3B2A" w:rsidP="006C3B2A">
      <w:pPr>
        <w:pStyle w:val="Heading8"/>
        <w:ind w:left="518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212CB0">
        <w:rPr>
          <w:rFonts w:ascii="Angsana New" w:eastAsia="Calibri" w:hAnsi="Angsana New" w:cs="Angsana New"/>
          <w:b w:val="0"/>
          <w:bCs w:val="0"/>
          <w:spacing w:val="-8"/>
          <w:sz w:val="30"/>
          <w:szCs w:val="30"/>
          <w:cs/>
        </w:rPr>
        <w:t>รายจ่ายภายใต้สัญญาเช่าดำเนินงานบันทึกในกำไร</w:t>
      </w:r>
      <w:r w:rsidRPr="00212CB0">
        <w:rPr>
          <w:rFonts w:ascii="Angsana New" w:eastAsia="Calibri" w:hAnsi="Angsana New" w:cs="Angsana New" w:hint="cs"/>
          <w:b w:val="0"/>
          <w:bCs w:val="0"/>
          <w:spacing w:val="-8"/>
          <w:sz w:val="30"/>
          <w:szCs w:val="30"/>
          <w:cs/>
        </w:rPr>
        <w:t>หรือ</w:t>
      </w:r>
      <w:r w:rsidRPr="00212CB0">
        <w:rPr>
          <w:rFonts w:ascii="Angsana New" w:eastAsia="Calibri" w:hAnsi="Angsana New" w:cs="Angsana New"/>
          <w:b w:val="0"/>
          <w:bCs w:val="0"/>
          <w:spacing w:val="-8"/>
          <w:sz w:val="30"/>
          <w:szCs w:val="30"/>
          <w:cs/>
        </w:rPr>
        <w:t>ขาดทุนโดยวิธีเส้นตรงตลอดอายุสัญญาเช่า</w:t>
      </w:r>
      <w:r w:rsidRPr="00212CB0">
        <w:rPr>
          <w:rFonts w:ascii="Angsana New" w:eastAsia="Calibri" w:hAnsi="Angsana New" w:cs="Angsana New"/>
          <w:b w:val="0"/>
          <w:bCs w:val="0"/>
          <w:spacing w:val="-8"/>
          <w:sz w:val="30"/>
          <w:szCs w:val="30"/>
        </w:rPr>
        <w:t xml:space="preserve"> </w:t>
      </w:r>
      <w:r w:rsidRPr="00212CB0">
        <w:rPr>
          <w:rFonts w:ascii="Angsana New" w:eastAsia="Calibri" w:hAnsi="Angsana New" w:cs="Angsana New"/>
          <w:b w:val="0"/>
          <w:bCs w:val="0"/>
          <w:spacing w:val="-8"/>
          <w:sz w:val="30"/>
          <w:szCs w:val="30"/>
          <w:cs/>
        </w:rPr>
        <w:t>ประโยชน์ที่ได้รับ</w:t>
      </w:r>
      <w:r w:rsidRPr="00212CB0">
        <w:rPr>
          <w:rFonts w:ascii="Angsana New" w:eastAsia="Calibri" w:hAnsi="Angsana New" w:cs="Angsana New"/>
          <w:b w:val="0"/>
          <w:bCs w:val="0"/>
          <w:spacing w:val="-8"/>
          <w:sz w:val="30"/>
          <w:szCs w:val="30"/>
        </w:rPr>
        <w:t xml:space="preserve">   </w:t>
      </w:r>
      <w:r w:rsidRPr="00212CB0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ตามสัญญาเช่าจะรับรู้ในกำไรหรือขาดทุนเป็นส่วนหนึ่งของค่าเช่าทั้งสิ้นตามสัญญาตลอดอายุสัญญาเช่า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14:paraId="7B5ECA72" w14:textId="77777777" w:rsidR="006C3B2A" w:rsidRPr="00212CB0" w:rsidRDefault="006C3B2A" w:rsidP="006C3B2A">
      <w:pPr>
        <w:rPr>
          <w:rFonts w:ascii="Angsana New" w:hAnsi="Angsana New"/>
          <w:sz w:val="30"/>
          <w:szCs w:val="30"/>
        </w:rPr>
      </w:pPr>
    </w:p>
    <w:p w14:paraId="7E897D4F" w14:textId="77777777" w:rsidR="006C3B2A" w:rsidRPr="00212CB0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12CB0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14:paraId="7B993050" w14:textId="77777777" w:rsidR="006C3B2A" w:rsidRPr="00FF3ED7" w:rsidRDefault="006C3B2A" w:rsidP="006C3B2A">
      <w:pPr>
        <w:ind w:left="540"/>
        <w:jc w:val="both"/>
        <w:rPr>
          <w:rFonts w:ascii="Angsana New" w:eastAsia="Calibri" w:hAnsi="Angsana New"/>
          <w:sz w:val="30"/>
          <w:szCs w:val="30"/>
          <w:highlight w:val="yellow"/>
          <w:cs/>
        </w:rPr>
      </w:pPr>
    </w:p>
    <w:p w14:paraId="3EDF6D91" w14:textId="77777777" w:rsidR="006C3B2A" w:rsidRDefault="006C3B2A" w:rsidP="006C3B2A">
      <w:pPr>
        <w:ind w:left="540"/>
        <w:jc w:val="both"/>
        <w:rPr>
          <w:rFonts w:ascii="Angsana New" w:eastAsia="Calibri" w:hAnsi="Angsana New"/>
          <w:i/>
          <w:iCs/>
          <w:sz w:val="30"/>
          <w:szCs w:val="30"/>
        </w:rPr>
      </w:pPr>
      <w:r w:rsidRPr="00B42FD7">
        <w:rPr>
          <w:rFonts w:ascii="Angsana New" w:eastAsia="Calibri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1C7B1AEF" w14:textId="77777777" w:rsidR="006C3B2A" w:rsidRPr="00212CB0" w:rsidRDefault="006C3B2A" w:rsidP="006C3B2A">
      <w:pPr>
        <w:ind w:left="540"/>
        <w:jc w:val="both"/>
        <w:rPr>
          <w:rFonts w:ascii="Angsana New" w:eastAsia="Calibri" w:hAnsi="Angsana New"/>
          <w:sz w:val="30"/>
          <w:szCs w:val="30"/>
        </w:rPr>
      </w:pPr>
    </w:p>
    <w:p w14:paraId="39C512B3" w14:textId="77777777" w:rsidR="006C3B2A" w:rsidRPr="00212CB0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12CB0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</w:t>
      </w:r>
      <w:r w:rsidRPr="00212C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12CB0">
        <w:rPr>
          <w:rFonts w:ascii="Angsana New" w:eastAsia="Calibri" w:hAnsi="Angsana New"/>
          <w:sz w:val="30"/>
          <w:szCs w:val="30"/>
          <w:cs/>
        </w:rPr>
        <w:t>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 w:rsidRPr="00212CB0">
        <w:rPr>
          <w:rFonts w:ascii="Angsana New" w:eastAsia="Calibri" w:hAnsi="Angsana New"/>
          <w:sz w:val="30"/>
          <w:szCs w:val="30"/>
        </w:rPr>
        <w:t xml:space="preserve"> </w:t>
      </w:r>
      <w:r w:rsidRPr="00212CB0">
        <w:rPr>
          <w:rFonts w:ascii="Angsana New" w:eastAsia="Calibri" w:hAnsi="Angsana New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586B28A1" w14:textId="77777777" w:rsidR="006C3B2A" w:rsidRPr="00212CB0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2028CE5" w14:textId="77777777" w:rsidR="006C3B2A" w:rsidRPr="00212CB0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12CB0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วันที่เริ่มต้นข้อตกลงหรือมีการประเมินข้อตกลงใหม่ กลุ่ม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</w:t>
      </w:r>
      <w:r w:rsidRPr="00212CB0">
        <w:rPr>
          <w:rFonts w:ascii="Angsana New" w:eastAsia="Calibri" w:hAnsi="Angsana New"/>
          <w:sz w:val="30"/>
          <w:szCs w:val="30"/>
        </w:rPr>
        <w:t xml:space="preserve"> </w:t>
      </w:r>
      <w:r w:rsidRPr="00212CB0">
        <w:rPr>
          <w:rFonts w:ascii="Angsana New" w:eastAsia="Calibri" w:hAnsi="Angsana New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</w:t>
      </w:r>
      <w:r w:rsidRPr="00212CB0">
        <w:rPr>
          <w:rFonts w:ascii="Angsana New" w:eastAsia="Calibri" w:hAnsi="Angsana New"/>
          <w:spacing w:val="-6"/>
          <w:sz w:val="30"/>
          <w:szCs w:val="30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</w:t>
      </w:r>
      <w:r w:rsidRPr="00212CB0">
        <w:rPr>
          <w:rFonts w:ascii="Angsana New" w:eastAsia="Calibri" w:hAnsi="Angsana New"/>
          <w:sz w:val="30"/>
          <w:szCs w:val="30"/>
          <w:cs/>
        </w:rPr>
        <w:t>จากหนี้สินจะรับรู้โดยใช้อัตราดอกเบี้ยเงินกู้ยืมส่วนเพิ่มของกลุ่มบริษัท</w:t>
      </w:r>
    </w:p>
    <w:p w14:paraId="224F93D5" w14:textId="77777777" w:rsidR="006C3B2A" w:rsidRPr="00305235" w:rsidRDefault="006C3B2A" w:rsidP="006C3B2A">
      <w:pPr>
        <w:ind w:left="540"/>
        <w:jc w:val="thaiDistribute"/>
        <w:rPr>
          <w:rFonts w:ascii="Angsana New" w:eastAsia="Calibri" w:hAnsi="Angsana New"/>
          <w:sz w:val="24"/>
          <w:szCs w:val="24"/>
        </w:rPr>
      </w:pPr>
      <w:r w:rsidRPr="00212CB0">
        <w:rPr>
          <w:rFonts w:ascii="Angsana New" w:hAnsi="Angsana New"/>
          <w:sz w:val="30"/>
          <w:szCs w:val="30"/>
          <w:cs/>
        </w:rPr>
        <w:tab/>
      </w:r>
    </w:p>
    <w:p w14:paraId="119FC84C" w14:textId="558B7FB6" w:rsidR="00FC2FF9" w:rsidRPr="00716135" w:rsidRDefault="00FC2FF9" w:rsidP="00FC2FF9">
      <w:pPr>
        <w:pStyle w:val="AccPolicyHeading"/>
        <w:ind w:right="0"/>
        <w:rPr>
          <w:lang w:val="th-TH"/>
        </w:rPr>
      </w:pPr>
      <w:r w:rsidRPr="00716135">
        <w:rPr>
          <w:rFonts w:hint="cs"/>
          <w:cs/>
          <w:lang w:val="th-TH"/>
        </w:rPr>
        <w:t>(</w:t>
      </w:r>
      <w:r>
        <w:rPr>
          <w:rFonts w:hint="cs"/>
          <w:cs/>
          <w:lang w:val="th-TH"/>
        </w:rPr>
        <w:t>ธ</w:t>
      </w:r>
      <w:r w:rsidRPr="00716135">
        <w:rPr>
          <w:cs/>
          <w:lang w:val="th-TH"/>
        </w:rPr>
        <w:t>)</w:t>
      </w:r>
      <w:r>
        <w:rPr>
          <w:cs/>
          <w:lang w:val="th-TH"/>
        </w:rPr>
        <w:tab/>
      </w:r>
      <w:r>
        <w:rPr>
          <w:rFonts w:hint="cs"/>
          <w:cs/>
          <w:lang w:val="th-TH"/>
        </w:rPr>
        <w:t>ภาษีเงินได้</w:t>
      </w:r>
    </w:p>
    <w:p w14:paraId="259649F3" w14:textId="77777777" w:rsidR="00FC2FF9" w:rsidRDefault="00FC2FF9" w:rsidP="00B34559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ACF3214" w14:textId="4DFAB248" w:rsidR="001674C9" w:rsidRPr="00212CB0" w:rsidRDefault="006C3B2A" w:rsidP="00B34559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12CB0">
        <w:rPr>
          <w:rFonts w:ascii="Angsana New" w:eastAsia="Calibri" w:hAnsi="Angsana New" w:hint="cs"/>
          <w:sz w:val="30"/>
          <w:szCs w:val="30"/>
          <w:cs/>
        </w:rPr>
        <w:t>ค่าใช้จ่าย</w:t>
      </w:r>
      <w:r w:rsidRPr="00212CB0">
        <w:rPr>
          <w:rFonts w:ascii="Angsana New" w:eastAsia="Calibri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212CB0">
        <w:rPr>
          <w:rFonts w:ascii="Angsana New" w:eastAsia="Calibri" w:hAnsi="Angsana New" w:hint="cs"/>
          <w:sz w:val="30"/>
          <w:szCs w:val="30"/>
          <w:cs/>
        </w:rPr>
        <w:t>ของงวด</w:t>
      </w:r>
      <w:r w:rsidRPr="00212CB0">
        <w:rPr>
          <w:rFonts w:ascii="Angsana New" w:eastAsia="Calibri" w:hAnsi="Angsana New"/>
          <w:sz w:val="30"/>
          <w:szCs w:val="30"/>
          <w:cs/>
        </w:rPr>
        <w:t>ปัจจุบันและภาษีเงินได้รอการตัดบัญชี</w:t>
      </w:r>
      <w:r w:rsidRPr="00212CB0">
        <w:rPr>
          <w:rFonts w:ascii="Angsana New" w:eastAsia="Calibri" w:hAnsi="Angsana New"/>
          <w:sz w:val="30"/>
          <w:szCs w:val="30"/>
        </w:rPr>
        <w:t xml:space="preserve"> </w:t>
      </w:r>
      <w:r w:rsidRPr="00212CB0">
        <w:rPr>
          <w:rFonts w:ascii="Angsana New" w:eastAsia="Calibri" w:hAnsi="Angsana New"/>
          <w:sz w:val="30"/>
          <w:szCs w:val="30"/>
          <w:cs/>
        </w:rPr>
        <w:t>ภาษ</w:t>
      </w:r>
      <w:r w:rsidRPr="00212CB0">
        <w:rPr>
          <w:rFonts w:ascii="Angsana New" w:eastAsia="Calibri" w:hAnsi="Angsana New" w:hint="cs"/>
          <w:sz w:val="30"/>
          <w:szCs w:val="30"/>
          <w:cs/>
        </w:rPr>
        <w:t>ี</w:t>
      </w:r>
      <w:r w:rsidRPr="00212CB0">
        <w:rPr>
          <w:rFonts w:ascii="Angsana New" w:eastAsia="Calibri" w:hAnsi="Angsana New"/>
          <w:sz w:val="30"/>
          <w:szCs w:val="30"/>
          <w:cs/>
        </w:rPr>
        <w:t>เงินได้</w:t>
      </w:r>
      <w:r w:rsidRPr="00212CB0">
        <w:rPr>
          <w:rFonts w:ascii="Angsana New" w:eastAsia="Calibri" w:hAnsi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212CB0">
        <w:rPr>
          <w:rFonts w:ascii="Angsana New" w:eastAsia="Calibri" w:hAnsi="Angsana New"/>
          <w:sz w:val="30"/>
          <w:szCs w:val="30"/>
          <w:cs/>
        </w:rPr>
        <w:t>รับรู้ในกำไร</w:t>
      </w:r>
      <w:r w:rsidRPr="00212CB0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212CB0">
        <w:rPr>
          <w:rFonts w:ascii="Angsana New" w:eastAsia="Calibri" w:hAnsi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212CB0">
        <w:rPr>
          <w:rFonts w:ascii="Angsana New" w:eastAsia="Calibri" w:hAnsi="Angsana New" w:hint="cs"/>
          <w:sz w:val="30"/>
          <w:szCs w:val="30"/>
          <w:cs/>
        </w:rPr>
        <w:t>ที่เกี่ยวข้องในการรวมธุรกิจ หรือรายการ</w:t>
      </w:r>
      <w:r w:rsidRPr="00212CB0">
        <w:rPr>
          <w:rFonts w:ascii="Angsana New" w:eastAsia="Calibri" w:hAnsi="Angsana New"/>
          <w:sz w:val="30"/>
          <w:szCs w:val="30"/>
          <w:cs/>
        </w:rPr>
        <w:t>ที่</w:t>
      </w:r>
      <w:r w:rsidRPr="00212CB0">
        <w:rPr>
          <w:rFonts w:ascii="Angsana New" w:eastAsia="Calibri" w:hAnsi="Angsana New" w:hint="cs"/>
          <w:sz w:val="30"/>
          <w:szCs w:val="30"/>
          <w:cs/>
        </w:rPr>
        <w:t>รับรู้โดยตรง</w:t>
      </w:r>
      <w:r w:rsidRPr="00212CB0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  <w:r w:rsidRPr="00212CB0">
        <w:rPr>
          <w:rFonts w:ascii="Angsana New" w:eastAsia="Calibri" w:hAnsi="Angsana New" w:hint="cs"/>
          <w:sz w:val="30"/>
          <w:szCs w:val="30"/>
          <w:cs/>
        </w:rPr>
        <w:t>หรือกำไรขาดทุนเบ็ดเสร็จอื่น</w:t>
      </w:r>
    </w:p>
    <w:p w14:paraId="504DCEAA" w14:textId="77777777" w:rsidR="00286FA6" w:rsidRDefault="00286FA6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9C11469" w14:textId="113C45C8" w:rsidR="006C3B2A" w:rsidRPr="005A3956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3956">
        <w:rPr>
          <w:rFonts w:ascii="Angsana New" w:eastAsia="Calibri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F38F6C1" w14:textId="77777777" w:rsidR="006C3B2A" w:rsidRPr="00B34559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75F38A2" w14:textId="77777777" w:rsidR="006C3B2A" w:rsidRPr="005A3956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3956">
        <w:rPr>
          <w:rFonts w:ascii="Angsana New" w:eastAsia="Calibri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5A3956">
        <w:rPr>
          <w:rFonts w:ascii="Angsana New" w:eastAsia="Calibri" w:hAnsi="Angsana New"/>
          <w:sz w:val="30"/>
          <w:szCs w:val="30"/>
          <w:cs/>
        </w:rPr>
        <w:t>บันทึกโ</w:t>
      </w:r>
      <w:r w:rsidRPr="005A3956">
        <w:rPr>
          <w:rFonts w:ascii="Angsana New" w:eastAsia="Calibri" w:hAnsi="Angsana New" w:hint="cs"/>
          <w:sz w:val="30"/>
          <w:szCs w:val="30"/>
          <w:cs/>
        </w:rPr>
        <w:t>ดย</w:t>
      </w:r>
      <w:r w:rsidRPr="005A3956">
        <w:rPr>
          <w:rFonts w:ascii="Angsana New" w:eastAsia="Calibri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>
        <w:rPr>
          <w:rFonts w:ascii="Angsana New" w:eastAsia="Calibri" w:hAnsi="Angsana New"/>
          <w:sz w:val="30"/>
          <w:szCs w:val="30"/>
          <w:cs/>
        </w:rPr>
        <w:t>นที่ใช้เพื่อความมุ่งหมายทางภาษี</w:t>
      </w:r>
      <w:r w:rsidRPr="005A395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A3956">
        <w:rPr>
          <w:rFonts w:ascii="Angsana New" w:eastAsia="Calibri" w:hAnsi="Angsana New" w:hint="cs"/>
          <w:sz w:val="30"/>
          <w:szCs w:val="30"/>
          <w:cs/>
        </w:rPr>
        <w:t>ภาษีเงินได้รอการตัดบัญชีจะ</w:t>
      </w:r>
      <w:r w:rsidRPr="005A3956">
        <w:rPr>
          <w:rFonts w:ascii="Angsana New" w:eastAsia="Calibri" w:hAnsi="Angsana New"/>
          <w:sz w:val="30"/>
          <w:szCs w:val="30"/>
          <w:cs/>
        </w:rPr>
        <w:t>ไม่</w:t>
      </w:r>
      <w:r w:rsidRPr="005A3956">
        <w:rPr>
          <w:rFonts w:ascii="Angsana New" w:eastAsia="Calibri" w:hAnsi="Angsana New" w:hint="cs"/>
          <w:sz w:val="30"/>
          <w:szCs w:val="30"/>
          <w:cs/>
        </w:rPr>
        <w:t>ถูกรับรู้เมื่อเกิดจากผลแตก</w:t>
      </w:r>
      <w:r w:rsidRPr="005A3956">
        <w:rPr>
          <w:rFonts w:ascii="Angsana New" w:eastAsia="Calibri" w:hAnsi="Angsana New"/>
          <w:sz w:val="30"/>
          <w:szCs w:val="30"/>
          <w:cs/>
        </w:rPr>
        <w:t xml:space="preserve">ต่างชั่วคราวต่อไปนี้ </w:t>
      </w:r>
      <w:r w:rsidRPr="005A3956">
        <w:rPr>
          <w:rFonts w:ascii="Angsana New" w:eastAsia="Calibri" w:hAnsi="Angsana New" w:hint="cs"/>
          <w:sz w:val="30"/>
          <w:szCs w:val="30"/>
          <w:cs/>
        </w:rPr>
        <w:t xml:space="preserve"> การรับรู้</w:t>
      </w:r>
      <w:r w:rsidRPr="005A3956">
        <w:rPr>
          <w:rFonts w:ascii="Angsana New" w:eastAsia="Calibri" w:hAnsi="Angsana New"/>
          <w:sz w:val="30"/>
          <w:szCs w:val="30"/>
          <w:cs/>
        </w:rPr>
        <w:t>ค่าความนิยม</w:t>
      </w:r>
      <w:r>
        <w:rPr>
          <w:rFonts w:ascii="Angsana New" w:eastAsia="Calibri" w:hAnsi="Angsana New" w:hint="cs"/>
          <w:sz w:val="30"/>
          <w:szCs w:val="30"/>
          <w:cs/>
        </w:rPr>
        <w:t>ในครั้งแรก</w:t>
      </w:r>
      <w:r w:rsidRPr="005A3956">
        <w:rPr>
          <w:rFonts w:ascii="Angsana New" w:eastAsia="Calibri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>
        <w:rPr>
          <w:rFonts w:ascii="Angsana New" w:eastAsia="Calibri" w:hAnsi="Angsana New" w:hint="cs"/>
          <w:sz w:val="30"/>
          <w:szCs w:val="30"/>
          <w:cs/>
        </w:rPr>
        <w:t>และการร่วมค้า</w:t>
      </w:r>
      <w:r w:rsidRPr="005A3956">
        <w:rPr>
          <w:rFonts w:ascii="Angsana New" w:eastAsia="Calibri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5A3956">
        <w:rPr>
          <w:rFonts w:ascii="Angsana New" w:eastAsia="Calibri" w:hAnsi="Angsana New" w:hint="cs"/>
          <w:sz w:val="30"/>
          <w:szCs w:val="30"/>
          <w:cs/>
        </w:rPr>
        <w:t>อนาคต</w:t>
      </w:r>
      <w:r w:rsidRPr="005A3956">
        <w:rPr>
          <w:rFonts w:ascii="Angsana New" w:eastAsia="Calibri" w:hAnsi="Angsana New"/>
          <w:sz w:val="30"/>
          <w:szCs w:val="30"/>
          <w:cs/>
        </w:rPr>
        <w:t>อันใกล้</w:t>
      </w:r>
      <w:r w:rsidRPr="005A3956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2B0C75B2" w14:textId="77777777" w:rsidR="006C3B2A" w:rsidRPr="00FD7AB2" w:rsidRDefault="006C3B2A" w:rsidP="006C3B2A">
      <w:pPr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180BF526" w14:textId="5BF766F2" w:rsidR="006C3B2A" w:rsidRPr="005A3956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A3956">
        <w:rPr>
          <w:rFonts w:ascii="Angsana New" w:eastAsia="Calibri" w:hAnsi="Angsana New"/>
          <w:sz w:val="30"/>
          <w:szCs w:val="30"/>
          <w:cs/>
        </w:rPr>
        <w:t>การวัดม</w:t>
      </w:r>
      <w:r w:rsidRPr="005A3956">
        <w:rPr>
          <w:rFonts w:ascii="Angsana New" w:eastAsia="Calibri" w:hAnsi="Angsana New" w:hint="cs"/>
          <w:sz w:val="30"/>
          <w:szCs w:val="30"/>
          <w:cs/>
        </w:rPr>
        <w:t>ู</w:t>
      </w:r>
      <w:r w:rsidRPr="005A3956">
        <w:rPr>
          <w:rFonts w:ascii="Angsana New" w:eastAsia="Calibri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</w:t>
      </w:r>
      <w:r w:rsidRPr="005A3956">
        <w:rPr>
          <w:rFonts w:ascii="Angsana New" w:eastAsia="Calibri" w:hAnsi="Angsana New" w:hint="cs"/>
          <w:sz w:val="30"/>
          <w:szCs w:val="30"/>
          <w:cs/>
        </w:rPr>
        <w:t>่</w:t>
      </w:r>
      <w:r w:rsidRPr="005A3956">
        <w:rPr>
          <w:rFonts w:ascii="Angsana New" w:eastAsia="Calibri" w:hAnsi="Angsana New"/>
          <w:sz w:val="30"/>
          <w:szCs w:val="30"/>
          <w:cs/>
        </w:rPr>
        <w:t>สิ้นรอบระยะเวลาที่รายงาน</w:t>
      </w:r>
      <w:r w:rsidRPr="005A3956">
        <w:rPr>
          <w:rFonts w:ascii="Angsana New" w:eastAsia="Calibri" w:hAnsi="Angsana New"/>
          <w:sz w:val="30"/>
          <w:szCs w:val="30"/>
        </w:rPr>
        <w:t xml:space="preserve"> </w:t>
      </w:r>
    </w:p>
    <w:p w14:paraId="1DC87139" w14:textId="77777777" w:rsidR="006C3B2A" w:rsidRPr="00FD7AB2" w:rsidRDefault="006C3B2A" w:rsidP="006C3B2A">
      <w:pPr>
        <w:ind w:left="540"/>
        <w:jc w:val="thaiDistribute"/>
        <w:rPr>
          <w:rFonts w:ascii="Angsana New" w:eastAsia="Calibri" w:hAnsi="Angsana New"/>
          <w:sz w:val="24"/>
          <w:szCs w:val="24"/>
          <w:highlight w:val="yellow"/>
        </w:rPr>
      </w:pPr>
    </w:p>
    <w:p w14:paraId="2DAC56F3" w14:textId="77777777" w:rsidR="006C3B2A" w:rsidRPr="005A3956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3956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</w:t>
      </w:r>
      <w:r w:rsidRPr="005A3956">
        <w:rPr>
          <w:rFonts w:ascii="Angsana New" w:eastAsia="Calibri" w:hAnsi="Angsana New" w:hint="cs"/>
          <w:sz w:val="30"/>
          <w:szCs w:val="30"/>
          <w:cs/>
        </w:rPr>
        <w:t>วัดมูลค่าโดย</w:t>
      </w:r>
      <w:r w:rsidRPr="005A3956">
        <w:rPr>
          <w:rFonts w:ascii="Angsana New" w:eastAsia="Calibri" w:hAnsi="Angsana New"/>
          <w:sz w:val="30"/>
          <w:szCs w:val="30"/>
          <w:cs/>
        </w:rPr>
        <w:t>ใช้อัตราภาษี</w:t>
      </w:r>
      <w:r w:rsidRPr="005A3956">
        <w:rPr>
          <w:rFonts w:ascii="Angsana New" w:eastAsia="Calibri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7906771" w14:textId="77777777" w:rsidR="006C3B2A" w:rsidRPr="00FD7AB2" w:rsidRDefault="006C3B2A" w:rsidP="006C3B2A">
      <w:pPr>
        <w:ind w:left="540"/>
        <w:jc w:val="thaiDistribute"/>
        <w:rPr>
          <w:rFonts w:ascii="Angsana New" w:eastAsia="Calibri" w:hAnsi="Angsana New"/>
          <w:sz w:val="24"/>
          <w:szCs w:val="24"/>
          <w:highlight w:val="yellow"/>
        </w:rPr>
      </w:pPr>
    </w:p>
    <w:p w14:paraId="09DD389D" w14:textId="77777777" w:rsidR="006C3B2A" w:rsidRPr="005A3956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A3956">
        <w:rPr>
          <w:rFonts w:ascii="Angsana New" w:eastAsia="Calibri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>
        <w:rPr>
          <w:rFonts w:ascii="Angsana New" w:eastAsia="Calibri" w:hAnsi="Angsana New" w:hint="cs"/>
          <w:sz w:val="30"/>
          <w:szCs w:val="30"/>
          <w:cs/>
        </w:rPr>
        <w:t>กหลายปัจจัย รวมถึงการตีความทางกฎ</w:t>
      </w:r>
      <w:r w:rsidRPr="005A3956">
        <w:rPr>
          <w:rFonts w:ascii="Angsana New" w:eastAsia="Calibri" w:hAnsi="Angsana New" w:hint="cs"/>
          <w:sz w:val="30"/>
          <w:szCs w:val="30"/>
          <w:cs/>
        </w:rPr>
        <w:t>หมายภาษี</w:t>
      </w:r>
      <w:r w:rsidRPr="005A3956">
        <w:rPr>
          <w:rFonts w:ascii="Angsana New" w:eastAsia="Calibri" w:hAnsi="Angsana New" w:hint="cs"/>
          <w:spacing w:val="-6"/>
          <w:sz w:val="30"/>
          <w:szCs w:val="30"/>
          <w:cs/>
        </w:rPr>
        <w:t>และจากประสบการณ์ในอดีต การประเมินนี้</w:t>
      </w:r>
      <w:r w:rsidRPr="005A3956">
        <w:rPr>
          <w:rFonts w:ascii="Angsana New" w:eastAsia="Calibri" w:hAnsi="Angsana New" w:hint="cs"/>
          <w:sz w:val="30"/>
          <w:szCs w:val="30"/>
          <w:cs/>
        </w:rPr>
        <w:t>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6D19B5B" w14:textId="77777777" w:rsidR="006C3B2A" w:rsidRPr="00FD7AB2" w:rsidRDefault="006C3B2A" w:rsidP="006C3B2A">
      <w:pPr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3241AE01" w14:textId="77777777" w:rsidR="006C3B2A" w:rsidRPr="005A3956" w:rsidRDefault="006C3B2A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3956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5A3956">
        <w:rPr>
          <w:rFonts w:ascii="Angsana New" w:eastAsia="Calibri" w:hAnsi="Angsana New" w:hint="cs"/>
          <w:sz w:val="30"/>
          <w:szCs w:val="30"/>
          <w:cs/>
        </w:rPr>
        <w:t>การ</w:t>
      </w:r>
      <w:r w:rsidRPr="005A3956">
        <w:rPr>
          <w:rFonts w:ascii="Angsana New" w:eastAsia="Calibri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Pr="005A3956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5A3956">
        <w:rPr>
          <w:rFonts w:ascii="Angsana New" w:eastAsia="Calibri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A3956">
        <w:rPr>
          <w:rFonts w:ascii="Angsana New" w:eastAsia="Calibri" w:hAnsi="Angsana New"/>
          <w:sz w:val="30"/>
          <w:szCs w:val="30"/>
        </w:rPr>
        <w:t xml:space="preserve"> </w:t>
      </w:r>
    </w:p>
    <w:p w14:paraId="1CBD1BD4" w14:textId="77777777" w:rsidR="006C3B2A" w:rsidRPr="00305235" w:rsidRDefault="006C3B2A" w:rsidP="006C3B2A">
      <w:pPr>
        <w:ind w:left="540"/>
        <w:jc w:val="thaiDistribute"/>
        <w:rPr>
          <w:rFonts w:ascii="Angsana New" w:eastAsia="Calibri" w:hAnsi="Angsana New"/>
          <w:sz w:val="24"/>
          <w:szCs w:val="24"/>
          <w:highlight w:val="yellow"/>
          <w:cs/>
        </w:rPr>
      </w:pPr>
    </w:p>
    <w:p w14:paraId="1DE16816" w14:textId="020F55C3" w:rsidR="001674C9" w:rsidRDefault="001674C9" w:rsidP="006C3B2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674C9">
        <w:rPr>
          <w:rFonts w:ascii="Angsana New" w:eastAsia="Calibri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1674C9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1674C9">
        <w:rPr>
          <w:rFonts w:ascii="Angsana New" w:eastAsia="Calibri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1674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674C9">
        <w:rPr>
          <w:rFonts w:ascii="Angsana New" w:eastAsia="Calibri" w:hAnsi="Angsana New" w:hint="cs"/>
          <w:sz w:val="30"/>
          <w:szCs w:val="30"/>
          <w:cs/>
        </w:rPr>
        <w:t>ดังนั้น</w:t>
      </w:r>
      <w:r w:rsidRPr="001674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674C9">
        <w:rPr>
          <w:rFonts w:ascii="Angsana New" w:eastAsia="Calibri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1674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674C9">
        <w:rPr>
          <w:rFonts w:ascii="Angsana New" w:eastAsia="Calibri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1674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674C9">
        <w:rPr>
          <w:rFonts w:ascii="Angsana New" w:eastAsia="Calibri" w:hAnsi="Angsana New" w:hint="cs"/>
          <w:sz w:val="30"/>
          <w:szCs w:val="30"/>
          <w:cs/>
        </w:rPr>
        <w:t>ณ</w:t>
      </w:r>
      <w:r w:rsidRPr="001674C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674C9">
        <w:rPr>
          <w:rFonts w:ascii="Angsana New" w:eastAsia="Calibri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75D6F04" w14:textId="3F9D0FCB" w:rsidR="00FC2FF9" w:rsidRPr="00FC2FF9" w:rsidRDefault="00FC2FF9" w:rsidP="00FC2FF9">
      <w:pPr>
        <w:pStyle w:val="Heading8"/>
        <w:numPr>
          <w:ilvl w:val="1"/>
          <w:numId w:val="4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C2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กำไร (ขาดทุน) ต่อหุ้น</w:t>
      </w:r>
    </w:p>
    <w:p w14:paraId="56279134" w14:textId="77777777" w:rsidR="00FC2FF9" w:rsidRPr="00FC2FF9" w:rsidRDefault="00FC2FF9" w:rsidP="00FC2FF9">
      <w:pPr>
        <w:rPr>
          <w:highlight w:val="cyan"/>
          <w:cs/>
          <w:lang w:val="th-TH"/>
        </w:rPr>
      </w:pPr>
    </w:p>
    <w:p w14:paraId="5AF45943" w14:textId="50C4A37F" w:rsidR="006C3B2A" w:rsidRPr="00E52B28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2B2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กลุ่มบริษัทแสดง</w:t>
      </w:r>
      <w:r w:rsidR="001674C9" w:rsidRPr="00E52B28">
        <w:rPr>
          <w:rFonts w:asciiTheme="majorBidi" w:hAnsiTheme="majorBidi" w:cstheme="majorBidi" w:hint="cs"/>
          <w:b/>
          <w:sz w:val="30"/>
          <w:szCs w:val="30"/>
          <w:cs/>
        </w:rPr>
        <w:t>กำไร (</w:t>
      </w:r>
      <w:r w:rsidRPr="00E52B28">
        <w:rPr>
          <w:rFonts w:asciiTheme="majorBidi" w:hAnsiTheme="majorBidi" w:cstheme="majorBidi" w:hint="cs"/>
          <w:b/>
          <w:sz w:val="30"/>
          <w:szCs w:val="30"/>
          <w:cs/>
        </w:rPr>
        <w:t>ขาดทุน</w:t>
      </w:r>
      <w:r w:rsidR="001674C9" w:rsidRPr="00E52B28">
        <w:rPr>
          <w:rFonts w:asciiTheme="majorBidi" w:hAnsiTheme="majorBidi" w:cstheme="majorBidi" w:hint="cs"/>
          <w:b/>
          <w:sz w:val="30"/>
          <w:szCs w:val="30"/>
          <w:cs/>
        </w:rPr>
        <w:t xml:space="preserve">) </w:t>
      </w:r>
      <w:r w:rsidRPr="00E52B28">
        <w:rPr>
          <w:rFonts w:asciiTheme="majorBidi" w:hAnsiTheme="majorBidi" w:cstheme="majorBidi" w:hint="cs"/>
          <w:b/>
          <w:sz w:val="30"/>
          <w:szCs w:val="30"/>
          <w:cs/>
        </w:rPr>
        <w:t xml:space="preserve">ต่อหุ้นขั้นพื้นฐานสำหรับหุ้นสามัญ </w:t>
      </w:r>
      <w:r w:rsidR="001674C9" w:rsidRPr="00E52B28">
        <w:rPr>
          <w:rFonts w:asciiTheme="majorBidi" w:hAnsiTheme="majorBidi" w:cstheme="majorBidi" w:hint="cs"/>
          <w:b/>
          <w:sz w:val="30"/>
          <w:szCs w:val="30"/>
          <w:cs/>
        </w:rPr>
        <w:t xml:space="preserve">กำไร (ขาดทุน) </w:t>
      </w:r>
      <w:r w:rsidRPr="00E52B28">
        <w:rPr>
          <w:rFonts w:asciiTheme="majorBidi" w:hAnsiTheme="majorBidi" w:cstheme="majorBidi" w:hint="cs"/>
          <w:b/>
          <w:sz w:val="30"/>
          <w:szCs w:val="30"/>
          <w:cs/>
        </w:rPr>
        <w:t>ต่อหุ้นขั้นพื้นฐานคำนวณโดยการหาร</w:t>
      </w:r>
      <w:r w:rsidR="001674C9" w:rsidRPr="00E52B28">
        <w:rPr>
          <w:rFonts w:asciiTheme="majorBidi" w:hAnsiTheme="majorBidi" w:cstheme="majorBidi" w:hint="cs"/>
          <w:b/>
          <w:sz w:val="30"/>
          <w:szCs w:val="30"/>
          <w:cs/>
        </w:rPr>
        <w:t>กำไรหรือ</w:t>
      </w:r>
      <w:r w:rsidRPr="00E52B28">
        <w:rPr>
          <w:rFonts w:asciiTheme="majorBidi" w:hAnsiTheme="majorBidi" w:cstheme="majorBidi" w:hint="cs"/>
          <w:b/>
          <w:sz w:val="30"/>
          <w:szCs w:val="30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E52B28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4D3976A" w14:textId="77777777" w:rsidR="00281628" w:rsidRDefault="00281628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3DE665F" w14:textId="77777777" w:rsidR="00281628" w:rsidRPr="00FC2FF9" w:rsidRDefault="00281628" w:rsidP="00281628">
      <w:pPr>
        <w:pStyle w:val="Heading8"/>
        <w:numPr>
          <w:ilvl w:val="1"/>
          <w:numId w:val="4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C2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60A3549" w14:textId="77777777" w:rsidR="00281628" w:rsidRPr="00281628" w:rsidRDefault="00281628" w:rsidP="00281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AB0525" w14:textId="4DFEAD79" w:rsidR="00281628" w:rsidRDefault="00281628" w:rsidP="0028162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8162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BF7A6A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281628">
        <w:rPr>
          <w:rFonts w:asciiTheme="majorBidi" w:hAnsiTheme="majorBidi" w:cstheme="majorBidi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BF7A6A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281628">
        <w:rPr>
          <w:rFonts w:asciiTheme="majorBidi" w:hAnsiTheme="majorBidi" w:cstheme="majorBidi"/>
          <w:b/>
          <w:sz w:val="30"/>
          <w:szCs w:val="30"/>
          <w:cs/>
        </w:rPr>
        <w:t>หรือ</w:t>
      </w:r>
      <w:r w:rsidRPr="00BF7A6A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281628">
        <w:rPr>
          <w:rFonts w:asciiTheme="majorBidi" w:hAnsiTheme="majorBidi" w:cstheme="majorBidi"/>
          <w:b/>
          <w:sz w:val="30"/>
          <w:szCs w:val="30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E51E056" w14:textId="77777777" w:rsidR="00FC2FF9" w:rsidRPr="00281628" w:rsidRDefault="00FC2FF9" w:rsidP="00281628">
      <w:pPr>
        <w:spacing w:line="240" w:lineRule="auto"/>
        <w:ind w:left="540" w:right="-108"/>
        <w:jc w:val="thaiDistribute"/>
        <w:rPr>
          <w:rFonts w:asciiTheme="majorBidi" w:hAnsiTheme="majorBidi"/>
          <w:bCs/>
          <w:sz w:val="30"/>
          <w:szCs w:val="30"/>
          <w:shd w:val="clear" w:color="auto" w:fill="D9D9D9" w:themeFill="background1" w:themeFillShade="D9"/>
        </w:rPr>
      </w:pPr>
    </w:p>
    <w:p w14:paraId="7D0A2955" w14:textId="50AA3408" w:rsidR="00FC2FF9" w:rsidRPr="00FC2FF9" w:rsidRDefault="00FC2FF9" w:rsidP="00FC2FF9">
      <w:pPr>
        <w:pStyle w:val="Heading8"/>
        <w:numPr>
          <w:ilvl w:val="1"/>
          <w:numId w:val="4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C2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2C9AE98E" w14:textId="77777777" w:rsidR="00FC2FF9" w:rsidRPr="00FC2FF9" w:rsidRDefault="00FC2FF9" w:rsidP="00FC2FF9">
      <w:pPr>
        <w:rPr>
          <w:highlight w:val="cyan"/>
          <w:cs/>
          <w:lang w:val="th-TH"/>
        </w:rPr>
      </w:pPr>
    </w:p>
    <w:p w14:paraId="0B89F355" w14:textId="22C118FA" w:rsidR="00383587" w:rsidRDefault="006C3B2A" w:rsidP="009E16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5E0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EB5E05">
        <w:rPr>
          <w:rFonts w:ascii="Angsana New" w:hAnsi="Angsana New"/>
          <w:sz w:val="30"/>
          <w:szCs w:val="30"/>
        </w:rPr>
        <w:t xml:space="preserve">   </w:t>
      </w:r>
      <w:r w:rsidRPr="00EB5E05">
        <w:rPr>
          <w:rFonts w:ascii="Angsana New" w:hAnsi="Angsana New"/>
          <w:sz w:val="30"/>
          <w:szCs w:val="30"/>
          <w:cs/>
        </w:rPr>
        <w:t>ปันส่วนอย่างสมเหตุสมผล</w:t>
      </w:r>
      <w:r w:rsidRPr="00EB5E05">
        <w:rPr>
          <w:rFonts w:ascii="Angsana New" w:hAnsi="Angsana New"/>
          <w:sz w:val="30"/>
          <w:szCs w:val="30"/>
        </w:rPr>
        <w:t xml:space="preserve"> </w:t>
      </w:r>
    </w:p>
    <w:p w14:paraId="44BEF035" w14:textId="77777777" w:rsidR="00FC2FF9" w:rsidRDefault="00FC2FF9" w:rsidP="009E16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BFD65D" w14:textId="1B43B9FC" w:rsidR="00383587" w:rsidRPr="00F5100B" w:rsidRDefault="00F5100B" w:rsidP="003835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F5100B">
        <w:rPr>
          <w:rFonts w:ascii="Angsana New" w:hAnsi="Angsana New"/>
          <w:b/>
          <w:sz w:val="30"/>
          <w:szCs w:val="30"/>
        </w:rPr>
        <w:t>5</w:t>
      </w:r>
      <w:r w:rsidR="00383587" w:rsidRPr="00F5100B">
        <w:rPr>
          <w:rFonts w:ascii="Angsana New" w:hAnsi="Angsana New"/>
          <w:b/>
          <w:sz w:val="30"/>
          <w:szCs w:val="30"/>
        </w:rPr>
        <w:tab/>
      </w:r>
      <w:r w:rsidR="00383587" w:rsidRPr="00F5100B">
        <w:rPr>
          <w:rFonts w:ascii="Angsana New" w:hAnsi="Angsana New" w:hint="cs"/>
          <w:bCs/>
          <w:sz w:val="30"/>
          <w:szCs w:val="30"/>
          <w:cs/>
        </w:rPr>
        <w:t>การซื้อบริษัทย่อย</w:t>
      </w:r>
    </w:p>
    <w:p w14:paraId="098FB110" w14:textId="77777777" w:rsidR="00383587" w:rsidRPr="001B1C1E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8886F47" w14:textId="20B811BC" w:rsidR="00383587" w:rsidRPr="001B1C1E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1B1C1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B1C1E">
        <w:rPr>
          <w:rFonts w:ascii="Angsana New" w:hAnsi="Angsana New"/>
          <w:sz w:val="30"/>
          <w:szCs w:val="30"/>
        </w:rPr>
        <w:t xml:space="preserve">11 </w:t>
      </w:r>
      <w:r w:rsidRPr="001B1C1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B1C1E">
        <w:rPr>
          <w:rFonts w:ascii="Angsana New" w:hAnsi="Angsana New"/>
          <w:sz w:val="30"/>
          <w:szCs w:val="30"/>
        </w:rPr>
        <w:t>2562</w:t>
      </w:r>
      <w:r w:rsidRPr="001B1C1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</w:t>
      </w:r>
      <w:r w:rsidRPr="001B1C1E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1B1C1E">
        <w:rPr>
          <w:rFonts w:ascii="Angsana New" w:hAnsi="Angsana New"/>
          <w:sz w:val="30"/>
          <w:szCs w:val="30"/>
          <w:cs/>
        </w:rPr>
        <w:t xml:space="preserve"> เป็นจำนวนร้อยละ </w:t>
      </w:r>
      <w:r w:rsidRPr="001B1C1E">
        <w:rPr>
          <w:rFonts w:ascii="Angsana New" w:hAnsi="Angsana New"/>
          <w:sz w:val="30"/>
          <w:szCs w:val="30"/>
        </w:rPr>
        <w:t>85.65</w:t>
      </w:r>
      <w:r w:rsidRPr="001B1C1E">
        <w:rPr>
          <w:rFonts w:ascii="Angsana New" w:hAnsi="Angsana New"/>
          <w:sz w:val="30"/>
          <w:szCs w:val="30"/>
          <w:cs/>
        </w:rPr>
        <w:t xml:space="preserve"> </w:t>
      </w:r>
      <w:r w:rsidRPr="001B1C1E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Pr="001B1C1E">
        <w:rPr>
          <w:rFonts w:ascii="Angsana New" w:hAnsi="Angsana New"/>
          <w:sz w:val="30"/>
          <w:szCs w:val="30"/>
        </w:rPr>
        <w:t xml:space="preserve">12 </w:t>
      </w:r>
      <w:r w:rsidRPr="001B1C1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B1C1E">
        <w:rPr>
          <w:rFonts w:ascii="Angsana New" w:hAnsi="Angsana New"/>
          <w:sz w:val="30"/>
          <w:szCs w:val="30"/>
        </w:rPr>
        <w:t xml:space="preserve">2562 </w:t>
      </w:r>
      <w:r w:rsidRPr="001B1C1E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Pr="001B1C1E">
        <w:rPr>
          <w:rFonts w:ascii="Angsana New" w:hAnsi="Angsana New"/>
          <w:sz w:val="30"/>
          <w:szCs w:val="30"/>
        </w:rPr>
        <w:t>35.0</w:t>
      </w:r>
      <w:r w:rsidRPr="001B1C1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B1C1E">
        <w:rPr>
          <w:rFonts w:ascii="Angsana New" w:hAnsi="Angsana New"/>
          <w:sz w:val="30"/>
          <w:szCs w:val="30"/>
        </w:rPr>
        <w:t xml:space="preserve"> </w:t>
      </w:r>
      <w:r w:rsidRPr="001B1C1E">
        <w:rPr>
          <w:rFonts w:ascii="Angsana New" w:hAnsi="Angsana New" w:hint="cs"/>
          <w:sz w:val="30"/>
          <w:szCs w:val="30"/>
          <w:cs/>
        </w:rPr>
        <w:t>โดย</w:t>
      </w:r>
      <w:r w:rsidRPr="001B1C1E">
        <w:rPr>
          <w:rFonts w:ascii="Angsana New" w:hAnsi="Angsana New"/>
          <w:sz w:val="30"/>
          <w:szCs w:val="30"/>
          <w:cs/>
        </w:rPr>
        <w:t>บริษัทจ่ายเงินมัดจำค่าหุ้น จำนวน</w:t>
      </w:r>
      <w:r w:rsidRPr="001B1C1E">
        <w:rPr>
          <w:rFonts w:ascii="Angsana New" w:hAnsi="Angsana New" w:hint="cs"/>
          <w:sz w:val="30"/>
          <w:szCs w:val="30"/>
          <w:cs/>
        </w:rPr>
        <w:t>เงิน</w:t>
      </w:r>
      <w:r w:rsidRPr="001B1C1E">
        <w:rPr>
          <w:rFonts w:ascii="Angsana New" w:hAnsi="Angsana New"/>
          <w:sz w:val="30"/>
          <w:szCs w:val="30"/>
          <w:cs/>
        </w:rPr>
        <w:t xml:space="preserve"> 15</w:t>
      </w:r>
      <w:r w:rsidRPr="001B1C1E">
        <w:rPr>
          <w:rFonts w:ascii="Angsana New" w:hAnsi="Angsana New"/>
          <w:sz w:val="30"/>
          <w:szCs w:val="30"/>
        </w:rPr>
        <w:t>.0</w:t>
      </w:r>
      <w:r w:rsidRPr="001B1C1E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Pr="001B1C1E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1B1C1E">
        <w:rPr>
          <w:rFonts w:ascii="Angsana New" w:hAnsi="Angsana New"/>
          <w:sz w:val="30"/>
          <w:szCs w:val="30"/>
          <w:cs/>
        </w:rPr>
        <w:t xml:space="preserve"> 256</w:t>
      </w:r>
      <w:r w:rsidRPr="001B1C1E">
        <w:rPr>
          <w:rFonts w:ascii="Angsana New" w:hAnsi="Angsana New"/>
          <w:sz w:val="30"/>
          <w:szCs w:val="30"/>
        </w:rPr>
        <w:t>2</w:t>
      </w:r>
      <w:r w:rsidRPr="001B1C1E">
        <w:rPr>
          <w:rFonts w:ascii="Angsana New" w:hAnsi="Angsana New" w:hint="cs"/>
          <w:sz w:val="30"/>
          <w:szCs w:val="30"/>
          <w:cs/>
        </w:rPr>
        <w:t xml:space="preserve"> </w:t>
      </w:r>
      <w:r w:rsidRPr="001B1C1E">
        <w:rPr>
          <w:rFonts w:ascii="Angsana New" w:hAnsi="Angsana New"/>
          <w:sz w:val="30"/>
          <w:szCs w:val="30"/>
          <w:cs/>
        </w:rPr>
        <w:t>บริษัทดำเนินการตามเงื่อนไขตามสัญญา</w:t>
      </w:r>
      <w:r w:rsidRPr="001B1C1E">
        <w:rPr>
          <w:rFonts w:ascii="Angsana New" w:hAnsi="Angsana New" w:hint="cs"/>
          <w:sz w:val="30"/>
          <w:szCs w:val="30"/>
          <w:cs/>
        </w:rPr>
        <w:t>จนถึง</w:t>
      </w:r>
      <w:r w:rsidRPr="001B1C1E">
        <w:rPr>
          <w:rFonts w:ascii="Angsana New" w:hAnsi="Angsana New"/>
          <w:sz w:val="30"/>
          <w:szCs w:val="30"/>
          <w:cs/>
        </w:rPr>
        <w:t xml:space="preserve">วันที่ </w:t>
      </w:r>
      <w:r w:rsidRPr="001B1C1E">
        <w:rPr>
          <w:rFonts w:ascii="Angsana New" w:hAnsi="Angsana New"/>
          <w:sz w:val="30"/>
          <w:szCs w:val="30"/>
        </w:rPr>
        <w:t>26</w:t>
      </w:r>
      <w:r w:rsidRPr="001B1C1E">
        <w:rPr>
          <w:rFonts w:ascii="Angsana New" w:hAnsi="Angsana New"/>
          <w:sz w:val="30"/>
          <w:szCs w:val="30"/>
          <w:cs/>
        </w:rPr>
        <w:t xml:space="preserve"> </w:t>
      </w:r>
      <w:r w:rsidRPr="001B1C1E">
        <w:rPr>
          <w:rFonts w:ascii="Angsana New" w:hAnsi="Angsana New" w:hint="cs"/>
          <w:sz w:val="30"/>
          <w:szCs w:val="30"/>
          <w:cs/>
        </w:rPr>
        <w:t>มิถุนายน</w:t>
      </w:r>
      <w:r w:rsidRPr="001B1C1E">
        <w:rPr>
          <w:rFonts w:ascii="Angsana New" w:hAnsi="Angsana New"/>
          <w:sz w:val="30"/>
          <w:szCs w:val="30"/>
          <w:cs/>
        </w:rPr>
        <w:t xml:space="preserve"> 256</w:t>
      </w:r>
      <w:r w:rsidRPr="001B1C1E">
        <w:rPr>
          <w:rFonts w:ascii="Angsana New" w:hAnsi="Angsana New"/>
          <w:sz w:val="30"/>
          <w:szCs w:val="30"/>
        </w:rPr>
        <w:t>2</w:t>
      </w:r>
      <w:r w:rsidRPr="001B1C1E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</w:t>
      </w:r>
      <w:r w:rsidRPr="001B1C1E">
        <w:rPr>
          <w:rFonts w:ascii="Angsana New" w:hAnsi="Angsana New" w:hint="cs"/>
          <w:sz w:val="30"/>
          <w:szCs w:val="30"/>
          <w:cs/>
        </w:rPr>
        <w:t>ธุรกิจและ</w:t>
      </w:r>
      <w:r w:rsidRPr="001B1C1E">
        <w:rPr>
          <w:rFonts w:ascii="Angsana New" w:hAnsi="Angsana New"/>
          <w:sz w:val="30"/>
          <w:szCs w:val="30"/>
          <w:cs/>
        </w:rPr>
        <w:t xml:space="preserve">ได้มาซึ่งอำนาจควบคุมใน บริษัท </w:t>
      </w:r>
      <w:r w:rsidRPr="001B1C1E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1B1C1E">
        <w:rPr>
          <w:rFonts w:ascii="Angsana New" w:hAnsi="Angsana New"/>
          <w:sz w:val="30"/>
          <w:szCs w:val="30"/>
        </w:rPr>
        <w:t xml:space="preserve"> </w:t>
      </w:r>
      <w:r w:rsidRPr="001B1C1E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ผู้บริหารเชื่อว่าการซื้อธุรกิจ</w:t>
      </w:r>
      <w:r w:rsidRPr="001B1C1E">
        <w:rPr>
          <w:rFonts w:ascii="Angsana New" w:hAnsi="Angsana New"/>
          <w:sz w:val="30"/>
          <w:szCs w:val="30"/>
          <w:cs/>
        </w:rPr>
        <w:t xml:space="preserve">ในบริษัท </w:t>
      </w:r>
      <w:r w:rsidRPr="001B1C1E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1B1C1E">
        <w:rPr>
          <w:rFonts w:ascii="Angsana New" w:hAnsi="Angsana New"/>
          <w:sz w:val="30"/>
          <w:szCs w:val="30"/>
          <w:cs/>
        </w:rPr>
        <w:t xml:space="preserve"> </w:t>
      </w:r>
      <w:r w:rsidRPr="001B1C1E">
        <w:rPr>
          <w:rFonts w:ascii="Angsana New" w:hAnsi="Angsana New" w:hint="cs"/>
          <w:spacing w:val="-2"/>
          <w:sz w:val="30"/>
          <w:szCs w:val="30"/>
          <w:cs/>
        </w:rPr>
        <w:t xml:space="preserve">เป็นโอกาสที่จะเพิ่มรายได้ช่องทางใหม่สู่ธุรกิจอื่น </w:t>
      </w:r>
    </w:p>
    <w:p w14:paraId="5521E709" w14:textId="77777777" w:rsidR="00383587" w:rsidRPr="00A7758E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0A921DC" w14:textId="384F234C" w:rsidR="00383587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7758E">
        <w:rPr>
          <w:rFonts w:ascii="Angsana New" w:hAnsi="Angsana New" w:hint="cs"/>
          <w:sz w:val="30"/>
          <w:szCs w:val="30"/>
          <w:cs/>
        </w:rPr>
        <w:t>นอกจากนี้</w:t>
      </w:r>
      <w:r w:rsidRPr="00A7758E">
        <w:rPr>
          <w:rFonts w:ascii="Angsana New" w:hAnsi="Angsana New"/>
          <w:sz w:val="30"/>
          <w:szCs w:val="30"/>
          <w:cs/>
        </w:rPr>
        <w:t>บริษัท</w:t>
      </w:r>
      <w:r w:rsidRPr="00A7758E">
        <w:rPr>
          <w:rFonts w:ascii="Angsana New" w:hAnsi="Angsana New" w:hint="cs"/>
          <w:sz w:val="30"/>
          <w:szCs w:val="30"/>
          <w:cs/>
        </w:rPr>
        <w:t>ได้</w:t>
      </w:r>
      <w:r w:rsidRPr="00A7758E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 w:rsidRPr="00A7758E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A7758E">
        <w:rPr>
          <w:rFonts w:ascii="Angsana New" w:hAnsi="Angsana New"/>
          <w:sz w:val="30"/>
          <w:szCs w:val="30"/>
        </w:rPr>
        <w:t xml:space="preserve"> </w:t>
      </w:r>
      <w:r w:rsidRPr="00A7758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A7758E">
        <w:rPr>
          <w:rFonts w:ascii="Angsana New" w:hAnsi="Angsana New"/>
          <w:sz w:val="30"/>
          <w:szCs w:val="30"/>
        </w:rPr>
        <w:t>15.0</w:t>
      </w:r>
      <w:r w:rsidRPr="00A7758E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Pr="00A7758E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A7758E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Pr="00A7758E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A7758E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 w:rsidRPr="00A7758E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="00A7758E" w:rsidRPr="00A7758E">
        <w:rPr>
          <w:rFonts w:ascii="Angsana New" w:hAnsi="Angsana New"/>
          <w:sz w:val="30"/>
          <w:szCs w:val="30"/>
        </w:rPr>
        <w:t xml:space="preserve"> </w:t>
      </w:r>
      <w:r w:rsidR="00A7758E" w:rsidRPr="00A7758E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มีกำหนดชำระคืนภายในเดือนมิถุนายน </w:t>
      </w:r>
      <w:r w:rsidR="00A7758E" w:rsidRPr="00A7758E">
        <w:rPr>
          <w:rFonts w:ascii="Angsana New" w:hAnsi="Angsana New"/>
          <w:sz w:val="30"/>
          <w:szCs w:val="30"/>
        </w:rPr>
        <w:t>25</w:t>
      </w:r>
      <w:r w:rsidR="004514A2">
        <w:rPr>
          <w:rFonts w:ascii="Angsana New" w:hAnsi="Angsana New"/>
          <w:sz w:val="30"/>
          <w:szCs w:val="30"/>
        </w:rPr>
        <w:t>6</w:t>
      </w:r>
      <w:r w:rsidR="00A7758E" w:rsidRPr="00A7758E">
        <w:rPr>
          <w:rFonts w:ascii="Angsana New" w:hAnsi="Angsana New"/>
          <w:sz w:val="30"/>
          <w:szCs w:val="30"/>
        </w:rPr>
        <w:t>3</w:t>
      </w:r>
    </w:p>
    <w:p w14:paraId="4384A361" w14:textId="77777777" w:rsidR="00383587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27C8B64" w14:textId="359911C5" w:rsidR="00383587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A907D1">
        <w:rPr>
          <w:rFonts w:ascii="Angsana New" w:hAnsi="Angsana New"/>
          <w:spacing w:val="-2"/>
          <w:sz w:val="30"/>
          <w:szCs w:val="30"/>
          <w:cs/>
        </w:rPr>
        <w:lastRenderedPageBreak/>
        <w:t>ในระหว่าง</w:t>
      </w:r>
      <w:r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A907D1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A907D1">
        <w:rPr>
          <w:rFonts w:ascii="Angsana New" w:hAnsi="Angsana New"/>
          <w:spacing w:val="-2"/>
          <w:sz w:val="30"/>
          <w:szCs w:val="30"/>
        </w:rPr>
        <w:t xml:space="preserve"> </w:t>
      </w:r>
      <w:r w:rsidRPr="00A907D1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บีเอส มายโค ไบโอ</w:t>
      </w:r>
      <w:r w:rsidRPr="00FE1974">
        <w:rPr>
          <w:rFonts w:ascii="Angsana New" w:hAnsi="Angsana New" w:hint="cs"/>
          <w:sz w:val="30"/>
          <w:szCs w:val="30"/>
          <w:cs/>
        </w:rPr>
        <w:t>เทค จำกัด</w:t>
      </w:r>
      <w:r w:rsidRPr="00FE1974">
        <w:rPr>
          <w:rFonts w:ascii="Angsana New" w:hAnsi="Angsana New"/>
          <w:spacing w:val="-2"/>
          <w:sz w:val="30"/>
          <w:szCs w:val="30"/>
        </w:rPr>
        <w:t xml:space="preserve"> </w:t>
      </w:r>
      <w:r w:rsidRPr="00FE1974">
        <w:rPr>
          <w:rFonts w:ascii="Angsana New" w:hAnsi="Angsana New"/>
          <w:spacing w:val="-2"/>
          <w:sz w:val="30"/>
          <w:szCs w:val="30"/>
          <w:cs/>
        </w:rPr>
        <w:t>มี</w:t>
      </w:r>
      <w:r w:rsidRPr="00FE1974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FE1974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B23272">
        <w:rPr>
          <w:rFonts w:ascii="Angsana New" w:hAnsi="Angsana New"/>
          <w:spacing w:val="-2"/>
          <w:sz w:val="30"/>
          <w:szCs w:val="30"/>
          <w:cs/>
        </w:rPr>
        <w:t xml:space="preserve">เงิน </w:t>
      </w:r>
      <w:r w:rsidRPr="00B23272">
        <w:rPr>
          <w:rFonts w:ascii="Angsana New" w:hAnsi="Angsana New"/>
          <w:spacing w:val="-2"/>
          <w:sz w:val="30"/>
          <w:szCs w:val="30"/>
        </w:rPr>
        <w:t>1</w:t>
      </w:r>
      <w:r w:rsidR="00B23272" w:rsidRPr="00B23272">
        <w:rPr>
          <w:rFonts w:ascii="Angsana New" w:hAnsi="Angsana New"/>
          <w:spacing w:val="-2"/>
          <w:sz w:val="30"/>
          <w:szCs w:val="30"/>
        </w:rPr>
        <w:t>6.8</w:t>
      </w:r>
      <w:r w:rsidRPr="00B23272">
        <w:rPr>
          <w:rFonts w:ascii="Angsana New" w:hAnsi="Angsana New"/>
          <w:spacing w:val="-2"/>
          <w:sz w:val="30"/>
          <w:szCs w:val="30"/>
        </w:rPr>
        <w:t xml:space="preserve"> </w:t>
      </w:r>
      <w:r w:rsidRPr="00B23272">
        <w:rPr>
          <w:rFonts w:ascii="Angsana New" w:hAnsi="Angsana New"/>
          <w:spacing w:val="-2"/>
          <w:sz w:val="30"/>
          <w:szCs w:val="30"/>
          <w:cs/>
        </w:rPr>
        <w:t>ล้านบาท ซึ่ง</w:t>
      </w:r>
      <w:r w:rsidRPr="00FE1974">
        <w:rPr>
          <w:rFonts w:ascii="Angsana New" w:hAnsi="Angsana New"/>
          <w:spacing w:val="-2"/>
          <w:sz w:val="30"/>
          <w:szCs w:val="30"/>
          <w:cs/>
        </w:rPr>
        <w:t>ร</w:t>
      </w:r>
      <w:r w:rsidRPr="00372D3F">
        <w:rPr>
          <w:rFonts w:ascii="Angsana New" w:hAnsi="Angsana New"/>
          <w:spacing w:val="-2"/>
          <w:sz w:val="30"/>
          <w:szCs w:val="30"/>
          <w:cs/>
        </w:rPr>
        <w:t xml:space="preserve">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372D3F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372D3F">
        <w:rPr>
          <w:rFonts w:ascii="Angsana New" w:hAnsi="Angsana New"/>
          <w:spacing w:val="-2"/>
          <w:sz w:val="30"/>
          <w:szCs w:val="30"/>
          <w:cs/>
        </w:rPr>
        <w:t>สุทธิรวม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CE3A1D">
        <w:rPr>
          <w:rFonts w:ascii="Angsana New" w:hAnsi="Angsana New"/>
          <w:spacing w:val="-2"/>
          <w:sz w:val="30"/>
          <w:szCs w:val="30"/>
        </w:rPr>
        <w:t xml:space="preserve"> 2562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72D3F">
        <w:rPr>
          <w:rFonts w:ascii="Angsana New" w:hAnsi="Angsana New"/>
          <w:spacing w:val="-2"/>
          <w:sz w:val="30"/>
          <w:szCs w:val="30"/>
          <w:cs/>
        </w:rPr>
        <w:t xml:space="preserve">ไม่แตกต่างจากที่แสดงอย่างเป็นสาระสำคัญ </w:t>
      </w:r>
    </w:p>
    <w:p w14:paraId="0EFC5C4A" w14:textId="77777777" w:rsidR="00383587" w:rsidRPr="00E52B28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026D3803" w14:textId="77777777" w:rsidR="00383587" w:rsidRPr="00FE21BF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FE21BF">
        <w:rPr>
          <w:rFonts w:ascii="Angsana New" w:hAnsi="Angsana New" w:hint="cs"/>
          <w:spacing w:val="-4"/>
          <w:sz w:val="30"/>
          <w:szCs w:val="30"/>
          <w:cs/>
        </w:rPr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</w:t>
      </w:r>
      <w:r w:rsidRPr="00FE21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E21BF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3EA294C5" w14:textId="77777777" w:rsidR="00383587" w:rsidRPr="00E52B28" w:rsidRDefault="00383587" w:rsidP="00383587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36740B5" w14:textId="77777777" w:rsidR="00383587" w:rsidRPr="00FE21BF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E21BF">
        <w:rPr>
          <w:rFonts w:ascii="Angsana New" w:hAnsi="Angsana New" w:hint="cs"/>
          <w:spacing w:val="-4"/>
          <w:sz w:val="30"/>
          <w:szCs w:val="30"/>
          <w:cs/>
        </w:rPr>
        <w:t>สินทรัพย์ที่ได้มาและหนี้สินที่รับมา</w:t>
      </w:r>
    </w:p>
    <w:p w14:paraId="1B2A26DD" w14:textId="77777777" w:rsidR="00383587" w:rsidRPr="00E52B28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4"/>
          <w:sz w:val="24"/>
          <w:szCs w:val="24"/>
          <w:highlight w:val="yellow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6"/>
        <w:gridCol w:w="1530"/>
        <w:gridCol w:w="274"/>
        <w:gridCol w:w="1440"/>
        <w:gridCol w:w="270"/>
        <w:gridCol w:w="1530"/>
      </w:tblGrid>
      <w:tr w:rsidR="00383587" w:rsidRPr="00531308" w14:paraId="72DDF019" w14:textId="77777777" w:rsidTr="00F33376">
        <w:trPr>
          <w:trHeight w:val="60"/>
        </w:trPr>
        <w:tc>
          <w:tcPr>
            <w:tcW w:w="4316" w:type="dxa"/>
          </w:tcPr>
          <w:p w14:paraId="3B21AE39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25948E" w14:textId="77777777" w:rsidR="00383587" w:rsidRPr="00E04637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AC0C8E1" w14:textId="77777777" w:rsidR="00383587" w:rsidRPr="00E04637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E7298C" w14:textId="77777777" w:rsidR="00383587" w:rsidRPr="00E04637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31901E" w14:textId="77777777" w:rsidR="00383587" w:rsidRPr="00E04637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728179" w14:textId="77777777" w:rsidR="00383587" w:rsidRPr="00E04637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6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83587" w:rsidRPr="00531308" w14:paraId="6D4BDBAF" w14:textId="77777777" w:rsidTr="00F33376">
        <w:trPr>
          <w:trHeight w:val="60"/>
        </w:trPr>
        <w:tc>
          <w:tcPr>
            <w:tcW w:w="4316" w:type="dxa"/>
          </w:tcPr>
          <w:p w14:paraId="4750D3B6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02D6C4DD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44AFA4D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4B710F4D" w14:textId="6C6EA7DF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64D7B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14:paraId="76B3DDAB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1D76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D76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D76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83587" w:rsidRPr="00531308" w14:paraId="19010146" w14:textId="77777777" w:rsidTr="00F33376">
        <w:trPr>
          <w:trHeight w:val="60"/>
        </w:trPr>
        <w:tc>
          <w:tcPr>
            <w:tcW w:w="4316" w:type="dxa"/>
          </w:tcPr>
          <w:p w14:paraId="1237BE71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530" w:type="dxa"/>
          </w:tcPr>
          <w:p w14:paraId="7F919DE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1062E715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3D47CD65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F817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35BF84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21BF">
              <w:rPr>
                <w:rFonts w:ascii="Angsana New" w:hAnsi="Angsana New"/>
                <w:sz w:val="30"/>
                <w:szCs w:val="30"/>
              </w:rPr>
              <w:t>6,802</w:t>
            </w:r>
          </w:p>
        </w:tc>
      </w:tr>
      <w:tr w:rsidR="00383587" w:rsidRPr="00531308" w14:paraId="581F77AC" w14:textId="77777777" w:rsidTr="00F33376">
        <w:tc>
          <w:tcPr>
            <w:tcW w:w="4316" w:type="dxa"/>
          </w:tcPr>
          <w:p w14:paraId="569A977F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3B2BE67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B3F3208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6F5B16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63056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7928D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</w:rPr>
              <w:t>6,283</w:t>
            </w:r>
          </w:p>
        </w:tc>
      </w:tr>
      <w:tr w:rsidR="00383587" w:rsidRPr="00531308" w14:paraId="7BE7AC27" w14:textId="77777777" w:rsidTr="00F33376">
        <w:tc>
          <w:tcPr>
            <w:tcW w:w="4316" w:type="dxa"/>
          </w:tcPr>
          <w:p w14:paraId="4A3EDF98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6914A97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B59BCF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2737C7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3B67E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CCDA84" w14:textId="6560C7DE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</w:t>
            </w:r>
            <w:r w:rsidR="0094427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83587" w:rsidRPr="00531308" w14:paraId="18564EE5" w14:textId="77777777" w:rsidTr="00F33376">
        <w:tc>
          <w:tcPr>
            <w:tcW w:w="4316" w:type="dxa"/>
          </w:tcPr>
          <w:p w14:paraId="01C448D6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622AE62C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2CD1B2D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985B2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CA2EE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D33692A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60,119</w:t>
            </w:r>
          </w:p>
        </w:tc>
      </w:tr>
      <w:tr w:rsidR="00383587" w:rsidRPr="00531308" w14:paraId="4B4D3389" w14:textId="77777777" w:rsidTr="00F33376">
        <w:tc>
          <w:tcPr>
            <w:tcW w:w="4316" w:type="dxa"/>
          </w:tcPr>
          <w:p w14:paraId="421D6A7A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14:paraId="7D8AA88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B6F4311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6CB3BA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7A42A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8A19E9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383587" w:rsidRPr="00531308" w14:paraId="39F70363" w14:textId="77777777" w:rsidTr="00F33376">
        <w:tc>
          <w:tcPr>
            <w:tcW w:w="4316" w:type="dxa"/>
          </w:tcPr>
          <w:p w14:paraId="6BBEE935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1605795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B0BAAA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9DE80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A88F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FC454D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383587" w:rsidRPr="00531308" w14:paraId="39BFEAAB" w14:textId="77777777" w:rsidTr="00F33376">
        <w:tc>
          <w:tcPr>
            <w:tcW w:w="4316" w:type="dxa"/>
          </w:tcPr>
          <w:p w14:paraId="5449B38C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2A79DFBF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896CB8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1C898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4490D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3031EC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</w:rPr>
              <w:t>(17,404)</w:t>
            </w:r>
          </w:p>
        </w:tc>
      </w:tr>
      <w:tr w:rsidR="00383587" w:rsidRPr="00531308" w14:paraId="1AEDB4BD" w14:textId="77777777" w:rsidTr="00F33376">
        <w:trPr>
          <w:trHeight w:val="60"/>
        </w:trPr>
        <w:tc>
          <w:tcPr>
            <w:tcW w:w="4316" w:type="dxa"/>
          </w:tcPr>
          <w:p w14:paraId="129A7512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4A89E9F0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14:paraId="27E07115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85F04C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0461697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D545B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F9F50F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43B1DA8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E21BF">
              <w:rPr>
                <w:rFonts w:ascii="Angsana New" w:hAnsi="Angsana New"/>
                <w:sz w:val="30"/>
                <w:szCs w:val="30"/>
              </w:rPr>
              <w:t>305</w:t>
            </w:r>
            <w:r w:rsidRPr="00FE21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83587" w:rsidRPr="00531308" w14:paraId="45D43239" w14:textId="77777777" w:rsidTr="00F33376">
        <w:tc>
          <w:tcPr>
            <w:tcW w:w="4316" w:type="dxa"/>
          </w:tcPr>
          <w:p w14:paraId="2C3B7022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30" w:type="dxa"/>
          </w:tcPr>
          <w:p w14:paraId="7F498809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2F4D09C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F3B694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037A9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7543DD1" w14:textId="58EB0A31" w:rsidR="00383587" w:rsidRPr="00F42A7D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72,23</w:t>
            </w:r>
            <w:r w:rsidR="0094427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383587" w:rsidRPr="00531308" w14:paraId="354C17E1" w14:textId="77777777" w:rsidTr="00F33376">
        <w:tc>
          <w:tcPr>
            <w:tcW w:w="4316" w:type="dxa"/>
          </w:tcPr>
          <w:p w14:paraId="7897907E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FE21BF">
              <w:rPr>
                <w:rFonts w:ascii="Angsana New" w:hAnsi="Angsana New"/>
                <w:sz w:val="30"/>
                <w:szCs w:val="30"/>
              </w:rPr>
              <w:t>(</w:t>
            </w: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E21BF">
              <w:rPr>
                <w:rFonts w:ascii="Angsana New" w:hAnsi="Angsana New"/>
                <w:sz w:val="30"/>
                <w:szCs w:val="30"/>
              </w:rPr>
              <w:t xml:space="preserve">14.35) </w:t>
            </w:r>
          </w:p>
        </w:tc>
        <w:tc>
          <w:tcPr>
            <w:tcW w:w="1530" w:type="dxa"/>
          </w:tcPr>
          <w:p w14:paraId="698F1F2B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AB95F4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4899A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FE296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E4884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10,366</w:t>
            </w:r>
            <w:r w:rsidRPr="00FE21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3587" w:rsidRPr="007922D3" w14:paraId="7F3D8CBE" w14:textId="77777777" w:rsidTr="00F33376">
        <w:tc>
          <w:tcPr>
            <w:tcW w:w="4316" w:type="dxa"/>
          </w:tcPr>
          <w:p w14:paraId="433CECA7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30" w:type="dxa"/>
          </w:tcPr>
          <w:p w14:paraId="134F9B50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005FAF7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79CAB2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1D6F8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80CCCD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61,873</w:t>
            </w:r>
          </w:p>
        </w:tc>
      </w:tr>
      <w:tr w:rsidR="00383587" w:rsidRPr="00F42A7D" w14:paraId="06C8E99B" w14:textId="77777777" w:rsidTr="00F33376">
        <w:tc>
          <w:tcPr>
            <w:tcW w:w="4316" w:type="dxa"/>
          </w:tcPr>
          <w:p w14:paraId="774D3EAB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530" w:type="dxa"/>
          </w:tcPr>
          <w:p w14:paraId="696A2AD1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F98824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E89C5B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30948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247C7CE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26,874</w:t>
            </w:r>
            <w:r w:rsidRPr="00FE21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3587" w:rsidRPr="00531308" w14:paraId="0CA3473E" w14:textId="77777777" w:rsidTr="00F33376">
        <w:tc>
          <w:tcPr>
            <w:tcW w:w="4316" w:type="dxa"/>
          </w:tcPr>
          <w:p w14:paraId="64B69987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30" w:type="dxa"/>
          </w:tcPr>
          <w:p w14:paraId="4C2CAF0D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9446BD9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EA53C7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CBB0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EFAAA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1BF">
              <w:rPr>
                <w:rFonts w:ascii="Angsana New" w:hAnsi="Angsana New"/>
                <w:b/>
                <w:bCs/>
                <w:sz w:val="30"/>
                <w:szCs w:val="30"/>
              </w:rPr>
              <w:t>34,999</w:t>
            </w:r>
          </w:p>
        </w:tc>
      </w:tr>
      <w:tr w:rsidR="00383587" w:rsidRPr="00E52B28" w14:paraId="19B946F4" w14:textId="77777777" w:rsidTr="00F33376">
        <w:tc>
          <w:tcPr>
            <w:tcW w:w="4316" w:type="dxa"/>
          </w:tcPr>
          <w:p w14:paraId="6EF0D62F" w14:textId="77777777" w:rsidR="00383587" w:rsidRPr="00E52B28" w:rsidRDefault="00383587" w:rsidP="00AA266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55BFEA" w14:textId="77777777" w:rsidR="00383587" w:rsidRPr="00E52B28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CB02AC7" w14:textId="77777777" w:rsidR="00383587" w:rsidRPr="00E52B28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660C08" w14:textId="77777777" w:rsidR="00383587" w:rsidRPr="00E52B28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E84C93" w14:textId="77777777" w:rsidR="00383587" w:rsidRPr="00E52B28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CE69AF" w14:textId="77777777" w:rsidR="00383587" w:rsidRPr="00E52B28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3587" w:rsidRPr="007922D3" w14:paraId="51D3DC68" w14:textId="77777777" w:rsidTr="00F33376">
        <w:tc>
          <w:tcPr>
            <w:tcW w:w="4316" w:type="dxa"/>
          </w:tcPr>
          <w:p w14:paraId="73E3B316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30" w:type="dxa"/>
          </w:tcPr>
          <w:p w14:paraId="015A58E5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10ED16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6418B1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43061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90BDF3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</w:rPr>
              <w:t>6,802</w:t>
            </w:r>
          </w:p>
        </w:tc>
      </w:tr>
      <w:tr w:rsidR="00383587" w:rsidRPr="007922D3" w14:paraId="626CDB0D" w14:textId="77777777" w:rsidTr="00F33376">
        <w:tc>
          <w:tcPr>
            <w:tcW w:w="4316" w:type="dxa"/>
          </w:tcPr>
          <w:p w14:paraId="47BB6669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530" w:type="dxa"/>
          </w:tcPr>
          <w:p w14:paraId="7B54A1CF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8D06FF7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645AFA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31996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97792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1BF"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</w:tr>
      <w:tr w:rsidR="00383587" w:rsidRPr="007922D3" w14:paraId="7C9B5F48" w14:textId="77777777" w:rsidTr="00F33376">
        <w:tc>
          <w:tcPr>
            <w:tcW w:w="4316" w:type="dxa"/>
          </w:tcPr>
          <w:p w14:paraId="051C78B6" w14:textId="77777777" w:rsidR="00383587" w:rsidRPr="00FE21BF" w:rsidRDefault="00383587" w:rsidP="00AA26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1B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530" w:type="dxa"/>
          </w:tcPr>
          <w:p w14:paraId="304FA2AE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A20A867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E9644A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941E1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2103CB" w14:textId="77777777" w:rsidR="00383587" w:rsidRPr="00FE21BF" w:rsidRDefault="0038358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1BF">
              <w:rPr>
                <w:rFonts w:ascii="Angsana New" w:hAnsi="Angsana New"/>
                <w:b/>
                <w:bCs/>
                <w:sz w:val="30"/>
                <w:szCs w:val="30"/>
              </w:rPr>
              <w:t>28,197</w:t>
            </w:r>
          </w:p>
        </w:tc>
      </w:tr>
    </w:tbl>
    <w:p w14:paraId="6FA34A82" w14:textId="77777777" w:rsidR="00383587" w:rsidRPr="00E52B28" w:rsidRDefault="00383587" w:rsidP="003835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66E5915" w14:textId="77777777" w:rsidR="00383587" w:rsidRDefault="00383587" w:rsidP="0038358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24CC8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บริษัทได้จ้างผู้ประเมินราคาอิสระเพื่อ</w:t>
      </w:r>
      <w:r>
        <w:rPr>
          <w:rFonts w:ascii="Angsana New" w:hAnsi="Angsana New" w:hint="cs"/>
          <w:sz w:val="30"/>
          <w:szCs w:val="30"/>
          <w:cs/>
        </w:rPr>
        <w:t>ประเมิน</w:t>
      </w:r>
      <w:r w:rsidRPr="00F24CC8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>
        <w:rPr>
          <w:rFonts w:ascii="Angsana New" w:hAnsi="Angsana New" w:hint="cs"/>
          <w:sz w:val="30"/>
          <w:szCs w:val="30"/>
          <w:cs/>
        </w:rPr>
        <w:t>ที่ได้มา</w:t>
      </w:r>
      <w:r w:rsidRPr="00F24CC8">
        <w:rPr>
          <w:rFonts w:ascii="Angsana New" w:hAnsi="Angsana New"/>
          <w:sz w:val="30"/>
          <w:szCs w:val="30"/>
          <w:cs/>
        </w:rPr>
        <w:t>และหนี้สิน</w:t>
      </w:r>
      <w:r>
        <w:rPr>
          <w:rFonts w:ascii="Angsana New" w:hAnsi="Angsana New" w:hint="cs"/>
          <w:sz w:val="30"/>
          <w:szCs w:val="30"/>
          <w:cs/>
        </w:rPr>
        <w:t>ที่รับมา</w:t>
      </w:r>
      <w:r w:rsidRPr="00F24CC8">
        <w:rPr>
          <w:rFonts w:ascii="Angsana New" w:hAnsi="Angsana New"/>
          <w:sz w:val="30"/>
          <w:szCs w:val="30"/>
          <w:cs/>
        </w:rPr>
        <w:t xml:space="preserve"> </w:t>
      </w:r>
    </w:p>
    <w:p w14:paraId="3843D035" w14:textId="77777777" w:rsidR="006C3B2A" w:rsidRPr="00EF0FF5" w:rsidRDefault="00153F42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6</w:t>
      </w:r>
      <w:r w:rsidR="006C3B2A" w:rsidRPr="00C65123">
        <w:rPr>
          <w:rFonts w:ascii="Angsana New" w:hAnsi="Angsana New"/>
          <w:b/>
          <w:sz w:val="30"/>
          <w:szCs w:val="30"/>
        </w:rPr>
        <w:tab/>
      </w:r>
      <w:r w:rsidR="006C3B2A" w:rsidRPr="00C65123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64778BED" w14:textId="77777777" w:rsidR="006C3B2A" w:rsidRPr="000937C6" w:rsidRDefault="006C3B2A" w:rsidP="00281628">
      <w:pPr>
        <w:ind w:right="-27"/>
        <w:jc w:val="thaiDistribute"/>
        <w:rPr>
          <w:rFonts w:ascii="Angsana New" w:hAnsi="Angsana New"/>
          <w:sz w:val="20"/>
          <w:szCs w:val="20"/>
        </w:rPr>
      </w:pPr>
    </w:p>
    <w:p w14:paraId="593FFBCE" w14:textId="74981F7E" w:rsidR="006C3B2A" w:rsidRDefault="006C3B2A" w:rsidP="00462E3F">
      <w:pPr>
        <w:pStyle w:val="BodyText"/>
        <w:tabs>
          <w:tab w:val="left" w:pos="855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77CEC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F33376">
        <w:rPr>
          <w:rFonts w:ascii="Angsana New" w:hAnsi="Angsana New" w:hint="cs"/>
          <w:b/>
          <w:sz w:val="30"/>
          <w:szCs w:val="30"/>
          <w:cs/>
        </w:rPr>
        <w:t>การร่วมค้าและ</w:t>
      </w:r>
      <w:r w:rsidRPr="00377CEC">
        <w:rPr>
          <w:rFonts w:ascii="Angsana New" w:hAnsi="Angsana New" w:hint="cs"/>
          <w:b/>
          <w:sz w:val="30"/>
          <w:szCs w:val="30"/>
          <w:cs/>
        </w:rPr>
        <w:t>บริษัทย่อยได้เปิดเผยในหมายเหตุประ</w:t>
      </w:r>
      <w:r w:rsidRPr="00575408">
        <w:rPr>
          <w:rFonts w:ascii="Angsana New" w:hAnsi="Angsana New" w:hint="cs"/>
          <w:b/>
          <w:sz w:val="30"/>
          <w:szCs w:val="30"/>
          <w:cs/>
        </w:rPr>
        <w:t xml:space="preserve">กอบงบการเงินข้อ </w:t>
      </w:r>
      <w:r w:rsidR="00FE6BD4" w:rsidRPr="00F33376">
        <w:rPr>
          <w:rFonts w:ascii="Angsana New" w:hAnsi="Angsana New"/>
          <w:bCs/>
          <w:sz w:val="30"/>
          <w:szCs w:val="30"/>
        </w:rPr>
        <w:t>11</w:t>
      </w:r>
      <w:r w:rsidRPr="00F33376">
        <w:rPr>
          <w:rFonts w:ascii="Angsana New" w:hAnsi="Angsana New"/>
          <w:bCs/>
          <w:sz w:val="30"/>
          <w:szCs w:val="30"/>
        </w:rPr>
        <w:t xml:space="preserve"> </w:t>
      </w:r>
      <w:r w:rsidR="00F33376" w:rsidRPr="00F33376">
        <w:rPr>
          <w:rFonts w:ascii="Angsana New" w:hAnsi="Angsana New" w:hint="cs"/>
          <w:b/>
          <w:sz w:val="30"/>
          <w:szCs w:val="30"/>
          <w:cs/>
        </w:rPr>
        <w:t>และข้อ</w:t>
      </w:r>
      <w:r w:rsidR="00F3337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33376">
        <w:rPr>
          <w:rFonts w:ascii="Angsana New" w:hAnsi="Angsana New"/>
          <w:bCs/>
          <w:sz w:val="30"/>
          <w:szCs w:val="30"/>
        </w:rPr>
        <w:t xml:space="preserve">12 </w:t>
      </w:r>
      <w:r w:rsidR="00490BE7" w:rsidRPr="00490BE7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490BE7" w:rsidRPr="00490BE7">
        <w:rPr>
          <w:rFonts w:ascii="Angsana New" w:hAnsi="Angsana New"/>
          <w:b/>
          <w:sz w:val="30"/>
          <w:szCs w:val="30"/>
          <w:cs/>
        </w:rPr>
        <w:t xml:space="preserve"> </w:t>
      </w:r>
      <w:r w:rsidR="00490BE7" w:rsidRPr="00490BE7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06ABFF95" w14:textId="77777777" w:rsidR="001F1609" w:rsidRPr="000937C6" w:rsidRDefault="001F1609" w:rsidP="006C3B2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710"/>
        <w:gridCol w:w="4230"/>
      </w:tblGrid>
      <w:tr w:rsidR="006C3B2A" w:rsidRPr="00C22C39" w14:paraId="64A7DB78" w14:textId="77777777" w:rsidTr="00FF5BCA">
        <w:trPr>
          <w:trHeight w:val="20"/>
          <w:tblHeader/>
        </w:trPr>
        <w:tc>
          <w:tcPr>
            <w:tcW w:w="3150" w:type="dxa"/>
            <w:shd w:val="clear" w:color="auto" w:fill="auto"/>
          </w:tcPr>
          <w:p w14:paraId="0F78A045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14:paraId="21A91FD4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36DAA9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7C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77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14:paraId="036F6CA6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C3B2A" w:rsidRPr="00C22C39" w14:paraId="78F1A68A" w14:textId="77777777" w:rsidTr="00FF5BCA">
        <w:trPr>
          <w:trHeight w:val="20"/>
        </w:trPr>
        <w:tc>
          <w:tcPr>
            <w:tcW w:w="3150" w:type="dxa"/>
            <w:shd w:val="clear" w:color="auto" w:fill="auto"/>
          </w:tcPr>
          <w:p w14:paraId="169B6928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CE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shd w:val="clear" w:color="auto" w:fill="auto"/>
          </w:tcPr>
          <w:p w14:paraId="631DDFD9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CE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0C216A24" w14:textId="77777777" w:rsidR="006C3B2A" w:rsidRPr="00377CE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7CEC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</w:t>
            </w:r>
            <w:r w:rsidRPr="00377CEC">
              <w:rPr>
                <w:rFonts w:ascii="Angsana New" w:hAnsi="Angsana New"/>
                <w:sz w:val="30"/>
                <w:szCs w:val="30"/>
              </w:rPr>
              <w:t>(</w:t>
            </w:r>
            <w:r w:rsidRPr="00377CEC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377C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4277" w:rsidRPr="00C22C39" w14:paraId="3256B7B5" w14:textId="77777777" w:rsidTr="00FF5BCA">
        <w:trPr>
          <w:trHeight w:val="20"/>
        </w:trPr>
        <w:tc>
          <w:tcPr>
            <w:tcW w:w="3150" w:type="dxa"/>
            <w:shd w:val="clear" w:color="auto" w:fill="auto"/>
          </w:tcPr>
          <w:p w14:paraId="04DC29ED" w14:textId="68BD1485" w:rsidR="00944277" w:rsidRPr="00377CEC" w:rsidRDefault="00944277" w:rsidP="009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3380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1710" w:type="dxa"/>
            <w:shd w:val="clear" w:color="auto" w:fill="auto"/>
          </w:tcPr>
          <w:p w14:paraId="0D410D37" w14:textId="38C92F99" w:rsidR="00944277" w:rsidRPr="00377CEC" w:rsidRDefault="00944277" w:rsidP="009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3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3A4BF97" w14:textId="1933CF09" w:rsidR="00944277" w:rsidRPr="00377CEC" w:rsidRDefault="00944277" w:rsidP="009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380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 ถือหุ้นในบริษัทร้อยละ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11</w:t>
            </w:r>
            <w:r w:rsidRPr="00A23380">
              <w:rPr>
                <w:rFonts w:ascii="Angsana New" w:hAnsi="Angsana New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0937C6" w:rsidRPr="00A23380" w14:paraId="75FBE7B0" w14:textId="77777777" w:rsidTr="00FF5BCA">
        <w:trPr>
          <w:trHeight w:val="20"/>
        </w:trPr>
        <w:tc>
          <w:tcPr>
            <w:tcW w:w="3150" w:type="dxa"/>
            <w:shd w:val="clear" w:color="auto" w:fill="auto"/>
          </w:tcPr>
          <w:p w14:paraId="238EC3E7" w14:textId="49A3BAA8" w:rsidR="000937C6" w:rsidRPr="00A23380" w:rsidRDefault="000937C6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710" w:type="dxa"/>
            <w:shd w:val="clear" w:color="auto" w:fill="auto"/>
          </w:tcPr>
          <w:p w14:paraId="36FE4791" w14:textId="293C938D" w:rsidR="000937C6" w:rsidRPr="00A23380" w:rsidRDefault="000937C6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3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40C4690" w14:textId="13F55DDE" w:rsidR="000937C6" w:rsidRPr="00A23380" w:rsidRDefault="000937C6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2439A8B4" w14:textId="77777777" w:rsidR="006C3B2A" w:rsidRPr="00281628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309CFD7" w14:textId="77777777" w:rsidR="006C3B2A" w:rsidRPr="00641A5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1A5A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A774BC3" w14:textId="77777777" w:rsidR="006C3B2A" w:rsidRPr="00281628" w:rsidRDefault="006C3B2A" w:rsidP="006C3B2A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43"/>
        <w:gridCol w:w="5067"/>
      </w:tblGrid>
      <w:tr w:rsidR="006C3B2A" w:rsidRPr="007F6C65" w14:paraId="7ADD84D8" w14:textId="77777777" w:rsidTr="00523559">
        <w:trPr>
          <w:tblHeader/>
        </w:trPr>
        <w:tc>
          <w:tcPr>
            <w:tcW w:w="3960" w:type="dxa"/>
          </w:tcPr>
          <w:p w14:paraId="0DA25DD2" w14:textId="77777777" w:rsidR="006C3B2A" w:rsidRPr="007F6C65" w:rsidRDefault="006C3B2A" w:rsidP="00FF5B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3" w:type="dxa"/>
          </w:tcPr>
          <w:p w14:paraId="28F5FCEF" w14:textId="77777777" w:rsidR="006C3B2A" w:rsidRPr="007F6C65" w:rsidRDefault="006C3B2A" w:rsidP="00FF5BC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7FF526C6" w14:textId="77777777" w:rsidR="006C3B2A" w:rsidRPr="007F6C65" w:rsidRDefault="006C3B2A" w:rsidP="00FF5B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C3B2A" w:rsidRPr="007F6C65" w14:paraId="39400A85" w14:textId="77777777" w:rsidTr="00523559">
        <w:tc>
          <w:tcPr>
            <w:tcW w:w="3960" w:type="dxa"/>
          </w:tcPr>
          <w:p w14:paraId="1F3E49AF" w14:textId="2B6F48C8" w:rsidR="006C3B2A" w:rsidRPr="006865F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339D71C0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3A21AEEA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6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>ต้นทุนบวกกำไรส่วนเพิ่ม</w:t>
            </w:r>
          </w:p>
        </w:tc>
      </w:tr>
      <w:tr w:rsidR="006C3B2A" w:rsidRPr="007F6C65" w14:paraId="534BBAE6" w14:textId="77777777" w:rsidTr="00523559">
        <w:tc>
          <w:tcPr>
            <w:tcW w:w="3960" w:type="dxa"/>
          </w:tcPr>
          <w:p w14:paraId="68E05D0A" w14:textId="4ABE8138" w:rsidR="006C3B2A" w:rsidRPr="006865F0" w:rsidRDefault="00133F9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025E48D7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761D0B69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C65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C3B2A" w:rsidRPr="007F6C65" w14:paraId="55E83364" w14:textId="77777777" w:rsidTr="00523559">
        <w:tc>
          <w:tcPr>
            <w:tcW w:w="3960" w:type="dxa"/>
          </w:tcPr>
          <w:p w14:paraId="1B4DEEC9" w14:textId="2ED7F457" w:rsidR="006C3B2A" w:rsidRPr="006865F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65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17CE57B5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6207878E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ราคาตามเงื่อนไขทางธุรกิจปกติเช่นเดียวกับรายการซื้อสินค้า</w:t>
            </w:r>
          </w:p>
        </w:tc>
      </w:tr>
      <w:tr w:rsidR="006C3B2A" w:rsidRPr="007F6C65" w14:paraId="114EAC02" w14:textId="77777777" w:rsidTr="00523559">
        <w:tc>
          <w:tcPr>
            <w:tcW w:w="3960" w:type="dxa"/>
          </w:tcPr>
          <w:p w14:paraId="4808773E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D35F4B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52FB6496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กิจการอื่นที่ไม่เกี่ยวข้องกัน</w:t>
            </w:r>
          </w:p>
        </w:tc>
      </w:tr>
      <w:tr w:rsidR="006C3B2A" w:rsidRPr="007F6C65" w14:paraId="592F282C" w14:textId="77777777" w:rsidTr="00523559">
        <w:tc>
          <w:tcPr>
            <w:tcW w:w="3960" w:type="dxa"/>
          </w:tcPr>
          <w:p w14:paraId="12297038" w14:textId="0B4C3039" w:rsidR="006C3B2A" w:rsidRDefault="006C3B2A" w:rsidP="00FF5B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5AC2BD41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7BE34731" w14:textId="77777777" w:rsidR="006C3B2A" w:rsidRPr="007F6C65" w:rsidRDefault="0052355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559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6C3B2A" w:rsidRPr="007F6C65" w14:paraId="28DF6179" w14:textId="77777777" w:rsidTr="00523559">
        <w:tc>
          <w:tcPr>
            <w:tcW w:w="3960" w:type="dxa"/>
          </w:tcPr>
          <w:p w14:paraId="0125061E" w14:textId="075AF196" w:rsidR="006C3B2A" w:rsidRDefault="006C3B2A" w:rsidP="00FF5B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0468501E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30D6509D" w14:textId="77777777" w:rsidR="006C3B2A" w:rsidRDefault="0052355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559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6C3B2A" w:rsidRPr="007F6C65" w14:paraId="360456DC" w14:textId="77777777" w:rsidTr="00523559">
        <w:tc>
          <w:tcPr>
            <w:tcW w:w="3960" w:type="dxa"/>
          </w:tcPr>
          <w:p w14:paraId="1CAB2F9F" w14:textId="691B2C57" w:rsidR="006C3B2A" w:rsidRPr="006865F0" w:rsidRDefault="00133F9E" w:rsidP="00FF5B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6E4E9B9F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58B51570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6C65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C3B2A" w:rsidRPr="007F6C65" w14:paraId="7B73CE1C" w14:textId="77777777" w:rsidTr="00523559">
        <w:tc>
          <w:tcPr>
            <w:tcW w:w="3960" w:type="dxa"/>
          </w:tcPr>
          <w:p w14:paraId="5F850259" w14:textId="39AC14AD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0CB7F4AA" w14:textId="77777777" w:rsidR="006C3B2A" w:rsidRPr="007F6C65" w:rsidRDefault="006C3B2A" w:rsidP="00FF5BC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0831D98E" w14:textId="77777777" w:rsidR="006C3B2A" w:rsidRPr="007F6C65" w:rsidRDefault="006C3B2A" w:rsidP="00FF5BCA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อัตราดอกเบี้ยเงินกู้ยืมระยะสั้นของสถาบันการเงินภายใน</w:t>
            </w:r>
          </w:p>
        </w:tc>
      </w:tr>
      <w:tr w:rsidR="006C3B2A" w:rsidRPr="007F6C65" w14:paraId="6041BC2A" w14:textId="77777777" w:rsidTr="00523559">
        <w:tc>
          <w:tcPr>
            <w:tcW w:w="3960" w:type="dxa"/>
          </w:tcPr>
          <w:p w14:paraId="24B70AD9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27F848" w14:textId="77777777" w:rsidR="006C3B2A" w:rsidRPr="007F6C65" w:rsidRDefault="006C3B2A" w:rsidP="00FF5BC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216CA6A5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ประเทศแห่งหนึ่ง</w:t>
            </w:r>
          </w:p>
        </w:tc>
      </w:tr>
      <w:tr w:rsidR="006C3B2A" w:rsidRPr="007F6C65" w14:paraId="158EC7BF" w14:textId="77777777" w:rsidTr="00523559">
        <w:tc>
          <w:tcPr>
            <w:tcW w:w="3960" w:type="dxa"/>
          </w:tcPr>
          <w:p w14:paraId="54DC8840" w14:textId="013879E8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="00F33376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43" w:type="dxa"/>
          </w:tcPr>
          <w:p w14:paraId="2B63D5CB" w14:textId="77777777" w:rsidR="006C3B2A" w:rsidRPr="007F6C65" w:rsidRDefault="006C3B2A" w:rsidP="00FF5BC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300D9EB8" w14:textId="77777777" w:rsidR="006C3B2A" w:rsidRPr="007F6C65" w:rsidRDefault="006C3B2A" w:rsidP="00FF5BCA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อัตราดอกเบี้ยเงินกู้ยืมระยะสั้นของสถาบันการเงินภายใน</w:t>
            </w:r>
          </w:p>
        </w:tc>
      </w:tr>
      <w:tr w:rsidR="006C3B2A" w:rsidRPr="007F6C65" w14:paraId="7E57E4D8" w14:textId="77777777" w:rsidTr="00523559">
        <w:tc>
          <w:tcPr>
            <w:tcW w:w="3960" w:type="dxa"/>
          </w:tcPr>
          <w:p w14:paraId="2191A821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BEBC73D" w14:textId="77777777" w:rsidR="006C3B2A" w:rsidRPr="007F6C65" w:rsidRDefault="006C3B2A" w:rsidP="00FF5BC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4F47536A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ประเทศแห่งหนึ่ง</w:t>
            </w:r>
          </w:p>
        </w:tc>
      </w:tr>
      <w:tr w:rsidR="006C3B2A" w:rsidRPr="007F6C65" w14:paraId="734B6084" w14:textId="77777777" w:rsidTr="00523559">
        <w:tc>
          <w:tcPr>
            <w:tcW w:w="3960" w:type="dxa"/>
          </w:tcPr>
          <w:p w14:paraId="0CF31C6C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43" w:type="dxa"/>
          </w:tcPr>
          <w:p w14:paraId="659608B7" w14:textId="77777777" w:rsidR="006C3B2A" w:rsidRPr="007F6C65" w:rsidRDefault="006C3B2A" w:rsidP="00FF5BC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47D93823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ตามประกาศจ่ายเงินปันผล</w:t>
            </w:r>
          </w:p>
        </w:tc>
      </w:tr>
      <w:tr w:rsidR="006C3B2A" w:rsidRPr="007F6C65" w14:paraId="39804BAA" w14:textId="77777777" w:rsidTr="00523559">
        <w:tc>
          <w:tcPr>
            <w:tcW w:w="3960" w:type="dxa"/>
          </w:tcPr>
          <w:p w14:paraId="2DC2A4EF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43" w:type="dxa"/>
          </w:tcPr>
          <w:p w14:paraId="1F3E3DC4" w14:textId="77777777" w:rsidR="006C3B2A" w:rsidRPr="007F6C65" w:rsidRDefault="006C3B2A" w:rsidP="00FF5BC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31D452FC" w14:textId="77777777" w:rsidR="006C3B2A" w:rsidRPr="007F6C65" w:rsidRDefault="006C3B2A" w:rsidP="00FF5BCA">
            <w:pPr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C3B2A" w:rsidRPr="007426BC" w14:paraId="0D2A4526" w14:textId="77777777" w:rsidTr="00523559">
        <w:tc>
          <w:tcPr>
            <w:tcW w:w="3960" w:type="dxa"/>
          </w:tcPr>
          <w:p w14:paraId="09E3827E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11C50E" w14:textId="77777777" w:rsidR="006C3B2A" w:rsidRPr="007F6C6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7" w:type="dxa"/>
          </w:tcPr>
          <w:p w14:paraId="5CC1AD82" w14:textId="77777777" w:rsidR="006C3B2A" w:rsidRPr="007426B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F6C65">
              <w:rPr>
                <w:rFonts w:ascii="Angsana New" w:hAnsi="Angsana New" w:hint="cs"/>
                <w:sz w:val="30"/>
                <w:szCs w:val="30"/>
                <w:cs/>
              </w:rPr>
              <w:t xml:space="preserve">   พิจารณาผลตอบแทน และตามหลักเกณฑ์ที่บริษัทกำหนด</w:t>
            </w:r>
          </w:p>
        </w:tc>
      </w:tr>
    </w:tbl>
    <w:p w14:paraId="55383DFD" w14:textId="290DCEB2" w:rsidR="00F3337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33376">
        <w:rPr>
          <w:rFonts w:ascii="Angsana New" w:hAnsi="Angsana New"/>
          <w:sz w:val="30"/>
          <w:szCs w:val="30"/>
        </w:rPr>
        <w:lastRenderedPageBreak/>
        <w:t xml:space="preserve">*  </w:t>
      </w:r>
      <w:r w:rsidR="00F33376">
        <w:rPr>
          <w:rFonts w:ascii="Angsana New" w:hAnsi="Angsana New" w:hint="cs"/>
          <w:sz w:val="30"/>
          <w:szCs w:val="30"/>
          <w:cs/>
        </w:rPr>
        <w:t xml:space="preserve">รายการเหล่านี้ได้รวมรายการของบริษัท ยูเรกา ออโตเมชั่น จำกัด และบริษัท ยูเรกา ดีไซน์ อินเตอร์เนชั่นแนล จำกัด จนถึงวันที่ </w:t>
      </w:r>
      <w:r w:rsidR="00F33376">
        <w:rPr>
          <w:rFonts w:ascii="Angsana New" w:hAnsi="Angsana New"/>
          <w:sz w:val="30"/>
          <w:szCs w:val="30"/>
        </w:rPr>
        <w:t xml:space="preserve">24 </w:t>
      </w:r>
      <w:r w:rsidR="00F3337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F33376">
        <w:rPr>
          <w:rFonts w:ascii="Angsana New" w:hAnsi="Angsana New"/>
          <w:sz w:val="30"/>
          <w:szCs w:val="30"/>
        </w:rPr>
        <w:t>2562</w:t>
      </w:r>
      <w:r w:rsidR="00F33376">
        <w:rPr>
          <w:rFonts w:ascii="Angsana New" w:hAnsi="Angsana New" w:hint="cs"/>
          <w:sz w:val="30"/>
          <w:szCs w:val="30"/>
          <w:cs/>
        </w:rPr>
        <w:t xml:space="preserve"> ซึ่งเป็นวันที่เสียอำนาจการควบคุมในบริษัทย่อย </w:t>
      </w:r>
    </w:p>
    <w:p w14:paraId="76A094B6" w14:textId="77777777" w:rsidR="00F33376" w:rsidRDefault="00F3337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AB6C04" w14:textId="69AEEBFF" w:rsidR="006C3B2A" w:rsidRPr="0067687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6DB6">
        <w:rPr>
          <w:rFonts w:ascii="Angsana New" w:hAnsi="Angsana New"/>
          <w:sz w:val="30"/>
          <w:szCs w:val="30"/>
          <w:cs/>
        </w:rPr>
        <w:t>รายการ</w:t>
      </w:r>
      <w:r w:rsidRPr="00CE6DB6">
        <w:rPr>
          <w:rFonts w:ascii="Angsana New" w:hAnsi="Angsana New" w:hint="cs"/>
          <w:sz w:val="30"/>
          <w:szCs w:val="30"/>
          <w:cs/>
        </w:rPr>
        <w:t>ที่สำคัญกับบุคคลหรือกิจการที่เกี่ยวข้องกัน</w:t>
      </w:r>
      <w:r w:rsidRPr="00CE6DB6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</w:t>
      </w:r>
      <w:r w:rsidRPr="00CE6DB6">
        <w:rPr>
          <w:rFonts w:ascii="Angsana New" w:hAnsi="Angsana New" w:hint="cs"/>
          <w:sz w:val="30"/>
          <w:szCs w:val="30"/>
          <w:cs/>
        </w:rPr>
        <w:t>31 ธันวาคม สรุปได้</w:t>
      </w:r>
      <w:r w:rsidRPr="00CE6DB6">
        <w:rPr>
          <w:rFonts w:ascii="Angsana New" w:hAnsi="Angsana New"/>
          <w:sz w:val="30"/>
          <w:szCs w:val="30"/>
          <w:cs/>
        </w:rPr>
        <w:t>ดังนี้</w:t>
      </w:r>
    </w:p>
    <w:p w14:paraId="305BAB8C" w14:textId="77777777" w:rsidR="006C3B2A" w:rsidRPr="00F8215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highlight w:val="yellow"/>
        </w:rPr>
      </w:pPr>
    </w:p>
    <w:tbl>
      <w:tblPr>
        <w:tblW w:w="954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270"/>
        <w:gridCol w:w="1260"/>
      </w:tblGrid>
      <w:tr w:rsidR="006C3B2A" w:rsidRPr="00AA0384" w14:paraId="02F9401F" w14:textId="77777777" w:rsidTr="00523559">
        <w:trPr>
          <w:tblHeader/>
        </w:trPr>
        <w:tc>
          <w:tcPr>
            <w:tcW w:w="3780" w:type="dxa"/>
            <w:tcBorders>
              <w:top w:val="nil"/>
              <w:bottom w:val="nil"/>
            </w:tcBorders>
          </w:tcPr>
          <w:p w14:paraId="47D0E862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46FDF3A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395ED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A2B877A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AA0384" w14:paraId="1ADEA11E" w14:textId="77777777" w:rsidTr="00523559">
        <w:trPr>
          <w:tblHeader/>
        </w:trPr>
        <w:tc>
          <w:tcPr>
            <w:tcW w:w="3780" w:type="dxa"/>
            <w:tcBorders>
              <w:top w:val="nil"/>
            </w:tcBorders>
          </w:tcPr>
          <w:p w14:paraId="2F1D8ED9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D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E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proofErr w:type="spellStart"/>
            <w:r w:rsidRPr="00CE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ธันวาคม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14:paraId="1BFDED68" w14:textId="77777777" w:rsidR="006C3B2A" w:rsidRPr="00CE6DB6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77897FB3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0F4FCD2" w14:textId="77777777" w:rsidR="006C3B2A" w:rsidRPr="00CE6DB6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0193FBCE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52FB686" w14:textId="77777777" w:rsidR="006C3B2A" w:rsidRPr="00CE6DB6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3279FE5C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D1FDFF0" w14:textId="77777777" w:rsidR="006C3B2A" w:rsidRPr="00CE6DB6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AA0384" w14:paraId="06E2F5EC" w14:textId="77777777" w:rsidTr="00523559">
        <w:trPr>
          <w:tblHeader/>
        </w:trPr>
        <w:tc>
          <w:tcPr>
            <w:tcW w:w="3780" w:type="dxa"/>
          </w:tcPr>
          <w:p w14:paraId="69D7AA17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1A520AB" w14:textId="77777777" w:rsidR="006C3B2A" w:rsidRPr="00CE6DB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C38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E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9C3A95" w14:paraId="61CF3152" w14:textId="77777777" w:rsidTr="00523559">
        <w:tc>
          <w:tcPr>
            <w:tcW w:w="3780" w:type="dxa"/>
          </w:tcPr>
          <w:p w14:paraId="4C01223F" w14:textId="77777777" w:rsidR="006C3B2A" w:rsidRPr="009C3A9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28B979D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43BE0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B9D20B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BEFC0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9670D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33071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64D45" w14:textId="77777777" w:rsidR="006C3B2A" w:rsidRPr="009C3A95" w:rsidRDefault="006C3B2A" w:rsidP="00FF5B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31C8" w:rsidRPr="009C3A95" w14:paraId="321F9E2C" w14:textId="77777777" w:rsidTr="00523559">
        <w:tc>
          <w:tcPr>
            <w:tcW w:w="3780" w:type="dxa"/>
          </w:tcPr>
          <w:p w14:paraId="64A40E26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C3A95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4BFAF3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B15134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526A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280085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A8EF31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3F42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70ED14D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4BD51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60001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B631C8" w:rsidRPr="009C3A95" w14:paraId="201EDCD0" w14:textId="77777777" w:rsidTr="00642C7F">
        <w:tc>
          <w:tcPr>
            <w:tcW w:w="3780" w:type="dxa"/>
          </w:tcPr>
          <w:p w14:paraId="0203DE59" w14:textId="77777777" w:rsidR="00B631C8" w:rsidRPr="00523559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2355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6975A01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8AC508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5A35D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49105C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0570A4" w14:textId="77777777" w:rsidR="00B631C8" w:rsidRPr="00E80ACB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  <w:r w:rsidRPr="00153F42">
              <w:rPr>
                <w:rFonts w:ascii="Angsana New" w:hAnsi="Angsana New"/>
                <w:sz w:val="30"/>
                <w:szCs w:val="30"/>
                <w:lang w:val="en-US"/>
              </w:rPr>
              <w:t>9,89</w:t>
            </w:r>
            <w:r w:rsidR="00E80AC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ABF078B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91094E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19,244</w:t>
            </w:r>
          </w:p>
        </w:tc>
      </w:tr>
      <w:tr w:rsidR="00B631C8" w:rsidRPr="009C3A95" w14:paraId="6264FE10" w14:textId="77777777" w:rsidTr="00523559">
        <w:tc>
          <w:tcPr>
            <w:tcW w:w="3780" w:type="dxa"/>
          </w:tcPr>
          <w:p w14:paraId="5B09EB7B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3A95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  <w:shd w:val="clear" w:color="auto" w:fill="auto"/>
          </w:tcPr>
          <w:p w14:paraId="269BB84F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FA746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FAA98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505EA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4B6FC0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3F42">
              <w:rPr>
                <w:rFonts w:ascii="Angsana New" w:hAnsi="Angsana New"/>
                <w:sz w:val="30"/>
                <w:szCs w:val="30"/>
                <w:lang w:val="en-US"/>
              </w:rPr>
              <w:t>42,29</w:t>
            </w:r>
            <w:r w:rsidR="00E80A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70AFF2E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EC46CC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228,916</w:t>
            </w:r>
          </w:p>
        </w:tc>
      </w:tr>
      <w:tr w:rsidR="00B631C8" w:rsidRPr="009C3A95" w14:paraId="25A9EB47" w14:textId="77777777" w:rsidTr="00523559">
        <w:tc>
          <w:tcPr>
            <w:tcW w:w="3780" w:type="dxa"/>
          </w:tcPr>
          <w:p w14:paraId="577392B0" w14:textId="77777777" w:rsidR="00B631C8" w:rsidRPr="009C3A95" w:rsidRDefault="00B631C8" w:rsidP="00B631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A95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07CF52D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A9C0F9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CD32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1CFF3E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8CE55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90606E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035BA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</w:tr>
      <w:tr w:rsidR="00B631C8" w:rsidRPr="009C3A95" w14:paraId="7841D630" w14:textId="77777777" w:rsidTr="00523559">
        <w:tc>
          <w:tcPr>
            <w:tcW w:w="3780" w:type="dxa"/>
          </w:tcPr>
          <w:p w14:paraId="02B3B9F2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FEE"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260" w:type="dxa"/>
            <w:shd w:val="clear" w:color="auto" w:fill="auto"/>
          </w:tcPr>
          <w:p w14:paraId="43F1206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74DEB3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023E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BD9168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8029BB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CDDACE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FCB95" w14:textId="77777777" w:rsidR="00B631C8" w:rsidRPr="00C7657B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1,11</w:t>
            </w:r>
            <w:r w:rsidR="0060001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631C8" w:rsidRPr="009C3A95" w14:paraId="2CC6D318" w14:textId="77777777" w:rsidTr="00523559">
        <w:tc>
          <w:tcPr>
            <w:tcW w:w="3780" w:type="dxa"/>
          </w:tcPr>
          <w:p w14:paraId="10C2DF15" w14:textId="77777777" w:rsidR="00B631C8" w:rsidRPr="00523559" w:rsidRDefault="00B631C8" w:rsidP="00B631C8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1EF4F4FC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671E8C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BA0C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23A37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422C40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3F42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</w:tcPr>
          <w:p w14:paraId="31A852F1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2AA2A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3,47</w:t>
            </w:r>
            <w:r w:rsidR="006000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631C8" w:rsidRPr="009C3A95" w14:paraId="1008C0F4" w14:textId="77777777" w:rsidTr="00523559">
        <w:tc>
          <w:tcPr>
            <w:tcW w:w="3780" w:type="dxa"/>
          </w:tcPr>
          <w:p w14:paraId="629CFE48" w14:textId="77777777" w:rsidR="00B631C8" w:rsidRPr="009C3A95" w:rsidRDefault="00B631C8" w:rsidP="00B631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3A9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BD403B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9EA0F3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1699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C7B21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5C8072" w14:textId="4B60C450" w:rsidR="00B631C8" w:rsidRPr="009C3A95" w:rsidRDefault="00D90445" w:rsidP="00D9044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14:paraId="2BB87EFD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C8720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</w:tr>
      <w:tr w:rsidR="00B631C8" w:rsidRPr="009C3A95" w14:paraId="57AA4943" w14:textId="77777777" w:rsidTr="00523559">
        <w:tc>
          <w:tcPr>
            <w:tcW w:w="3780" w:type="dxa"/>
            <w:tcBorders>
              <w:bottom w:val="nil"/>
            </w:tcBorders>
          </w:tcPr>
          <w:p w14:paraId="3ADEFA74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3A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3AF54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DF9288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B05560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C2369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3B515DA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3F42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  <w:tcBorders>
              <w:bottom w:val="nil"/>
            </w:tcBorders>
          </w:tcPr>
          <w:p w14:paraId="2513FB54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A9D82A9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001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B631C8" w:rsidRPr="009C3A95" w14:paraId="3DF089F6" w14:textId="77777777" w:rsidTr="00DD69DB">
        <w:tc>
          <w:tcPr>
            <w:tcW w:w="3780" w:type="dxa"/>
            <w:tcBorders>
              <w:bottom w:val="nil"/>
            </w:tcBorders>
          </w:tcPr>
          <w:p w14:paraId="3AC96E33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657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C9572B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ECEAA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C2B371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ED0D0C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11A7F31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3A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8E622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5751F8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</w:t>
            </w:r>
            <w:r w:rsidR="006000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631C8" w:rsidRPr="009C3A95" w14:paraId="7D1C4AD2" w14:textId="77777777" w:rsidTr="00523559">
        <w:tc>
          <w:tcPr>
            <w:tcW w:w="3780" w:type="dxa"/>
            <w:tcBorders>
              <w:bottom w:val="nil"/>
            </w:tcBorders>
          </w:tcPr>
          <w:p w14:paraId="4FE972EA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9EA5EF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49E90C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17E377F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23B73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3875AD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072645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53F64A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1C8" w:rsidRPr="00255359" w14:paraId="7EDB6E21" w14:textId="77777777" w:rsidTr="00523559">
        <w:tc>
          <w:tcPr>
            <w:tcW w:w="3780" w:type="dxa"/>
            <w:tcBorders>
              <w:top w:val="nil"/>
            </w:tcBorders>
          </w:tcPr>
          <w:p w14:paraId="416F679B" w14:textId="77777777" w:rsidR="00B631C8" w:rsidRPr="0091517C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1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</w:tcBorders>
          </w:tcPr>
          <w:p w14:paraId="69E66EF6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BC269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79E1754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F1BB8B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2B4AF05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B1F65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7E03198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1C8" w:rsidRPr="00255359" w14:paraId="74723336" w14:textId="77777777" w:rsidTr="00523559">
        <w:tc>
          <w:tcPr>
            <w:tcW w:w="3780" w:type="dxa"/>
          </w:tcPr>
          <w:p w14:paraId="431CE6FE" w14:textId="77777777" w:rsidR="00B631C8" w:rsidRPr="0091517C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1517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91517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46D6739E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E49F8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1087335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387000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C2D8F3B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CC576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9049F7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1C8" w:rsidRPr="00255359" w14:paraId="4BAE10F9" w14:textId="77777777" w:rsidTr="00523559">
        <w:tc>
          <w:tcPr>
            <w:tcW w:w="3780" w:type="dxa"/>
          </w:tcPr>
          <w:p w14:paraId="5C239E72" w14:textId="77777777" w:rsidR="00B631C8" w:rsidRPr="0091517C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1517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151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D8267AF" w14:textId="77777777" w:rsidR="00B631C8" w:rsidRPr="00301473" w:rsidRDefault="00D932F3" w:rsidP="00B631C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32F3">
              <w:rPr>
                <w:rFonts w:ascii="Angsana New" w:hAnsi="Angsana New"/>
                <w:sz w:val="30"/>
                <w:szCs w:val="30"/>
                <w:lang w:val="en-US" w:bidi="th-TH"/>
              </w:rPr>
              <w:t>17,94</w:t>
            </w:r>
            <w:r w:rsidR="00642C7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D09078" w14:textId="77777777" w:rsidR="00B631C8" w:rsidRPr="00301473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2433B03" w14:textId="77777777" w:rsidR="00B631C8" w:rsidRPr="00301473" w:rsidRDefault="00B631C8" w:rsidP="00B631C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 w:bidi="th-TH"/>
              </w:rPr>
              <w:t>21,013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3BBFD2" w14:textId="77777777" w:rsidR="00B631C8" w:rsidRPr="00301473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73AE469" w14:textId="25D8A58B" w:rsidR="00B631C8" w:rsidRPr="005C01E3" w:rsidRDefault="00D932F3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2F3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00E61B16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595335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D9E189" w14:textId="77777777" w:rsidR="00B631C8" w:rsidRPr="005C01E3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/>
              </w:rPr>
              <w:t>16,247</w:t>
            </w:r>
          </w:p>
        </w:tc>
      </w:tr>
      <w:tr w:rsidR="00B631C8" w:rsidRPr="00255359" w14:paraId="414644E9" w14:textId="77777777" w:rsidTr="00523559">
        <w:tc>
          <w:tcPr>
            <w:tcW w:w="3780" w:type="dxa"/>
            <w:tcBorders>
              <w:bottom w:val="nil"/>
            </w:tcBorders>
          </w:tcPr>
          <w:p w14:paraId="6FCDEFE1" w14:textId="77777777" w:rsidR="00B631C8" w:rsidRPr="0091517C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1517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151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87942" w14:textId="77777777" w:rsidR="00B631C8" w:rsidRPr="00255359" w:rsidRDefault="00D932F3" w:rsidP="00B631C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32F3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642C7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D0AFD2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5D2C6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A3B459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A7993" w14:textId="77777777" w:rsidR="00B631C8" w:rsidRPr="005C01E3" w:rsidRDefault="00D932F3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32F3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642C7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26D292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2690088" w14:textId="77777777" w:rsidR="00B631C8" w:rsidRPr="005C01E3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60001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B631C8" w:rsidRPr="002258C7" w14:paraId="26A11E3F" w14:textId="77777777" w:rsidTr="00F131AE">
        <w:tc>
          <w:tcPr>
            <w:tcW w:w="3780" w:type="dxa"/>
            <w:tcBorders>
              <w:top w:val="nil"/>
              <w:bottom w:val="nil"/>
            </w:tcBorders>
          </w:tcPr>
          <w:p w14:paraId="3FCE80E0" w14:textId="77777777" w:rsidR="00B631C8" w:rsidRPr="0091517C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51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9151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2F03B" w14:textId="77777777" w:rsidR="00B631C8" w:rsidRPr="00255359" w:rsidRDefault="00D932F3" w:rsidP="00B631C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32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18,301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3705FC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D8CCE" w14:textId="77777777" w:rsidR="00B631C8" w:rsidRPr="00255359" w:rsidRDefault="00B631C8" w:rsidP="00B631C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21,342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3FA935" w14:textId="77777777" w:rsidR="00B631C8" w:rsidRPr="00F131AE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B1F2A" w14:textId="795B62F0" w:rsidR="00B631C8" w:rsidRPr="00F131AE" w:rsidRDefault="00642C7F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31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 w:rsidR="00E61B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F7379E" w14:textId="77777777" w:rsidR="00B631C8" w:rsidRPr="00F131AE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1D8C6E" w14:textId="77777777" w:rsidR="00B631C8" w:rsidRPr="00F131AE" w:rsidRDefault="00B631C8" w:rsidP="00B631C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31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16,516</w:t>
            </w:r>
          </w:p>
        </w:tc>
      </w:tr>
      <w:tr w:rsidR="00B631C8" w:rsidRPr="00DA5162" w14:paraId="53DCE5D7" w14:textId="77777777" w:rsidTr="00523559">
        <w:tc>
          <w:tcPr>
            <w:tcW w:w="3780" w:type="dxa"/>
            <w:tcBorders>
              <w:top w:val="nil"/>
              <w:bottom w:val="nil"/>
            </w:tcBorders>
          </w:tcPr>
          <w:p w14:paraId="0E1218E7" w14:textId="77777777" w:rsidR="00B631C8" w:rsidRPr="0091517C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7520A5E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497AE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1BDEC1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D6536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608CF4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394A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FEC51F" w14:textId="77777777" w:rsidR="00B631C8" w:rsidRPr="00DA5162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B631C8" w:rsidRPr="009C3A95" w14:paraId="7796C5A4" w14:textId="77777777" w:rsidTr="00523559">
        <w:tc>
          <w:tcPr>
            <w:tcW w:w="3780" w:type="dxa"/>
            <w:tcBorders>
              <w:top w:val="nil"/>
            </w:tcBorders>
          </w:tcPr>
          <w:p w14:paraId="5C6A500E" w14:textId="77777777" w:rsidR="00B631C8" w:rsidRPr="009C3A95" w:rsidRDefault="00B631C8" w:rsidP="00B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A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9C3A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</w:tcPr>
          <w:p w14:paraId="758E18F3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76029BF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F2E6DCF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3378DD7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54963D2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874CA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0946296" w14:textId="77777777" w:rsidR="00B631C8" w:rsidRPr="009C3A95" w:rsidRDefault="00B631C8" w:rsidP="00B631C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1ACA" w:rsidRPr="009C3A95" w14:paraId="7BFEBCF7" w14:textId="77777777" w:rsidTr="00523559">
        <w:tc>
          <w:tcPr>
            <w:tcW w:w="3780" w:type="dxa"/>
            <w:tcBorders>
              <w:top w:val="nil"/>
            </w:tcBorders>
          </w:tcPr>
          <w:p w14:paraId="34FD3CA1" w14:textId="3BA42C65" w:rsidR="00021ACA" w:rsidRPr="00021ACA" w:rsidRDefault="00021ACA" w:rsidP="0002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1ACA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  <w:tcBorders>
              <w:top w:val="nil"/>
            </w:tcBorders>
          </w:tcPr>
          <w:p w14:paraId="720BBBE9" w14:textId="1E6406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0" w:type="dxa"/>
            <w:tcBorders>
              <w:top w:val="nil"/>
            </w:tcBorders>
          </w:tcPr>
          <w:p w14:paraId="4734C82A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EEFCA19" w14:textId="0B4FF573" w:rsidR="00021ACA" w:rsidRPr="009C3A95" w:rsidRDefault="00021ACA" w:rsidP="00021A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0290EED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22E7EE1" w14:textId="29D8023D" w:rsidR="00021ACA" w:rsidRPr="009C3A95" w:rsidRDefault="00021ACA" w:rsidP="00021AC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CC63CFA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1E285A" w14:textId="2BE35EF5" w:rsidR="00021ACA" w:rsidRPr="009C3A95" w:rsidRDefault="00021ACA" w:rsidP="00021AC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1ACA" w:rsidRPr="009C3A95" w14:paraId="2B82462A" w14:textId="77777777" w:rsidTr="00523559">
        <w:tc>
          <w:tcPr>
            <w:tcW w:w="3780" w:type="dxa"/>
          </w:tcPr>
          <w:p w14:paraId="7EB89E80" w14:textId="77777777" w:rsidR="00021ACA" w:rsidRPr="009C3A95" w:rsidRDefault="00021ACA" w:rsidP="0002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3A9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A57D7A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FC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66CB773A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6A9D7F8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5CCF0E26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5EA578" w14:textId="31774053" w:rsidR="00021ACA" w:rsidRPr="009C3A95" w:rsidRDefault="00021ACA" w:rsidP="00021AC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FEA204" w14:textId="77777777" w:rsidR="00021ACA" w:rsidRPr="00B40FCB" w:rsidRDefault="00021ACA" w:rsidP="00021ACA">
            <w:pPr>
              <w:pStyle w:val="acctfourfigures"/>
              <w:tabs>
                <w:tab w:val="clear" w:pos="765"/>
                <w:tab w:val="decimal" w:pos="85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9A60D9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1ACA" w:rsidRPr="009C3A95" w14:paraId="4C1FD584" w14:textId="77777777" w:rsidTr="00523559">
        <w:tc>
          <w:tcPr>
            <w:tcW w:w="3780" w:type="dxa"/>
            <w:tcBorders>
              <w:top w:val="nil"/>
              <w:bottom w:val="nil"/>
            </w:tcBorders>
          </w:tcPr>
          <w:p w14:paraId="3FCA9139" w14:textId="77777777" w:rsidR="00021ACA" w:rsidRPr="009C3A95" w:rsidRDefault="00021ACA" w:rsidP="0002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9321AFC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FCB">
              <w:rPr>
                <w:rFonts w:ascii="Angsana New" w:hAnsi="Angsana New"/>
                <w:sz w:val="30"/>
                <w:szCs w:val="30"/>
                <w:lang w:val="en-US" w:bidi="th-TH"/>
              </w:rPr>
              <w:t>3,169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42293C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34CE04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566">
              <w:rPr>
                <w:rFonts w:ascii="Angsana New" w:hAnsi="Angsana New"/>
                <w:sz w:val="30"/>
                <w:szCs w:val="30"/>
                <w:lang w:val="en-US" w:bidi="th-TH"/>
              </w:rPr>
              <w:t>2,309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06CF5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1F0D66E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FCB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F3B96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7DCC9F" w14:textId="77777777" w:rsidR="00021ACA" w:rsidRPr="009C3A95" w:rsidRDefault="00021ACA" w:rsidP="00021AC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C4EF60D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C424D66" w14:textId="77777777" w:rsidR="006C3B2A" w:rsidRPr="002831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2831BA"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Pr="002831BA">
        <w:rPr>
          <w:rFonts w:ascii="Angsana New" w:hAnsi="Angsana New"/>
          <w:sz w:val="30"/>
          <w:szCs w:val="30"/>
          <w:cs/>
        </w:rPr>
        <w:t>อดคงเหลือกับ</w:t>
      </w:r>
      <w:r w:rsidRPr="002831BA">
        <w:rPr>
          <w:rFonts w:ascii="Angsana New" w:hAnsi="Angsana New" w:hint="cs"/>
          <w:sz w:val="30"/>
          <w:szCs w:val="30"/>
          <w:cs/>
        </w:rPr>
        <w:t>บุคคลหรือ</w:t>
      </w:r>
      <w:r w:rsidRPr="002831BA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 31 ธันวาคม</w:t>
      </w:r>
      <w:r w:rsidRPr="002831BA">
        <w:rPr>
          <w:rFonts w:ascii="Angsana New" w:hAnsi="Angsana New"/>
          <w:sz w:val="30"/>
          <w:szCs w:val="30"/>
        </w:rPr>
        <w:t xml:space="preserve"> </w:t>
      </w:r>
      <w:r w:rsidRPr="002831BA">
        <w:rPr>
          <w:rFonts w:ascii="Angsana New" w:hAnsi="Angsana New"/>
          <w:sz w:val="30"/>
          <w:szCs w:val="30"/>
          <w:cs/>
        </w:rPr>
        <w:t>มีดังนี้</w:t>
      </w:r>
    </w:p>
    <w:p w14:paraId="16A04BDA" w14:textId="77777777" w:rsidR="006C3B2A" w:rsidRPr="00F131A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70"/>
        <w:gridCol w:w="1350"/>
        <w:gridCol w:w="270"/>
        <w:gridCol w:w="1170"/>
        <w:gridCol w:w="270"/>
        <w:gridCol w:w="1260"/>
      </w:tblGrid>
      <w:tr w:rsidR="006C3B2A" w:rsidRPr="002831BA" w14:paraId="05000F81" w14:textId="77777777" w:rsidTr="00FD7AB2">
        <w:trPr>
          <w:tblHeader/>
        </w:trPr>
        <w:tc>
          <w:tcPr>
            <w:tcW w:w="3852" w:type="dxa"/>
          </w:tcPr>
          <w:p w14:paraId="1E8A9F2C" w14:textId="77777777" w:rsidR="006C3B2A" w:rsidRPr="002831BA" w:rsidRDefault="006C3B2A" w:rsidP="00FF5BC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831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</w:t>
            </w:r>
            <w:r w:rsidRPr="002831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หนี้การค้า - กิจการที่เกี่ยวข้องกัน</w:t>
            </w:r>
          </w:p>
        </w:tc>
        <w:tc>
          <w:tcPr>
            <w:tcW w:w="2880" w:type="dxa"/>
            <w:gridSpan w:val="3"/>
          </w:tcPr>
          <w:p w14:paraId="47091E92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1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69ABC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CAF405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1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2831BA" w14:paraId="0DEF7BD2" w14:textId="77777777" w:rsidTr="00FD7AB2">
        <w:trPr>
          <w:tblHeader/>
        </w:trPr>
        <w:tc>
          <w:tcPr>
            <w:tcW w:w="3852" w:type="dxa"/>
          </w:tcPr>
          <w:p w14:paraId="6E5F775E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733CA0" w14:textId="77777777" w:rsidR="006C3B2A" w:rsidRPr="002831B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2E9C13B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A6DEFB" w14:textId="77777777" w:rsidR="006C3B2A" w:rsidRPr="002831B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8C52842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A66D73" w14:textId="77777777" w:rsidR="006C3B2A" w:rsidRPr="002831B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C1D030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C7B36" w14:textId="77777777" w:rsidR="006C3B2A" w:rsidRPr="002831B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2831BA" w14:paraId="71891DE0" w14:textId="77777777" w:rsidTr="00FD7AB2">
        <w:tc>
          <w:tcPr>
            <w:tcW w:w="3852" w:type="dxa"/>
          </w:tcPr>
          <w:p w14:paraId="376DF069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0FACC187" w14:textId="77777777" w:rsidR="006C3B2A" w:rsidRPr="002831B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27E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8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4453" w:rsidRPr="004C778B" w14:paraId="515D390A" w14:textId="77777777" w:rsidTr="00FD7AB2">
        <w:tc>
          <w:tcPr>
            <w:tcW w:w="3852" w:type="dxa"/>
          </w:tcPr>
          <w:p w14:paraId="344BFF4E" w14:textId="77777777" w:rsidR="00134453" w:rsidRPr="00181830" w:rsidRDefault="00134453" w:rsidP="0013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183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8E2096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1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84FEC0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2DC093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1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41A36B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2700E8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1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AB799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4230F6" w14:textId="77777777" w:rsidR="00134453" w:rsidRPr="00F131AE" w:rsidRDefault="00134453" w:rsidP="0013445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1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37D4D" w:rsidRPr="00F131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7DC21EB4" w14:textId="77777777" w:rsidR="006C3B2A" w:rsidRPr="00F131A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70"/>
        <w:gridCol w:w="1350"/>
        <w:gridCol w:w="270"/>
        <w:gridCol w:w="1170"/>
        <w:gridCol w:w="270"/>
        <w:gridCol w:w="1260"/>
      </w:tblGrid>
      <w:tr w:rsidR="006C3B2A" w:rsidRPr="007F618F" w14:paraId="0F98EABE" w14:textId="77777777" w:rsidTr="00FD7AB2">
        <w:trPr>
          <w:tblHeader/>
        </w:trPr>
        <w:tc>
          <w:tcPr>
            <w:tcW w:w="3852" w:type="dxa"/>
          </w:tcPr>
          <w:p w14:paraId="1B20D422" w14:textId="77777777" w:rsidR="006C3B2A" w:rsidRPr="007F618F" w:rsidRDefault="006C3B2A" w:rsidP="00FF5BC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F61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</w:t>
            </w:r>
            <w:r w:rsidRPr="007F61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หนี้อื่น </w:t>
            </w:r>
            <w:r w:rsidRPr="007F61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7F61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880" w:type="dxa"/>
            <w:gridSpan w:val="3"/>
          </w:tcPr>
          <w:p w14:paraId="5576CFD4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1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0FC9B0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AB93E53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1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7F618F" w14:paraId="0896E858" w14:textId="77777777" w:rsidTr="00FD7AB2">
        <w:trPr>
          <w:tblHeader/>
        </w:trPr>
        <w:tc>
          <w:tcPr>
            <w:tcW w:w="3852" w:type="dxa"/>
          </w:tcPr>
          <w:p w14:paraId="787246C6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20C45" w14:textId="77777777" w:rsidR="006C3B2A" w:rsidRPr="007F618F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6D9418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D76589" w14:textId="77777777" w:rsidR="006C3B2A" w:rsidRPr="007F618F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65F2CAF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420F56" w14:textId="77777777" w:rsidR="006C3B2A" w:rsidRPr="007F618F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D534750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E37F49" w14:textId="77777777" w:rsidR="006C3B2A" w:rsidRPr="007F618F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7F618F" w14:paraId="006AC0D1" w14:textId="77777777" w:rsidTr="00FD7AB2">
        <w:tc>
          <w:tcPr>
            <w:tcW w:w="3852" w:type="dxa"/>
          </w:tcPr>
          <w:p w14:paraId="205C1CC3" w14:textId="77777777" w:rsidR="006C3B2A" w:rsidRPr="007F618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08C81F70" w14:textId="77777777" w:rsidR="006C3B2A" w:rsidRPr="007F618F" w:rsidRDefault="00627E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8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22E17" w:rsidRPr="00AF0150" w14:paraId="71AE44E5" w14:textId="77777777" w:rsidTr="00FD7AB2">
        <w:tc>
          <w:tcPr>
            <w:tcW w:w="3852" w:type="dxa"/>
          </w:tcPr>
          <w:p w14:paraId="1A73BD16" w14:textId="77777777" w:rsidR="00B22E17" w:rsidRPr="00181830" w:rsidRDefault="00B22E17" w:rsidP="00B22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183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29C072" w14:textId="77777777" w:rsidR="00B22E17" w:rsidRPr="007F618F" w:rsidRDefault="00B22E17" w:rsidP="00B22E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61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C8B763" w14:textId="77777777" w:rsidR="00B22E17" w:rsidRPr="007F618F" w:rsidRDefault="00B22E17" w:rsidP="00B22E1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300437" w14:textId="77777777" w:rsidR="00B22E17" w:rsidRPr="007F618F" w:rsidRDefault="00B22E17" w:rsidP="00B22E1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61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1E951D" w14:textId="77777777" w:rsidR="00B22E17" w:rsidRPr="007F618F" w:rsidRDefault="00B22E17" w:rsidP="00B22E1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4B38EC" w14:textId="61942EF1" w:rsidR="00B22E17" w:rsidRPr="007F618F" w:rsidRDefault="00B22E17" w:rsidP="00B22E1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E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</w:tcPr>
          <w:p w14:paraId="4DD3A933" w14:textId="77777777" w:rsidR="00B22E17" w:rsidRPr="007F618F" w:rsidRDefault="00B22E17" w:rsidP="00B22E1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0EDFD8" w14:textId="77777777" w:rsidR="00B22E17" w:rsidRPr="007F618F" w:rsidRDefault="00B22E17" w:rsidP="00B22E1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</w:t>
            </w:r>
            <w:r w:rsidR="00F37D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59606D1" w14:textId="77777777" w:rsidR="006C3B2A" w:rsidRPr="00F131AE" w:rsidRDefault="006C3B2A" w:rsidP="006C3B2A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270"/>
        <w:gridCol w:w="63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43068A" w:rsidRPr="00B0610A" w14:paraId="42BC1F8A" w14:textId="77777777" w:rsidTr="0043068A">
        <w:trPr>
          <w:tblHeader/>
        </w:trPr>
        <w:tc>
          <w:tcPr>
            <w:tcW w:w="2340" w:type="dxa"/>
          </w:tcPr>
          <w:p w14:paraId="2790630F" w14:textId="77777777" w:rsidR="0043068A" w:rsidRPr="00B0610A" w:rsidRDefault="0043068A" w:rsidP="00FF5BC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outlineLvl w:val="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61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620" w:type="dxa"/>
            <w:gridSpan w:val="3"/>
          </w:tcPr>
          <w:p w14:paraId="6934F5D6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FC80635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7A2F593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3C578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8AB67DB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68A" w:rsidRPr="00B0610A" w14:paraId="7E951647" w14:textId="77777777" w:rsidTr="0043068A">
        <w:trPr>
          <w:tblHeader/>
        </w:trPr>
        <w:tc>
          <w:tcPr>
            <w:tcW w:w="2340" w:type="dxa"/>
          </w:tcPr>
          <w:p w14:paraId="4612C8F3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61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20" w:type="dxa"/>
          </w:tcPr>
          <w:p w14:paraId="59B3E79F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C99454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14C44FE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5FF7C05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45AB0E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BFF1DB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E3A1F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8F88FC0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AFA672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913A41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4BD76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3068A" w:rsidRPr="00B0610A" w14:paraId="59CE3DD0" w14:textId="77777777" w:rsidTr="0043068A">
        <w:tc>
          <w:tcPr>
            <w:tcW w:w="2340" w:type="dxa"/>
          </w:tcPr>
          <w:p w14:paraId="3884ADC3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550AD101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1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061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00F1ED" w14:textId="77777777" w:rsidR="0043068A" w:rsidRPr="00B0610A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E4DCD6B" w14:textId="77777777" w:rsidR="0043068A" w:rsidRPr="00B0610A" w:rsidRDefault="00627E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8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2EB" w:rsidRPr="00B0610A" w14:paraId="71442FDB" w14:textId="77777777" w:rsidTr="0043068A">
        <w:tc>
          <w:tcPr>
            <w:tcW w:w="2340" w:type="dxa"/>
          </w:tcPr>
          <w:p w14:paraId="58263A64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61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4D9AE266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C3540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05C3BC0F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23CD4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B45F63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C5904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AFD8A0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65AB9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A35AEC" w14:textId="77777777" w:rsidR="003D52EB" w:rsidRPr="003D52EB" w:rsidRDefault="003D52EB" w:rsidP="003D52E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E40944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446786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2EB" w:rsidRPr="00B0610A" w14:paraId="5D4D07A2" w14:textId="77777777" w:rsidTr="0043068A">
        <w:tc>
          <w:tcPr>
            <w:tcW w:w="2340" w:type="dxa"/>
          </w:tcPr>
          <w:p w14:paraId="5FECDCE4" w14:textId="77777777" w:rsidR="003D52EB" w:rsidRPr="00181830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8183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CE30C3E" w14:textId="77777777" w:rsidR="003D52EB" w:rsidRPr="00B0610A" w:rsidRDefault="000F0691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610A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70" w:type="dxa"/>
          </w:tcPr>
          <w:p w14:paraId="4D597233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7EF9E5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610A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70" w:type="dxa"/>
          </w:tcPr>
          <w:p w14:paraId="5145D18F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52F17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C84E2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32B1F0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103E0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5E9159" w14:textId="77777777" w:rsidR="003D52EB" w:rsidRPr="00F93064" w:rsidRDefault="003D52EB" w:rsidP="003D52E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62"/>
              <w:rPr>
                <w:rFonts w:ascii="Angsana New" w:hAnsi="Angsana New"/>
                <w:sz w:val="30"/>
                <w:szCs w:val="30"/>
              </w:rPr>
            </w:pPr>
            <w:r w:rsidRPr="003D52EB"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</w:tcPr>
          <w:p w14:paraId="04FAEF88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C3F2F9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30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52EB" w:rsidRPr="00B0610A" w14:paraId="449B84A1" w14:textId="77777777" w:rsidTr="0043068A">
        <w:tc>
          <w:tcPr>
            <w:tcW w:w="2340" w:type="dxa"/>
          </w:tcPr>
          <w:p w14:paraId="6F2AAF22" w14:textId="77777777" w:rsidR="003D52EB" w:rsidRPr="006E79BB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538DB106" w14:textId="77777777" w:rsidR="003D52EB" w:rsidRPr="00BF2202" w:rsidRDefault="003D52EB" w:rsidP="003D52E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CD0ED0" w14:textId="77777777" w:rsidR="003D52EB" w:rsidRPr="00BF2202" w:rsidRDefault="003D52EB" w:rsidP="003D52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3EBE4763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610A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70" w:type="dxa"/>
          </w:tcPr>
          <w:p w14:paraId="24C56454" w14:textId="77777777" w:rsidR="003D52EB" w:rsidRPr="00B0610A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A6A94E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9F76A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5594CB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22CF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22CF6">
              <w:rPr>
                <w:rFonts w:ascii="Angsana New" w:hAnsi="Angsana New"/>
                <w:sz w:val="30"/>
                <w:szCs w:val="30"/>
              </w:rPr>
              <w:t>,</w:t>
            </w:r>
            <w:r w:rsidRPr="00122CF6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663A102D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8B85C8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30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83806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A2D60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30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52EB" w:rsidRPr="00F93064" w14:paraId="694B226C" w14:textId="77777777" w:rsidTr="0043068A">
        <w:tc>
          <w:tcPr>
            <w:tcW w:w="2340" w:type="dxa"/>
          </w:tcPr>
          <w:p w14:paraId="1D3BFCA4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0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720" w:type="dxa"/>
          </w:tcPr>
          <w:p w14:paraId="2157E57D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0BB1F2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0FB659F9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65CC1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4133E6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0EBF3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18AA9C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5FAA4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D227E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AA12F77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A6AD16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2EB" w:rsidRPr="00F93064" w14:paraId="39841EB0" w14:textId="77777777" w:rsidTr="0043068A">
        <w:tc>
          <w:tcPr>
            <w:tcW w:w="3060" w:type="dxa"/>
            <w:gridSpan w:val="2"/>
          </w:tcPr>
          <w:p w14:paraId="027465A0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930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F930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F930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66B5D2D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1FE26E14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5C0DE" w14:textId="77777777" w:rsidR="003D52EB" w:rsidRPr="00F93064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E4E90E" w14:textId="77777777" w:rsidR="003D52EB" w:rsidRPr="0068022F" w:rsidRDefault="000F0691" w:rsidP="000F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C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CD80D9" w14:textId="77777777" w:rsidR="003D52EB" w:rsidRPr="0068022F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D4D89A" w14:textId="77777777" w:rsidR="003D52EB" w:rsidRPr="0068022F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802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778668A1" w14:textId="77777777" w:rsidR="003D52EB" w:rsidRPr="00FC033C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68DCC6" w14:textId="77777777" w:rsidR="003D52EB" w:rsidRPr="00F37D4D" w:rsidRDefault="003D52EB" w:rsidP="00F37D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D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</w:tcPr>
          <w:p w14:paraId="23EA948A" w14:textId="77777777" w:rsidR="003D52EB" w:rsidRPr="003D52EB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51284E" w14:textId="77777777" w:rsidR="003D52EB" w:rsidRPr="00122CF6" w:rsidRDefault="003D52EB" w:rsidP="003D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C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92F6258" w14:textId="77777777" w:rsidR="006C3B2A" w:rsidRPr="00F131AE" w:rsidRDefault="006C3B2A" w:rsidP="00B34559">
      <w:pPr>
        <w:tabs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</w:p>
    <w:p w14:paraId="09DCA3BD" w14:textId="77777777" w:rsidR="006C3B2A" w:rsidRPr="009E6839" w:rsidRDefault="006C3B2A" w:rsidP="006C3B2A">
      <w:pPr>
        <w:tabs>
          <w:tab w:val="left" w:pos="72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/>
          <w:sz w:val="30"/>
          <w:szCs w:val="30"/>
          <w:cs/>
        </w:rPr>
        <w:t>ของเงินให้กู้ยืมแก่บุคคลหรือกิจการที่เกี่ยวข้องกันสำหรับแต่ละ</w:t>
      </w:r>
      <w:r w:rsidRPr="009E6839">
        <w:rPr>
          <w:rFonts w:ascii="Angsana New" w:hAnsi="Angsana New"/>
          <w:spacing w:val="-6"/>
          <w:sz w:val="30"/>
          <w:szCs w:val="30"/>
          <w:cs/>
        </w:rPr>
        <w:t xml:space="preserve">ปีสิ้นสุดวันที่ </w:t>
      </w:r>
      <w:r w:rsidRPr="009E6839">
        <w:rPr>
          <w:rFonts w:ascii="Angsana New" w:hAnsi="Angsana New"/>
          <w:spacing w:val="-6"/>
          <w:sz w:val="30"/>
          <w:szCs w:val="30"/>
        </w:rPr>
        <w:t xml:space="preserve">31 </w:t>
      </w:r>
      <w:r w:rsidRPr="009E6839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9E683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E6839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70822DFF" w14:textId="77777777" w:rsidR="006C3B2A" w:rsidRPr="00F131A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914DD5" w14:paraId="7AED774D" w14:textId="77777777" w:rsidTr="00FF5BCA">
        <w:trPr>
          <w:tblHeader/>
        </w:trPr>
        <w:tc>
          <w:tcPr>
            <w:tcW w:w="4230" w:type="dxa"/>
          </w:tcPr>
          <w:p w14:paraId="4D2B9383" w14:textId="77777777" w:rsidR="006C3B2A" w:rsidRPr="00914DD5" w:rsidRDefault="006C3B2A" w:rsidP="00FF5BC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14D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1BC6D671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4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1D7C53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375CBD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D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914DD5" w14:paraId="4484DDC5" w14:textId="77777777" w:rsidTr="00FF5BCA">
        <w:trPr>
          <w:trHeight w:val="335"/>
          <w:tblHeader/>
        </w:trPr>
        <w:tc>
          <w:tcPr>
            <w:tcW w:w="4230" w:type="dxa"/>
          </w:tcPr>
          <w:p w14:paraId="0306D178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E8BE3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694C25" w14:textId="77777777" w:rsidR="006C3B2A" w:rsidRPr="0050174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B1FA0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C192474" w14:textId="77777777" w:rsidR="006C3B2A" w:rsidRPr="0050174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983C20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476420" w14:textId="77777777" w:rsidR="006C3B2A" w:rsidRPr="0050174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90AEB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914DD5" w14:paraId="55E148B7" w14:textId="77777777" w:rsidTr="00FF5BCA">
        <w:tc>
          <w:tcPr>
            <w:tcW w:w="4230" w:type="dxa"/>
          </w:tcPr>
          <w:p w14:paraId="383CA6E8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9DBF20B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4D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14D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914DD5" w14:paraId="2E058DDA" w14:textId="77777777" w:rsidTr="00FF5BCA">
        <w:tc>
          <w:tcPr>
            <w:tcW w:w="4230" w:type="dxa"/>
          </w:tcPr>
          <w:p w14:paraId="3EAF8194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4D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6E0AD039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30329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CF777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AE5338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BB4DA9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9EF65B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DD01B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3B2A" w:rsidRPr="00914DD5" w14:paraId="63985470" w14:textId="77777777" w:rsidTr="00FF5BCA">
        <w:tc>
          <w:tcPr>
            <w:tcW w:w="4230" w:type="dxa"/>
          </w:tcPr>
          <w:p w14:paraId="261FA935" w14:textId="77777777" w:rsidR="006C3B2A" w:rsidRPr="00914DD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4D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7AB14E5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4D6955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CEE168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AA3276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ED759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783C2F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9C286" w14:textId="77777777" w:rsidR="006C3B2A" w:rsidRPr="00914DD5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E35C5" w:rsidRPr="00914DD5" w14:paraId="4567BE81" w14:textId="77777777" w:rsidTr="00FF5BCA">
        <w:tc>
          <w:tcPr>
            <w:tcW w:w="4230" w:type="dxa"/>
          </w:tcPr>
          <w:p w14:paraId="65EC2AA5" w14:textId="77777777" w:rsidR="00EE35C5" w:rsidRPr="00914DD5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14DD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14DD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14DD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02CF39A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8A37DB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DAF64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E5936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123D7" w14:textId="77777777" w:rsidR="00EE35C5" w:rsidRPr="009F4315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C8C3EE" w14:textId="0CD9AC92" w:rsidR="00EE35C5" w:rsidRPr="00914DD5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113D42" w14:textId="77777777" w:rsidR="00EE35C5" w:rsidRPr="009F4315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EE35C5" w:rsidRPr="00914DD5" w14:paraId="7E564052" w14:textId="77777777" w:rsidTr="00FF5BCA">
        <w:tc>
          <w:tcPr>
            <w:tcW w:w="4230" w:type="dxa"/>
          </w:tcPr>
          <w:p w14:paraId="3804372D" w14:textId="77777777" w:rsidR="00EE35C5" w:rsidRPr="00914DD5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14DD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4C58ACC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6A7897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139D0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3384E7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E6F6E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  <w:tc>
          <w:tcPr>
            <w:tcW w:w="270" w:type="dxa"/>
          </w:tcPr>
          <w:p w14:paraId="2C859CD0" w14:textId="77777777" w:rsidR="00EE35C5" w:rsidRPr="00914DD5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DA6D7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35C5" w:rsidRPr="00914DD5" w14:paraId="01DB8CF6" w14:textId="77777777" w:rsidTr="00FF5BCA">
        <w:tc>
          <w:tcPr>
            <w:tcW w:w="4230" w:type="dxa"/>
          </w:tcPr>
          <w:p w14:paraId="4DEE8F29" w14:textId="77777777" w:rsidR="00EE35C5" w:rsidRPr="004053B6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53B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53F6FE05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BF5C2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FFB8D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B23587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C45B2" w14:textId="77777777" w:rsidR="00EE35C5" w:rsidRPr="00D42946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270" w:type="dxa"/>
          </w:tcPr>
          <w:p w14:paraId="5DCAACB5" w14:textId="77777777" w:rsidR="00EE35C5" w:rsidRPr="004053B6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07D16" w14:textId="77777777" w:rsidR="00EE35C5" w:rsidRPr="00D42946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cs/>
                <w:lang w:bidi="th-TH"/>
              </w:rPr>
              <w:t>(38</w:t>
            </w:r>
            <w:r w:rsidRPr="00122CF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22CF6">
              <w:rPr>
                <w:rFonts w:ascii="Angsana New" w:hAnsi="Angsana New"/>
                <w:sz w:val="30"/>
                <w:szCs w:val="30"/>
                <w:cs/>
                <w:lang w:bidi="th-TH"/>
              </w:rPr>
              <w:t>800)</w:t>
            </w:r>
          </w:p>
        </w:tc>
      </w:tr>
      <w:tr w:rsidR="00EE35C5" w:rsidRPr="00914DD5" w14:paraId="118AC07D" w14:textId="77777777" w:rsidTr="00FF5BCA">
        <w:tc>
          <w:tcPr>
            <w:tcW w:w="4230" w:type="dxa"/>
          </w:tcPr>
          <w:p w14:paraId="4985BD70" w14:textId="77777777" w:rsidR="00EE35C5" w:rsidRPr="00914DD5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4D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4D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14D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C15A24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ABD27F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B72D8D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5B44C7" w14:textId="77777777" w:rsidR="00EE35C5" w:rsidRPr="00903058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6A55DE" w14:textId="77777777" w:rsidR="00EE35C5" w:rsidRPr="00D12C93" w:rsidRDefault="00EE35C5" w:rsidP="00D12C9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C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</w:tcPr>
          <w:p w14:paraId="286CFBBE" w14:textId="77777777" w:rsidR="00EE35C5" w:rsidRPr="00914DD5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2768C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B0CAD" w:rsidRPr="00903FE0" w14:paraId="394CDDAB" w14:textId="77777777" w:rsidTr="00905239">
        <w:tc>
          <w:tcPr>
            <w:tcW w:w="4230" w:type="dxa"/>
          </w:tcPr>
          <w:p w14:paraId="201F6C6F" w14:textId="001D9224" w:rsidR="007B0CAD" w:rsidRPr="00903FE0" w:rsidRDefault="007B0CAD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F5A6120" w14:textId="2F69E983" w:rsidR="007B0CAD" w:rsidRPr="007B0CAD" w:rsidRDefault="007B0CAD" w:rsidP="007B0CA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B0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26683" w:rsidRPr="00903FE0" w14:paraId="1BA693A0" w14:textId="77777777" w:rsidTr="00905239">
        <w:tc>
          <w:tcPr>
            <w:tcW w:w="4230" w:type="dxa"/>
          </w:tcPr>
          <w:p w14:paraId="23B81307" w14:textId="097C18AB" w:rsidR="00926683" w:rsidRDefault="00926683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90" w:type="dxa"/>
            <w:gridSpan w:val="7"/>
          </w:tcPr>
          <w:p w14:paraId="67BEBEB2" w14:textId="77777777" w:rsidR="00926683" w:rsidRPr="007B0CAD" w:rsidRDefault="00926683" w:rsidP="007B0CA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EE35C5" w:rsidRPr="00903FE0" w14:paraId="722D2998" w14:textId="77777777" w:rsidTr="00FF5BCA">
        <w:tc>
          <w:tcPr>
            <w:tcW w:w="4230" w:type="dxa"/>
          </w:tcPr>
          <w:p w14:paraId="54E0C92E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4E92BE4E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14:paraId="6E9B92F2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13B3C" w14:textId="77777777" w:rsidR="00EE35C5" w:rsidRPr="00903FE0" w:rsidRDefault="00EE35C5" w:rsidP="004764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14:paraId="6A2A473C" w14:textId="77777777" w:rsidR="00EE35C5" w:rsidRPr="00476469" w:rsidRDefault="00EE35C5" w:rsidP="00476469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FBABD9" w14:textId="77777777" w:rsidR="00EE35C5" w:rsidRPr="00903FE0" w:rsidRDefault="00560721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FCA8FB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B767B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35C5" w:rsidRPr="00903FE0" w14:paraId="288F2086" w14:textId="77777777" w:rsidTr="00FF5BCA">
        <w:tc>
          <w:tcPr>
            <w:tcW w:w="4230" w:type="dxa"/>
          </w:tcPr>
          <w:p w14:paraId="49A18F0D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5F9AFAD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D56466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9941E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4764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A340E6E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A4909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70A527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C9C90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35C5" w:rsidRPr="00903FE0" w14:paraId="47700600" w14:textId="77777777" w:rsidTr="00FF5BCA">
        <w:tc>
          <w:tcPr>
            <w:tcW w:w="4230" w:type="dxa"/>
          </w:tcPr>
          <w:p w14:paraId="15DF70DA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90934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14:paraId="67E2D798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75DBE8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(6,31</w:t>
            </w:r>
            <w:r w:rsidR="004764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820629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33132E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73C612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826BD8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35C5" w:rsidRPr="00A117E8" w14:paraId="55001C6E" w14:textId="77777777" w:rsidTr="00FF5BCA">
        <w:tc>
          <w:tcPr>
            <w:tcW w:w="4230" w:type="dxa"/>
          </w:tcPr>
          <w:p w14:paraId="2FA3013F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proofErr w:type="spellStart"/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>ธันวาคม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73A029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4094E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5C8F6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14:paraId="63AB2DC0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071B48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AE6EA6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D7B9D0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E35C5" w:rsidRPr="00A117E8" w14:paraId="2B2AE286" w14:textId="77777777" w:rsidTr="00FF5BCA">
        <w:tc>
          <w:tcPr>
            <w:tcW w:w="4230" w:type="dxa"/>
          </w:tcPr>
          <w:p w14:paraId="004F86D3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F3FE7C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C768681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A12F88F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4D67D02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386A79E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FD935D6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AF319A1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E35C5" w:rsidRPr="00A117E8" w14:paraId="640C933E" w14:textId="77777777" w:rsidTr="00FF5BCA">
        <w:tc>
          <w:tcPr>
            <w:tcW w:w="4230" w:type="dxa"/>
          </w:tcPr>
          <w:p w14:paraId="2740E887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170" w:type="dxa"/>
          </w:tcPr>
          <w:p w14:paraId="00253F37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FF6CEFD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A6F879F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3B29A1C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5CED241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A64D64A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97DA414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E35C5" w:rsidRPr="00A117E8" w14:paraId="3C6910B8" w14:textId="77777777" w:rsidTr="00FF5BCA">
        <w:tc>
          <w:tcPr>
            <w:tcW w:w="4230" w:type="dxa"/>
          </w:tcPr>
          <w:p w14:paraId="517994A7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14:paraId="4048B06C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FA4EC56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50B7590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3A9D262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4F8AE7F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34B477C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A021192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E35C5" w:rsidRPr="00A117E8" w14:paraId="1622EE5F" w14:textId="77777777" w:rsidTr="00FF5BCA">
        <w:tc>
          <w:tcPr>
            <w:tcW w:w="4230" w:type="dxa"/>
          </w:tcPr>
          <w:p w14:paraId="25B32502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49F801C" w14:textId="77777777" w:rsidR="00EE35C5" w:rsidRPr="00903FE0" w:rsidRDefault="00560721" w:rsidP="004764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14:paraId="5602AFD3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02022F2" w14:textId="77777777" w:rsidR="00EE35C5" w:rsidRPr="00903FE0" w:rsidRDefault="00EE35C5" w:rsidP="004764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14:paraId="2BE969F8" w14:textId="77777777" w:rsidR="00EE35C5" w:rsidRPr="00476469" w:rsidRDefault="00EE35C5" w:rsidP="00476469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931095" w14:textId="77777777" w:rsidR="00EE35C5" w:rsidRPr="009F4315" w:rsidRDefault="00560721" w:rsidP="005607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EFF488" w14:textId="0D3016D7" w:rsidR="00EE35C5" w:rsidRPr="00914DD5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84B50F" w14:textId="77777777" w:rsidR="00EE35C5" w:rsidRPr="009F4315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EE35C5" w:rsidRPr="00A117E8" w14:paraId="4070A3F3" w14:textId="77777777" w:rsidTr="00FF5BCA">
        <w:tc>
          <w:tcPr>
            <w:tcW w:w="4230" w:type="dxa"/>
          </w:tcPr>
          <w:p w14:paraId="551F77F8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34A4D8B" w14:textId="77777777" w:rsidR="00EE35C5" w:rsidRPr="00903FE0" w:rsidRDefault="00560721" w:rsidP="005607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8DAF47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A8A1236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4764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DE945CE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927E5C6" w14:textId="77777777" w:rsidR="00EE35C5" w:rsidRPr="00903FE0" w:rsidRDefault="00560721" w:rsidP="0056072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  <w:tc>
          <w:tcPr>
            <w:tcW w:w="270" w:type="dxa"/>
          </w:tcPr>
          <w:p w14:paraId="7AA6B32B" w14:textId="77777777" w:rsidR="00EE35C5" w:rsidRPr="00914DD5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47B72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35C5" w:rsidRPr="00A117E8" w14:paraId="1EDDE68C" w14:textId="77777777" w:rsidTr="00FF5BCA">
        <w:tc>
          <w:tcPr>
            <w:tcW w:w="4230" w:type="dxa"/>
          </w:tcPr>
          <w:p w14:paraId="3C4E6B75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77D3A9A" w14:textId="77777777" w:rsidR="00EE35C5" w:rsidRPr="00903FE0" w:rsidRDefault="00560721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14:paraId="0A3DEA49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45198D0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(6,31</w:t>
            </w:r>
            <w:r w:rsidR="0047646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22CF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601012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5555856" w14:textId="77777777" w:rsidR="00EE35C5" w:rsidRPr="00D42946" w:rsidRDefault="00560721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270" w:type="dxa"/>
          </w:tcPr>
          <w:p w14:paraId="362A8DE5" w14:textId="77777777" w:rsidR="00EE35C5" w:rsidRPr="00476469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925BF1" w14:textId="77777777" w:rsidR="00EE35C5" w:rsidRPr="00D42946" w:rsidRDefault="00EE35C5" w:rsidP="00EE35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2CF6">
              <w:rPr>
                <w:rFonts w:ascii="Angsana New" w:hAnsi="Angsana New"/>
                <w:sz w:val="30"/>
                <w:szCs w:val="30"/>
                <w:cs/>
                <w:lang w:bidi="th-TH"/>
              </w:rPr>
              <w:t>(38</w:t>
            </w:r>
            <w:r w:rsidRPr="00122CF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22CF6">
              <w:rPr>
                <w:rFonts w:ascii="Angsana New" w:hAnsi="Angsana New"/>
                <w:sz w:val="30"/>
                <w:szCs w:val="30"/>
                <w:cs/>
                <w:lang w:bidi="th-TH"/>
              </w:rPr>
              <w:t>800)</w:t>
            </w:r>
          </w:p>
        </w:tc>
      </w:tr>
      <w:tr w:rsidR="00EE35C5" w:rsidRPr="00A117E8" w14:paraId="4631E99A" w14:textId="77777777" w:rsidTr="00FF5BCA">
        <w:tc>
          <w:tcPr>
            <w:tcW w:w="4230" w:type="dxa"/>
          </w:tcPr>
          <w:p w14:paraId="78EBD1FB" w14:textId="77777777" w:rsidR="00EE35C5" w:rsidRPr="00903FE0" w:rsidRDefault="00EE35C5" w:rsidP="00EE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proofErr w:type="spellStart"/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>ธันวาคม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E37FC0" w14:textId="77777777" w:rsidR="00EE35C5" w:rsidRPr="00903FE0" w:rsidRDefault="00560721" w:rsidP="005607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89C13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786F01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14:paraId="194734A2" w14:textId="77777777" w:rsidR="00EE35C5" w:rsidRPr="008D3FE7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BAF853" w14:textId="77777777" w:rsidR="00EE35C5" w:rsidRPr="00476469" w:rsidRDefault="00560721" w:rsidP="004764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64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</w:tcPr>
          <w:p w14:paraId="2ED58150" w14:textId="77777777" w:rsidR="00EE35C5" w:rsidRPr="00914DD5" w:rsidRDefault="00EE35C5" w:rsidP="00EE35C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EA8E3" w14:textId="77777777" w:rsidR="00EE35C5" w:rsidRPr="00903FE0" w:rsidRDefault="00EE35C5" w:rsidP="00EE35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71FBA9C" w14:textId="77777777" w:rsidR="006C3B2A" w:rsidRDefault="006C3B2A" w:rsidP="00B3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A7361B" w14:paraId="3CDB3DAE" w14:textId="77777777" w:rsidTr="00FF5BCA">
        <w:trPr>
          <w:tblHeader/>
        </w:trPr>
        <w:tc>
          <w:tcPr>
            <w:tcW w:w="4230" w:type="dxa"/>
          </w:tcPr>
          <w:p w14:paraId="4746F319" w14:textId="77777777" w:rsidR="006C3B2A" w:rsidRPr="00A7361B" w:rsidRDefault="006C3B2A" w:rsidP="00FF5BC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73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07E8ECAA" w14:textId="77777777" w:rsidR="006C3B2A" w:rsidRPr="00A7361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6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CBDC6D" w14:textId="77777777" w:rsidR="006C3B2A" w:rsidRPr="00A7361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0D3EA95" w14:textId="77777777" w:rsidR="006C3B2A" w:rsidRPr="00A7361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6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A7361B" w14:paraId="5EF9E5DD" w14:textId="77777777" w:rsidTr="00FF5BCA">
        <w:trPr>
          <w:trHeight w:val="335"/>
          <w:tblHeader/>
        </w:trPr>
        <w:tc>
          <w:tcPr>
            <w:tcW w:w="4230" w:type="dxa"/>
          </w:tcPr>
          <w:p w14:paraId="41DA1719" w14:textId="77777777" w:rsidR="006C3B2A" w:rsidRPr="00A7361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50095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8E4408D" w14:textId="77777777" w:rsidR="006C3B2A" w:rsidRPr="0050174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D34B1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F2B5179" w14:textId="77777777" w:rsidR="006C3B2A" w:rsidRPr="0050174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E193CE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7F0219F" w14:textId="77777777" w:rsidR="006C3B2A" w:rsidRPr="0050174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6BE28" w14:textId="77777777" w:rsidR="006C3B2A" w:rsidRPr="0050174B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A7361B" w14:paraId="6CE51FBB" w14:textId="77777777" w:rsidTr="00FF5BCA">
        <w:tc>
          <w:tcPr>
            <w:tcW w:w="4230" w:type="dxa"/>
          </w:tcPr>
          <w:p w14:paraId="33F42741" w14:textId="77777777" w:rsidR="006C3B2A" w:rsidRPr="00A7361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892A588" w14:textId="77777777" w:rsidR="006C3B2A" w:rsidRPr="00A7361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764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1EA3" w:rsidRPr="00FA4EA6" w14:paraId="68A3D755" w14:textId="77777777" w:rsidTr="00BE4EAF">
        <w:tc>
          <w:tcPr>
            <w:tcW w:w="4230" w:type="dxa"/>
          </w:tcPr>
          <w:p w14:paraId="4AED5B20" w14:textId="3993E9CD" w:rsidR="00D91EA3" w:rsidRPr="00F131AE" w:rsidRDefault="00F131AE" w:rsidP="00D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183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ECDA5EE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363FF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9FFDA85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6EF298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D6644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292F9F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4B656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</w:t>
            </w:r>
            <w:r w:rsidRPr="00BE4EA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76469" w:rsidRPr="00BE4EAF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BE4EAF" w:rsidRPr="00424246" w14:paraId="54B96016" w14:textId="77777777" w:rsidTr="00021E1E">
        <w:tc>
          <w:tcPr>
            <w:tcW w:w="4230" w:type="dxa"/>
          </w:tcPr>
          <w:p w14:paraId="43277C42" w14:textId="77777777" w:rsidR="00BE4EAF" w:rsidRPr="004A64D4" w:rsidRDefault="00BE4EAF" w:rsidP="0002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6C565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365F903B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2CE76D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6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B6F8B8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70868F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6C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E6DC04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93448B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4EAF" w:rsidRPr="004066C4" w14:paraId="0B767269" w14:textId="77777777" w:rsidTr="00021E1E">
        <w:tc>
          <w:tcPr>
            <w:tcW w:w="4230" w:type="dxa"/>
          </w:tcPr>
          <w:p w14:paraId="66A812CB" w14:textId="77777777" w:rsidR="00BE4EAF" w:rsidRPr="004066C4" w:rsidRDefault="00BE4EAF" w:rsidP="0002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5D7AD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048FF133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24F3D7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42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AB4F6E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12FE03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1E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A784C5" w14:textId="77777777" w:rsidR="00BE4EAF" w:rsidRPr="004066C4" w:rsidRDefault="00BE4EAF" w:rsidP="00021E1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D3E93" w14:textId="5CE58608" w:rsidR="00BE4EAF" w:rsidRPr="004066C4" w:rsidRDefault="00BE4EAF" w:rsidP="00021E1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2C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63</w:t>
            </w:r>
            <w:r w:rsidRPr="00122C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7088CCC4" w14:textId="77777777" w:rsidR="006C3B2A" w:rsidRPr="009E1650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FA4EA6" w14:paraId="0CFC45C8" w14:textId="77777777" w:rsidTr="00FF5BCA">
        <w:trPr>
          <w:tblHeader/>
        </w:trPr>
        <w:tc>
          <w:tcPr>
            <w:tcW w:w="4230" w:type="dxa"/>
          </w:tcPr>
          <w:p w14:paraId="4B2462D4" w14:textId="77777777" w:rsidR="006C3B2A" w:rsidRPr="00FA4EA6" w:rsidRDefault="006C3B2A" w:rsidP="00FF5BC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4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DF040F2" w14:textId="77777777" w:rsidR="006C3B2A" w:rsidRPr="00FA4EA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F86D44" w14:textId="77777777" w:rsidR="006C3B2A" w:rsidRPr="00FA4EA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848C04" w14:textId="77777777" w:rsidR="006C3B2A" w:rsidRPr="00FA4EA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68A" w:rsidRPr="00FA4EA6" w14:paraId="1DD423EC" w14:textId="77777777" w:rsidTr="00FF5BCA">
        <w:trPr>
          <w:trHeight w:val="335"/>
          <w:tblHeader/>
        </w:trPr>
        <w:tc>
          <w:tcPr>
            <w:tcW w:w="4230" w:type="dxa"/>
          </w:tcPr>
          <w:p w14:paraId="450DB258" w14:textId="77777777" w:rsidR="0043068A" w:rsidRPr="00FA4EA6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FA5A6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1029650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D6012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26B4052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8F62F4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D40A53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CEA46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3068A" w:rsidRPr="00FA4EA6" w14:paraId="74B0D1A6" w14:textId="77777777" w:rsidTr="00FF5BCA">
        <w:tc>
          <w:tcPr>
            <w:tcW w:w="4230" w:type="dxa"/>
          </w:tcPr>
          <w:p w14:paraId="6E72D9D1" w14:textId="77777777" w:rsidR="0043068A" w:rsidRPr="00FA4EA6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71B12E6" w14:textId="77777777" w:rsidR="0043068A" w:rsidRPr="00FA4EA6" w:rsidRDefault="00476469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1EA3" w:rsidRPr="00424246" w14:paraId="6B369730" w14:textId="77777777" w:rsidTr="00BE4EAF">
        <w:tc>
          <w:tcPr>
            <w:tcW w:w="4230" w:type="dxa"/>
          </w:tcPr>
          <w:p w14:paraId="3E67D42D" w14:textId="77777777" w:rsidR="00D91EA3" w:rsidRPr="004A64D4" w:rsidRDefault="00D91EA3" w:rsidP="00D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439A64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86B237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6FB12F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ED43AC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49F108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B087B0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52453A" w14:textId="77777777" w:rsidR="00D91EA3" w:rsidRPr="00BE4EAF" w:rsidRDefault="00D91EA3" w:rsidP="00D91E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4E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</w:tr>
    </w:tbl>
    <w:p w14:paraId="2852F377" w14:textId="7E17AA73" w:rsidR="006C3B2A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CF2EE8B" w14:textId="3EB63292" w:rsidR="00F131AE" w:rsidRDefault="00F131AE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EBEF06A" w14:textId="2E1A097F" w:rsidR="00F131AE" w:rsidRDefault="00F131AE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37EB11B2" w14:textId="5012BB38" w:rsidR="00F131AE" w:rsidRDefault="00F131AE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79A54036" w14:textId="539D54E5" w:rsidR="00F131AE" w:rsidRDefault="00F131AE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5CECA01" w14:textId="79286905" w:rsidR="00F131AE" w:rsidRDefault="00F131AE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720"/>
        <w:gridCol w:w="270"/>
        <w:gridCol w:w="72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43068A" w:rsidRPr="00FF7777" w14:paraId="56289D00" w14:textId="77777777" w:rsidTr="0043068A">
        <w:trPr>
          <w:tblHeader/>
        </w:trPr>
        <w:tc>
          <w:tcPr>
            <w:tcW w:w="2250" w:type="dxa"/>
            <w:shd w:val="clear" w:color="auto" w:fill="auto"/>
          </w:tcPr>
          <w:p w14:paraId="1152ECC8" w14:textId="77777777" w:rsidR="0043068A" w:rsidRPr="00540AF3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เงินกู้ยืมจากบุคคลหรือ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35527240" w14:textId="77777777" w:rsidR="0043068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6F5C091" w14:textId="77777777" w:rsidR="0043068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CE940D0" w14:textId="77777777" w:rsidR="0043068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681FA3" w14:textId="77777777" w:rsidR="0043068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4929346" w14:textId="77777777" w:rsidR="0043068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68A" w:rsidRPr="00FF7777" w14:paraId="6C9C57C8" w14:textId="77777777" w:rsidTr="0043068A">
        <w:trPr>
          <w:tblHeader/>
        </w:trPr>
        <w:tc>
          <w:tcPr>
            <w:tcW w:w="2250" w:type="dxa"/>
            <w:shd w:val="clear" w:color="auto" w:fill="auto"/>
          </w:tcPr>
          <w:p w14:paraId="6F1BE828" w14:textId="77777777" w:rsidR="0043068A" w:rsidRPr="00A16777" w:rsidRDefault="0043068A" w:rsidP="00430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539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1CA63A99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022C0FF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52C011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19F2651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8DB89C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4F00195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795A7E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8915170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EE2255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FA7FF67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FDFB3F" w14:textId="77777777" w:rsidR="0043068A" w:rsidRPr="0050174B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3068A" w:rsidRPr="00FF7777" w14:paraId="306129C9" w14:textId="77777777" w:rsidTr="0043068A">
        <w:tc>
          <w:tcPr>
            <w:tcW w:w="2250" w:type="dxa"/>
            <w:shd w:val="clear" w:color="auto" w:fill="auto"/>
          </w:tcPr>
          <w:p w14:paraId="44E080D4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3BB1184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77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FF777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9BE040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8F6D548" w14:textId="77777777" w:rsidR="0043068A" w:rsidRPr="00FF7777" w:rsidRDefault="00476469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068A" w:rsidRPr="00FF7777" w14:paraId="733C5D77" w14:textId="77777777" w:rsidTr="0043068A">
        <w:tc>
          <w:tcPr>
            <w:tcW w:w="2250" w:type="dxa"/>
            <w:shd w:val="clear" w:color="auto" w:fill="auto"/>
          </w:tcPr>
          <w:p w14:paraId="1A8CDCF6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auto"/>
          </w:tcPr>
          <w:p w14:paraId="29059426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1133EB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D01AE76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8EDAE0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6FC6E0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2D50D3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3827324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87E04E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DB4DAF8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410C45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080AB67" w14:textId="77777777" w:rsidR="0043068A" w:rsidRPr="00FF7777" w:rsidRDefault="0043068A" w:rsidP="00430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85299" w:rsidRPr="00FF7777" w14:paraId="5EAFB354" w14:textId="77777777" w:rsidTr="0043068A">
        <w:tc>
          <w:tcPr>
            <w:tcW w:w="2250" w:type="dxa"/>
            <w:shd w:val="clear" w:color="auto" w:fill="auto"/>
          </w:tcPr>
          <w:p w14:paraId="6DDA9045" w14:textId="77777777" w:rsidR="00185299" w:rsidRPr="0018183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183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74DD9296" w14:textId="0C9404C0" w:rsidR="00185299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D7781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DEE892B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431139D2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4093B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2CB09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7417BA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EECFF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96D5D7" w14:textId="77777777" w:rsidR="00185299" w:rsidRPr="00185299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685D4" w14:textId="77777777" w:rsidR="00185299" w:rsidRPr="00185299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798DF00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22CF6">
              <w:rPr>
                <w:rFonts w:ascii="Angsana New" w:hAnsi="Angsana New"/>
                <w:sz w:val="30"/>
                <w:szCs w:val="30"/>
                <w:lang w:val="en-GB" w:bidi="ar-SA"/>
              </w:rPr>
              <w:t>4,794</w:t>
            </w:r>
          </w:p>
        </w:tc>
      </w:tr>
      <w:tr w:rsidR="00185299" w:rsidRPr="00FF7777" w14:paraId="3B1E70CD" w14:textId="77777777" w:rsidTr="0043068A">
        <w:tc>
          <w:tcPr>
            <w:tcW w:w="2250" w:type="dxa"/>
            <w:shd w:val="clear" w:color="auto" w:fill="auto"/>
          </w:tcPr>
          <w:p w14:paraId="157F7D6D" w14:textId="77777777" w:rsidR="00185299" w:rsidRPr="0018183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0" w:type="dxa"/>
            <w:shd w:val="clear" w:color="auto" w:fill="auto"/>
          </w:tcPr>
          <w:p w14:paraId="56FB8541" w14:textId="4E928440" w:rsidR="00185299" w:rsidRDefault="00F131AE" w:rsidP="00185299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0A33F378" w14:textId="77777777" w:rsidR="00185299" w:rsidRPr="00BF2202" w:rsidRDefault="00185299" w:rsidP="0018529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61008CE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302E81E1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3973AD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4E176CA5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AFC3A4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1774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177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8F16948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0CEFE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F1A5F7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78B758" w14:textId="77777777" w:rsidR="00185299" w:rsidRPr="00210900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85299" w:rsidRPr="00FF7777" w14:paraId="05926C1A" w14:textId="77777777" w:rsidTr="0043068A">
        <w:tc>
          <w:tcPr>
            <w:tcW w:w="3960" w:type="dxa"/>
            <w:gridSpan w:val="4"/>
            <w:shd w:val="clear" w:color="auto" w:fill="auto"/>
          </w:tcPr>
          <w:p w14:paraId="19DA4D67" w14:textId="77777777" w:rsidR="00185299" w:rsidRPr="00D77492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รวมเงินกู้ยืมจากบุคคลหรือกิจการที่เกี่ยวข้องกัน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66D8359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CE582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D652C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F249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74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17745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CC73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398EA" w14:textId="77777777" w:rsidR="00185299" w:rsidRPr="00185299" w:rsidRDefault="00185299" w:rsidP="001852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52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E4697" w14:textId="77777777" w:rsidR="00185299" w:rsidRPr="00185299" w:rsidRDefault="00185299" w:rsidP="001852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6D2D1" w14:textId="77777777" w:rsidR="00185299" w:rsidRPr="00317745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22CF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4,794</w:t>
            </w:r>
          </w:p>
        </w:tc>
      </w:tr>
    </w:tbl>
    <w:p w14:paraId="5D49E28E" w14:textId="77777777" w:rsidR="006C3B2A" w:rsidRPr="00E66B50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76855BDE" w14:textId="77777777" w:rsidR="006C3B2A" w:rsidRPr="00FF7777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FF7777">
        <w:rPr>
          <w:rFonts w:ascii="Angsana New" w:hAnsi="Angsana New" w:cs="Angsana New" w:hint="cs"/>
          <w:cs/>
          <w:lang w:val="en-US"/>
        </w:rPr>
        <w:t>รายการเคลื่อนไหวของเงินกู้ยืมจาก</w:t>
      </w:r>
      <w:r>
        <w:rPr>
          <w:rFonts w:ascii="Angsana New" w:hAnsi="Angsana New" w:cs="Angsana New" w:hint="cs"/>
          <w:cs/>
          <w:lang w:val="en-US"/>
        </w:rPr>
        <w:t>บุคคลหรือ</w:t>
      </w:r>
      <w:r w:rsidRPr="00FF7777">
        <w:rPr>
          <w:rFonts w:ascii="Angsana New" w:hAnsi="Angsana New" w:cs="Angsana New" w:hint="cs"/>
          <w:cs/>
          <w:lang w:val="en-US"/>
        </w:rPr>
        <w:t>กิจการที่เกี่ยวข้องกันสำหรับ</w:t>
      </w:r>
      <w:r>
        <w:rPr>
          <w:rFonts w:ascii="Angsana New" w:hAnsi="Angsana New" w:cs="Angsana New" w:hint="cs"/>
          <w:cs/>
          <w:lang w:val="en-US"/>
        </w:rPr>
        <w:t xml:space="preserve">แต่ละปีสิ้นสุดวันที่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>ธันวาคม มีดังนี้</w:t>
      </w:r>
    </w:p>
    <w:p w14:paraId="75223E45" w14:textId="77777777" w:rsidR="006C3B2A" w:rsidRPr="002D385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432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FF7777" w14:paraId="72C5906A" w14:textId="77777777" w:rsidTr="00E66B50">
        <w:trPr>
          <w:tblHeader/>
        </w:trPr>
        <w:tc>
          <w:tcPr>
            <w:tcW w:w="4320" w:type="dxa"/>
          </w:tcPr>
          <w:p w14:paraId="3DBBC930" w14:textId="77777777" w:rsidR="006C3B2A" w:rsidRPr="00540AF3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</w:t>
            </w:r>
          </w:p>
        </w:tc>
        <w:tc>
          <w:tcPr>
            <w:tcW w:w="2610" w:type="dxa"/>
            <w:gridSpan w:val="3"/>
          </w:tcPr>
          <w:p w14:paraId="68221478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783E38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5F7E97F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FF7777" w14:paraId="5FC32804" w14:textId="77777777" w:rsidTr="00E66B50">
        <w:trPr>
          <w:trHeight w:val="335"/>
          <w:tblHeader/>
        </w:trPr>
        <w:tc>
          <w:tcPr>
            <w:tcW w:w="4320" w:type="dxa"/>
          </w:tcPr>
          <w:p w14:paraId="20422633" w14:textId="77777777" w:rsidR="006C3B2A" w:rsidRPr="00A16777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539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4C03763" w14:textId="77777777" w:rsidR="006C3B2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19A807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0174B" w14:textId="77777777" w:rsidR="006C3B2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79A70BD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E3C9FE" w14:textId="77777777" w:rsidR="006C3B2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C8EC1E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70260" w14:textId="77777777" w:rsidR="006C3B2A" w:rsidRPr="00FF7777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FF7777" w14:paraId="5AFC947C" w14:textId="77777777" w:rsidTr="00E66B50">
        <w:trPr>
          <w:tblHeader/>
        </w:trPr>
        <w:tc>
          <w:tcPr>
            <w:tcW w:w="4320" w:type="dxa"/>
          </w:tcPr>
          <w:p w14:paraId="5CE30721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C95697D" w14:textId="77777777" w:rsidR="006C3B2A" w:rsidRPr="00FF7777" w:rsidRDefault="0047646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736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FF7777" w14:paraId="0AE13DE6" w14:textId="77777777" w:rsidTr="00E66B50">
        <w:tc>
          <w:tcPr>
            <w:tcW w:w="4320" w:type="dxa"/>
          </w:tcPr>
          <w:p w14:paraId="26D93C1B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76E3903A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0F8A9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2F01AF9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7A96A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3AEACC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74E8327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0A5EBC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C3B2A" w:rsidRPr="00FF7777" w14:paraId="23AF56B2" w14:textId="77777777" w:rsidTr="00E66B50">
        <w:tc>
          <w:tcPr>
            <w:tcW w:w="4320" w:type="dxa"/>
          </w:tcPr>
          <w:p w14:paraId="7E104DBC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831371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DB07E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B88E78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E4A05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AA4CAC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24C5ECA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DD5268" w14:textId="77777777" w:rsidR="006C3B2A" w:rsidRPr="00FF777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185299" w:rsidRPr="00FF7777" w14:paraId="76E3B037" w14:textId="77777777" w:rsidTr="00E66B50">
        <w:tc>
          <w:tcPr>
            <w:tcW w:w="4320" w:type="dxa"/>
          </w:tcPr>
          <w:p w14:paraId="189DA855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F7777">
              <w:rPr>
                <w:rFonts w:ascii="Angsana New" w:hAnsi="Angsana New"/>
                <w:sz w:val="30"/>
                <w:szCs w:val="30"/>
              </w:rPr>
              <w:t>1</w:t>
            </w: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34F8B2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A8C45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040DF4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83024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7BC17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85299">
              <w:rPr>
                <w:rFonts w:ascii="Angsana New" w:hAnsi="Angsana New"/>
                <w:sz w:val="30"/>
                <w:szCs w:val="30"/>
                <w:lang w:bidi="ar-SA"/>
              </w:rPr>
              <w:t>4,794</w:t>
            </w:r>
          </w:p>
        </w:tc>
        <w:tc>
          <w:tcPr>
            <w:tcW w:w="270" w:type="dxa"/>
          </w:tcPr>
          <w:p w14:paraId="62BB1EF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9FF76C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66B50">
              <w:rPr>
                <w:rFonts w:ascii="Angsana New" w:hAnsi="Angsana New"/>
                <w:sz w:val="30"/>
                <w:szCs w:val="30"/>
                <w:lang w:bidi="ar-SA"/>
              </w:rPr>
              <w:t>8,486</w:t>
            </w:r>
          </w:p>
        </w:tc>
      </w:tr>
      <w:tr w:rsidR="00185299" w:rsidRPr="00FF7777" w14:paraId="5A5A5CE4" w14:textId="77777777" w:rsidTr="00E66B50">
        <w:tc>
          <w:tcPr>
            <w:tcW w:w="4320" w:type="dxa"/>
          </w:tcPr>
          <w:p w14:paraId="17EC20D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B4E9D7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BC21C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D28051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17C97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658C89" w14:textId="77777777" w:rsidR="00185299" w:rsidRPr="00DD530A" w:rsidRDefault="00185299" w:rsidP="00DD5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D530A">
              <w:rPr>
                <w:rFonts w:ascii="Angsana New" w:hAnsi="Angsana New"/>
                <w:sz w:val="30"/>
                <w:szCs w:val="30"/>
                <w:lang w:bidi="ar-SA"/>
              </w:rPr>
              <w:t>55,000</w:t>
            </w:r>
          </w:p>
        </w:tc>
        <w:tc>
          <w:tcPr>
            <w:tcW w:w="270" w:type="dxa"/>
          </w:tcPr>
          <w:p w14:paraId="0DCD6240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3EFC1B" w14:textId="77777777" w:rsidR="00185299" w:rsidRPr="00DE3436" w:rsidRDefault="00185299" w:rsidP="00DE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E3436">
              <w:rPr>
                <w:rFonts w:ascii="Angsana New" w:hAnsi="Angsana New"/>
                <w:sz w:val="30"/>
                <w:szCs w:val="30"/>
                <w:lang w:bidi="ar-SA"/>
              </w:rPr>
              <w:t>2,656</w:t>
            </w:r>
          </w:p>
        </w:tc>
      </w:tr>
      <w:tr w:rsidR="00185299" w:rsidRPr="00FF7777" w14:paraId="4790230B" w14:textId="77777777" w:rsidTr="00E66B50">
        <w:tc>
          <w:tcPr>
            <w:tcW w:w="4320" w:type="dxa"/>
          </w:tcPr>
          <w:p w14:paraId="57AA82CC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4368C27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FA5BAE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9BD803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AAE9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0C916AD" w14:textId="77777777" w:rsidR="00185299" w:rsidRPr="00DD530A" w:rsidRDefault="00185299" w:rsidP="00DD5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D530A">
              <w:rPr>
                <w:rFonts w:ascii="Angsana New" w:hAnsi="Angsana New"/>
                <w:sz w:val="30"/>
                <w:szCs w:val="30"/>
                <w:lang w:bidi="ar-SA"/>
              </w:rPr>
              <w:t>(59,794)</w:t>
            </w:r>
          </w:p>
        </w:tc>
        <w:tc>
          <w:tcPr>
            <w:tcW w:w="270" w:type="dxa"/>
          </w:tcPr>
          <w:p w14:paraId="5D779E52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01A7D3" w14:textId="77777777" w:rsidR="00185299" w:rsidRPr="00DE3436" w:rsidRDefault="00185299" w:rsidP="00DE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E3436">
              <w:rPr>
                <w:rFonts w:ascii="Angsana New" w:hAnsi="Angsana New"/>
                <w:sz w:val="30"/>
                <w:szCs w:val="30"/>
                <w:lang w:bidi="ar-SA"/>
              </w:rPr>
              <w:t>(6,1</w:t>
            </w:r>
            <w:r w:rsidR="009B27A5">
              <w:rPr>
                <w:rFonts w:ascii="Angsana New" w:hAnsi="Angsana New"/>
                <w:sz w:val="30"/>
                <w:szCs w:val="30"/>
                <w:lang w:bidi="ar-SA"/>
              </w:rPr>
              <w:t>88</w:t>
            </w:r>
            <w:r w:rsidRPr="00DE3436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185299" w:rsidRPr="00FF7777" w14:paraId="18AC1D3E" w14:textId="77777777" w:rsidTr="00E66B50">
        <w:tc>
          <w:tcPr>
            <w:tcW w:w="4320" w:type="dxa"/>
          </w:tcPr>
          <w:p w14:paraId="7F9D2B38" w14:textId="77777777" w:rsidR="00185299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66B50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B8FF576" w14:textId="77777777" w:rsidR="00185299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87BEB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46CE38" w14:textId="77777777" w:rsidR="00185299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23141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086E91" w14:textId="77777777" w:rsidR="00185299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86965B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342E731" w14:textId="77777777" w:rsidR="00185299" w:rsidRPr="00DE3436" w:rsidRDefault="00185299" w:rsidP="00DE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E3436">
              <w:rPr>
                <w:rFonts w:ascii="Angsana New" w:hAnsi="Angsana New"/>
                <w:sz w:val="30"/>
                <w:szCs w:val="30"/>
                <w:lang w:bidi="ar-SA"/>
              </w:rPr>
              <w:t>(160)</w:t>
            </w:r>
          </w:p>
        </w:tc>
      </w:tr>
      <w:tr w:rsidR="00185299" w:rsidRPr="00FF7777" w14:paraId="38F31F01" w14:textId="77777777" w:rsidTr="00E66B50">
        <w:tc>
          <w:tcPr>
            <w:tcW w:w="4320" w:type="dxa"/>
          </w:tcPr>
          <w:p w14:paraId="1DEA903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AB6CC4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86C6D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E4678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50015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C115A5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84A0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EE099A" w14:textId="77777777" w:rsidR="00185299" w:rsidRPr="00DE3436" w:rsidRDefault="00185299" w:rsidP="00DE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E3436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4,794</w:t>
            </w:r>
          </w:p>
        </w:tc>
      </w:tr>
      <w:tr w:rsidR="00185299" w:rsidRPr="00FF7777" w14:paraId="6EBD9B4F" w14:textId="77777777" w:rsidTr="00E66B50">
        <w:tc>
          <w:tcPr>
            <w:tcW w:w="4320" w:type="dxa"/>
          </w:tcPr>
          <w:p w14:paraId="61F93CD5" w14:textId="2B9C3D22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9F9E8E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28BF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118A62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695CA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DD251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FE50B32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EB5235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131AE" w:rsidRPr="00FF7777" w14:paraId="26F6472B" w14:textId="77777777" w:rsidTr="00E66B50">
        <w:tc>
          <w:tcPr>
            <w:tcW w:w="4320" w:type="dxa"/>
          </w:tcPr>
          <w:p w14:paraId="750DE25B" w14:textId="23E21A71" w:rsidR="00F131AE" w:rsidRPr="00D77492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74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0B1AD3A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F60C4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3FF8C0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6A468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4E0EA2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0944993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D75574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B0752" w:rsidRPr="00FF7777" w14:paraId="2632EDDD" w14:textId="77777777" w:rsidTr="00E66B50">
        <w:tc>
          <w:tcPr>
            <w:tcW w:w="4320" w:type="dxa"/>
          </w:tcPr>
          <w:p w14:paraId="7AFC20A7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F7777">
              <w:rPr>
                <w:rFonts w:ascii="Angsana New" w:hAnsi="Angsana New"/>
                <w:sz w:val="30"/>
                <w:szCs w:val="30"/>
              </w:rPr>
              <w:t>1</w:t>
            </w: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357DA9B8" w14:textId="77777777" w:rsidR="008B0752" w:rsidRPr="00FF7777" w:rsidRDefault="008B0752" w:rsidP="00C15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5299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14:paraId="30E4C5D8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386CCAE" w14:textId="77777777" w:rsidR="008B0752" w:rsidRPr="00FF7777" w:rsidRDefault="00B472D8" w:rsidP="00B4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B0752" w:rsidRPr="00786FEE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14:paraId="7567078C" w14:textId="77777777" w:rsidR="008B0752" w:rsidRPr="00B472D8" w:rsidRDefault="008B0752" w:rsidP="00B4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98BFC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BFB6A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090C8A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752" w:rsidRPr="00FF7777" w14:paraId="5978D1CF" w14:textId="77777777" w:rsidTr="00E66B50">
        <w:tc>
          <w:tcPr>
            <w:tcW w:w="4320" w:type="dxa"/>
          </w:tcPr>
          <w:p w14:paraId="0ADC0823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630D9D1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0B20FC1F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74F8E6" w14:textId="77777777" w:rsidR="008B0752" w:rsidRPr="00FF7777" w:rsidRDefault="008B0752" w:rsidP="00C15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FEE">
              <w:rPr>
                <w:rFonts w:ascii="Angsana New" w:hAnsi="Angsana New"/>
                <w:sz w:val="30"/>
                <w:szCs w:val="30"/>
              </w:rPr>
              <w:t>75,300</w:t>
            </w:r>
          </w:p>
        </w:tc>
        <w:tc>
          <w:tcPr>
            <w:tcW w:w="270" w:type="dxa"/>
          </w:tcPr>
          <w:p w14:paraId="217D358C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7BF2DB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0A1D6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ED6643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752" w:rsidRPr="00FF7777" w14:paraId="7388D7C2" w14:textId="77777777" w:rsidTr="00322CEB">
        <w:tc>
          <w:tcPr>
            <w:tcW w:w="4320" w:type="dxa"/>
            <w:shd w:val="clear" w:color="auto" w:fill="auto"/>
          </w:tcPr>
          <w:p w14:paraId="0B15D841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15F839" w14:textId="77777777" w:rsidR="008B0752" w:rsidRPr="00322CEB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2CEB">
              <w:rPr>
                <w:rFonts w:ascii="Angsana New" w:hAnsi="Angsana New"/>
                <w:sz w:val="30"/>
                <w:szCs w:val="30"/>
              </w:rPr>
              <w:t>(68,000)</w:t>
            </w:r>
          </w:p>
        </w:tc>
        <w:tc>
          <w:tcPr>
            <w:tcW w:w="270" w:type="dxa"/>
            <w:shd w:val="clear" w:color="auto" w:fill="auto"/>
          </w:tcPr>
          <w:p w14:paraId="45E08EE7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D718D8" w14:textId="77777777" w:rsidR="008B0752" w:rsidRPr="00FF7777" w:rsidRDefault="008B0752" w:rsidP="00B4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FEE">
              <w:rPr>
                <w:rFonts w:ascii="Angsana New" w:hAnsi="Angsana New"/>
                <w:sz w:val="30"/>
                <w:szCs w:val="30"/>
              </w:rPr>
              <w:t>(14,300)</w:t>
            </w:r>
          </w:p>
        </w:tc>
        <w:tc>
          <w:tcPr>
            <w:tcW w:w="270" w:type="dxa"/>
          </w:tcPr>
          <w:p w14:paraId="20E10A03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49CC02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246E66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C1AB1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0752" w:rsidRPr="00FF7777" w14:paraId="35F94EB9" w14:textId="77777777" w:rsidTr="00322CEB">
        <w:tc>
          <w:tcPr>
            <w:tcW w:w="4320" w:type="dxa"/>
            <w:shd w:val="clear" w:color="auto" w:fill="auto"/>
          </w:tcPr>
          <w:p w14:paraId="63CA170C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32503" w14:textId="77777777" w:rsidR="008B0752" w:rsidRPr="00322CEB" w:rsidRDefault="006C7533" w:rsidP="006C7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CEB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570FD561" w14:textId="3F4C1BEE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9DCA8" w14:textId="77777777" w:rsidR="008B0752" w:rsidRPr="00B472D8" w:rsidRDefault="008B0752" w:rsidP="00C15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2D8">
              <w:rPr>
                <w:rFonts w:ascii="Angsana New" w:hAnsi="Angsana New"/>
                <w:b/>
                <w:bCs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14:paraId="7F12DA84" w14:textId="77777777" w:rsidR="008B0752" w:rsidRPr="00B472D8" w:rsidRDefault="008B0752" w:rsidP="00B47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2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55F0B8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07293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383FEE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85299" w:rsidRPr="00FF7777" w14:paraId="29F2EB3B" w14:textId="77777777" w:rsidTr="00322CEB">
        <w:tc>
          <w:tcPr>
            <w:tcW w:w="4320" w:type="dxa"/>
            <w:shd w:val="clear" w:color="auto" w:fill="auto"/>
          </w:tcPr>
          <w:p w14:paraId="384DF110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125D532" w14:textId="77777777" w:rsidR="00185299" w:rsidRPr="00322CEB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70A59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8DAE8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D69F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877C1A" w14:textId="77777777" w:rsidR="00185299" w:rsidRPr="00B53C1D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DB0DB06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CF2608" w14:textId="77777777" w:rsidR="00185299" w:rsidRPr="00B53C1D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F131AE" w:rsidRPr="00FF7777" w14:paraId="30BF052E" w14:textId="77777777" w:rsidTr="00F131AE">
        <w:tc>
          <w:tcPr>
            <w:tcW w:w="4320" w:type="dxa"/>
            <w:shd w:val="clear" w:color="auto" w:fill="auto"/>
          </w:tcPr>
          <w:p w14:paraId="05EFB6DA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467ADF" w14:textId="77777777" w:rsidR="00F131AE" w:rsidRPr="00322CEB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4A743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8F17E8C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08618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751A43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97D6A7B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6AF17C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F131AE" w:rsidRPr="00FF7777" w14:paraId="0DC5E11C" w14:textId="77777777" w:rsidTr="00F131AE">
        <w:tc>
          <w:tcPr>
            <w:tcW w:w="4320" w:type="dxa"/>
            <w:shd w:val="clear" w:color="auto" w:fill="auto"/>
          </w:tcPr>
          <w:p w14:paraId="59808122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E6D376" w14:textId="77777777" w:rsidR="00F131AE" w:rsidRPr="00322CEB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4B3519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340FB1E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E6B43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B95E07A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FD191E5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D6D569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F131AE" w:rsidRPr="00FF7777" w14:paraId="321D3823" w14:textId="77777777" w:rsidTr="00F131AE">
        <w:tc>
          <w:tcPr>
            <w:tcW w:w="4320" w:type="dxa"/>
            <w:shd w:val="clear" w:color="auto" w:fill="auto"/>
          </w:tcPr>
          <w:p w14:paraId="23FB5AA5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D140D5" w14:textId="77777777" w:rsidR="00F131AE" w:rsidRPr="00322CEB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B123DE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B9B21F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32B20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CA4FA0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95DA7A2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F4CB05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F131AE" w:rsidRPr="00FF7777" w14:paraId="5E7C6DE4" w14:textId="77777777" w:rsidTr="00F131AE">
        <w:tc>
          <w:tcPr>
            <w:tcW w:w="4320" w:type="dxa"/>
            <w:shd w:val="clear" w:color="auto" w:fill="auto"/>
          </w:tcPr>
          <w:p w14:paraId="43BA469A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335EDB" w14:textId="77777777" w:rsidR="00F131AE" w:rsidRPr="00322CEB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CADA64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628F835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6E6D7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5929AEC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4E413F" w14:textId="77777777" w:rsidR="00F131AE" w:rsidRPr="00FF7777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2A1534" w14:textId="77777777" w:rsidR="00F131AE" w:rsidRPr="00B53C1D" w:rsidRDefault="00F131AE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85299" w:rsidRPr="00FF7777" w14:paraId="0C1AEFAF" w14:textId="77777777" w:rsidTr="00E66B50">
        <w:tc>
          <w:tcPr>
            <w:tcW w:w="4320" w:type="dxa"/>
          </w:tcPr>
          <w:p w14:paraId="6737069B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รวมเงิน</w:t>
            </w:r>
            <w:r w:rsidRPr="00485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กู้ยืมระยะสั้น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1170" w:type="dxa"/>
          </w:tcPr>
          <w:p w14:paraId="45054FC9" w14:textId="77777777" w:rsidR="00185299" w:rsidRPr="00322CEB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5F0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34D2C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83B51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5896C0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29C1533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E60A03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185299" w:rsidRPr="00FF7777" w14:paraId="3D2479AE" w14:textId="77777777" w:rsidTr="00E66B50">
        <w:tc>
          <w:tcPr>
            <w:tcW w:w="4320" w:type="dxa"/>
          </w:tcPr>
          <w:p w14:paraId="0069B0D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F7777">
              <w:rPr>
                <w:rFonts w:ascii="Angsana New" w:hAnsi="Angsana New"/>
                <w:sz w:val="30"/>
                <w:szCs w:val="30"/>
              </w:rPr>
              <w:t>1</w:t>
            </w: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1B1FEA5" w14:textId="77777777" w:rsidR="00185299" w:rsidRPr="00322CEB" w:rsidRDefault="008B0752" w:rsidP="00C15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2CEB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14:paraId="5482F847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7B9914" w14:textId="77777777" w:rsidR="00185299" w:rsidRPr="00FF7777" w:rsidRDefault="00185299" w:rsidP="00E5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FEE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14:paraId="03AC7394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DAAA0B" w14:textId="77777777" w:rsidR="00185299" w:rsidRPr="00FF7777" w:rsidRDefault="008B0752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B0752">
              <w:rPr>
                <w:rFonts w:ascii="Angsana New" w:hAnsi="Angsana New"/>
                <w:sz w:val="30"/>
                <w:szCs w:val="30"/>
                <w:lang w:bidi="ar-SA"/>
              </w:rPr>
              <w:t>4,794</w:t>
            </w:r>
          </w:p>
        </w:tc>
        <w:tc>
          <w:tcPr>
            <w:tcW w:w="270" w:type="dxa"/>
          </w:tcPr>
          <w:p w14:paraId="24BA2118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9458E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66B50">
              <w:rPr>
                <w:rFonts w:ascii="Angsana New" w:hAnsi="Angsana New"/>
                <w:sz w:val="30"/>
                <w:szCs w:val="30"/>
                <w:lang w:bidi="ar-SA"/>
              </w:rPr>
              <w:t>8,486</w:t>
            </w:r>
          </w:p>
        </w:tc>
      </w:tr>
      <w:tr w:rsidR="00185299" w:rsidRPr="00FF7777" w14:paraId="4A250C8A" w14:textId="77777777" w:rsidTr="00786FEE">
        <w:tc>
          <w:tcPr>
            <w:tcW w:w="4320" w:type="dxa"/>
          </w:tcPr>
          <w:p w14:paraId="3B5CCC2C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2118428" w14:textId="77777777" w:rsidR="00185299" w:rsidRPr="00322CEB" w:rsidRDefault="008B0752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2CEB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2507DA02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4352B9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FEE">
              <w:rPr>
                <w:rFonts w:ascii="Angsana New" w:hAnsi="Angsana New"/>
                <w:sz w:val="30"/>
                <w:szCs w:val="30"/>
              </w:rPr>
              <w:t>75,300</w:t>
            </w:r>
          </w:p>
        </w:tc>
        <w:tc>
          <w:tcPr>
            <w:tcW w:w="270" w:type="dxa"/>
          </w:tcPr>
          <w:p w14:paraId="66C94E6F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3D2E040" w14:textId="77777777" w:rsidR="00185299" w:rsidRPr="00FF7777" w:rsidRDefault="008B0752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B0752">
              <w:rPr>
                <w:rFonts w:ascii="Angsana New" w:hAnsi="Angsana New"/>
                <w:sz w:val="30"/>
                <w:szCs w:val="30"/>
                <w:lang w:val="en-GB" w:bidi="ar-SA"/>
              </w:rPr>
              <w:t>55,000</w:t>
            </w:r>
          </w:p>
        </w:tc>
        <w:tc>
          <w:tcPr>
            <w:tcW w:w="270" w:type="dxa"/>
          </w:tcPr>
          <w:p w14:paraId="5BF1CE9D" w14:textId="77777777" w:rsidR="00185299" w:rsidRPr="00FF7777" w:rsidRDefault="00185299" w:rsidP="0018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690554B" w14:textId="77777777" w:rsidR="00185299" w:rsidRPr="00E51C19" w:rsidRDefault="00185299" w:rsidP="00E5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1C19">
              <w:rPr>
                <w:rFonts w:ascii="Angsana New" w:hAnsi="Angsana New"/>
                <w:sz w:val="30"/>
                <w:szCs w:val="30"/>
                <w:lang w:bidi="ar-SA"/>
              </w:rPr>
              <w:t>2,656</w:t>
            </w:r>
          </w:p>
        </w:tc>
      </w:tr>
      <w:tr w:rsidR="008B0752" w:rsidRPr="00FF7777" w14:paraId="7AB5D82F" w14:textId="77777777" w:rsidTr="00786FEE">
        <w:tc>
          <w:tcPr>
            <w:tcW w:w="4320" w:type="dxa"/>
          </w:tcPr>
          <w:p w14:paraId="0A5EF25D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7784804C" w14:textId="77777777" w:rsidR="008B0752" w:rsidRPr="00322CEB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2CEB">
              <w:rPr>
                <w:rFonts w:ascii="Angsana New" w:hAnsi="Angsana New"/>
                <w:sz w:val="30"/>
                <w:szCs w:val="30"/>
              </w:rPr>
              <w:t>(68,000)</w:t>
            </w:r>
          </w:p>
        </w:tc>
        <w:tc>
          <w:tcPr>
            <w:tcW w:w="270" w:type="dxa"/>
          </w:tcPr>
          <w:p w14:paraId="313ACB63" w14:textId="77777777" w:rsidR="008B0752" w:rsidRPr="00E51C19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95E78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FEE">
              <w:rPr>
                <w:rFonts w:ascii="Angsana New" w:hAnsi="Angsana New"/>
                <w:sz w:val="30"/>
                <w:szCs w:val="30"/>
              </w:rPr>
              <w:t>(14,300)</w:t>
            </w:r>
          </w:p>
        </w:tc>
        <w:tc>
          <w:tcPr>
            <w:tcW w:w="270" w:type="dxa"/>
          </w:tcPr>
          <w:p w14:paraId="11CA02B4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D67674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5299">
              <w:rPr>
                <w:rFonts w:ascii="Angsana New" w:hAnsi="Angsana New"/>
                <w:sz w:val="30"/>
                <w:szCs w:val="30"/>
                <w:lang w:val="en-GB" w:bidi="ar-SA"/>
              </w:rPr>
              <w:t>(59,794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78B096B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F54070" w14:textId="77777777" w:rsidR="008B0752" w:rsidRPr="00E51C19" w:rsidRDefault="008B0752" w:rsidP="00E5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1C19">
              <w:rPr>
                <w:rFonts w:ascii="Angsana New" w:hAnsi="Angsana New"/>
                <w:sz w:val="30"/>
                <w:szCs w:val="30"/>
                <w:lang w:bidi="ar-SA"/>
              </w:rPr>
              <w:t>(6,18</w:t>
            </w:r>
            <w:r w:rsidR="00E51C19" w:rsidRPr="00E51C19">
              <w:rPr>
                <w:rFonts w:ascii="Angsana New" w:hAnsi="Angsana New"/>
                <w:sz w:val="30"/>
                <w:szCs w:val="30"/>
                <w:lang w:bidi="ar-SA"/>
              </w:rPr>
              <w:t>8</w:t>
            </w:r>
            <w:r w:rsidRPr="00E51C19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8B0752" w:rsidRPr="00FF7777" w14:paraId="72FEDF0F" w14:textId="77777777" w:rsidTr="00786FEE">
        <w:tc>
          <w:tcPr>
            <w:tcW w:w="4320" w:type="dxa"/>
          </w:tcPr>
          <w:p w14:paraId="2D337890" w14:textId="77777777" w:rsidR="008B0752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6FEE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A4FEF6" w14:textId="77777777" w:rsidR="008B0752" w:rsidRPr="00322CEB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22C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5E442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A276FE" w14:textId="77777777" w:rsidR="008B0752" w:rsidRPr="00FF7777" w:rsidRDefault="008B0752" w:rsidP="00E5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F77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BBEE6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97421D" w14:textId="77777777" w:rsidR="008B0752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03417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6B433B" w14:textId="77777777" w:rsidR="008B0752" w:rsidRPr="00E51C19" w:rsidRDefault="008B0752" w:rsidP="00E5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51C19">
              <w:rPr>
                <w:rFonts w:ascii="Angsana New" w:hAnsi="Angsana New"/>
                <w:sz w:val="30"/>
                <w:szCs w:val="30"/>
                <w:lang w:bidi="ar-SA"/>
              </w:rPr>
              <w:t>(160)</w:t>
            </w:r>
          </w:p>
        </w:tc>
      </w:tr>
      <w:tr w:rsidR="008B0752" w:rsidRPr="00E51C19" w14:paraId="4B1E0B45" w14:textId="77777777" w:rsidTr="00322CEB">
        <w:tc>
          <w:tcPr>
            <w:tcW w:w="4320" w:type="dxa"/>
          </w:tcPr>
          <w:p w14:paraId="36C03E3B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7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039F9" w14:textId="77777777" w:rsidR="008B0752" w:rsidRPr="00322CEB" w:rsidRDefault="00EA525E" w:rsidP="00D9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CEB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575CC572" w14:textId="77777777" w:rsidR="008B0752" w:rsidRPr="00D91AA1" w:rsidRDefault="008B0752" w:rsidP="00D9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F84E7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FEE">
              <w:rPr>
                <w:rFonts w:ascii="Angsana New" w:hAnsi="Angsana New"/>
                <w:b/>
                <w:bCs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14:paraId="776A4744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3CE221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7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BF185" w14:textId="77777777" w:rsidR="008B0752" w:rsidRPr="00FF7777" w:rsidRDefault="008B0752" w:rsidP="008B0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D3383" w14:textId="77777777" w:rsidR="008B0752" w:rsidRPr="00E51C19" w:rsidRDefault="008B0752" w:rsidP="00E51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51C1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4,794</w:t>
            </w:r>
          </w:p>
        </w:tc>
      </w:tr>
    </w:tbl>
    <w:p w14:paraId="5AA33872" w14:textId="77777777" w:rsidR="006C3B2A" w:rsidRPr="00AB338D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42B95A36" w14:textId="77777777" w:rsidR="006C3B2A" w:rsidRPr="00CB422A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B422A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5BC69990" w14:textId="77777777" w:rsidR="006C3B2A" w:rsidRPr="00CB422A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184D2921" w14:textId="7AD431D7" w:rsidR="00B66C7A" w:rsidRDefault="00FF6188" w:rsidP="009E1650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เมื่อวันที่</w:t>
      </w:r>
      <w:r>
        <w:rPr>
          <w:rFonts w:ascii="Angsana New" w:hAnsi="Angsana New" w:cs="Angsana New"/>
          <w:lang w:val="en-US"/>
        </w:rPr>
        <w:t xml:space="preserve"> 1 </w:t>
      </w:r>
      <w:r>
        <w:rPr>
          <w:rFonts w:ascii="Angsana New" w:hAnsi="Angsana New" w:cs="Angsana New" w:hint="cs"/>
          <w:cs/>
          <w:lang w:val="en-US"/>
        </w:rPr>
        <w:t xml:space="preserve">มกราคม </w:t>
      </w:r>
      <w:r>
        <w:rPr>
          <w:rFonts w:ascii="Angsana New" w:hAnsi="Angsana New" w:cs="Angsana New"/>
          <w:lang w:val="en-US"/>
        </w:rPr>
        <w:t xml:space="preserve">2562 </w:t>
      </w:r>
      <w:r>
        <w:rPr>
          <w:rFonts w:ascii="Angsana New" w:hAnsi="Angsana New" w:cs="Angsana New" w:hint="cs"/>
          <w:cs/>
          <w:lang w:val="en-US"/>
        </w:rPr>
        <w:t>บริษัทได้ทำสัญญาให้</w:t>
      </w:r>
      <w:r w:rsidR="00AE45F8">
        <w:rPr>
          <w:rFonts w:ascii="Angsana New" w:hAnsi="Angsana New" w:cs="Angsana New" w:hint="cs"/>
          <w:cs/>
          <w:lang w:val="en-US"/>
        </w:rPr>
        <w:t>บริการทรัพยากรบุคคลและสัญญาให้</w:t>
      </w:r>
      <w:r>
        <w:rPr>
          <w:rFonts w:ascii="Angsana New" w:hAnsi="Angsana New" w:cs="Angsana New" w:hint="cs"/>
          <w:cs/>
          <w:lang w:val="en-US"/>
        </w:rPr>
        <w:t xml:space="preserve">บริการจัดซื้อ ทำบัญชีและสนับสนุนการดำเนินงานแก่บริษัทย่อยแห่งหนึ่งเป็นระยะเวลา </w:t>
      </w:r>
      <w:r>
        <w:rPr>
          <w:rFonts w:ascii="Angsana New" w:hAnsi="Angsana New" w:cs="Angsana New"/>
          <w:lang w:val="en-US"/>
        </w:rPr>
        <w:t xml:space="preserve">1 </w:t>
      </w:r>
      <w:r>
        <w:rPr>
          <w:rFonts w:ascii="Angsana New" w:hAnsi="Angsana New" w:cs="Angsana New" w:hint="cs"/>
          <w:cs/>
          <w:lang w:val="en-US"/>
        </w:rPr>
        <w:t xml:space="preserve">ปี โดยวันที่ </w:t>
      </w:r>
      <w:r>
        <w:rPr>
          <w:rFonts w:ascii="Angsana New" w:hAnsi="Angsana New" w:cs="Angsana New"/>
          <w:lang w:val="en-US"/>
        </w:rPr>
        <w:t xml:space="preserve">25 </w:t>
      </w:r>
      <w:r>
        <w:rPr>
          <w:rFonts w:ascii="Angsana New" w:hAnsi="Angsana New" w:cs="Angsana New" w:hint="cs"/>
          <w:cs/>
          <w:lang w:val="en-US"/>
        </w:rPr>
        <w:t xml:space="preserve">กรกฎาคม </w:t>
      </w:r>
      <w:r>
        <w:rPr>
          <w:rFonts w:ascii="Angsana New" w:hAnsi="Angsana New" w:cs="Angsana New"/>
          <w:lang w:val="en-US"/>
        </w:rPr>
        <w:t xml:space="preserve">2562 </w:t>
      </w:r>
      <w:r>
        <w:rPr>
          <w:rFonts w:ascii="Angsana New" w:hAnsi="Angsana New" w:cs="Angsana New" w:hint="cs"/>
          <w:cs/>
          <w:lang w:val="en-US"/>
        </w:rPr>
        <w:t>บริษัทได้ขาย</w:t>
      </w:r>
      <w:r w:rsidR="000E77F2">
        <w:rPr>
          <w:rFonts w:ascii="Angsana New" w:hAnsi="Angsana New" w:cs="Angsana New" w:hint="cs"/>
          <w:cs/>
          <w:lang w:val="en-US"/>
        </w:rPr>
        <w:t>เงินลงทุนใน</w:t>
      </w:r>
      <w:r>
        <w:rPr>
          <w:rFonts w:ascii="Angsana New" w:hAnsi="Angsana New" w:cs="Angsana New" w:hint="cs"/>
          <w:cs/>
          <w:lang w:val="en-US"/>
        </w:rPr>
        <w:t>บริษัทย่อยออกไป ทำให้สัญญา</w:t>
      </w:r>
      <w:r w:rsidR="00AE45F8">
        <w:rPr>
          <w:rFonts w:ascii="Angsana New" w:hAnsi="Angsana New" w:cs="Angsana New" w:hint="cs"/>
          <w:cs/>
          <w:lang w:val="en-US"/>
        </w:rPr>
        <w:t>เหล่า</w:t>
      </w:r>
      <w:r w:rsidR="00B66C7A">
        <w:rPr>
          <w:rFonts w:ascii="Angsana New" w:hAnsi="Angsana New" w:cs="Angsana New" w:hint="cs"/>
          <w:cs/>
          <w:lang w:val="en-US"/>
        </w:rPr>
        <w:t>นี้ถู</w:t>
      </w:r>
      <w:r>
        <w:rPr>
          <w:rFonts w:ascii="Angsana New" w:hAnsi="Angsana New" w:cs="Angsana New" w:hint="cs"/>
          <w:cs/>
          <w:lang w:val="en-US"/>
        </w:rPr>
        <w:t>ก</w:t>
      </w:r>
      <w:r w:rsidR="00D87163">
        <w:rPr>
          <w:rFonts w:ascii="Angsana New" w:hAnsi="Angsana New" w:cs="Angsana New" w:hint="cs"/>
          <w:cs/>
          <w:lang w:val="en-US"/>
        </w:rPr>
        <w:t>ยก</w:t>
      </w:r>
      <w:r>
        <w:rPr>
          <w:rFonts w:ascii="Angsana New" w:hAnsi="Angsana New" w:cs="Angsana New" w:hint="cs"/>
          <w:cs/>
          <w:lang w:val="en-US"/>
        </w:rPr>
        <w:t>เลิก</w:t>
      </w:r>
      <w:r w:rsidR="00B66C7A">
        <w:rPr>
          <w:rFonts w:ascii="Angsana New" w:hAnsi="Angsana New" w:cs="Angsana New" w:hint="cs"/>
          <w:cs/>
          <w:lang w:val="en-US"/>
        </w:rPr>
        <w:t xml:space="preserve">  </w:t>
      </w:r>
    </w:p>
    <w:p w14:paraId="34326F0C" w14:textId="77777777" w:rsidR="00B66C7A" w:rsidRDefault="00B66C7A" w:rsidP="009E1650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6CFE223F" w14:textId="62ED3946" w:rsidR="006C3B2A" w:rsidRDefault="006C3B2A" w:rsidP="009E1650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B422A">
        <w:rPr>
          <w:rFonts w:ascii="Angsana New" w:hAnsi="Angsana New" w:cs="Angsana New" w:hint="cs"/>
          <w:cs/>
          <w:lang w:val="en-US"/>
        </w:rPr>
        <w:t xml:space="preserve">เมื่อวันที่ 1 </w:t>
      </w:r>
      <w:r w:rsidR="009E1650">
        <w:rPr>
          <w:rFonts w:ascii="Angsana New" w:hAnsi="Angsana New" w:cs="Angsana New" w:hint="cs"/>
          <w:cs/>
          <w:lang w:val="en-US"/>
        </w:rPr>
        <w:t>กรกฎา</w:t>
      </w:r>
      <w:r w:rsidRPr="00CB422A">
        <w:rPr>
          <w:rFonts w:ascii="Angsana New" w:hAnsi="Angsana New" w:cs="Angsana New" w:hint="cs"/>
          <w:cs/>
          <w:lang w:val="en-US"/>
        </w:rPr>
        <w:t>คม 25</w:t>
      </w:r>
      <w:r w:rsidRPr="00CB422A">
        <w:rPr>
          <w:rFonts w:ascii="Angsana New" w:hAnsi="Angsana New" w:cs="Angsana New"/>
          <w:lang w:val="en-US"/>
        </w:rPr>
        <w:t>6</w:t>
      </w:r>
      <w:r w:rsidR="009E1650">
        <w:rPr>
          <w:rFonts w:ascii="Angsana New" w:hAnsi="Angsana New" w:cs="Angsana New"/>
          <w:lang w:val="en-US"/>
        </w:rPr>
        <w:t>2</w:t>
      </w:r>
      <w:r w:rsidR="00786FEE">
        <w:rPr>
          <w:rFonts w:ascii="Angsana New" w:hAnsi="Angsana New" w:cs="Angsana New"/>
          <w:lang w:val="en-US"/>
        </w:rPr>
        <w:t xml:space="preserve"> </w:t>
      </w:r>
      <w:r w:rsidRPr="00CB422A">
        <w:rPr>
          <w:rFonts w:ascii="Angsana New" w:hAnsi="Angsana New" w:cs="Angsana New" w:hint="cs"/>
          <w:cs/>
          <w:lang w:val="en-US"/>
        </w:rPr>
        <w:t>บริษัทได้ทำสัญญาให้บริการ</w:t>
      </w:r>
      <w:r w:rsidRPr="00CB422A">
        <w:rPr>
          <w:rFonts w:ascii="Angsana New" w:hAnsi="Angsana New" w:cs="Angsana New"/>
          <w:lang w:val="en-US"/>
        </w:rPr>
        <w:t xml:space="preserve"> </w:t>
      </w:r>
      <w:r w:rsidRPr="00CB422A">
        <w:rPr>
          <w:rFonts w:ascii="Angsana New" w:hAnsi="Angsana New" w:cs="Angsana New" w:hint="cs"/>
          <w:cs/>
          <w:lang w:val="en-US"/>
        </w:rPr>
        <w:t>ทำบัญชีและสนับสนุนการดำเนินงานแก่บริษัทย่อย</w:t>
      </w:r>
      <w:r w:rsidR="009E1650">
        <w:rPr>
          <w:rFonts w:ascii="Angsana New" w:hAnsi="Angsana New" w:cs="Angsana New" w:hint="cs"/>
          <w:cs/>
          <w:lang w:val="en-US"/>
        </w:rPr>
        <w:t>หลาย</w:t>
      </w:r>
      <w:r w:rsidRPr="00CB422A">
        <w:rPr>
          <w:rFonts w:ascii="Angsana New" w:hAnsi="Angsana New" w:cs="Angsana New" w:hint="cs"/>
          <w:cs/>
          <w:lang w:val="en-US"/>
        </w:rPr>
        <w:t xml:space="preserve">แห่งเป็นระยะเวลา </w:t>
      </w:r>
      <w:r w:rsidRPr="00CB422A">
        <w:rPr>
          <w:rFonts w:ascii="Angsana New" w:hAnsi="Angsana New" w:cs="Angsana New"/>
          <w:lang w:val="en-US"/>
        </w:rPr>
        <w:t xml:space="preserve">1 </w:t>
      </w:r>
      <w:r w:rsidRPr="00CB422A">
        <w:rPr>
          <w:rFonts w:ascii="Angsana New" w:hAnsi="Angsana New" w:cs="Angsana New" w:hint="cs"/>
          <w:cs/>
          <w:lang w:val="en-US"/>
        </w:rPr>
        <w:t xml:space="preserve">ปี โดยบริษัทตกลงที่จะให้บริการช่วยเหลือด้านบริการจัดการแก่บริษัทย่อยดังกล่าว ในการนี้บริษัทย่อยตกลงที่จะจ่ายค่าบริการในจำนวนเงินตามที่ระบุในสัญญา </w:t>
      </w:r>
    </w:p>
    <w:p w14:paraId="2F77A775" w14:textId="77777777" w:rsidR="006C3B2A" w:rsidRPr="000F703B" w:rsidRDefault="006C3B2A" w:rsidP="009E1650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1C5FFE6F" w14:textId="26AD42D1" w:rsidR="006C3B2A" w:rsidRPr="00786FEE" w:rsidRDefault="006C3B2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  <w:r w:rsidRPr="003D13A9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497298" w:rsidRPr="003D13A9">
        <w:rPr>
          <w:rFonts w:ascii="Angsana New" w:hAnsi="Angsana New" w:cs="Angsana New" w:hint="cs"/>
          <w:cs/>
          <w:lang w:val="en-US"/>
        </w:rPr>
        <w:t>หนึ่ง</w:t>
      </w:r>
      <w:r w:rsidRPr="003D13A9">
        <w:rPr>
          <w:rFonts w:ascii="Angsana New" w:hAnsi="Angsana New" w:cs="Angsana New" w:hint="cs"/>
          <w:cs/>
          <w:lang w:val="en-US"/>
        </w:rPr>
        <w:t>โดยมีกำหนดรับชำระภายใน</w:t>
      </w:r>
      <w:r w:rsidRPr="00E02DAA">
        <w:rPr>
          <w:rFonts w:ascii="Angsana New" w:hAnsi="Angsana New" w:cs="Angsana New" w:hint="cs"/>
          <w:cs/>
          <w:lang w:val="en-US"/>
        </w:rPr>
        <w:t>เดือน</w:t>
      </w:r>
      <w:r w:rsidR="00E02DAA" w:rsidRPr="00E02DAA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E02DAA" w:rsidRPr="00E02DAA">
        <w:rPr>
          <w:rFonts w:ascii="Angsana New" w:hAnsi="Angsana New" w:cs="Angsana New"/>
          <w:lang w:val="en-US"/>
        </w:rPr>
        <w:t>2563</w:t>
      </w:r>
    </w:p>
    <w:p w14:paraId="6016312F" w14:textId="77777777" w:rsidR="00BE0784" w:rsidRDefault="00BE0784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58B848D1" w14:textId="77777777" w:rsidR="00B66C7A" w:rsidRDefault="00B66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E69CD09" w14:textId="1E08F554" w:rsidR="006C3B2A" w:rsidRPr="00DD5F12" w:rsidRDefault="00461EC8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7</w:t>
      </w:r>
      <w:r w:rsidR="006C3B2A" w:rsidRPr="00C648C9">
        <w:rPr>
          <w:rFonts w:ascii="Angsana New" w:hAnsi="Angsana New"/>
          <w:b/>
          <w:sz w:val="30"/>
          <w:szCs w:val="30"/>
        </w:rPr>
        <w:tab/>
      </w:r>
      <w:r w:rsidR="006C3B2A" w:rsidRPr="00DD5F12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14:paraId="4BEBC0DD" w14:textId="77777777" w:rsidR="006C3B2A" w:rsidRPr="00D0111D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5"/>
        <w:gridCol w:w="1170"/>
        <w:gridCol w:w="270"/>
        <w:gridCol w:w="1260"/>
        <w:gridCol w:w="270"/>
        <w:gridCol w:w="1170"/>
        <w:gridCol w:w="270"/>
        <w:gridCol w:w="1260"/>
      </w:tblGrid>
      <w:tr w:rsidR="006C3B2A" w:rsidRPr="00DD5F12" w14:paraId="269D4003" w14:textId="77777777" w:rsidTr="00FF5BCA">
        <w:tc>
          <w:tcPr>
            <w:tcW w:w="3375" w:type="dxa"/>
          </w:tcPr>
          <w:p w14:paraId="2E52BC06" w14:textId="77777777" w:rsidR="006C3B2A" w:rsidRPr="00DD5F12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703EE93" w14:textId="77777777" w:rsidR="006C3B2A" w:rsidRPr="00DD5F12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5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E44051" w14:textId="77777777" w:rsidR="006C3B2A" w:rsidRPr="00DD5F12" w:rsidRDefault="006C3B2A" w:rsidP="00FF5B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B841EC5" w14:textId="77777777" w:rsidR="006C3B2A" w:rsidRPr="00DD5F12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D5F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C3B2A" w:rsidRPr="00DD5F12" w14:paraId="00DA3663" w14:textId="77777777" w:rsidTr="00FF5BCA">
        <w:tc>
          <w:tcPr>
            <w:tcW w:w="3375" w:type="dxa"/>
          </w:tcPr>
          <w:p w14:paraId="79AD81C3" w14:textId="77777777" w:rsidR="006C3B2A" w:rsidRPr="00DD5F12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80B68" w14:textId="77777777" w:rsidR="006C3B2A" w:rsidRPr="00DD5F12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CBA481C" w14:textId="77777777" w:rsidR="006C3B2A" w:rsidRPr="00DD5F12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6D1DE9" w14:textId="77777777" w:rsidR="006C3B2A" w:rsidRPr="00DD5F12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2212EEA" w14:textId="77777777" w:rsidR="006C3B2A" w:rsidRPr="00DD5F12" w:rsidRDefault="006C3B2A" w:rsidP="00FF5B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11947D" w14:textId="77777777" w:rsidR="006C3B2A" w:rsidRPr="00DD5F12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37A2BD7" w14:textId="77777777" w:rsidR="006C3B2A" w:rsidRPr="00DD5F12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F0CC4C" w14:textId="77777777" w:rsidR="006C3B2A" w:rsidRPr="00DD5F12" w:rsidRDefault="0043068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DD5F12" w14:paraId="06993F6B" w14:textId="77777777" w:rsidTr="00FF5BCA">
        <w:tc>
          <w:tcPr>
            <w:tcW w:w="3375" w:type="dxa"/>
          </w:tcPr>
          <w:p w14:paraId="4E651EF9" w14:textId="77777777" w:rsidR="006C3B2A" w:rsidRPr="00DD5F12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8621A57" w14:textId="77777777" w:rsidR="006C3B2A" w:rsidRPr="00DD5F12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5F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D5D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D5F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068A" w:rsidRPr="00DD5F12" w14:paraId="54F8539C" w14:textId="77777777" w:rsidTr="00FF5BCA">
        <w:tc>
          <w:tcPr>
            <w:tcW w:w="3375" w:type="dxa"/>
          </w:tcPr>
          <w:p w14:paraId="4022AE1C" w14:textId="77777777" w:rsidR="0043068A" w:rsidRPr="00DD5F12" w:rsidRDefault="0043068A" w:rsidP="004306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5F12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DD5F12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</w:tcPr>
          <w:p w14:paraId="0D7E3188" w14:textId="77777777" w:rsidR="0043068A" w:rsidRPr="00EA3046" w:rsidRDefault="008C0976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0976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EA304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D3EDB37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C9849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EA3046"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741AF10C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9E52F8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0976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7CE1C670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6A86D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43068A" w:rsidRPr="00DD5F12" w14:paraId="353D1EEB" w14:textId="77777777" w:rsidTr="00FF5BCA">
        <w:tc>
          <w:tcPr>
            <w:tcW w:w="3375" w:type="dxa"/>
          </w:tcPr>
          <w:p w14:paraId="55AC64CF" w14:textId="77777777" w:rsidR="0043068A" w:rsidRPr="00DD5F12" w:rsidRDefault="0043068A" w:rsidP="004306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5F1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DD5F12"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70" w:type="dxa"/>
          </w:tcPr>
          <w:p w14:paraId="51A42A92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0976">
              <w:rPr>
                <w:rFonts w:ascii="Angsana New" w:hAnsi="Angsana New"/>
                <w:sz w:val="30"/>
                <w:szCs w:val="30"/>
                <w:lang w:val="en-US" w:bidi="th-TH"/>
              </w:rPr>
              <w:t>1,01</w:t>
            </w:r>
            <w:r w:rsidR="008D5F2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20206EC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D04415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val="en-US" w:bidi="th-TH"/>
              </w:rPr>
              <w:t>11,149</w:t>
            </w:r>
          </w:p>
        </w:tc>
        <w:tc>
          <w:tcPr>
            <w:tcW w:w="270" w:type="dxa"/>
          </w:tcPr>
          <w:p w14:paraId="4AD0A3E2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BEF2A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0976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4D8304D6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D52C5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val="en-US" w:bidi="th-TH"/>
              </w:rPr>
              <w:t>381</w:t>
            </w:r>
          </w:p>
        </w:tc>
      </w:tr>
      <w:tr w:rsidR="0043068A" w:rsidRPr="00DD5F12" w14:paraId="5ED579E6" w14:textId="77777777" w:rsidTr="00FF5BCA">
        <w:tc>
          <w:tcPr>
            <w:tcW w:w="3375" w:type="dxa"/>
          </w:tcPr>
          <w:p w14:paraId="04D7DE90" w14:textId="77777777" w:rsidR="0043068A" w:rsidRPr="00DD5F12" w:rsidRDefault="0043068A" w:rsidP="004306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D5F1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81EED6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0976">
              <w:rPr>
                <w:rFonts w:ascii="Angsana New" w:hAnsi="Angsana New"/>
                <w:sz w:val="30"/>
                <w:szCs w:val="30"/>
                <w:lang w:bidi="th-TH"/>
              </w:rPr>
              <w:t>14,878</w:t>
            </w:r>
          </w:p>
        </w:tc>
        <w:tc>
          <w:tcPr>
            <w:tcW w:w="270" w:type="dxa"/>
          </w:tcPr>
          <w:p w14:paraId="5BB46E3E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62CF2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bidi="th-TH"/>
              </w:rPr>
              <w:t>14,991</w:t>
            </w:r>
          </w:p>
        </w:tc>
        <w:tc>
          <w:tcPr>
            <w:tcW w:w="270" w:type="dxa"/>
          </w:tcPr>
          <w:p w14:paraId="06271363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1F7DC8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097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A3046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672919B3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CBE323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A304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43068A" w:rsidRPr="00C648C9" w14:paraId="4219E79E" w14:textId="77777777" w:rsidTr="00FF5BCA">
        <w:tc>
          <w:tcPr>
            <w:tcW w:w="3375" w:type="dxa"/>
          </w:tcPr>
          <w:p w14:paraId="3EB251A2" w14:textId="77777777" w:rsidR="0043068A" w:rsidRPr="00DD5F12" w:rsidRDefault="0043068A" w:rsidP="004306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F28EF7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C09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15,94</w:t>
            </w:r>
            <w:r w:rsidR="00EA30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49636EC6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9D81FE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6F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26,3</w:t>
            </w:r>
            <w:r w:rsidR="00EA30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</w:tcPr>
          <w:p w14:paraId="63909B81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AA807A" w14:textId="77777777" w:rsidR="0043068A" w:rsidRPr="00DD5F12" w:rsidRDefault="008C0976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C09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1,158</w:t>
            </w:r>
          </w:p>
        </w:tc>
        <w:tc>
          <w:tcPr>
            <w:tcW w:w="270" w:type="dxa"/>
          </w:tcPr>
          <w:p w14:paraId="510F8F47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CF87128" w14:textId="77777777" w:rsidR="0043068A" w:rsidRPr="00DD5F12" w:rsidRDefault="0043068A" w:rsidP="0043068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706</w:t>
            </w:r>
          </w:p>
        </w:tc>
      </w:tr>
    </w:tbl>
    <w:p w14:paraId="0BBFCF51" w14:textId="77777777" w:rsidR="00F131AE" w:rsidRPr="00D0111D" w:rsidRDefault="00F131AE" w:rsidP="000A5B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20" w:lineRule="auto"/>
        <w:ind w:firstLine="547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43A2302F" w14:textId="77777777" w:rsidR="006C3B2A" w:rsidRPr="003B3482" w:rsidRDefault="0016279B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8</w:t>
      </w:r>
      <w:r w:rsidR="006C3B2A" w:rsidRPr="003B3482">
        <w:rPr>
          <w:rFonts w:ascii="Angsana New" w:hAnsi="Angsana New"/>
          <w:bCs/>
          <w:sz w:val="30"/>
          <w:szCs w:val="30"/>
          <w:cs/>
        </w:rPr>
        <w:tab/>
      </w:r>
      <w:r w:rsidR="006C3B2A" w:rsidRPr="000F703B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6C3B2A" w:rsidRPr="003B3482">
        <w:rPr>
          <w:rFonts w:ascii="Angsana New" w:hAnsi="Angsana New" w:hint="cs"/>
          <w:bCs/>
          <w:sz w:val="30"/>
          <w:szCs w:val="30"/>
          <w:cs/>
        </w:rPr>
        <w:t xml:space="preserve"> </w:t>
      </w:r>
    </w:p>
    <w:p w14:paraId="401F549D" w14:textId="77777777" w:rsidR="006C3B2A" w:rsidRPr="00D0111D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  <w:highlight w:val="yellow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1260"/>
        <w:gridCol w:w="270"/>
        <w:gridCol w:w="1260"/>
        <w:gridCol w:w="270"/>
        <w:gridCol w:w="1260"/>
        <w:gridCol w:w="270"/>
        <w:gridCol w:w="1260"/>
      </w:tblGrid>
      <w:tr w:rsidR="006C3B2A" w:rsidRPr="005B2E80" w14:paraId="0D22526E" w14:textId="77777777" w:rsidTr="00D0111D">
        <w:trPr>
          <w:tblHeader/>
        </w:trPr>
        <w:tc>
          <w:tcPr>
            <w:tcW w:w="2520" w:type="dxa"/>
          </w:tcPr>
          <w:p w14:paraId="0CFDE733" w14:textId="77777777" w:rsidR="006C3B2A" w:rsidRPr="003B3482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9B530B" w14:textId="77777777" w:rsidR="006C3B2A" w:rsidRPr="009E4B88" w:rsidRDefault="006C3B2A" w:rsidP="00FF5BC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8CD735B" w14:textId="77777777" w:rsidR="006C3B2A" w:rsidRPr="005B2E80" w:rsidRDefault="006C3B2A" w:rsidP="00FF5BC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E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CF6A42" w14:textId="77777777" w:rsidR="006C3B2A" w:rsidRPr="005B2E80" w:rsidRDefault="006C3B2A" w:rsidP="00FF5BC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C2C5E16" w14:textId="77777777" w:rsidR="006C3B2A" w:rsidRPr="005B2E80" w:rsidRDefault="006C3B2A" w:rsidP="00FF5BC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E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5B2E80" w14:paraId="4EC01FF2" w14:textId="77777777" w:rsidTr="00D0111D">
        <w:trPr>
          <w:tblHeader/>
        </w:trPr>
        <w:tc>
          <w:tcPr>
            <w:tcW w:w="2520" w:type="dxa"/>
          </w:tcPr>
          <w:p w14:paraId="78C0F0AB" w14:textId="77777777" w:rsidR="006C3B2A" w:rsidRPr="005B2E8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DDBE7E" w14:textId="77777777" w:rsidR="006C3B2A" w:rsidRPr="005B2E8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2E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01E1B0AF" w14:textId="77777777" w:rsidR="006C3B2A" w:rsidRPr="005B2E80" w:rsidRDefault="00C925D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A43D2EF" w14:textId="77777777" w:rsidR="006C3B2A" w:rsidRPr="005B2E8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FFFEDC" w14:textId="77777777" w:rsidR="006C3B2A" w:rsidRPr="005B2E80" w:rsidRDefault="00C925D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5E0F4D8" w14:textId="77777777" w:rsidR="006C3B2A" w:rsidRPr="005B2E8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1DE1C7" w14:textId="77777777" w:rsidR="006C3B2A" w:rsidRPr="005B2E80" w:rsidRDefault="00C925D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6B6AEE" w14:textId="77777777" w:rsidR="006C3B2A" w:rsidRPr="005B2E8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20BEB" w14:textId="77777777" w:rsidR="006C3B2A" w:rsidRPr="005B2E80" w:rsidRDefault="00C925D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5B2E80" w14:paraId="5357F046" w14:textId="77777777" w:rsidTr="00F43E0D">
        <w:trPr>
          <w:tblHeader/>
        </w:trPr>
        <w:tc>
          <w:tcPr>
            <w:tcW w:w="2520" w:type="dxa"/>
          </w:tcPr>
          <w:p w14:paraId="3B965E22" w14:textId="77777777" w:rsidR="006C3B2A" w:rsidRPr="005B2E8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A60251" w14:textId="77777777" w:rsidR="006C3B2A" w:rsidRPr="005B2E80" w:rsidRDefault="006C3B2A" w:rsidP="00FF5BC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05B3873D" w14:textId="77777777" w:rsidR="006C3B2A" w:rsidRPr="005B2E80" w:rsidRDefault="006D5D3E" w:rsidP="00FF5BC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5F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D5F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25D1" w:rsidRPr="005B2E80" w14:paraId="3728ECBC" w14:textId="77777777" w:rsidTr="00F43E0D">
        <w:tc>
          <w:tcPr>
            <w:tcW w:w="2520" w:type="dxa"/>
          </w:tcPr>
          <w:p w14:paraId="6FA98159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2E8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4D41DF4" w14:textId="52D5139B" w:rsidR="00C925D1" w:rsidRPr="005B2E80" w:rsidRDefault="00F43E0D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88E05C3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7FE7CD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C74C5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48867A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D927" w14:textId="77777777" w:rsidR="00C925D1" w:rsidRPr="005B2E80" w:rsidRDefault="00B03537" w:rsidP="00B035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A6770D" w14:textId="77777777" w:rsidR="00C925D1" w:rsidRPr="005B2E80" w:rsidRDefault="00C925D1" w:rsidP="00B0353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1E4F3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F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8390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925D1" w:rsidRPr="005B2E80" w14:paraId="1C82D2E2" w14:textId="77777777" w:rsidTr="00F43E0D">
        <w:tc>
          <w:tcPr>
            <w:tcW w:w="2520" w:type="dxa"/>
          </w:tcPr>
          <w:p w14:paraId="380EB373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2E80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  <w:shd w:val="clear" w:color="auto" w:fill="auto"/>
          </w:tcPr>
          <w:p w14:paraId="270723BD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F2BEC8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3537">
              <w:rPr>
                <w:rFonts w:ascii="Angsana New" w:hAnsi="Angsana New"/>
                <w:sz w:val="30"/>
                <w:szCs w:val="30"/>
                <w:lang w:val="en-US" w:bidi="th-TH"/>
              </w:rPr>
              <w:t>29,37</w:t>
            </w:r>
            <w:r w:rsidR="008D5F2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68DF68B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37FDF3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14:paraId="021629C0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4C4F64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3537">
              <w:rPr>
                <w:rFonts w:ascii="Angsana New" w:hAnsi="Angsana New"/>
                <w:sz w:val="30"/>
                <w:szCs w:val="30"/>
                <w:lang w:val="en-US" w:bidi="th-TH"/>
              </w:rPr>
              <w:t>29,37</w:t>
            </w:r>
            <w:r w:rsidR="008D5F2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58E825A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2B8B11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51A6">
              <w:rPr>
                <w:rFonts w:ascii="Angsana New" w:hAnsi="Angsana New"/>
                <w:sz w:val="30"/>
                <w:szCs w:val="30"/>
                <w:lang w:val="en-US" w:bidi="th-TH"/>
              </w:rPr>
              <w:t>70,25</w:t>
            </w:r>
            <w:r w:rsidR="00E51A0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925D1" w:rsidRPr="005B2E80" w14:paraId="5DF224E5" w14:textId="77777777" w:rsidTr="00FF5BCA">
        <w:tc>
          <w:tcPr>
            <w:tcW w:w="2520" w:type="dxa"/>
          </w:tcPr>
          <w:p w14:paraId="61E0FB6C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E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F1A377A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CF039B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3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29,37</w:t>
            </w:r>
            <w:r w:rsidR="008D5F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FCA4BAA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C5AA6D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14:paraId="2027E021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CE253C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35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29,37</w:t>
            </w:r>
            <w:r w:rsidR="008D5F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3774111" w14:textId="77777777" w:rsidR="00C925D1" w:rsidRPr="005B2E80" w:rsidRDefault="00C925D1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0813F2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51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70,300</w:t>
            </w:r>
          </w:p>
        </w:tc>
      </w:tr>
      <w:tr w:rsidR="00D0111D" w:rsidRPr="005B2E80" w14:paraId="5AF579F8" w14:textId="77777777" w:rsidTr="00FF5BCA">
        <w:tc>
          <w:tcPr>
            <w:tcW w:w="2520" w:type="dxa"/>
          </w:tcPr>
          <w:p w14:paraId="6EB8C413" w14:textId="77777777" w:rsidR="00D0111D" w:rsidRPr="005B2E80" w:rsidRDefault="00D0111D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146FC79" w14:textId="77777777" w:rsidR="00D0111D" w:rsidRPr="005B2E80" w:rsidRDefault="00D0111D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507344" w14:textId="77777777" w:rsidR="00D0111D" w:rsidRPr="00B03537" w:rsidRDefault="00D0111D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62D238" w14:textId="77777777" w:rsidR="00D0111D" w:rsidRPr="005B2E80" w:rsidRDefault="00D0111D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277201" w14:textId="77777777" w:rsidR="00D0111D" w:rsidRDefault="00D0111D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4D6B06" w14:textId="77777777" w:rsidR="00D0111D" w:rsidRPr="005B2E80" w:rsidRDefault="00D0111D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0FBD23" w14:textId="77777777" w:rsidR="00D0111D" w:rsidRPr="00B03537" w:rsidRDefault="00D0111D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D7E093" w14:textId="77777777" w:rsidR="00D0111D" w:rsidRPr="005B2E80" w:rsidRDefault="00D0111D" w:rsidP="00C925D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CF40CA" w14:textId="77777777" w:rsidR="00D0111D" w:rsidRPr="008E51A6" w:rsidRDefault="00D0111D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25D1" w:rsidRPr="005B2E80" w14:paraId="1D8110EE" w14:textId="77777777" w:rsidTr="00FF5BCA">
        <w:tc>
          <w:tcPr>
            <w:tcW w:w="2520" w:type="dxa"/>
          </w:tcPr>
          <w:p w14:paraId="2D7E5A4E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5B2E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B2E8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14:paraId="635B3880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93825B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3537"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70" w:type="dxa"/>
          </w:tcPr>
          <w:p w14:paraId="5EFCC090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74368C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(85</w:t>
            </w:r>
            <w:r w:rsidR="00E51A0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8E51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5D515C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6E840" w14:textId="77777777" w:rsidR="00C925D1" w:rsidRPr="005B2E8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3537"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70" w:type="dxa"/>
          </w:tcPr>
          <w:p w14:paraId="1108B114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7DFDDF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</w:t>
            </w:r>
            <w:r w:rsidRPr="008E51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925D1" w:rsidRPr="005B2E80" w14:paraId="427EE9B2" w14:textId="77777777" w:rsidTr="00FF5BCA">
        <w:tc>
          <w:tcPr>
            <w:tcW w:w="2520" w:type="dxa"/>
          </w:tcPr>
          <w:p w14:paraId="7B7347C9" w14:textId="77777777" w:rsidR="00C925D1" w:rsidRPr="00491822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1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095D53F" w14:textId="77777777" w:rsidR="00C925D1" w:rsidRPr="00491822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2282AA" w14:textId="77777777" w:rsidR="00C925D1" w:rsidRPr="00491822" w:rsidDel="00113267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</w:t>
            </w:r>
            <w:r w:rsidR="008D5F26"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9FB971D" w14:textId="77777777" w:rsidR="00C925D1" w:rsidRPr="00491822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E107D4" w14:textId="77777777" w:rsidR="00C925D1" w:rsidRPr="00491822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105,72</w:t>
            </w:r>
            <w:r w:rsidR="008D5F26"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AF6371D" w14:textId="77777777" w:rsidR="00C925D1" w:rsidRPr="00491822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AD5157" w14:textId="77777777" w:rsidR="00C925D1" w:rsidRPr="00491822" w:rsidDel="00113267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</w:t>
            </w:r>
            <w:r w:rsidR="008D5F26"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E164F8B" w14:textId="77777777" w:rsidR="00C925D1" w:rsidRPr="00491822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F678A4" w14:textId="77777777" w:rsidR="00C925D1" w:rsidRPr="00491822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70,04</w:t>
            </w:r>
            <w:r w:rsidR="00E83900"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925D1" w:rsidRPr="005B2E80" w14:paraId="447EC0A7" w14:textId="77777777" w:rsidTr="00FF5BCA">
        <w:tc>
          <w:tcPr>
            <w:tcW w:w="2520" w:type="dxa"/>
          </w:tcPr>
          <w:p w14:paraId="19D81B65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29FC158" w14:textId="77777777" w:rsidR="00C925D1" w:rsidRPr="005B2E80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C903AB" w14:textId="77777777" w:rsidR="00C925D1" w:rsidRPr="005B2E80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9E8186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ADBD9AE" w14:textId="77777777" w:rsidR="00C925D1" w:rsidRPr="005B2E80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3AC68D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DFB6B5" w14:textId="77777777" w:rsidR="00C925D1" w:rsidRPr="005B2E80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713365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CD63E9" w14:textId="77777777" w:rsidR="00C925D1" w:rsidRPr="005B2E80" w:rsidDel="00113267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25D1" w:rsidRPr="005B2E80" w14:paraId="470BE21F" w14:textId="77777777" w:rsidTr="00F43E0D">
        <w:tc>
          <w:tcPr>
            <w:tcW w:w="2520" w:type="dxa"/>
          </w:tcPr>
          <w:p w14:paraId="4DB1ACCB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2E80">
              <w:rPr>
                <w:rFonts w:ascii="Angsana New" w:hAnsi="Angsana New"/>
                <w:sz w:val="30"/>
                <w:szCs w:val="30"/>
              </w:rPr>
              <w:t>(</w:t>
            </w:r>
            <w:r w:rsidRPr="005B2E80">
              <w:rPr>
                <w:rFonts w:ascii="Angsana New" w:hAnsi="Angsana New" w:hint="cs"/>
                <w:sz w:val="30"/>
                <w:szCs w:val="30"/>
                <w:cs/>
              </w:rPr>
              <w:t>กลับรายการ) หนี้สูญและ</w:t>
            </w:r>
          </w:p>
        </w:tc>
        <w:tc>
          <w:tcPr>
            <w:tcW w:w="810" w:type="dxa"/>
          </w:tcPr>
          <w:p w14:paraId="343ED7B1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E56303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144F65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69F59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8BE203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6A6E45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153D76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39D06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25D1" w:rsidRPr="003B3482" w14:paraId="6A71F604" w14:textId="77777777" w:rsidTr="00F43E0D">
        <w:tc>
          <w:tcPr>
            <w:tcW w:w="2520" w:type="dxa"/>
          </w:tcPr>
          <w:p w14:paraId="2DEE8B2A" w14:textId="77777777" w:rsidR="00C925D1" w:rsidRPr="005B2E80" w:rsidRDefault="00C925D1" w:rsidP="00C9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2E8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B2E80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Pr="005B2E80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810" w:type="dxa"/>
          </w:tcPr>
          <w:p w14:paraId="335DA42C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A7004A0" w14:textId="1F5CB1ED" w:rsidR="00C925D1" w:rsidRPr="002D6F00" w:rsidRDefault="00B03537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</w:t>
            </w:r>
            <w:r w:rsidR="00B9777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6E4365" w14:textId="77777777" w:rsidR="00C925D1" w:rsidRPr="002D6F0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1C484A" w14:textId="77777777" w:rsidR="00C925D1" w:rsidRPr="002D6F0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(48</w:t>
            </w:r>
            <w:r w:rsidR="008D5F2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0E2D7B" w14:textId="77777777" w:rsidR="00C925D1" w:rsidRPr="002D6F0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F37F0E" w14:textId="77777777" w:rsidR="00C925D1" w:rsidRPr="002D6F00" w:rsidRDefault="00B03537" w:rsidP="00B0353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824E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D5E1ED7" w14:textId="77777777" w:rsidR="00C925D1" w:rsidRPr="005B2E80" w:rsidRDefault="00C925D1" w:rsidP="00C925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D20761" w14:textId="77777777" w:rsidR="00C925D1" w:rsidRPr="002D6F00" w:rsidRDefault="00C925D1" w:rsidP="00C925D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E8390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30F7F93B" w14:textId="77777777" w:rsidR="006C3B2A" w:rsidRPr="000A5B36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4827" w:type="pct"/>
        <w:tblInd w:w="558" w:type="dxa"/>
        <w:tblLook w:val="04A0" w:firstRow="1" w:lastRow="0" w:firstColumn="1" w:lastColumn="0" w:noHBand="0" w:noVBand="1"/>
      </w:tblPr>
      <w:tblGrid>
        <w:gridCol w:w="3129"/>
        <w:gridCol w:w="223"/>
        <w:gridCol w:w="1254"/>
        <w:gridCol w:w="223"/>
        <w:gridCol w:w="1301"/>
        <w:gridCol w:w="237"/>
        <w:gridCol w:w="1354"/>
        <w:gridCol w:w="223"/>
        <w:gridCol w:w="1242"/>
        <w:gridCol w:w="15"/>
      </w:tblGrid>
      <w:tr w:rsidR="0016688F" w:rsidRPr="00CA70C6" w14:paraId="7E84E4C8" w14:textId="77777777" w:rsidTr="00F131AE">
        <w:trPr>
          <w:cantSplit/>
        </w:trPr>
        <w:tc>
          <w:tcPr>
            <w:tcW w:w="1701" w:type="pct"/>
          </w:tcPr>
          <w:p w14:paraId="342116FD" w14:textId="77777777" w:rsidR="000A5B36" w:rsidRPr="00CA70C6" w:rsidRDefault="000A5B36" w:rsidP="00B14A0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747BB77B" w14:textId="77777777" w:rsidR="000A5B36" w:rsidRPr="00CA70C6" w:rsidRDefault="000A5B36" w:rsidP="00B14A03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9" w:type="pct"/>
            <w:gridSpan w:val="3"/>
          </w:tcPr>
          <w:p w14:paraId="493AE624" w14:textId="77777777" w:rsidR="000A5B36" w:rsidRPr="00CA70C6" w:rsidRDefault="000A5B36" w:rsidP="00B14A03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0C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739BC1AD" w14:textId="77777777" w:rsidR="000A5B36" w:rsidRPr="00CA70C6" w:rsidRDefault="000A5B36" w:rsidP="00B14A03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pct"/>
            <w:gridSpan w:val="4"/>
          </w:tcPr>
          <w:p w14:paraId="3961F871" w14:textId="77777777" w:rsidR="000A5B36" w:rsidRPr="00CA70C6" w:rsidRDefault="000A5B36" w:rsidP="00B14A03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0C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0752" w:rsidRPr="00CA70C6" w14:paraId="0D23EB46" w14:textId="77777777" w:rsidTr="00F131AE">
        <w:trPr>
          <w:cantSplit/>
        </w:trPr>
        <w:tc>
          <w:tcPr>
            <w:tcW w:w="1701" w:type="pct"/>
          </w:tcPr>
          <w:p w14:paraId="4B49D5C6" w14:textId="77777777" w:rsidR="000A5B36" w:rsidRPr="00CA70C6" w:rsidRDefault="000A5B36" w:rsidP="00B14A0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6A9AF65A" w14:textId="77777777" w:rsidR="000A5B36" w:rsidRPr="00CA70C6" w:rsidRDefault="000A5B36" w:rsidP="00B14A03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</w:tcPr>
          <w:p w14:paraId="55E9CA56" w14:textId="77777777" w:rsidR="000A5B36" w:rsidRPr="00CA70C6" w:rsidRDefault="00C925D1" w:rsidP="00B1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" w:type="pct"/>
          </w:tcPr>
          <w:p w14:paraId="050437D0" w14:textId="77777777" w:rsidR="000A5B36" w:rsidRPr="00CA70C6" w:rsidRDefault="000A5B36" w:rsidP="00B1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</w:tcPr>
          <w:p w14:paraId="0DDDCFA0" w14:textId="77777777" w:rsidR="000A5B36" w:rsidRPr="00CA70C6" w:rsidRDefault="00C925D1" w:rsidP="00B1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1172F549" w14:textId="77777777" w:rsidR="000A5B36" w:rsidRPr="00CA70C6" w:rsidRDefault="000A5B36" w:rsidP="00B14A0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238A1ED" w14:textId="77777777" w:rsidR="000A5B36" w:rsidRPr="00CA70C6" w:rsidRDefault="00C925D1" w:rsidP="00B1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" w:type="pct"/>
          </w:tcPr>
          <w:p w14:paraId="51A8C19C" w14:textId="77777777" w:rsidR="000A5B36" w:rsidRPr="00CA70C6" w:rsidRDefault="000A5B36" w:rsidP="00B1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gridSpan w:val="2"/>
          </w:tcPr>
          <w:p w14:paraId="52186693" w14:textId="77777777" w:rsidR="000A5B36" w:rsidRPr="00CA70C6" w:rsidRDefault="00C925D1" w:rsidP="00B1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30752" w:rsidRPr="00CA70C6" w14:paraId="475FFBC2" w14:textId="77777777" w:rsidTr="00F131AE">
        <w:trPr>
          <w:gridAfter w:val="1"/>
          <w:wAfter w:w="8" w:type="pct"/>
          <w:cantSplit/>
        </w:trPr>
        <w:tc>
          <w:tcPr>
            <w:tcW w:w="1701" w:type="pct"/>
          </w:tcPr>
          <w:p w14:paraId="3605960D" w14:textId="77777777" w:rsidR="000A5B36" w:rsidRPr="00CA70C6" w:rsidRDefault="000A5B36" w:rsidP="00B14A0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0F5A3E5A" w14:textId="77777777" w:rsidR="000A5B36" w:rsidRPr="00CA70C6" w:rsidRDefault="000A5B36" w:rsidP="00B14A03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70" w:type="pct"/>
            <w:gridSpan w:val="7"/>
          </w:tcPr>
          <w:p w14:paraId="1416BD11" w14:textId="77777777" w:rsidR="000A5B36" w:rsidRPr="00CA70C6" w:rsidRDefault="006D5D3E" w:rsidP="00B14A0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D5F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D5F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77CB" w:rsidRPr="00CA70C6" w14:paraId="5EA1FD1D" w14:textId="77777777" w:rsidTr="00F131AE">
        <w:trPr>
          <w:gridAfter w:val="1"/>
          <w:wAfter w:w="8" w:type="pct"/>
          <w:cantSplit/>
        </w:trPr>
        <w:tc>
          <w:tcPr>
            <w:tcW w:w="4992" w:type="pct"/>
            <w:gridSpan w:val="9"/>
            <w:hideMark/>
          </w:tcPr>
          <w:p w14:paraId="484A1F5D" w14:textId="77777777" w:rsidR="00F477CB" w:rsidRPr="00CA70C6" w:rsidRDefault="00F477CB" w:rsidP="00F477C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0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มูลค่างานระหว่างทำตามสัญญาที่ยังไม่เรียกเก็บจากลูกค้า</w:t>
            </w:r>
          </w:p>
        </w:tc>
      </w:tr>
      <w:tr w:rsidR="00E52C75" w:rsidRPr="00CA70C6" w14:paraId="2B916031" w14:textId="77777777" w:rsidTr="00F131AE">
        <w:trPr>
          <w:cantSplit/>
        </w:trPr>
        <w:tc>
          <w:tcPr>
            <w:tcW w:w="1701" w:type="pct"/>
            <w:hideMark/>
          </w:tcPr>
          <w:p w14:paraId="07782292" w14:textId="77777777" w:rsidR="00E52C75" w:rsidRPr="00CA70C6" w:rsidRDefault="00E52C75" w:rsidP="00E5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70C6"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121" w:type="pct"/>
          </w:tcPr>
          <w:p w14:paraId="26D2F722" w14:textId="77777777" w:rsidR="00E52C75" w:rsidRPr="00CA70C6" w:rsidRDefault="00E52C75" w:rsidP="00E52C75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</w:tcPr>
          <w:p w14:paraId="065FA0C2" w14:textId="77777777" w:rsidR="00E52C75" w:rsidRPr="0016688F" w:rsidRDefault="00E52C75" w:rsidP="00E52C7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F2AAB">
              <w:rPr>
                <w:rFonts w:ascii="Angsana New" w:hAnsi="Angsana New"/>
                <w:sz w:val="30"/>
                <w:szCs w:val="30"/>
                <w:lang w:val="en-US"/>
              </w:rPr>
              <w:t>41,86</w:t>
            </w:r>
            <w:r w:rsidR="00E51A0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1" w:type="pct"/>
          </w:tcPr>
          <w:p w14:paraId="1DA6D7F1" w14:textId="77777777" w:rsidR="00E52C75" w:rsidRPr="00D4075F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707" w:type="pct"/>
          </w:tcPr>
          <w:p w14:paraId="24B70B80" w14:textId="77777777" w:rsidR="00E52C75" w:rsidRPr="00E52C75" w:rsidRDefault="00E52C75" w:rsidP="00E52C75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C75">
              <w:rPr>
                <w:rFonts w:ascii="Angsana New" w:hAnsi="Angsana New"/>
                <w:sz w:val="30"/>
                <w:szCs w:val="30"/>
                <w:lang w:val="en-US"/>
              </w:rPr>
              <w:t xml:space="preserve"> 120,970</w:t>
            </w:r>
          </w:p>
        </w:tc>
        <w:tc>
          <w:tcPr>
            <w:tcW w:w="129" w:type="pct"/>
          </w:tcPr>
          <w:p w14:paraId="1D40E3E6" w14:textId="77777777" w:rsidR="00E52C75" w:rsidRPr="00E52C75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 w:bidi="ar-SA"/>
              </w:rPr>
            </w:pPr>
          </w:p>
        </w:tc>
        <w:tc>
          <w:tcPr>
            <w:tcW w:w="736" w:type="pct"/>
          </w:tcPr>
          <w:p w14:paraId="5D73C372" w14:textId="77777777" w:rsidR="00E52C75" w:rsidRPr="0016688F" w:rsidRDefault="00E52C75" w:rsidP="00E52C7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2AAB">
              <w:rPr>
                <w:rFonts w:ascii="Angsana New" w:hAnsi="Angsana New"/>
                <w:sz w:val="30"/>
                <w:szCs w:val="30"/>
                <w:lang w:val="en-US"/>
              </w:rPr>
              <w:t>41,86</w:t>
            </w:r>
            <w:r w:rsidR="00E51A0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1" w:type="pct"/>
          </w:tcPr>
          <w:p w14:paraId="3D1DE4E6" w14:textId="77777777" w:rsidR="00E52C75" w:rsidRPr="00D4075F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gridSpan w:val="2"/>
          </w:tcPr>
          <w:p w14:paraId="3EE32864" w14:textId="77777777" w:rsidR="00E52C75" w:rsidRPr="0016688F" w:rsidRDefault="00E52C75" w:rsidP="00E52C7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2C75">
              <w:rPr>
                <w:rFonts w:ascii="Angsana New" w:hAnsi="Angsana New"/>
                <w:sz w:val="30"/>
                <w:szCs w:val="30"/>
                <w:lang w:val="en-US"/>
              </w:rPr>
              <w:t>115,15</w:t>
            </w:r>
            <w:r w:rsidR="00E51A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52C75" w:rsidRPr="00E51A04" w14:paraId="770761FC" w14:textId="77777777" w:rsidTr="00F131AE">
        <w:trPr>
          <w:cantSplit/>
        </w:trPr>
        <w:tc>
          <w:tcPr>
            <w:tcW w:w="1701" w:type="pct"/>
          </w:tcPr>
          <w:p w14:paraId="032405CE" w14:textId="77777777" w:rsidR="00E52C75" w:rsidRPr="00CA70C6" w:rsidRDefault="00E52C75" w:rsidP="00E52C7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A70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70C6"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121" w:type="pct"/>
          </w:tcPr>
          <w:p w14:paraId="17FF66B0" w14:textId="77777777" w:rsidR="00E52C75" w:rsidRPr="00CA70C6" w:rsidRDefault="00E52C75" w:rsidP="00E52C75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</w:tcPr>
          <w:p w14:paraId="3C131FEB" w14:textId="77777777" w:rsidR="00E52C75" w:rsidRPr="00E52C75" w:rsidRDefault="00E52C75" w:rsidP="00E52C7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AAB">
              <w:rPr>
                <w:rFonts w:ascii="Angsana New" w:hAnsi="Angsana New"/>
                <w:sz w:val="30"/>
                <w:szCs w:val="30"/>
                <w:lang w:val="en-US" w:bidi="th-TH"/>
              </w:rPr>
              <w:t>(25,429)</w:t>
            </w:r>
          </w:p>
        </w:tc>
        <w:tc>
          <w:tcPr>
            <w:tcW w:w="121" w:type="pct"/>
          </w:tcPr>
          <w:p w14:paraId="44BC4AC5" w14:textId="77777777" w:rsidR="00E52C75" w:rsidRPr="00D4075F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</w:tcPr>
          <w:p w14:paraId="068D3D97" w14:textId="77777777" w:rsidR="00E52C75" w:rsidRPr="0016688F" w:rsidRDefault="00E52C75" w:rsidP="00E52C75">
            <w:pPr>
              <w:pStyle w:val="E"/>
              <w:tabs>
                <w:tab w:val="decimal" w:pos="1019"/>
              </w:tabs>
              <w:ind w:right="-7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(52,52</w:t>
            </w:r>
            <w:r w:rsidR="00E51A04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9</w:t>
            </w:r>
            <w:r w:rsidRPr="0016688F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3806B0C" w14:textId="77777777" w:rsidR="00E52C75" w:rsidRPr="00D4075F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736" w:type="pct"/>
            <w:tcBorders>
              <w:top w:val="nil"/>
              <w:left w:val="nil"/>
              <w:right w:val="nil"/>
            </w:tcBorders>
          </w:tcPr>
          <w:p w14:paraId="2097971C" w14:textId="77777777" w:rsidR="00E52C75" w:rsidRPr="00E52C75" w:rsidRDefault="00E52C75" w:rsidP="00E52C7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AAB">
              <w:rPr>
                <w:rFonts w:ascii="Angsana New" w:hAnsi="Angsana New"/>
                <w:sz w:val="30"/>
                <w:szCs w:val="30"/>
                <w:lang w:val="en-US" w:bidi="th-TH"/>
              </w:rPr>
              <w:t>(25,429)</w:t>
            </w:r>
          </w:p>
        </w:tc>
        <w:tc>
          <w:tcPr>
            <w:tcW w:w="121" w:type="pct"/>
          </w:tcPr>
          <w:p w14:paraId="728CC870" w14:textId="77777777" w:rsidR="00E52C75" w:rsidRPr="00D4075F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nil"/>
              <w:right w:val="nil"/>
            </w:tcBorders>
          </w:tcPr>
          <w:p w14:paraId="1DF26487" w14:textId="77777777" w:rsidR="00E52C75" w:rsidRPr="00E51A04" w:rsidRDefault="00E52C75" w:rsidP="00E51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1A04">
              <w:rPr>
                <w:rFonts w:ascii="Angsana New" w:hAnsi="Angsana New"/>
                <w:sz w:val="30"/>
                <w:szCs w:val="30"/>
                <w:lang w:val="en-US"/>
              </w:rPr>
              <w:t>(49,83</w:t>
            </w:r>
            <w:r w:rsidR="00E51A04" w:rsidRPr="00E51A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1A0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52C75" w:rsidRPr="00CA70C6" w14:paraId="62269D8E" w14:textId="77777777" w:rsidTr="00F131AE">
        <w:trPr>
          <w:cantSplit/>
        </w:trPr>
        <w:tc>
          <w:tcPr>
            <w:tcW w:w="1701" w:type="pct"/>
            <w:hideMark/>
          </w:tcPr>
          <w:p w14:paraId="714703AB" w14:textId="77777777" w:rsidR="00E52C75" w:rsidRPr="0016688F" w:rsidRDefault="00E52C75" w:rsidP="00E52C7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8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" w:type="pct"/>
          </w:tcPr>
          <w:p w14:paraId="4C64B287" w14:textId="77777777" w:rsidR="00E52C75" w:rsidRPr="0016688F" w:rsidRDefault="00E52C75" w:rsidP="00E52C75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E21C52D" w14:textId="77777777" w:rsidR="00E52C75" w:rsidRPr="00E51A04" w:rsidRDefault="00E52C75" w:rsidP="00E51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1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16,438</w:t>
            </w:r>
          </w:p>
        </w:tc>
        <w:tc>
          <w:tcPr>
            <w:tcW w:w="121" w:type="pct"/>
          </w:tcPr>
          <w:p w14:paraId="00962AEA" w14:textId="77777777" w:rsidR="00E52C75" w:rsidRPr="00E51A04" w:rsidRDefault="00E52C75" w:rsidP="00E51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90523" w14:textId="77777777" w:rsidR="00E52C75" w:rsidRPr="00E51A04" w:rsidRDefault="00E52C75" w:rsidP="00E51A0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1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68,441</w:t>
            </w:r>
          </w:p>
        </w:tc>
        <w:tc>
          <w:tcPr>
            <w:tcW w:w="129" w:type="pct"/>
          </w:tcPr>
          <w:p w14:paraId="3B46D70C" w14:textId="77777777" w:rsidR="00E52C75" w:rsidRPr="00CA70C6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4C9B4" w14:textId="77777777" w:rsidR="00E52C75" w:rsidRPr="00E51A04" w:rsidRDefault="00E52C75" w:rsidP="00E51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1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16,438</w:t>
            </w:r>
          </w:p>
        </w:tc>
        <w:tc>
          <w:tcPr>
            <w:tcW w:w="121" w:type="pct"/>
          </w:tcPr>
          <w:p w14:paraId="5DAAD48F" w14:textId="77777777" w:rsidR="00E52C75" w:rsidRPr="00CA70C6" w:rsidRDefault="00E52C75" w:rsidP="00E52C75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94770" w14:textId="77777777" w:rsidR="00E52C75" w:rsidRPr="00E51A04" w:rsidRDefault="00E52C75" w:rsidP="00E51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1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65,32</w:t>
            </w:r>
            <w:r w:rsidR="00E51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22D8A95D" w14:textId="5DB91BB9" w:rsidR="006C3B2A" w:rsidRPr="005A6377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637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E60E2E" w14:textId="77777777" w:rsidR="006C3B2A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57"/>
        <w:gridCol w:w="1260"/>
        <w:gridCol w:w="270"/>
        <w:gridCol w:w="1260"/>
        <w:gridCol w:w="270"/>
        <w:gridCol w:w="1260"/>
        <w:gridCol w:w="270"/>
        <w:gridCol w:w="1260"/>
      </w:tblGrid>
      <w:tr w:rsidR="006C3B2A" w:rsidRPr="003F7707" w14:paraId="17C7C4D9" w14:textId="77777777" w:rsidTr="00FF5BCA">
        <w:tc>
          <w:tcPr>
            <w:tcW w:w="3357" w:type="dxa"/>
          </w:tcPr>
          <w:p w14:paraId="50BAD9CB" w14:textId="77777777" w:rsidR="006C3B2A" w:rsidRPr="00384C7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B422DEB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E85CCD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13CE271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7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3F7707" w14:paraId="07ECDA5B" w14:textId="77777777" w:rsidTr="00FF5BCA">
        <w:tc>
          <w:tcPr>
            <w:tcW w:w="3357" w:type="dxa"/>
          </w:tcPr>
          <w:p w14:paraId="65D76A5C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8333D" w14:textId="77777777" w:rsidR="006C3B2A" w:rsidRPr="003F7707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7264DA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3FA27" w14:textId="77777777" w:rsidR="006C3B2A" w:rsidRPr="003F7707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1F086DA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724D7B" w14:textId="77777777" w:rsidR="006C3B2A" w:rsidRPr="003F7707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313644A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FB4759" w14:textId="77777777" w:rsidR="006C3B2A" w:rsidRPr="003F7707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3F7707" w14:paraId="12BB4AA7" w14:textId="77777777" w:rsidTr="00FF5BCA">
        <w:tc>
          <w:tcPr>
            <w:tcW w:w="3357" w:type="dxa"/>
          </w:tcPr>
          <w:p w14:paraId="2481914E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9B01250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77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51A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F77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3F7707" w14:paraId="4E944302" w14:textId="77777777" w:rsidTr="00FF5BCA">
        <w:tc>
          <w:tcPr>
            <w:tcW w:w="3357" w:type="dxa"/>
          </w:tcPr>
          <w:p w14:paraId="362B9600" w14:textId="77777777" w:rsidR="006C3B2A" w:rsidRPr="003F770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12653B8" w14:textId="77777777" w:rsidR="006C3B2A" w:rsidRPr="003F7707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668BE3" w14:textId="77777777" w:rsidR="006C3B2A" w:rsidRPr="003F7707" w:rsidRDefault="006C3B2A" w:rsidP="00FF5B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117FB2" w14:textId="77777777" w:rsidR="006C3B2A" w:rsidRPr="003F7707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AFCC" w14:textId="77777777" w:rsidR="006C3B2A" w:rsidRPr="003F7707" w:rsidRDefault="006C3B2A" w:rsidP="00FF5B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100AC" w14:textId="77777777" w:rsidR="006C3B2A" w:rsidRPr="003F7707" w:rsidRDefault="006C3B2A" w:rsidP="00FF5B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139EF9" w14:textId="77777777" w:rsidR="006C3B2A" w:rsidRPr="003F7707" w:rsidRDefault="006C3B2A" w:rsidP="00FF5B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6A427" w14:textId="77777777" w:rsidR="006C3B2A" w:rsidRPr="003F7707" w:rsidRDefault="006C3B2A" w:rsidP="00FF5BC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0BE" w:rsidRPr="003F7707" w14:paraId="77F49800" w14:textId="77777777" w:rsidTr="00FF5BCA">
        <w:tc>
          <w:tcPr>
            <w:tcW w:w="3357" w:type="dxa"/>
          </w:tcPr>
          <w:p w14:paraId="28DB9193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14:paraId="0A6C72D2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7DA186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A9D92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6BC8AC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E5823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87EE8A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6E3F9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51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51A0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070BE" w:rsidRPr="003F7707" w14:paraId="065A25B6" w14:textId="77777777" w:rsidTr="00FF5BCA">
        <w:tc>
          <w:tcPr>
            <w:tcW w:w="3357" w:type="dxa"/>
          </w:tcPr>
          <w:p w14:paraId="7D784250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3F770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14:paraId="09950342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AAA8C2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8F3A5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7BA43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17474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9D775C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8C994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070BE" w:rsidRPr="003F7707" w14:paraId="5ED5E337" w14:textId="77777777" w:rsidTr="00FF5BCA">
        <w:tc>
          <w:tcPr>
            <w:tcW w:w="3357" w:type="dxa"/>
          </w:tcPr>
          <w:p w14:paraId="4B655CCE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F7707">
              <w:rPr>
                <w:rFonts w:ascii="Angsana New" w:hAnsi="Angsana New"/>
                <w:sz w:val="30"/>
                <w:szCs w:val="30"/>
              </w:rPr>
              <w:t>9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14:paraId="0AA632B1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35A56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D6B43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68B0E6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572CF1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63D4AB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28A07" w14:textId="77777777" w:rsidR="00D070BE" w:rsidRPr="003F7707" w:rsidDel="00CF3381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70BE" w:rsidRPr="003F7707" w14:paraId="0F7470BA" w14:textId="77777777" w:rsidTr="00FF5BCA">
        <w:tc>
          <w:tcPr>
            <w:tcW w:w="3357" w:type="dxa"/>
          </w:tcPr>
          <w:p w14:paraId="4E7AA96B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3F7707">
              <w:rPr>
                <w:rFonts w:ascii="Angsana New" w:hAnsi="Angsana New"/>
                <w:sz w:val="30"/>
                <w:szCs w:val="30"/>
              </w:rPr>
              <w:t>-</w:t>
            </w: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F7707">
              <w:rPr>
                <w:rFonts w:ascii="Angsana New" w:hAnsi="Angsana New"/>
                <w:sz w:val="30"/>
                <w:szCs w:val="30"/>
              </w:rPr>
              <w:t>180</w:t>
            </w: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14:paraId="52C2520D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D290F2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0F4DAF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240E23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F2D34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61196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CD7E56" w14:textId="77777777" w:rsidR="00D070BE" w:rsidRPr="003F7707" w:rsidDel="00CF3381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70BE" w:rsidRPr="003F7707" w14:paraId="67511DA6" w14:textId="77777777" w:rsidTr="00FF5BCA">
        <w:tc>
          <w:tcPr>
            <w:tcW w:w="3357" w:type="dxa"/>
          </w:tcPr>
          <w:p w14:paraId="01154DFD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7707">
              <w:rPr>
                <w:rFonts w:ascii="Angsana New" w:hAnsi="Angsana New"/>
                <w:sz w:val="30"/>
                <w:szCs w:val="30"/>
              </w:rPr>
              <w:t>-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7707">
              <w:rPr>
                <w:rFonts w:ascii="Angsana New" w:hAnsi="Angsana New"/>
                <w:sz w:val="30"/>
                <w:szCs w:val="30"/>
              </w:rPr>
              <w:t>360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14:paraId="295DA227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27156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2B3F1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9DEF84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A7DAD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B4020E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FB35F" w14:textId="77777777" w:rsidR="00D070BE" w:rsidRPr="003F7707" w:rsidDel="00CF3381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70BE" w:rsidRPr="003F7707" w14:paraId="308CEBEE" w14:textId="77777777" w:rsidTr="00FF5BCA">
        <w:tc>
          <w:tcPr>
            <w:tcW w:w="3357" w:type="dxa"/>
          </w:tcPr>
          <w:p w14:paraId="2DEB56DA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770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F7707">
              <w:rPr>
                <w:rFonts w:ascii="Angsana New" w:hAnsi="Angsana New"/>
                <w:sz w:val="30"/>
                <w:szCs w:val="30"/>
              </w:rPr>
              <w:t>360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6FB21A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105F2C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1FD8A6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C744F4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D06CE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EACF3A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1C9500" w14:textId="77777777" w:rsidR="00D070BE" w:rsidRPr="003F7707" w:rsidDel="00CF3381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70BE" w:rsidRPr="003F7707" w14:paraId="7F8864EB" w14:textId="77777777" w:rsidTr="00FF5BCA">
        <w:tc>
          <w:tcPr>
            <w:tcW w:w="3357" w:type="dxa"/>
          </w:tcPr>
          <w:p w14:paraId="2943D584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62EA71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8C173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B22ECC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BA0FAB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F7D881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39AE58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E24BF2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51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51A0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070BE" w:rsidRPr="003F7707" w14:paraId="6EBD5DB2" w14:textId="77777777" w:rsidTr="00FF5BCA">
        <w:tc>
          <w:tcPr>
            <w:tcW w:w="3357" w:type="dxa"/>
          </w:tcPr>
          <w:p w14:paraId="2E947BB1" w14:textId="77777777" w:rsidR="00D070BE" w:rsidRPr="002D6F00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2D6F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6F0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59F392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E1D958" w14:textId="77777777" w:rsidR="00D070BE" w:rsidRPr="002D6F00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5BCC5F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C5CAF" w14:textId="77777777" w:rsidR="00D070BE" w:rsidRPr="002D6F00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3C8F4C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523BD6" w14:textId="77777777" w:rsidR="00D070BE" w:rsidRPr="002D6F00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CE69CB" w14:textId="77777777" w:rsidR="00D070BE" w:rsidRPr="003F7707" w:rsidDel="00CF3381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070BE" w:rsidRPr="003F7707" w14:paraId="64C36B0D" w14:textId="77777777" w:rsidTr="00FF5BCA">
        <w:tc>
          <w:tcPr>
            <w:tcW w:w="3357" w:type="dxa"/>
          </w:tcPr>
          <w:p w14:paraId="71C06468" w14:textId="77777777" w:rsidR="00D070BE" w:rsidRPr="002D6F00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D8D59A" w14:textId="77777777" w:rsidR="00D070BE" w:rsidRPr="00FD30A8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30A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875D79" w14:textId="77777777" w:rsidR="00D070BE" w:rsidRPr="002D6F00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19AD6B" w14:textId="77777777" w:rsidR="00D070BE" w:rsidRPr="00FD30A8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30A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EC021" w14:textId="77777777" w:rsidR="00D070BE" w:rsidRPr="002D6F00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BD9F29" w14:textId="77777777" w:rsidR="00D070BE" w:rsidRPr="00FD30A8" w:rsidRDefault="00D070B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30A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8FB452" w14:textId="77777777" w:rsidR="00D070BE" w:rsidRPr="002D6F00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05921F" w14:textId="77777777" w:rsidR="00D070BE" w:rsidRPr="002D6F00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51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51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131AE" w:rsidRPr="003F7707" w14:paraId="526716B8" w14:textId="77777777" w:rsidTr="00F131AE">
        <w:tc>
          <w:tcPr>
            <w:tcW w:w="3357" w:type="dxa"/>
          </w:tcPr>
          <w:p w14:paraId="0DC8C4F3" w14:textId="77777777" w:rsidR="00F131AE" w:rsidRPr="002D6F00" w:rsidRDefault="00F131A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384B62" w14:textId="77777777" w:rsidR="00F131AE" w:rsidRPr="00FD30A8" w:rsidRDefault="00F131A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B0D5C8" w14:textId="77777777" w:rsidR="00F131AE" w:rsidRPr="002D6F00" w:rsidRDefault="00F131A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0611B3" w14:textId="77777777" w:rsidR="00F131AE" w:rsidRPr="00FD30A8" w:rsidRDefault="00F131A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E1FB23" w14:textId="77777777" w:rsidR="00F131AE" w:rsidRPr="002D6F00" w:rsidRDefault="00F131A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6C31F9" w14:textId="77777777" w:rsidR="00F131AE" w:rsidRPr="00FD30A8" w:rsidRDefault="00F131AE" w:rsidP="00D070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60982" w14:textId="77777777" w:rsidR="00F131AE" w:rsidRPr="002D6F00" w:rsidRDefault="00F131A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677102" w14:textId="77777777" w:rsidR="00F131AE" w:rsidRPr="008E51A6" w:rsidRDefault="00F131A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33C30" w:rsidRPr="003F7707" w14:paraId="65418EEB" w14:textId="77777777" w:rsidTr="00FF5BCA">
        <w:tc>
          <w:tcPr>
            <w:tcW w:w="3357" w:type="dxa"/>
          </w:tcPr>
          <w:p w14:paraId="61FBC91C" w14:textId="77777777" w:rsidR="00933C30" w:rsidRPr="003F7707" w:rsidRDefault="00933C30" w:rsidP="0093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7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0" w:type="dxa"/>
          </w:tcPr>
          <w:p w14:paraId="135F31C2" w14:textId="77777777" w:rsidR="00933C30" w:rsidRPr="003F7707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993F" w14:textId="77777777" w:rsidR="00933C30" w:rsidRPr="003F7707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77E173" w14:textId="77777777" w:rsidR="00933C30" w:rsidRPr="003F7707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0D144" w14:textId="77777777" w:rsidR="00933C30" w:rsidRPr="003F7707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90B65" w14:textId="77777777" w:rsidR="00933C30" w:rsidRPr="003F7707" w:rsidRDefault="00933C30" w:rsidP="00933C3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771EE7" w14:textId="77777777" w:rsidR="00933C30" w:rsidRPr="003F7707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9251D" w14:textId="77777777" w:rsidR="00933C30" w:rsidRPr="003F7707" w:rsidRDefault="00933C30" w:rsidP="00933C3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070BE" w:rsidRPr="003F7707" w14:paraId="104D4FC0" w14:textId="77777777" w:rsidTr="00FF5BCA">
        <w:tc>
          <w:tcPr>
            <w:tcW w:w="3357" w:type="dxa"/>
          </w:tcPr>
          <w:p w14:paraId="1F14AEDB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14:paraId="7784C718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0BE">
              <w:rPr>
                <w:rFonts w:ascii="Angsana New" w:hAnsi="Angsana New"/>
                <w:sz w:val="30"/>
                <w:szCs w:val="30"/>
                <w:lang w:val="en-US" w:bidi="th-TH"/>
              </w:rPr>
              <w:t>10,38</w:t>
            </w:r>
            <w:r w:rsidR="0071700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BD6E51F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0A46A" w14:textId="19664916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62,50</w:t>
            </w:r>
            <w:r w:rsidR="00B27E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503B4C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F7C57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0BE">
              <w:rPr>
                <w:rFonts w:ascii="Angsana New" w:hAnsi="Angsana New"/>
                <w:sz w:val="30"/>
                <w:szCs w:val="30"/>
                <w:lang w:val="en-US" w:bidi="th-TH"/>
              </w:rPr>
              <w:t>10,38</w:t>
            </w:r>
            <w:r w:rsidR="0071700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1521C79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B4C5C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48,744</w:t>
            </w:r>
          </w:p>
        </w:tc>
      </w:tr>
      <w:tr w:rsidR="00D070BE" w:rsidRPr="003F7707" w14:paraId="7C3CA07F" w14:textId="77777777" w:rsidTr="00CF724D">
        <w:tc>
          <w:tcPr>
            <w:tcW w:w="3357" w:type="dxa"/>
          </w:tcPr>
          <w:p w14:paraId="30FFC84A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3F770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5FB3864A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33A2B2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F54A07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25AD55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7777F5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41E94B" w14:textId="77777777" w:rsidR="00D070BE" w:rsidRPr="003F7707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9F9C50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231FC" w:rsidRPr="003F7707" w14:paraId="517E5FC6" w14:textId="77777777" w:rsidTr="00CF724D">
        <w:tc>
          <w:tcPr>
            <w:tcW w:w="3357" w:type="dxa"/>
            <w:shd w:val="clear" w:color="auto" w:fill="auto"/>
          </w:tcPr>
          <w:p w14:paraId="3CE616A8" w14:textId="77777777" w:rsidR="007231FC" w:rsidRPr="003F7707" w:rsidRDefault="007231FC" w:rsidP="0072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F7707">
              <w:rPr>
                <w:rFonts w:ascii="Angsana New" w:hAnsi="Angsana New"/>
                <w:sz w:val="30"/>
                <w:szCs w:val="30"/>
              </w:rPr>
              <w:t>9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  <w:shd w:val="clear" w:color="auto" w:fill="auto"/>
          </w:tcPr>
          <w:p w14:paraId="620001DF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7,072</w:t>
            </w:r>
          </w:p>
        </w:tc>
        <w:tc>
          <w:tcPr>
            <w:tcW w:w="270" w:type="dxa"/>
            <w:shd w:val="clear" w:color="auto" w:fill="auto"/>
          </w:tcPr>
          <w:p w14:paraId="3554B5DC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D17757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24,677</w:t>
            </w:r>
          </w:p>
        </w:tc>
        <w:tc>
          <w:tcPr>
            <w:tcW w:w="270" w:type="dxa"/>
            <w:shd w:val="clear" w:color="auto" w:fill="auto"/>
          </w:tcPr>
          <w:p w14:paraId="37DC03D9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8C5B00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7,072</w:t>
            </w:r>
          </w:p>
        </w:tc>
        <w:tc>
          <w:tcPr>
            <w:tcW w:w="270" w:type="dxa"/>
            <w:shd w:val="clear" w:color="auto" w:fill="auto"/>
          </w:tcPr>
          <w:p w14:paraId="398BC732" w14:textId="77777777" w:rsidR="007231FC" w:rsidRPr="003F7707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65ABD8" w14:textId="77777777" w:rsidR="007231FC" w:rsidRPr="003F7707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263A">
              <w:rPr>
                <w:rFonts w:ascii="Angsana New" w:hAnsi="Angsana New"/>
                <w:sz w:val="30"/>
                <w:szCs w:val="30"/>
                <w:lang w:val="en-US" w:bidi="th-TH"/>
              </w:rPr>
              <w:t>17,99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7231FC" w:rsidRPr="002365AA" w14:paraId="61DFE32F" w14:textId="77777777" w:rsidTr="00CF724D">
        <w:tc>
          <w:tcPr>
            <w:tcW w:w="3357" w:type="dxa"/>
            <w:shd w:val="clear" w:color="auto" w:fill="auto"/>
          </w:tcPr>
          <w:p w14:paraId="782D14C1" w14:textId="77777777" w:rsidR="007231FC" w:rsidRPr="003F7707" w:rsidRDefault="007231FC" w:rsidP="0072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3F7707">
              <w:rPr>
                <w:rFonts w:ascii="Angsana New" w:hAnsi="Angsana New"/>
                <w:sz w:val="30"/>
                <w:szCs w:val="30"/>
              </w:rPr>
              <w:t>-</w:t>
            </w: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F7707">
              <w:rPr>
                <w:rFonts w:ascii="Angsana New" w:hAnsi="Angsana New"/>
                <w:sz w:val="30"/>
                <w:szCs w:val="30"/>
              </w:rPr>
              <w:t>180</w:t>
            </w:r>
            <w:r w:rsidRPr="003F77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74822A8B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4,176</w:t>
            </w:r>
          </w:p>
        </w:tc>
        <w:tc>
          <w:tcPr>
            <w:tcW w:w="270" w:type="dxa"/>
            <w:shd w:val="clear" w:color="auto" w:fill="auto"/>
          </w:tcPr>
          <w:p w14:paraId="40A70F35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FF2FB4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17,332</w:t>
            </w:r>
          </w:p>
        </w:tc>
        <w:tc>
          <w:tcPr>
            <w:tcW w:w="270" w:type="dxa"/>
            <w:shd w:val="clear" w:color="auto" w:fill="auto"/>
          </w:tcPr>
          <w:p w14:paraId="4FD60938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2C9AB5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4,176</w:t>
            </w:r>
          </w:p>
        </w:tc>
        <w:tc>
          <w:tcPr>
            <w:tcW w:w="270" w:type="dxa"/>
            <w:shd w:val="clear" w:color="auto" w:fill="auto"/>
          </w:tcPr>
          <w:p w14:paraId="07380B24" w14:textId="77777777" w:rsidR="007231FC" w:rsidRPr="003F7707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102173" w14:textId="77777777" w:rsidR="007231FC" w:rsidRPr="007E3CA3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263A">
              <w:rPr>
                <w:rFonts w:ascii="Angsana New" w:hAnsi="Angsana New"/>
                <w:sz w:val="30"/>
                <w:szCs w:val="30"/>
                <w:lang w:val="en-US" w:bidi="th-TH"/>
              </w:rPr>
              <w:t>2,187</w:t>
            </w:r>
          </w:p>
        </w:tc>
      </w:tr>
      <w:tr w:rsidR="007231FC" w:rsidRPr="003F7707" w14:paraId="4A62A2E4" w14:textId="77777777" w:rsidTr="00CF724D">
        <w:tc>
          <w:tcPr>
            <w:tcW w:w="3357" w:type="dxa"/>
            <w:shd w:val="clear" w:color="auto" w:fill="auto"/>
          </w:tcPr>
          <w:p w14:paraId="651B7AEE" w14:textId="77777777" w:rsidR="007231FC" w:rsidRPr="003F7707" w:rsidRDefault="007231FC" w:rsidP="0072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7707">
              <w:rPr>
                <w:rFonts w:ascii="Angsana New" w:hAnsi="Angsana New"/>
                <w:sz w:val="30"/>
                <w:szCs w:val="30"/>
              </w:rPr>
              <w:t>-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7707">
              <w:rPr>
                <w:rFonts w:ascii="Angsana New" w:hAnsi="Angsana New"/>
                <w:sz w:val="30"/>
                <w:szCs w:val="30"/>
              </w:rPr>
              <w:t>360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6A47FC23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7,237</w:t>
            </w:r>
          </w:p>
        </w:tc>
        <w:tc>
          <w:tcPr>
            <w:tcW w:w="270" w:type="dxa"/>
            <w:shd w:val="clear" w:color="auto" w:fill="auto"/>
          </w:tcPr>
          <w:p w14:paraId="66A0B855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CC8B1E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  <w:shd w:val="clear" w:color="auto" w:fill="auto"/>
          </w:tcPr>
          <w:p w14:paraId="4801C980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9C17E8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7,237</w:t>
            </w:r>
          </w:p>
        </w:tc>
        <w:tc>
          <w:tcPr>
            <w:tcW w:w="270" w:type="dxa"/>
            <w:shd w:val="clear" w:color="auto" w:fill="auto"/>
          </w:tcPr>
          <w:p w14:paraId="0A4DE20C" w14:textId="77777777" w:rsidR="007231FC" w:rsidRPr="003F7707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E593C4" w14:textId="77777777" w:rsidR="007231FC" w:rsidRPr="003F7707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263A"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7231FC" w:rsidRPr="003F7707" w14:paraId="2BECC601" w14:textId="77777777" w:rsidTr="00CF724D">
        <w:tc>
          <w:tcPr>
            <w:tcW w:w="3357" w:type="dxa"/>
            <w:shd w:val="clear" w:color="auto" w:fill="auto"/>
          </w:tcPr>
          <w:p w14:paraId="450FD2C1" w14:textId="77777777" w:rsidR="007231FC" w:rsidRPr="003F7707" w:rsidRDefault="007231FC" w:rsidP="0072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70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770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F7707">
              <w:rPr>
                <w:rFonts w:ascii="Angsana New" w:hAnsi="Angsana New"/>
                <w:sz w:val="30"/>
                <w:szCs w:val="30"/>
              </w:rPr>
              <w:t>360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0B150C5C" w14:textId="77777777" w:rsidR="007231FC" w:rsidRPr="00CF724D" w:rsidDel="00CF3381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4187DB85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FD5CB4" w14:textId="77777777" w:rsidR="007231FC" w:rsidRPr="00CF724D" w:rsidDel="00CF3381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1,061</w:t>
            </w:r>
          </w:p>
        </w:tc>
        <w:tc>
          <w:tcPr>
            <w:tcW w:w="270" w:type="dxa"/>
            <w:shd w:val="clear" w:color="auto" w:fill="auto"/>
          </w:tcPr>
          <w:p w14:paraId="79DA21A1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491F31" w14:textId="77777777" w:rsidR="007231FC" w:rsidRPr="00CF724D" w:rsidDel="00CF3381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503E5E76" w14:textId="77777777" w:rsidR="007231FC" w:rsidRPr="003F7707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BAAF89" w14:textId="77777777" w:rsidR="007231FC" w:rsidRPr="003F7707" w:rsidDel="00CF3381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263A"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</w:tr>
      <w:tr w:rsidR="007231FC" w:rsidRPr="003F7707" w14:paraId="676F6181" w14:textId="77777777" w:rsidTr="00CF724D">
        <w:tc>
          <w:tcPr>
            <w:tcW w:w="3357" w:type="dxa"/>
            <w:shd w:val="clear" w:color="auto" w:fill="auto"/>
          </w:tcPr>
          <w:p w14:paraId="3574E6C9" w14:textId="77777777" w:rsidR="007231FC" w:rsidRPr="003F7707" w:rsidRDefault="007231FC" w:rsidP="0072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C67F5D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  <w:tc>
          <w:tcPr>
            <w:tcW w:w="270" w:type="dxa"/>
            <w:shd w:val="clear" w:color="auto" w:fill="auto"/>
          </w:tcPr>
          <w:p w14:paraId="3A110487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E77E8B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724D">
              <w:rPr>
                <w:rFonts w:ascii="Angsana New" w:hAnsi="Angsana New"/>
                <w:sz w:val="30"/>
                <w:szCs w:val="30"/>
              </w:rPr>
              <w:t>106,582</w:t>
            </w:r>
          </w:p>
        </w:tc>
        <w:tc>
          <w:tcPr>
            <w:tcW w:w="270" w:type="dxa"/>
            <w:shd w:val="clear" w:color="auto" w:fill="auto"/>
          </w:tcPr>
          <w:p w14:paraId="00EE69A0" w14:textId="77777777" w:rsidR="007231FC" w:rsidRPr="00CF724D" w:rsidRDefault="007231FC" w:rsidP="00723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56CB68" w14:textId="77777777" w:rsidR="007231FC" w:rsidRPr="00CF724D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  <w:tc>
          <w:tcPr>
            <w:tcW w:w="270" w:type="dxa"/>
            <w:shd w:val="clear" w:color="auto" w:fill="auto"/>
          </w:tcPr>
          <w:p w14:paraId="7DC63C08" w14:textId="77777777" w:rsidR="007231FC" w:rsidRPr="003F7707" w:rsidRDefault="007231FC" w:rsidP="007231F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F9EFC0" w14:textId="0759D107" w:rsidR="007231FC" w:rsidRPr="003F7707" w:rsidRDefault="007231FC" w:rsidP="007231F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70,25</w:t>
            </w:r>
            <w:r w:rsidR="00F8113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1700C" w:rsidRPr="003F7707" w14:paraId="688DD403" w14:textId="77777777" w:rsidTr="00CF724D">
        <w:tc>
          <w:tcPr>
            <w:tcW w:w="3357" w:type="dxa"/>
            <w:shd w:val="clear" w:color="auto" w:fill="auto"/>
          </w:tcPr>
          <w:p w14:paraId="36FC7A04" w14:textId="77777777" w:rsidR="0071700C" w:rsidRPr="003F7707" w:rsidRDefault="0071700C" w:rsidP="0071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3F77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F770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E1B15D" w14:textId="77777777" w:rsidR="0071700C" w:rsidRPr="00CF724D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70" w:type="dxa"/>
            <w:shd w:val="clear" w:color="auto" w:fill="auto"/>
          </w:tcPr>
          <w:p w14:paraId="035E0253" w14:textId="77777777" w:rsidR="0071700C" w:rsidRPr="00CF724D" w:rsidRDefault="0071700C" w:rsidP="007170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8BCCD8" w14:textId="77777777" w:rsidR="0071700C" w:rsidRPr="00CF724D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F724D">
              <w:rPr>
                <w:rFonts w:ascii="Angsana New" w:hAnsi="Angsana New"/>
                <w:sz w:val="30"/>
                <w:szCs w:val="30"/>
              </w:rPr>
              <w:t>(856)</w:t>
            </w:r>
          </w:p>
        </w:tc>
        <w:tc>
          <w:tcPr>
            <w:tcW w:w="270" w:type="dxa"/>
            <w:shd w:val="clear" w:color="auto" w:fill="auto"/>
          </w:tcPr>
          <w:p w14:paraId="363E5821" w14:textId="77777777" w:rsidR="0071700C" w:rsidRPr="00CF724D" w:rsidRDefault="0071700C" w:rsidP="007170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C7C5C7" w14:textId="77777777" w:rsidR="0071700C" w:rsidRPr="00CF724D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724D"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70" w:type="dxa"/>
            <w:shd w:val="clear" w:color="auto" w:fill="auto"/>
          </w:tcPr>
          <w:p w14:paraId="5AFB2A53" w14:textId="77777777" w:rsidR="0071700C" w:rsidRPr="003F7707" w:rsidRDefault="0071700C" w:rsidP="007170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93937B" w14:textId="77777777" w:rsidR="0071700C" w:rsidRPr="003F7707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51A6"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</w:tr>
      <w:tr w:rsidR="0071700C" w:rsidRPr="003F7707" w14:paraId="48A2603A" w14:textId="77777777" w:rsidTr="00CF724D">
        <w:tc>
          <w:tcPr>
            <w:tcW w:w="3357" w:type="dxa"/>
            <w:shd w:val="clear" w:color="auto" w:fill="auto"/>
          </w:tcPr>
          <w:p w14:paraId="240B5A86" w14:textId="77777777" w:rsidR="0071700C" w:rsidRPr="003F7707" w:rsidRDefault="0071700C" w:rsidP="0071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7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7B94" w14:textId="77777777" w:rsidR="0071700C" w:rsidRPr="00CF724D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4D"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70" w:type="dxa"/>
            <w:shd w:val="clear" w:color="auto" w:fill="auto"/>
          </w:tcPr>
          <w:p w14:paraId="283DBFBF" w14:textId="77777777" w:rsidR="0071700C" w:rsidRPr="00CF724D" w:rsidRDefault="0071700C" w:rsidP="0071700C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1DA33" w14:textId="77777777" w:rsidR="0071700C" w:rsidRPr="00CF724D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4D"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  <w:shd w:val="clear" w:color="auto" w:fill="auto"/>
          </w:tcPr>
          <w:p w14:paraId="504CD23C" w14:textId="77777777" w:rsidR="0071700C" w:rsidRPr="00CF724D" w:rsidRDefault="0071700C" w:rsidP="0071700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1D5E" w14:textId="77777777" w:rsidR="0071700C" w:rsidRPr="00CF724D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4D"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70" w:type="dxa"/>
            <w:shd w:val="clear" w:color="auto" w:fill="auto"/>
          </w:tcPr>
          <w:p w14:paraId="20B56343" w14:textId="77777777" w:rsidR="0071700C" w:rsidRPr="003F7707" w:rsidRDefault="0071700C" w:rsidP="007170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B916" w14:textId="77777777" w:rsidR="0071700C" w:rsidRPr="003F7707" w:rsidRDefault="0071700C" w:rsidP="0071700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70,002</w:t>
            </w:r>
          </w:p>
        </w:tc>
      </w:tr>
      <w:tr w:rsidR="00D070BE" w:rsidRPr="003F7707" w14:paraId="150BA8EA" w14:textId="77777777" w:rsidTr="00CF724D">
        <w:tc>
          <w:tcPr>
            <w:tcW w:w="3357" w:type="dxa"/>
          </w:tcPr>
          <w:p w14:paraId="185265BE" w14:textId="77777777" w:rsidR="00D070BE" w:rsidRPr="003F7707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15E73E" w14:textId="77777777" w:rsidR="00D070BE" w:rsidRPr="00CF724D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4F85C" w14:textId="77777777" w:rsidR="00D070BE" w:rsidRPr="00CF724D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9C8BC29" w14:textId="77777777" w:rsidR="00D070BE" w:rsidRPr="00CF724D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E74977" w14:textId="77777777" w:rsidR="00D070BE" w:rsidRPr="00CF724D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FA022B" w14:textId="77777777" w:rsidR="00D070BE" w:rsidRPr="00CF724D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1FE58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F73DD3" w14:textId="77777777" w:rsidR="00D070BE" w:rsidRPr="003F7707" w:rsidRDefault="00D070BE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70BE" w:rsidRPr="00384C7A" w14:paraId="57991244" w14:textId="77777777" w:rsidTr="00CF724D">
        <w:tc>
          <w:tcPr>
            <w:tcW w:w="3357" w:type="dxa"/>
          </w:tcPr>
          <w:p w14:paraId="7B5BC3A4" w14:textId="77777777" w:rsidR="00D070BE" w:rsidRPr="00652046" w:rsidRDefault="00D070BE" w:rsidP="00D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170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6D51FC" w14:textId="77777777" w:rsidR="00D070BE" w:rsidRPr="00CF724D" w:rsidRDefault="0071700C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4D"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70" w:type="dxa"/>
            <w:shd w:val="clear" w:color="auto" w:fill="auto"/>
          </w:tcPr>
          <w:p w14:paraId="1EEED723" w14:textId="77777777" w:rsidR="00D070BE" w:rsidRPr="00CF724D" w:rsidRDefault="00D070BE" w:rsidP="00D070BE"/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BC02218" w14:textId="77777777" w:rsidR="00D070BE" w:rsidRPr="00CF724D" w:rsidRDefault="0071700C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105,726</w:t>
            </w:r>
          </w:p>
        </w:tc>
        <w:tc>
          <w:tcPr>
            <w:tcW w:w="270" w:type="dxa"/>
            <w:shd w:val="clear" w:color="auto" w:fill="auto"/>
          </w:tcPr>
          <w:p w14:paraId="24E8DE65" w14:textId="77777777" w:rsidR="00D070BE" w:rsidRPr="00CF724D" w:rsidRDefault="00D070BE" w:rsidP="00D07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4A87CD8" w14:textId="77777777" w:rsidR="00D070BE" w:rsidRPr="00CF724D" w:rsidRDefault="0071700C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  <w:tc>
          <w:tcPr>
            <w:tcW w:w="270" w:type="dxa"/>
            <w:shd w:val="clear" w:color="auto" w:fill="auto"/>
          </w:tcPr>
          <w:p w14:paraId="1ECA2E22" w14:textId="77777777" w:rsidR="00D070BE" w:rsidRPr="00652046" w:rsidRDefault="00D070BE" w:rsidP="00D07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D5882A7" w14:textId="77777777" w:rsidR="00D070BE" w:rsidRPr="00652046" w:rsidRDefault="0071700C" w:rsidP="00D070B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70,047</w:t>
            </w:r>
          </w:p>
        </w:tc>
      </w:tr>
    </w:tbl>
    <w:p w14:paraId="265E8D20" w14:textId="77777777" w:rsidR="006C3B2A" w:rsidRPr="005A6377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458D6F9" w14:textId="77777777" w:rsidR="006C3B2A" w:rsidRPr="005A637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</w:rPr>
      </w:pPr>
      <w:r w:rsidRPr="005A6377">
        <w:rPr>
          <w:rFonts w:ascii="Angsana New" w:hAnsi="Angsana New"/>
          <w:b/>
          <w:sz w:val="30"/>
          <w:szCs w:val="30"/>
          <w:cs/>
        </w:rPr>
        <w:tab/>
      </w:r>
      <w:r w:rsidRPr="005A6377">
        <w:rPr>
          <w:rFonts w:ascii="Angsana New" w:hAnsi="Angsana New" w:hint="cs"/>
          <w:b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มีระยะเวลาตั้งแต่ 30 วันถึง 6</w:t>
      </w:r>
      <w:r w:rsidRPr="005A6377">
        <w:rPr>
          <w:rFonts w:ascii="Angsana New" w:hAnsi="Angsana New"/>
          <w:bCs/>
          <w:sz w:val="30"/>
          <w:szCs w:val="30"/>
        </w:rPr>
        <w:t>0</w:t>
      </w:r>
      <w:r w:rsidRPr="005A6377">
        <w:rPr>
          <w:rFonts w:ascii="Angsana New" w:hAnsi="Angsana New" w:hint="cs"/>
          <w:b/>
          <w:sz w:val="30"/>
          <w:szCs w:val="30"/>
          <w:cs/>
        </w:rPr>
        <w:t xml:space="preserve"> วัน</w:t>
      </w:r>
    </w:p>
    <w:p w14:paraId="2F3BD9D6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</w:rPr>
      </w:pPr>
      <w:r w:rsidRPr="005A6377">
        <w:rPr>
          <w:rFonts w:ascii="Angsana New" w:hAnsi="Angsana New" w:hint="cs"/>
          <w:b/>
          <w:sz w:val="30"/>
          <w:szCs w:val="30"/>
          <w:cs/>
        </w:rPr>
        <w:tab/>
      </w:r>
    </w:p>
    <w:p w14:paraId="5EF54CD3" w14:textId="77777777" w:rsidR="00CB0837" w:rsidRDefault="00CB0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2620B63E" w14:textId="5259ED66" w:rsidR="006C3B2A" w:rsidRDefault="001D719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9</w:t>
      </w:r>
      <w:r w:rsidR="006C3B2A" w:rsidRPr="00740D68">
        <w:rPr>
          <w:rFonts w:ascii="Angsana New" w:hAnsi="Angsana New"/>
          <w:b/>
          <w:sz w:val="30"/>
          <w:szCs w:val="30"/>
        </w:rPr>
        <w:tab/>
      </w:r>
      <w:r w:rsidR="006C3B2A" w:rsidRPr="00740D68">
        <w:rPr>
          <w:rFonts w:ascii="Angsana New" w:hAnsi="Angsana New" w:hint="cs"/>
          <w:bCs/>
          <w:sz w:val="30"/>
          <w:szCs w:val="30"/>
          <w:cs/>
        </w:rPr>
        <w:t>ลูกหนี้อื่น</w:t>
      </w:r>
      <w:r w:rsidR="006C3B2A" w:rsidRPr="00F62BAD">
        <w:rPr>
          <w:rFonts w:ascii="Angsana New" w:hAnsi="Angsana New"/>
          <w:bCs/>
          <w:sz w:val="30"/>
          <w:szCs w:val="30"/>
        </w:rPr>
        <w:t xml:space="preserve"> </w:t>
      </w:r>
    </w:p>
    <w:p w14:paraId="4FFC37A6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3060"/>
        <w:gridCol w:w="1064"/>
        <w:gridCol w:w="1118"/>
        <w:gridCol w:w="245"/>
        <w:gridCol w:w="1118"/>
        <w:gridCol w:w="245"/>
        <w:gridCol w:w="1118"/>
        <w:gridCol w:w="245"/>
        <w:gridCol w:w="1118"/>
      </w:tblGrid>
      <w:tr w:rsidR="006C3B2A" w:rsidRPr="007E69B0" w14:paraId="71B8517B" w14:textId="77777777" w:rsidTr="00FD30A8">
        <w:trPr>
          <w:trHeight w:val="241"/>
        </w:trPr>
        <w:tc>
          <w:tcPr>
            <w:tcW w:w="4124" w:type="dxa"/>
            <w:gridSpan w:val="2"/>
            <w:shd w:val="clear" w:color="auto" w:fill="auto"/>
          </w:tcPr>
          <w:p w14:paraId="19EFADF4" w14:textId="77777777" w:rsidR="006C3B2A" w:rsidRPr="008C2702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81" w:type="dxa"/>
            <w:gridSpan w:val="3"/>
            <w:shd w:val="clear" w:color="auto" w:fill="auto"/>
            <w:hideMark/>
          </w:tcPr>
          <w:p w14:paraId="1AF12A88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45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30F9626C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shd w:val="clear" w:color="auto" w:fill="auto"/>
            <w:hideMark/>
          </w:tcPr>
          <w:p w14:paraId="6A4199DB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45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B80732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C3B2A" w:rsidRPr="007E69B0" w14:paraId="275E778A" w14:textId="77777777" w:rsidTr="00FD30A8">
        <w:trPr>
          <w:trHeight w:val="241"/>
        </w:trPr>
        <w:tc>
          <w:tcPr>
            <w:tcW w:w="3060" w:type="dxa"/>
            <w:shd w:val="clear" w:color="auto" w:fill="auto"/>
          </w:tcPr>
          <w:p w14:paraId="471ABD3D" w14:textId="77777777" w:rsidR="006C3B2A" w:rsidRPr="007E69B0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64" w:type="dxa"/>
            <w:shd w:val="clear" w:color="auto" w:fill="auto"/>
          </w:tcPr>
          <w:p w14:paraId="67DABA2E" w14:textId="77777777" w:rsidR="006C3B2A" w:rsidRPr="00B80732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80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4D255B90" w14:textId="77777777" w:rsidR="006C3B2A" w:rsidRPr="005B6453" w:rsidRDefault="00933C30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D368FE3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213AB283" w14:textId="77777777" w:rsidR="006C3B2A" w:rsidRPr="005B6453" w:rsidRDefault="00933C30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5" w:type="dxa"/>
            <w:shd w:val="clear" w:color="auto" w:fill="auto"/>
          </w:tcPr>
          <w:p w14:paraId="63DF0429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7DAF780D" w14:textId="77777777" w:rsidR="006C3B2A" w:rsidRPr="007378F0" w:rsidRDefault="00933C30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F9D7EC9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14:paraId="6815CCCB" w14:textId="77777777" w:rsidR="006C3B2A" w:rsidRPr="005B6453" w:rsidRDefault="00933C30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7E69B0" w14:paraId="61819304" w14:textId="77777777" w:rsidTr="00FD30A8">
        <w:trPr>
          <w:trHeight w:val="232"/>
        </w:trPr>
        <w:tc>
          <w:tcPr>
            <w:tcW w:w="3060" w:type="dxa"/>
            <w:shd w:val="clear" w:color="auto" w:fill="auto"/>
          </w:tcPr>
          <w:p w14:paraId="6E1CC345" w14:textId="77777777" w:rsidR="006C3B2A" w:rsidRPr="007E69B0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64" w:type="dxa"/>
            <w:shd w:val="clear" w:color="auto" w:fill="auto"/>
          </w:tcPr>
          <w:p w14:paraId="607C1B9C" w14:textId="77777777" w:rsidR="006C3B2A" w:rsidRPr="00977F65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7" w:type="dxa"/>
            <w:gridSpan w:val="7"/>
            <w:shd w:val="clear" w:color="auto" w:fill="auto"/>
            <w:hideMark/>
          </w:tcPr>
          <w:p w14:paraId="143C1F18" w14:textId="77777777" w:rsidR="006C3B2A" w:rsidRPr="005B6453" w:rsidRDefault="006C3B2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E47A4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B645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3C30" w:rsidRPr="007E69B0" w14:paraId="796ABD78" w14:textId="77777777" w:rsidTr="00977F65">
        <w:trPr>
          <w:trHeight w:val="249"/>
        </w:trPr>
        <w:tc>
          <w:tcPr>
            <w:tcW w:w="3060" w:type="dxa"/>
            <w:shd w:val="clear" w:color="auto" w:fill="auto"/>
            <w:vAlign w:val="bottom"/>
            <w:hideMark/>
          </w:tcPr>
          <w:p w14:paraId="42F1DC3E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64" w:type="dxa"/>
            <w:shd w:val="clear" w:color="auto" w:fill="auto"/>
          </w:tcPr>
          <w:p w14:paraId="539AFD8E" w14:textId="77777777" w:rsidR="00933C30" w:rsidRPr="00977F65" w:rsidRDefault="006811D6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7F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7BFE11EA" w14:textId="77777777" w:rsidR="00933C30" w:rsidRPr="00723E8D" w:rsidRDefault="001D71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D023C56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D192AC" w14:textId="77777777" w:rsidR="00933C30" w:rsidRPr="00723E8D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3E8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7F4ABBF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06DA15E" w14:textId="77777777" w:rsidR="00933C30" w:rsidRPr="00BB4438" w:rsidRDefault="001D7191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191"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45" w:type="dxa"/>
            <w:shd w:val="clear" w:color="auto" w:fill="auto"/>
          </w:tcPr>
          <w:p w14:paraId="48D46AF7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8185B14" w14:textId="77777777" w:rsidR="00933C30" w:rsidRPr="00BB4438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438">
              <w:rPr>
                <w:rFonts w:ascii="Angsana New" w:hAnsi="Angsana New"/>
                <w:b/>
                <w:bCs/>
                <w:sz w:val="30"/>
                <w:szCs w:val="30"/>
              </w:rPr>
              <w:t>1,16</w:t>
            </w:r>
            <w:r w:rsidR="00CB336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33C30" w:rsidRPr="007E69B0" w14:paraId="75577D6A" w14:textId="77777777" w:rsidTr="00FD30A8">
        <w:trPr>
          <w:trHeight w:val="320"/>
        </w:trPr>
        <w:tc>
          <w:tcPr>
            <w:tcW w:w="3060" w:type="dxa"/>
            <w:shd w:val="clear" w:color="auto" w:fill="auto"/>
            <w:vAlign w:val="bottom"/>
            <w:hideMark/>
          </w:tcPr>
          <w:p w14:paraId="0EF38F12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64" w:type="dxa"/>
            <w:shd w:val="clear" w:color="auto" w:fill="auto"/>
          </w:tcPr>
          <w:p w14:paraId="30C45D5D" w14:textId="77777777" w:rsidR="00933C30" w:rsidRPr="00977F65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789F" w14:textId="77777777" w:rsidR="00933C30" w:rsidRPr="00F15B3A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FA662AD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D244483" w14:textId="77777777" w:rsidR="00933C30" w:rsidRPr="00F15B3A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365423C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EAAE053" w14:textId="77777777" w:rsidR="00933C30" w:rsidRPr="00F15B3A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C6C929D" w14:textId="77777777" w:rsidR="00933C30" w:rsidRPr="00F15B3A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416F4B" w14:textId="77777777" w:rsidR="00933C30" w:rsidRPr="00F15B3A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F65" w:rsidRPr="007E69B0" w14:paraId="71FD042B" w14:textId="77777777" w:rsidTr="00CB0837">
        <w:trPr>
          <w:trHeight w:val="320"/>
        </w:trPr>
        <w:tc>
          <w:tcPr>
            <w:tcW w:w="3060" w:type="dxa"/>
            <w:shd w:val="clear" w:color="auto" w:fill="auto"/>
            <w:vAlign w:val="bottom"/>
          </w:tcPr>
          <w:p w14:paraId="6025E179" w14:textId="30F5734E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E8D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ภาษีมูลค่าเพิ่มรอเครดิตเดือนถัดไป</w:t>
            </w:r>
          </w:p>
        </w:tc>
        <w:tc>
          <w:tcPr>
            <w:tcW w:w="1064" w:type="dxa"/>
            <w:shd w:val="clear" w:color="auto" w:fill="auto"/>
          </w:tcPr>
          <w:p w14:paraId="2847C3F6" w14:textId="77777777" w:rsidR="00977F65" w:rsidRPr="00977F65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4358883" w14:textId="535536B9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191">
              <w:rPr>
                <w:rFonts w:ascii="Angsana New" w:hAnsi="Angsana New"/>
                <w:sz w:val="30"/>
                <w:szCs w:val="30"/>
              </w:rPr>
              <w:t>9,87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74C2E2C0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7381E5CB" w14:textId="07214AAD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44F7">
              <w:rPr>
                <w:rFonts w:ascii="Angsana New" w:hAnsi="Angsana New"/>
                <w:sz w:val="30"/>
                <w:szCs w:val="30"/>
              </w:rPr>
              <w:t>6,816</w:t>
            </w:r>
          </w:p>
        </w:tc>
        <w:tc>
          <w:tcPr>
            <w:tcW w:w="245" w:type="dxa"/>
            <w:shd w:val="clear" w:color="auto" w:fill="auto"/>
          </w:tcPr>
          <w:p w14:paraId="59599B4C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DA7AADE" w14:textId="233A7ECE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191">
              <w:rPr>
                <w:rFonts w:ascii="Angsana New" w:hAnsi="Angsana New"/>
                <w:sz w:val="30"/>
                <w:szCs w:val="30"/>
                <w:lang w:val="en-US" w:bidi="th-TH"/>
              </w:rPr>
              <w:t>7,63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0452F4F2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7D8BA9C6" w14:textId="161F61E8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36A">
              <w:rPr>
                <w:rFonts w:ascii="Angsana New" w:hAnsi="Angsana New"/>
                <w:sz w:val="30"/>
                <w:szCs w:val="30"/>
                <w:lang w:val="en-US" w:bidi="th-TH"/>
              </w:rPr>
              <w:t>5,510</w:t>
            </w:r>
          </w:p>
        </w:tc>
      </w:tr>
      <w:tr w:rsidR="00977F65" w:rsidRPr="004A2AED" w14:paraId="7E09228C" w14:textId="77777777" w:rsidTr="006F4EAD">
        <w:trPr>
          <w:trHeight w:val="241"/>
        </w:trPr>
        <w:tc>
          <w:tcPr>
            <w:tcW w:w="3060" w:type="dxa"/>
            <w:shd w:val="clear" w:color="auto" w:fill="auto"/>
            <w:vAlign w:val="bottom"/>
          </w:tcPr>
          <w:p w14:paraId="3B30AA32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0BC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64" w:type="dxa"/>
            <w:shd w:val="clear" w:color="auto" w:fill="auto"/>
          </w:tcPr>
          <w:p w14:paraId="54FE0B77" w14:textId="77777777" w:rsidR="00977F65" w:rsidRPr="00977F65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10AC320" w14:textId="77777777" w:rsidR="00977F65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65">
              <w:rPr>
                <w:rFonts w:ascii="Angsana New" w:hAnsi="Angsana New"/>
                <w:sz w:val="30"/>
                <w:szCs w:val="30"/>
                <w:lang w:val="en-US" w:bidi="th-TH"/>
              </w:rPr>
              <w:t>5,448</w:t>
            </w:r>
          </w:p>
        </w:tc>
        <w:tc>
          <w:tcPr>
            <w:tcW w:w="245" w:type="dxa"/>
            <w:shd w:val="clear" w:color="auto" w:fill="auto"/>
          </w:tcPr>
          <w:p w14:paraId="04EC75E0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7E72BE48" w14:textId="77777777" w:rsidR="00977F65" w:rsidRPr="00D344F7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F7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45" w:type="dxa"/>
            <w:shd w:val="clear" w:color="auto" w:fill="auto"/>
          </w:tcPr>
          <w:p w14:paraId="12FABAEF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7E21028" w14:textId="77777777" w:rsidR="00977F65" w:rsidRPr="00977F65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65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45" w:type="dxa"/>
            <w:shd w:val="clear" w:color="auto" w:fill="auto"/>
          </w:tcPr>
          <w:p w14:paraId="7692A43F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72B3FD4B" w14:textId="77777777" w:rsidR="00977F65" w:rsidRPr="004A2AED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336A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977F65" w:rsidRPr="007E69B0" w14:paraId="1B1180AE" w14:textId="77777777" w:rsidTr="006F4EAD">
        <w:trPr>
          <w:trHeight w:val="232"/>
        </w:trPr>
        <w:tc>
          <w:tcPr>
            <w:tcW w:w="3060" w:type="dxa"/>
            <w:shd w:val="clear" w:color="auto" w:fill="auto"/>
            <w:vAlign w:val="bottom"/>
            <w:hideMark/>
          </w:tcPr>
          <w:p w14:paraId="6B4B2BA4" w14:textId="77777777" w:rsidR="00977F65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3E8D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064" w:type="dxa"/>
            <w:shd w:val="clear" w:color="auto" w:fill="auto"/>
          </w:tcPr>
          <w:p w14:paraId="3DD6334E" w14:textId="77777777" w:rsidR="00977F65" w:rsidRPr="00F15B3A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D7B1392" w14:textId="77777777" w:rsidR="00977F65" w:rsidRPr="00F15B3A" w:rsidDel="00D60FB5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191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55AAB8E1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11837EB6" w14:textId="77777777" w:rsidR="00977F65" w:rsidRPr="00F15B3A" w:rsidDel="00D60FB5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F7">
              <w:rPr>
                <w:rFonts w:ascii="Angsana New" w:hAnsi="Angsana New"/>
                <w:sz w:val="30"/>
                <w:szCs w:val="30"/>
                <w:lang w:bidi="th-TH"/>
              </w:rPr>
              <w:t>4,52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7CA0BFF7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DF15B3F" w14:textId="77777777" w:rsidR="00977F65" w:rsidRPr="00F15B3A" w:rsidDel="00D60FB5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191"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245" w:type="dxa"/>
            <w:shd w:val="clear" w:color="auto" w:fill="auto"/>
          </w:tcPr>
          <w:p w14:paraId="6F4644BE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75C82A73" w14:textId="77777777" w:rsidR="00977F65" w:rsidRPr="00F15B3A" w:rsidDel="00D60FB5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F7">
              <w:rPr>
                <w:rFonts w:ascii="Angsana New" w:hAnsi="Angsana New"/>
                <w:sz w:val="30"/>
                <w:szCs w:val="30"/>
                <w:lang w:bidi="th-TH"/>
              </w:rPr>
              <w:t>4,341</w:t>
            </w:r>
          </w:p>
        </w:tc>
      </w:tr>
      <w:tr w:rsidR="00977F65" w:rsidRPr="007E69B0" w14:paraId="6E29FD01" w14:textId="77777777" w:rsidTr="006F4EAD">
        <w:trPr>
          <w:trHeight w:val="232"/>
        </w:trPr>
        <w:tc>
          <w:tcPr>
            <w:tcW w:w="3060" w:type="dxa"/>
            <w:shd w:val="clear" w:color="auto" w:fill="auto"/>
            <w:vAlign w:val="bottom"/>
          </w:tcPr>
          <w:p w14:paraId="0A65BCDE" w14:textId="77777777" w:rsidR="00977F65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3E8D">
              <w:rPr>
                <w:rFonts w:ascii="Angsana New" w:hAnsi="Angsana New"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064" w:type="dxa"/>
            <w:shd w:val="clear" w:color="auto" w:fill="auto"/>
          </w:tcPr>
          <w:p w14:paraId="7C0B4DDD" w14:textId="77777777" w:rsidR="00977F65" w:rsidRPr="00F15B3A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8B7007C" w14:textId="77777777" w:rsidR="00977F65" w:rsidRPr="00723E8D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191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7F9A6FC8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2BF4A95" w14:textId="77777777" w:rsidR="00977F65" w:rsidRPr="00723E8D" w:rsidRDefault="00977F65" w:rsidP="006F4E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44F7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45" w:type="dxa"/>
            <w:shd w:val="clear" w:color="auto" w:fill="auto"/>
          </w:tcPr>
          <w:p w14:paraId="5F9D2AF1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B854036" w14:textId="77777777" w:rsidR="00977F65" w:rsidRPr="00F15B3A" w:rsidDel="00D60FB5" w:rsidRDefault="00977F65" w:rsidP="006F4EAD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5" w:type="dxa"/>
            <w:shd w:val="clear" w:color="auto" w:fill="auto"/>
          </w:tcPr>
          <w:p w14:paraId="31FD173C" w14:textId="77777777" w:rsidR="00977F65" w:rsidRPr="00F15B3A" w:rsidRDefault="00977F65" w:rsidP="006F4E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5711470" w14:textId="77777777" w:rsidR="00977F65" w:rsidRPr="00CB336A" w:rsidDel="00D60FB5" w:rsidRDefault="00977F65" w:rsidP="006F4EAD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336A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977F65" w:rsidRPr="007E69B0" w14:paraId="6C3BF596" w14:textId="77777777" w:rsidTr="00FD30A8">
        <w:trPr>
          <w:trHeight w:val="241"/>
        </w:trPr>
        <w:tc>
          <w:tcPr>
            <w:tcW w:w="3060" w:type="dxa"/>
            <w:shd w:val="clear" w:color="auto" w:fill="auto"/>
            <w:vAlign w:val="bottom"/>
            <w:hideMark/>
          </w:tcPr>
          <w:p w14:paraId="38733E60" w14:textId="77777777" w:rsidR="00977F65" w:rsidRPr="00F15B3A" w:rsidDel="00D60FB5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5B3A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F15B3A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064" w:type="dxa"/>
            <w:shd w:val="clear" w:color="auto" w:fill="auto"/>
          </w:tcPr>
          <w:p w14:paraId="382CADE2" w14:textId="77777777" w:rsidR="00977F65" w:rsidRPr="00977F65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5179C1B" w14:textId="77777777" w:rsidR="00977F65" w:rsidRPr="00E47A4D" w:rsidDel="00D60FB5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5CC8BF5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321E8CE" w14:textId="77777777" w:rsidR="00977F65" w:rsidRPr="00F15B3A" w:rsidDel="00D60FB5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F7">
              <w:rPr>
                <w:rFonts w:ascii="Angsana New" w:hAnsi="Angsana New"/>
                <w:sz w:val="30"/>
                <w:szCs w:val="30"/>
                <w:lang w:bidi="th-TH"/>
              </w:rPr>
              <w:t>2,555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6ED0685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E1FF46E" w14:textId="77777777" w:rsidR="00977F65" w:rsidRPr="00F15B3A" w:rsidDel="00D60FB5" w:rsidRDefault="00977F65" w:rsidP="00977F65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AF1112D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D2CD6DE" w14:textId="77777777" w:rsidR="00977F65" w:rsidRPr="004A2AED" w:rsidDel="00D60FB5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2AED">
              <w:rPr>
                <w:rFonts w:ascii="Angsana New" w:hAnsi="Angsana New"/>
                <w:sz w:val="30"/>
                <w:szCs w:val="30"/>
                <w:lang w:val="en-US" w:bidi="th-TH"/>
              </w:rPr>
              <w:t>8,236</w:t>
            </w:r>
          </w:p>
        </w:tc>
      </w:tr>
      <w:tr w:rsidR="00977F65" w:rsidRPr="007E69B0" w14:paraId="3E7BFDF1" w14:textId="77777777" w:rsidTr="00CB336A">
        <w:trPr>
          <w:trHeight w:val="60"/>
        </w:trPr>
        <w:tc>
          <w:tcPr>
            <w:tcW w:w="3060" w:type="dxa"/>
            <w:shd w:val="clear" w:color="auto" w:fill="auto"/>
            <w:hideMark/>
          </w:tcPr>
          <w:p w14:paraId="4173540F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15B3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64" w:type="dxa"/>
            <w:shd w:val="clear" w:color="auto" w:fill="auto"/>
          </w:tcPr>
          <w:p w14:paraId="006C9E0B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1F7B042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19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5" w:type="dxa"/>
            <w:shd w:val="clear" w:color="auto" w:fill="auto"/>
          </w:tcPr>
          <w:p w14:paraId="7631D0E1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70274B89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44F7">
              <w:rPr>
                <w:rFonts w:ascii="Angsana New" w:hAnsi="Angsana New"/>
                <w:sz w:val="30"/>
                <w:szCs w:val="30"/>
              </w:rPr>
              <w:t>1,00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2E89B417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73CEB0CB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7191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45" w:type="dxa"/>
            <w:shd w:val="clear" w:color="auto" w:fill="auto"/>
          </w:tcPr>
          <w:p w14:paraId="5B613ECD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CB31D68" w14:textId="77777777" w:rsidR="00977F65" w:rsidRPr="00CB336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36A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977F65" w:rsidRPr="007E69B0" w14:paraId="52D8ACB3" w14:textId="77777777" w:rsidTr="00FD30A8">
        <w:trPr>
          <w:trHeight w:val="249"/>
        </w:trPr>
        <w:tc>
          <w:tcPr>
            <w:tcW w:w="3060" w:type="dxa"/>
            <w:shd w:val="clear" w:color="auto" w:fill="auto"/>
            <w:vAlign w:val="bottom"/>
            <w:hideMark/>
          </w:tcPr>
          <w:p w14:paraId="35C9D441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1AE082F4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20C8D1A" w14:textId="77777777" w:rsidR="00977F65" w:rsidRPr="00B11DF7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191">
              <w:rPr>
                <w:rFonts w:ascii="Angsana New" w:hAnsi="Angsana New"/>
                <w:b/>
                <w:bCs/>
                <w:sz w:val="30"/>
                <w:szCs w:val="30"/>
              </w:rPr>
              <w:t>16,03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268DFCB5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0247290" w14:textId="77777777" w:rsidR="00977F65" w:rsidRPr="00B11DF7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15,697</w:t>
            </w:r>
          </w:p>
        </w:tc>
        <w:tc>
          <w:tcPr>
            <w:tcW w:w="245" w:type="dxa"/>
            <w:shd w:val="clear" w:color="auto" w:fill="auto"/>
          </w:tcPr>
          <w:p w14:paraId="014BCABE" w14:textId="77777777" w:rsidR="00977F65" w:rsidRPr="00FD30A8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53AD98FD" w14:textId="77777777" w:rsidR="00977F65" w:rsidRPr="00FD30A8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191">
              <w:rPr>
                <w:rFonts w:ascii="Angsana New" w:hAnsi="Angsana New"/>
                <w:b/>
                <w:bCs/>
                <w:sz w:val="30"/>
                <w:szCs w:val="30"/>
              </w:rPr>
              <w:t>8,30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45D30411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4B4FE388" w14:textId="77777777" w:rsidR="00977F65" w:rsidRPr="00FD30A8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19,044</w:t>
            </w:r>
          </w:p>
        </w:tc>
      </w:tr>
      <w:tr w:rsidR="00977F65" w:rsidRPr="007E69B0" w14:paraId="1592C981" w14:textId="77777777" w:rsidTr="00FD30A8">
        <w:trPr>
          <w:trHeight w:val="249"/>
        </w:trPr>
        <w:tc>
          <w:tcPr>
            <w:tcW w:w="3060" w:type="dxa"/>
            <w:shd w:val="clear" w:color="auto" w:fill="auto"/>
            <w:vAlign w:val="bottom"/>
          </w:tcPr>
          <w:p w14:paraId="5D663621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shd w:val="clear" w:color="auto" w:fill="auto"/>
          </w:tcPr>
          <w:p w14:paraId="3537676E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7BFD4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D71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57D6EBD3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1E640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15,697</w:t>
            </w:r>
          </w:p>
        </w:tc>
        <w:tc>
          <w:tcPr>
            <w:tcW w:w="245" w:type="dxa"/>
            <w:shd w:val="clear" w:color="auto" w:fill="auto"/>
          </w:tcPr>
          <w:p w14:paraId="0E8B14F9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4158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191">
              <w:rPr>
                <w:rFonts w:ascii="Angsana New" w:hAnsi="Angsana New"/>
                <w:b/>
                <w:bCs/>
                <w:sz w:val="30"/>
                <w:szCs w:val="30"/>
              </w:rPr>
              <w:t>8,79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6CC778E0" w14:textId="77777777" w:rsidR="00977F65" w:rsidRPr="00F15B3A" w:rsidRDefault="00977F65" w:rsidP="00977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51426" w14:textId="77777777" w:rsidR="00977F65" w:rsidRPr="00F15B3A" w:rsidRDefault="00977F65" w:rsidP="00977F6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20,209</w:t>
            </w:r>
          </w:p>
        </w:tc>
      </w:tr>
    </w:tbl>
    <w:p w14:paraId="241CBFA0" w14:textId="77777777" w:rsidR="00195A91" w:rsidRDefault="00195A9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sz w:val="30"/>
          <w:szCs w:val="30"/>
        </w:rPr>
      </w:pPr>
    </w:p>
    <w:p w14:paraId="7BF37B63" w14:textId="2F0313D6" w:rsidR="006C3B2A" w:rsidRPr="00F62BAD" w:rsidRDefault="00A8696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10</w:t>
      </w:r>
      <w:r w:rsidR="006C3B2A" w:rsidRPr="001E68D2">
        <w:rPr>
          <w:rFonts w:ascii="Angsana New" w:hAnsi="Angsana New"/>
          <w:b/>
          <w:sz w:val="30"/>
          <w:szCs w:val="30"/>
        </w:rPr>
        <w:tab/>
      </w:r>
      <w:r w:rsidR="006C3B2A" w:rsidRPr="00F62BAD">
        <w:rPr>
          <w:rFonts w:ascii="Angsana New" w:hAnsi="Angsana New"/>
          <w:bCs/>
          <w:sz w:val="30"/>
          <w:szCs w:val="30"/>
          <w:cs/>
        </w:rPr>
        <w:t>สินค้าคงเหลือ</w:t>
      </w:r>
      <w:r w:rsidR="006C3B2A" w:rsidRPr="00F62BAD">
        <w:rPr>
          <w:rFonts w:ascii="Angsana New" w:hAnsi="Angsana New"/>
          <w:bCs/>
          <w:sz w:val="30"/>
          <w:szCs w:val="30"/>
        </w:rPr>
        <w:t xml:space="preserve"> </w:t>
      </w:r>
    </w:p>
    <w:p w14:paraId="46D18132" w14:textId="77777777" w:rsidR="006C3B2A" w:rsidRPr="00740DC1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85"/>
        <w:gridCol w:w="1260"/>
        <w:gridCol w:w="270"/>
        <w:gridCol w:w="1260"/>
        <w:gridCol w:w="270"/>
        <w:gridCol w:w="1260"/>
        <w:gridCol w:w="270"/>
        <w:gridCol w:w="1260"/>
      </w:tblGrid>
      <w:tr w:rsidR="006C3B2A" w:rsidRPr="00F62BAD" w14:paraId="25FF5A2A" w14:textId="77777777" w:rsidTr="001E3046">
        <w:trPr>
          <w:tblHeader/>
        </w:trPr>
        <w:tc>
          <w:tcPr>
            <w:tcW w:w="3285" w:type="dxa"/>
          </w:tcPr>
          <w:p w14:paraId="6E563B4B" w14:textId="77777777" w:rsidR="006C3B2A" w:rsidRPr="00F62B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D2DAE2B" w14:textId="77777777" w:rsidR="006C3B2A" w:rsidRPr="00F62BAD" w:rsidRDefault="006C3B2A" w:rsidP="00FF5BCA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62BA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C7FA6A0" w14:textId="77777777" w:rsidR="006C3B2A" w:rsidRPr="00F62BAD" w:rsidRDefault="006C3B2A" w:rsidP="00FF5BCA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8281D78" w14:textId="77777777" w:rsidR="006C3B2A" w:rsidRPr="00F62BAD" w:rsidRDefault="006C3B2A" w:rsidP="00FF5BCA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62BA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</w:t>
            </w:r>
            <w:r w:rsidRPr="00F62BAD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6C3B2A" w:rsidRPr="00F62BAD" w14:paraId="78F8B1A5" w14:textId="77777777" w:rsidTr="001E3046">
        <w:trPr>
          <w:tblHeader/>
        </w:trPr>
        <w:tc>
          <w:tcPr>
            <w:tcW w:w="3285" w:type="dxa"/>
          </w:tcPr>
          <w:p w14:paraId="5032C15E" w14:textId="77777777" w:rsidR="006C3B2A" w:rsidRPr="00F62B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311142" w14:textId="77777777" w:rsidR="006C3B2A" w:rsidRPr="00F62BAD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6FF035" w14:textId="77777777" w:rsidR="006C3B2A" w:rsidRPr="00F62B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5F1C49" w14:textId="77777777" w:rsidR="006C3B2A" w:rsidRPr="00F62BAD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3CD0019" w14:textId="77777777" w:rsidR="006C3B2A" w:rsidRPr="00F62BAD" w:rsidRDefault="006C3B2A" w:rsidP="00FF5BC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89A847" w14:textId="77777777" w:rsidR="006C3B2A" w:rsidRPr="00F62BAD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E09ACE6" w14:textId="77777777" w:rsidR="006C3B2A" w:rsidRPr="00F62B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AA5D5" w14:textId="77777777" w:rsidR="006C3B2A" w:rsidRPr="00F62BAD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F62BAD" w14:paraId="08604E46" w14:textId="77777777" w:rsidTr="001E3046">
        <w:trPr>
          <w:tblHeader/>
        </w:trPr>
        <w:tc>
          <w:tcPr>
            <w:tcW w:w="3285" w:type="dxa"/>
          </w:tcPr>
          <w:p w14:paraId="77C3FBE7" w14:textId="77777777" w:rsidR="006C3B2A" w:rsidRPr="00F62B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34A3BB97" w14:textId="77777777" w:rsidR="006C3B2A" w:rsidRPr="00F62BAD" w:rsidRDefault="006C3B2A" w:rsidP="00FF5B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2B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918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2B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3C30" w:rsidRPr="00F62BAD" w14:paraId="2CF00ABF" w14:textId="77777777" w:rsidTr="00FF5BCA">
        <w:tc>
          <w:tcPr>
            <w:tcW w:w="3285" w:type="dxa"/>
          </w:tcPr>
          <w:p w14:paraId="71A792AB" w14:textId="77777777" w:rsidR="00933C30" w:rsidRPr="00F62BAD" w:rsidRDefault="00330F82" w:rsidP="00933C3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30F82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44B28FA6" w14:textId="77777777" w:rsidR="00933C30" w:rsidRPr="00F62BAD" w:rsidRDefault="00330F82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113DB1F1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E02DD7" w14:textId="77777777" w:rsidR="00933C30" w:rsidRPr="00F62BAD" w:rsidRDefault="00330F82" w:rsidP="00330F8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B48ED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9924D" w14:textId="77777777" w:rsidR="00933C30" w:rsidRPr="00F62BAD" w:rsidRDefault="00330F82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5BAE6485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532645" w14:textId="77777777" w:rsidR="00933C30" w:rsidRPr="00F62BAD" w:rsidRDefault="00330F82" w:rsidP="00330F8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966" w:rsidRPr="00F62BAD" w14:paraId="0A47BF13" w14:textId="77777777" w:rsidTr="004B3DE9">
        <w:tc>
          <w:tcPr>
            <w:tcW w:w="3285" w:type="dxa"/>
          </w:tcPr>
          <w:p w14:paraId="0FD90786" w14:textId="77777777" w:rsidR="00A86966" w:rsidRPr="00F62BAD" w:rsidRDefault="00A86966" w:rsidP="004B3DE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2BAD">
              <w:rPr>
                <w:rFonts w:ascii="Angsana New" w:hAnsi="Angsana New" w:hint="cs"/>
                <w:sz w:val="30"/>
                <w:szCs w:val="30"/>
                <w:cs/>
              </w:rPr>
              <w:t>งานระหว่างประกอบและติดตั้ง</w:t>
            </w:r>
          </w:p>
        </w:tc>
        <w:tc>
          <w:tcPr>
            <w:tcW w:w="1260" w:type="dxa"/>
            <w:shd w:val="clear" w:color="auto" w:fill="auto"/>
          </w:tcPr>
          <w:p w14:paraId="140253C2" w14:textId="3C52FD63" w:rsidR="00A86966" w:rsidRPr="00F62BAD" w:rsidRDefault="00330F82" w:rsidP="004B3D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38,15</w:t>
            </w:r>
            <w:r w:rsidR="00B27E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53F62B" w14:textId="77777777" w:rsidR="00A86966" w:rsidRPr="00F62BAD" w:rsidRDefault="00A86966" w:rsidP="004B3DE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7AE69" w14:textId="77777777" w:rsidR="00A86966" w:rsidRPr="00F62BAD" w:rsidRDefault="00A86966" w:rsidP="004B3D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49,95</w:t>
            </w:r>
            <w:r w:rsidR="00896A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8A9D02" w14:textId="77777777" w:rsidR="00A86966" w:rsidRPr="00F62BAD" w:rsidRDefault="00A86966" w:rsidP="004B3DE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B6054E" w14:textId="77777777" w:rsidR="00A86966" w:rsidRPr="00F62BAD" w:rsidRDefault="00330F82" w:rsidP="004B3D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20,951</w:t>
            </w:r>
          </w:p>
        </w:tc>
        <w:tc>
          <w:tcPr>
            <w:tcW w:w="270" w:type="dxa"/>
          </w:tcPr>
          <w:p w14:paraId="08F6684B" w14:textId="77777777" w:rsidR="00A86966" w:rsidRPr="00F62BAD" w:rsidRDefault="00A86966" w:rsidP="004B3DE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0BA863" w14:textId="77777777" w:rsidR="00A86966" w:rsidRPr="00F62BAD" w:rsidRDefault="00A86966" w:rsidP="004B3DE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31,126</w:t>
            </w:r>
          </w:p>
        </w:tc>
      </w:tr>
      <w:tr w:rsidR="00933C30" w:rsidRPr="00F62BAD" w14:paraId="00530D6D" w14:textId="77777777" w:rsidTr="00803DEF">
        <w:tc>
          <w:tcPr>
            <w:tcW w:w="3285" w:type="dxa"/>
          </w:tcPr>
          <w:p w14:paraId="7D79FEF6" w14:textId="77777777" w:rsidR="00933C30" w:rsidRPr="00F62BAD" w:rsidRDefault="00933C30" w:rsidP="00933C3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62BA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4C371303" w14:textId="77777777" w:rsidR="00933C30" w:rsidRPr="00F62BAD" w:rsidRDefault="00330F82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270" w:type="dxa"/>
          </w:tcPr>
          <w:p w14:paraId="77E12670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C9A6A" w14:textId="77777777" w:rsidR="00933C30" w:rsidRPr="00F62BAD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13,66</w:t>
            </w:r>
            <w:r w:rsidR="004918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0C9493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C8A7E" w14:textId="77777777" w:rsidR="00933C30" w:rsidRPr="00F62BAD" w:rsidRDefault="00330F82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270" w:type="dxa"/>
          </w:tcPr>
          <w:p w14:paraId="1349DB5E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16597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5,2</w:t>
            </w:r>
            <w:r w:rsidR="00491822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33C30" w:rsidRPr="00F62BAD" w14:paraId="4AF54B15" w14:textId="77777777" w:rsidTr="00803DEF">
        <w:tc>
          <w:tcPr>
            <w:tcW w:w="3285" w:type="dxa"/>
          </w:tcPr>
          <w:p w14:paraId="0D36D196" w14:textId="77777777" w:rsidR="00933C30" w:rsidRPr="00F62BAD" w:rsidRDefault="00933C30" w:rsidP="00933C3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03DEF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1329CF" w14:textId="77777777" w:rsidR="00933C30" w:rsidRPr="00F62BAD" w:rsidRDefault="00330F82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92</w:t>
            </w:r>
            <w:r w:rsidR="004918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37A288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634321" w14:textId="77777777" w:rsidR="00933C30" w:rsidRPr="00F62BAD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4</w:t>
            </w:r>
            <w:r w:rsidR="004918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132860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0A71E" w14:textId="77777777" w:rsidR="00933C30" w:rsidRPr="001A5D3B" w:rsidRDefault="00330F82" w:rsidP="00330F8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92</w:t>
            </w:r>
            <w:r w:rsidR="004918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18053D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8DB8C0" w14:textId="77777777" w:rsidR="00933C30" w:rsidRPr="001A5D3B" w:rsidRDefault="00933C30" w:rsidP="00933C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A5D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C30" w:rsidRPr="00F62BAD" w14:paraId="46B7EF03" w14:textId="77777777" w:rsidTr="00FF5BCA">
        <w:tc>
          <w:tcPr>
            <w:tcW w:w="3285" w:type="dxa"/>
          </w:tcPr>
          <w:p w14:paraId="3F4E3A59" w14:textId="77777777" w:rsidR="00933C30" w:rsidRPr="00F62BAD" w:rsidRDefault="00933C30" w:rsidP="0093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213A61" w14:textId="15E85F77" w:rsidR="00933C30" w:rsidRPr="00F62BAD" w:rsidRDefault="00330F82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82">
              <w:rPr>
                <w:rFonts w:ascii="Angsana New" w:hAnsi="Angsana New"/>
                <w:b/>
                <w:bCs/>
                <w:sz w:val="30"/>
                <w:szCs w:val="30"/>
              </w:rPr>
              <w:t>44,78</w:t>
            </w:r>
            <w:r w:rsidR="000937C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C9711C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04F8CB" w14:textId="77777777" w:rsidR="00933C30" w:rsidRPr="00F62BAD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DEF">
              <w:rPr>
                <w:rFonts w:ascii="Angsana New" w:hAnsi="Angsana New"/>
                <w:b/>
                <w:bCs/>
                <w:sz w:val="30"/>
                <w:szCs w:val="30"/>
              </w:rPr>
              <w:t>63,665</w:t>
            </w:r>
          </w:p>
        </w:tc>
        <w:tc>
          <w:tcPr>
            <w:tcW w:w="270" w:type="dxa"/>
          </w:tcPr>
          <w:p w14:paraId="28C95160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438A3E" w14:textId="77777777" w:rsidR="00933C30" w:rsidRPr="00F62BAD" w:rsidRDefault="00B761FE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FE">
              <w:rPr>
                <w:rFonts w:ascii="Angsana New" w:hAnsi="Angsana New"/>
                <w:b/>
                <w:bCs/>
                <w:sz w:val="30"/>
                <w:szCs w:val="30"/>
              </w:rPr>
              <w:t>27,587</w:t>
            </w:r>
          </w:p>
        </w:tc>
        <w:tc>
          <w:tcPr>
            <w:tcW w:w="270" w:type="dxa"/>
          </w:tcPr>
          <w:p w14:paraId="101B5979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442E7C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DEF">
              <w:rPr>
                <w:rFonts w:ascii="Angsana New" w:hAnsi="Angsana New"/>
                <w:b/>
                <w:bCs/>
                <w:sz w:val="30"/>
                <w:szCs w:val="30"/>
              </w:rPr>
              <w:t>36,37</w:t>
            </w:r>
            <w:r w:rsidR="0049182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933C30" w:rsidRPr="00F62BAD" w14:paraId="7D29A9A0" w14:textId="77777777" w:rsidTr="00FF5BCA">
        <w:tc>
          <w:tcPr>
            <w:tcW w:w="3285" w:type="dxa"/>
          </w:tcPr>
          <w:p w14:paraId="19592720" w14:textId="77777777" w:rsidR="00933C30" w:rsidRPr="00F62BAD" w:rsidRDefault="00933C30" w:rsidP="00933C30">
            <w:pPr>
              <w:rPr>
                <w:rFonts w:ascii="Angsana New" w:hAnsi="Angsana New"/>
                <w:sz w:val="30"/>
                <w:szCs w:val="30"/>
              </w:rPr>
            </w:pPr>
            <w:r w:rsidRPr="00F62B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2B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3EB2B9" w14:textId="73CCF806" w:rsidR="00933C30" w:rsidRPr="00F358DB" w:rsidRDefault="00330F82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(1,50</w:t>
            </w:r>
            <w:r w:rsidR="00B27E27">
              <w:rPr>
                <w:rFonts w:ascii="Angsana New" w:hAnsi="Angsana New"/>
                <w:sz w:val="30"/>
                <w:szCs w:val="30"/>
              </w:rPr>
              <w:t>3</w:t>
            </w:r>
            <w:r w:rsidRPr="00330F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5B0A3E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A4DEB7" w14:textId="77777777" w:rsidR="00933C30" w:rsidRPr="00F358DB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(1,80</w:t>
            </w:r>
            <w:r w:rsidR="00896AFB">
              <w:rPr>
                <w:rFonts w:ascii="Angsana New" w:hAnsi="Angsana New"/>
                <w:sz w:val="30"/>
                <w:szCs w:val="30"/>
              </w:rPr>
              <w:t>0</w:t>
            </w:r>
            <w:r w:rsidRPr="00803DE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00E56C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6E635D" w14:textId="77777777" w:rsidR="00933C30" w:rsidRPr="001A5D3B" w:rsidRDefault="00330F82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30F82">
              <w:rPr>
                <w:rFonts w:ascii="Angsana New" w:hAnsi="Angsana New"/>
                <w:sz w:val="30"/>
                <w:szCs w:val="30"/>
              </w:rPr>
              <w:t>(1,50</w:t>
            </w:r>
            <w:r w:rsidR="00896AFB">
              <w:rPr>
                <w:rFonts w:ascii="Angsana New" w:hAnsi="Angsana New"/>
                <w:sz w:val="30"/>
                <w:szCs w:val="30"/>
              </w:rPr>
              <w:t>3</w:t>
            </w:r>
            <w:r w:rsidRPr="00330F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E69576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00D64A" w14:textId="77777777" w:rsidR="00933C30" w:rsidRPr="001A5D3B" w:rsidRDefault="00933C30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03DEF">
              <w:rPr>
                <w:rFonts w:ascii="Angsana New" w:hAnsi="Angsana New"/>
                <w:sz w:val="30"/>
                <w:szCs w:val="30"/>
              </w:rPr>
              <w:t>(1,03</w:t>
            </w:r>
            <w:r w:rsidR="00896AFB">
              <w:rPr>
                <w:rFonts w:ascii="Angsana New" w:hAnsi="Angsana New"/>
                <w:sz w:val="30"/>
                <w:szCs w:val="30"/>
              </w:rPr>
              <w:t>8</w:t>
            </w:r>
            <w:r w:rsidRPr="00803D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3C30" w:rsidRPr="001E68D2" w14:paraId="58A68686" w14:textId="77777777" w:rsidTr="00FF5BCA">
        <w:tc>
          <w:tcPr>
            <w:tcW w:w="3285" w:type="dxa"/>
          </w:tcPr>
          <w:p w14:paraId="425D49AC" w14:textId="77777777" w:rsidR="00933C30" w:rsidRPr="00F62BAD" w:rsidRDefault="00933C30" w:rsidP="00933C3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B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030B7" w14:textId="77777777" w:rsidR="00933C30" w:rsidRPr="00F62BAD" w:rsidRDefault="00330F82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F82">
              <w:rPr>
                <w:rFonts w:ascii="Angsana New" w:hAnsi="Angsana New"/>
                <w:b/>
                <w:bCs/>
                <w:sz w:val="30"/>
                <w:szCs w:val="30"/>
              </w:rPr>
              <w:t>43,284</w:t>
            </w:r>
          </w:p>
        </w:tc>
        <w:tc>
          <w:tcPr>
            <w:tcW w:w="270" w:type="dxa"/>
          </w:tcPr>
          <w:p w14:paraId="26B99F2B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C016C" w14:textId="77777777" w:rsidR="00933C30" w:rsidRPr="00F62BAD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DEF">
              <w:rPr>
                <w:rFonts w:ascii="Angsana New" w:hAnsi="Angsana New"/>
                <w:b/>
                <w:bCs/>
                <w:sz w:val="30"/>
                <w:szCs w:val="30"/>
              </w:rPr>
              <w:t>61,86</w:t>
            </w:r>
            <w:r w:rsidR="0049182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6F6D0A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B70C8C" w14:textId="77777777" w:rsidR="00933C30" w:rsidRPr="00F62BAD" w:rsidRDefault="00B761FE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1FE">
              <w:rPr>
                <w:rFonts w:ascii="Angsana New" w:hAnsi="Angsana New"/>
                <w:b/>
                <w:bCs/>
                <w:sz w:val="30"/>
                <w:szCs w:val="30"/>
              </w:rPr>
              <w:t>26,08</w:t>
            </w:r>
            <w:r w:rsidR="0049182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6930A0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7B34D3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DEF">
              <w:rPr>
                <w:rFonts w:ascii="Angsana New" w:hAnsi="Angsana New"/>
                <w:b/>
                <w:bCs/>
                <w:sz w:val="30"/>
                <w:szCs w:val="30"/>
              </w:rPr>
              <w:t>35,338</w:t>
            </w:r>
          </w:p>
        </w:tc>
      </w:tr>
      <w:tr w:rsidR="00933C30" w:rsidRPr="00740D68" w14:paraId="38D964E8" w14:textId="77777777" w:rsidTr="00FF5BCA">
        <w:tc>
          <w:tcPr>
            <w:tcW w:w="3285" w:type="dxa"/>
          </w:tcPr>
          <w:p w14:paraId="0783B6E6" w14:textId="77777777" w:rsidR="00933C30" w:rsidRPr="00740D68" w:rsidRDefault="00933C30" w:rsidP="00933C30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0C3E77" w14:textId="77777777" w:rsidR="00933C30" w:rsidRPr="00740D68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7C53BD0" w14:textId="77777777" w:rsidR="00933C30" w:rsidRPr="00740D68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947993" w14:textId="77777777" w:rsidR="00933C30" w:rsidRPr="00740D68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F08BC2B" w14:textId="77777777" w:rsidR="00933C30" w:rsidRPr="00740D68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278734" w14:textId="77777777" w:rsidR="00933C30" w:rsidRPr="00740D68" w:rsidRDefault="00933C30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07A979A" w14:textId="77777777" w:rsidR="00933C30" w:rsidRPr="00740D68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16D43F" w14:textId="77777777" w:rsidR="00933C30" w:rsidRPr="00740D68" w:rsidRDefault="00933C30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195A91" w:rsidRPr="00740D68" w14:paraId="69E99A1E" w14:textId="77777777" w:rsidTr="00195A91">
        <w:tc>
          <w:tcPr>
            <w:tcW w:w="3285" w:type="dxa"/>
          </w:tcPr>
          <w:p w14:paraId="48EC0E72" w14:textId="77777777" w:rsidR="00195A91" w:rsidRPr="00740D68" w:rsidRDefault="00195A91" w:rsidP="00933C30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22F2FF09" w14:textId="77777777" w:rsidR="00195A91" w:rsidRPr="00740D68" w:rsidRDefault="00195A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F2ECB05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212F54FC" w14:textId="77777777" w:rsidR="00195A91" w:rsidRPr="00740D68" w:rsidRDefault="00195A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FDC1D0B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2A52EC24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A39DCF2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28DE0EC6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195A91" w:rsidRPr="00740D68" w14:paraId="5DA3B526" w14:textId="77777777" w:rsidTr="00195A91">
        <w:tc>
          <w:tcPr>
            <w:tcW w:w="3285" w:type="dxa"/>
          </w:tcPr>
          <w:p w14:paraId="63638465" w14:textId="77777777" w:rsidR="00195A91" w:rsidRPr="00740D68" w:rsidRDefault="00195A91" w:rsidP="00933C30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7BDB0150" w14:textId="77777777" w:rsidR="00195A91" w:rsidRPr="00740D68" w:rsidRDefault="00195A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BCE461D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53647750" w14:textId="77777777" w:rsidR="00195A91" w:rsidRPr="00740D68" w:rsidRDefault="00195A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0421B6B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1322AC2B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433AE5C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3DB4D6DD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195A91" w:rsidRPr="00740D68" w14:paraId="298DD282" w14:textId="77777777" w:rsidTr="00195A91">
        <w:tc>
          <w:tcPr>
            <w:tcW w:w="3285" w:type="dxa"/>
          </w:tcPr>
          <w:p w14:paraId="1909D183" w14:textId="77777777" w:rsidR="00195A91" w:rsidRPr="00740D68" w:rsidRDefault="00195A91" w:rsidP="00933C30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28B73E8C" w14:textId="77777777" w:rsidR="00195A91" w:rsidRPr="00740D68" w:rsidRDefault="00195A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8E73DEE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7A3F885B" w14:textId="77777777" w:rsidR="00195A91" w:rsidRPr="00740D68" w:rsidRDefault="00195A91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25F1466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449E8B4F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1533217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14:paraId="3FB54E68" w14:textId="77777777" w:rsidR="00195A91" w:rsidRPr="00740D68" w:rsidRDefault="00195A91" w:rsidP="00933C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33C30" w:rsidRPr="001E68D2" w14:paraId="449AA238" w14:textId="77777777" w:rsidTr="00FF5BCA">
        <w:tc>
          <w:tcPr>
            <w:tcW w:w="4545" w:type="dxa"/>
            <w:gridSpan w:val="2"/>
          </w:tcPr>
          <w:p w14:paraId="0700E0F7" w14:textId="77777777" w:rsidR="00933C30" w:rsidRDefault="00933C30" w:rsidP="00933C30">
            <w:pPr>
              <w:rPr>
                <w:rFonts w:ascii="Angsana New" w:hAnsi="Angsana New"/>
                <w:sz w:val="30"/>
                <w:szCs w:val="30"/>
              </w:rPr>
            </w:pPr>
            <w:r w:rsidRPr="00032F0E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ต้นทุนของสินค้าคงเหลือที่บันทึกเป็นค่าใช้จ่ายและ</w:t>
            </w:r>
          </w:p>
          <w:p w14:paraId="47C31E8D" w14:textId="77777777" w:rsidR="00933C30" w:rsidRPr="00032F0E" w:rsidRDefault="00933C30" w:rsidP="00933C3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32F0E">
              <w:rPr>
                <w:rFonts w:ascii="Angsana New" w:hAnsi="Angsana New"/>
                <w:sz w:val="30"/>
                <w:szCs w:val="30"/>
                <w:cs/>
              </w:rPr>
              <w:t>ได้รวมในบัญชีต้นทุนขาย</w:t>
            </w:r>
          </w:p>
        </w:tc>
        <w:tc>
          <w:tcPr>
            <w:tcW w:w="270" w:type="dxa"/>
          </w:tcPr>
          <w:p w14:paraId="2377D141" w14:textId="77777777" w:rsidR="00933C30" w:rsidRPr="003C3D4D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36FC6" w14:textId="77777777" w:rsidR="00933C30" w:rsidRPr="003C3D4D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3CB83" w14:textId="77777777" w:rsidR="00933C30" w:rsidRPr="003C3D4D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30621" w14:textId="77777777" w:rsidR="00933C30" w:rsidRPr="003C3D4D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EF9E8" w14:textId="77777777" w:rsidR="00933C30" w:rsidRPr="003C3D4D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5EB90" w14:textId="77777777" w:rsidR="00933C30" w:rsidRPr="003C3D4D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3C30" w:rsidRPr="001E68D2" w14:paraId="0076DFA0" w14:textId="77777777" w:rsidTr="00FF5BCA">
        <w:tc>
          <w:tcPr>
            <w:tcW w:w="3285" w:type="dxa"/>
          </w:tcPr>
          <w:p w14:paraId="7B4E0CF1" w14:textId="77777777" w:rsidR="00933C30" w:rsidRPr="003C3D4D" w:rsidRDefault="00933C30" w:rsidP="00933C30">
            <w:pPr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7C536824" w14:textId="3A4AC4B9" w:rsidR="00933C30" w:rsidRPr="00787595" w:rsidRDefault="00AC6FC3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FC3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B27E27">
              <w:rPr>
                <w:rFonts w:ascii="Angsana New" w:hAnsi="Angsana New"/>
                <w:sz w:val="30"/>
                <w:szCs w:val="30"/>
                <w:lang w:val="en-US" w:bidi="th-TH"/>
              </w:rPr>
              <w:t>2,350</w:t>
            </w:r>
          </w:p>
        </w:tc>
        <w:tc>
          <w:tcPr>
            <w:tcW w:w="270" w:type="dxa"/>
          </w:tcPr>
          <w:p w14:paraId="26CF312E" w14:textId="77777777" w:rsidR="00933C30" w:rsidRPr="00787595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9E6E2D" w14:textId="77777777" w:rsidR="00933C30" w:rsidRPr="00787595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378">
              <w:rPr>
                <w:rFonts w:ascii="Angsana New" w:hAnsi="Angsana New"/>
                <w:sz w:val="30"/>
                <w:szCs w:val="30"/>
                <w:lang w:val="en-US" w:bidi="th-TH"/>
              </w:rPr>
              <w:t>253,403</w:t>
            </w:r>
          </w:p>
        </w:tc>
        <w:tc>
          <w:tcPr>
            <w:tcW w:w="270" w:type="dxa"/>
          </w:tcPr>
          <w:p w14:paraId="59F5A497" w14:textId="77777777" w:rsidR="00933C30" w:rsidRPr="00787595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81297" w14:textId="77777777" w:rsidR="00933C30" w:rsidRPr="00787595" w:rsidRDefault="00AC6FC3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FC3">
              <w:rPr>
                <w:rFonts w:ascii="Angsana New" w:hAnsi="Angsana New"/>
                <w:sz w:val="30"/>
                <w:szCs w:val="30"/>
              </w:rPr>
              <w:t>67,43</w:t>
            </w:r>
            <w:r w:rsidR="004918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AE0D9D" w14:textId="77777777" w:rsidR="00933C30" w:rsidRPr="00787595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4D02F3" w14:textId="77777777" w:rsidR="00933C30" w:rsidRPr="00787595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378">
              <w:rPr>
                <w:rFonts w:ascii="Angsana New" w:hAnsi="Angsana New"/>
                <w:sz w:val="30"/>
                <w:szCs w:val="30"/>
              </w:rPr>
              <w:t>246,032</w:t>
            </w:r>
          </w:p>
        </w:tc>
      </w:tr>
      <w:tr w:rsidR="00933C30" w:rsidRPr="001E68D2" w14:paraId="40B3C0DA" w14:textId="77777777" w:rsidTr="00B64F9C">
        <w:tc>
          <w:tcPr>
            <w:tcW w:w="3285" w:type="dxa"/>
          </w:tcPr>
          <w:p w14:paraId="6B6DAB34" w14:textId="77777777" w:rsidR="00933C30" w:rsidRDefault="00933C30" w:rsidP="00933C30">
            <w:pPr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694DDEED" w14:textId="7678D82B" w:rsidR="00933C30" w:rsidRPr="003C3D4D" w:rsidRDefault="00933C30" w:rsidP="00933C30">
            <w:pPr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  <w:r w:rsidR="0067520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75200"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2B32" w14:textId="141432ED" w:rsidR="00933C30" w:rsidRPr="00F358DB" w:rsidRDefault="00B27E27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  <w:tc>
          <w:tcPr>
            <w:tcW w:w="270" w:type="dxa"/>
          </w:tcPr>
          <w:p w14:paraId="7C7C1C17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4E932B" w14:textId="77777777" w:rsidR="00933C30" w:rsidRPr="00F358DB" w:rsidRDefault="00933C30" w:rsidP="00933C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4918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70B95B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839EA3" w14:textId="77777777" w:rsidR="00933C30" w:rsidRPr="001A5D3B" w:rsidRDefault="00AC6FC3" w:rsidP="00AC6F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FC3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6069D776" w14:textId="77777777" w:rsidR="00933C30" w:rsidRPr="00F62BAD" w:rsidRDefault="00933C30" w:rsidP="00933C3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7BBAA2" w14:textId="77777777" w:rsidR="00933C30" w:rsidRPr="001A5D3B" w:rsidRDefault="00933C30" w:rsidP="004918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1057E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33C30" w:rsidRPr="001E68D2" w14:paraId="50E52516" w14:textId="77777777" w:rsidTr="00FF5BCA">
        <w:tc>
          <w:tcPr>
            <w:tcW w:w="3285" w:type="dxa"/>
          </w:tcPr>
          <w:p w14:paraId="4AFA4988" w14:textId="77777777" w:rsidR="00933C30" w:rsidRPr="003C3D4D" w:rsidRDefault="00933C30" w:rsidP="00933C3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3B42E" w14:textId="77777777" w:rsidR="00933C30" w:rsidRPr="00787595" w:rsidRDefault="00AC6FC3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F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162,05</w:t>
            </w:r>
            <w:r w:rsidR="004918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0843762" w14:textId="77777777" w:rsidR="00933C30" w:rsidRPr="003C3D4D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4D6904" w14:textId="77777777" w:rsidR="00933C30" w:rsidRPr="00787595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33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254,360</w:t>
            </w:r>
          </w:p>
        </w:tc>
        <w:tc>
          <w:tcPr>
            <w:tcW w:w="270" w:type="dxa"/>
          </w:tcPr>
          <w:p w14:paraId="13C2A40F" w14:textId="77777777" w:rsidR="00933C30" w:rsidRPr="003C3D4D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1C9E27" w14:textId="77777777" w:rsidR="00933C30" w:rsidRPr="003C3D4D" w:rsidRDefault="00AC6FC3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FC3">
              <w:rPr>
                <w:rFonts w:ascii="Angsana New" w:hAnsi="Angsana New"/>
                <w:b/>
                <w:bCs/>
                <w:sz w:val="30"/>
                <w:szCs w:val="30"/>
              </w:rPr>
              <w:t>67,898</w:t>
            </w:r>
          </w:p>
        </w:tc>
        <w:tc>
          <w:tcPr>
            <w:tcW w:w="270" w:type="dxa"/>
          </w:tcPr>
          <w:p w14:paraId="3DEC1BAE" w14:textId="77777777" w:rsidR="00933C30" w:rsidRPr="003C3D4D" w:rsidRDefault="00933C30" w:rsidP="00933C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EEB010" w14:textId="77777777" w:rsidR="00933C30" w:rsidRPr="003C3D4D" w:rsidRDefault="00933C30" w:rsidP="00933C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378">
              <w:rPr>
                <w:rFonts w:ascii="Angsana New" w:hAnsi="Angsana New"/>
                <w:b/>
                <w:bCs/>
                <w:sz w:val="30"/>
                <w:szCs w:val="30"/>
              </w:rPr>
              <w:t>247,0</w:t>
            </w:r>
            <w:r w:rsidR="0049182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01CC9D94" w14:textId="005F32E2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11A13282" w14:textId="77777777" w:rsidR="007078AB" w:rsidRDefault="007078AB" w:rsidP="007078AB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sz w:val="30"/>
          <w:szCs w:val="30"/>
        </w:rPr>
        <w:t>11</w:t>
      </w:r>
      <w:r w:rsidRPr="001E68D2">
        <w:rPr>
          <w:rFonts w:ascii="Angsana New" w:hAnsi="Angsana New"/>
          <w:b/>
          <w:sz w:val="30"/>
          <w:szCs w:val="30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14:paraId="21C5EF6A" w14:textId="77777777" w:rsidR="006C3B2A" w:rsidRPr="00740DC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yello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7078AB" w:rsidRPr="00384C7A" w14:paraId="0BF857A4" w14:textId="77777777" w:rsidTr="007078AB">
        <w:tc>
          <w:tcPr>
            <w:tcW w:w="3510" w:type="dxa"/>
          </w:tcPr>
          <w:p w14:paraId="17B7747D" w14:textId="77777777" w:rsidR="007078AB" w:rsidRPr="00384C7A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3FCA6BD" w14:textId="77777777" w:rsidR="007078AB" w:rsidRPr="00384C7A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E959DDE" w14:textId="77777777" w:rsidR="007078AB" w:rsidRPr="00384C7A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CD61535" w14:textId="77777777" w:rsidR="007078AB" w:rsidRPr="00384C7A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8AB" w:rsidRPr="00384C7A" w14:paraId="583C4E9B" w14:textId="77777777" w:rsidTr="007078AB">
        <w:tc>
          <w:tcPr>
            <w:tcW w:w="3510" w:type="dxa"/>
          </w:tcPr>
          <w:p w14:paraId="5146E9B2" w14:textId="676A874F" w:rsidR="007078AB" w:rsidRPr="00D116C4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803791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9E090B6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C8A8F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CFC4DC4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402C6C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6F50B5E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C1F0B7" w14:textId="77777777" w:rsidR="007078AB" w:rsidRPr="00BF2202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078AB" w:rsidRPr="00384C7A" w14:paraId="55638FBC" w14:textId="77777777" w:rsidTr="007078AB">
        <w:tc>
          <w:tcPr>
            <w:tcW w:w="3510" w:type="dxa"/>
          </w:tcPr>
          <w:p w14:paraId="1CA07E02" w14:textId="77777777" w:rsidR="007078AB" w:rsidRPr="00384C7A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540EC334" w14:textId="77777777" w:rsidR="007078AB" w:rsidRPr="002148F1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78AB" w:rsidRPr="00384C7A" w14:paraId="17B020ED" w14:textId="77777777" w:rsidTr="007078AB">
        <w:tc>
          <w:tcPr>
            <w:tcW w:w="3510" w:type="dxa"/>
          </w:tcPr>
          <w:p w14:paraId="678E0413" w14:textId="77777777" w:rsidR="007078AB" w:rsidRPr="00384C7A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14:paraId="4E3F3281" w14:textId="77777777" w:rsidR="007078AB" w:rsidRPr="003B3956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270" w:type="dxa"/>
          </w:tcPr>
          <w:p w14:paraId="69816464" w14:textId="77777777" w:rsidR="007078AB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52EE4" w14:textId="77777777" w:rsidR="007078AB" w:rsidRPr="00D76213" w:rsidRDefault="007078A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1,73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0149D26" w14:textId="77777777" w:rsidR="007078AB" w:rsidRPr="003233D7" w:rsidRDefault="007078AB" w:rsidP="006805D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D76C0" w14:textId="77777777" w:rsidR="007078AB" w:rsidRPr="003B3956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16337" w14:textId="77777777" w:rsidR="007078AB" w:rsidRPr="003D4F43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E8090E" w14:textId="77777777" w:rsidR="007078AB" w:rsidRPr="003B3956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8AB" w:rsidRPr="00384C7A" w14:paraId="3E543BA5" w14:textId="77777777" w:rsidTr="007078AB">
        <w:tc>
          <w:tcPr>
            <w:tcW w:w="3510" w:type="dxa"/>
          </w:tcPr>
          <w:p w14:paraId="5AEBD879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</w:tcPr>
          <w:p w14:paraId="24DC7286" w14:textId="77777777" w:rsidR="007078AB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8224CFB" w14:textId="77777777" w:rsidR="007078AB" w:rsidRPr="003D4F43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14:paraId="16F00BE8" w14:textId="77777777" w:rsidR="007078AB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058B24" w14:textId="6717D901" w:rsidR="007078AB" w:rsidRDefault="007078A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1335D">
              <w:rPr>
                <w:rFonts w:ascii="Angsana New" w:hAnsi="Angsana New"/>
                <w:sz w:val="30"/>
                <w:szCs w:val="30"/>
              </w:rPr>
              <w:t>(26</w:t>
            </w:r>
            <w:r w:rsidR="006912C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A133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B79EF8" w14:textId="77777777" w:rsidR="007078AB" w:rsidRPr="003D4F43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A8775" w14:textId="77777777" w:rsidR="007078AB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0B549D" w14:textId="77777777" w:rsidR="007078AB" w:rsidRPr="003D4F43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A0551" w14:textId="77777777" w:rsidR="007078AB" w:rsidRPr="003D4F43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ADF0C" w14:textId="77777777" w:rsidR="007078AB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2FBBB7A" w14:textId="77777777" w:rsidR="007078AB" w:rsidRPr="003D4F43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8AB" w:rsidRPr="00384C7A" w14:paraId="6069BAD9" w14:textId="77777777" w:rsidTr="007078AB">
        <w:tc>
          <w:tcPr>
            <w:tcW w:w="3510" w:type="dxa"/>
          </w:tcPr>
          <w:p w14:paraId="4080FA64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292D0" w14:textId="77777777" w:rsidR="007078AB" w:rsidRPr="00D76213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(1,411)</w:t>
            </w:r>
          </w:p>
        </w:tc>
        <w:tc>
          <w:tcPr>
            <w:tcW w:w="270" w:type="dxa"/>
          </w:tcPr>
          <w:p w14:paraId="76971026" w14:textId="77777777" w:rsidR="007078AB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5372CD" w14:textId="77777777" w:rsidR="007078AB" w:rsidRPr="00D76213" w:rsidRDefault="007078AB" w:rsidP="006805D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67D2A7" w14:textId="77777777" w:rsidR="007078AB" w:rsidRPr="003D4F43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922A4" w14:textId="77777777" w:rsidR="007078AB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82BC7A" w14:textId="77777777" w:rsidR="007078AB" w:rsidRPr="003D4F43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85786E" w14:textId="77777777" w:rsidR="007078AB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8AB" w:rsidRPr="005D3307" w14:paraId="1DC1067F" w14:textId="77777777" w:rsidTr="007078AB">
        <w:tc>
          <w:tcPr>
            <w:tcW w:w="3510" w:type="dxa"/>
          </w:tcPr>
          <w:p w14:paraId="5331FB16" w14:textId="5D391966" w:rsidR="007078AB" w:rsidRPr="005D3307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D7A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FD7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7A562E" w14:textId="77777777" w:rsidR="007078AB" w:rsidRPr="00CC4DE6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8FEB9" w14:textId="77777777" w:rsidR="007078AB" w:rsidRPr="003B3956" w:rsidRDefault="007078AB" w:rsidP="006805D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60DB25" w14:textId="3DCC38B2" w:rsidR="007078AB" w:rsidRDefault="007078A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35D"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6912CF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8C3EF69" w14:textId="77777777" w:rsidR="007078AB" w:rsidRPr="00CC4DE6" w:rsidRDefault="007078AB" w:rsidP="006805D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4683D" w14:textId="77777777" w:rsidR="007078AB" w:rsidRPr="00CC4DE6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DF9E83" w14:textId="77777777" w:rsidR="007078AB" w:rsidRPr="005A0E21" w:rsidRDefault="007078AB" w:rsidP="006805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D0E3D4" w14:textId="77777777" w:rsidR="007078AB" w:rsidRPr="00CC4DE6" w:rsidRDefault="007078AB" w:rsidP="006805D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80F505" w14:textId="77777777" w:rsidR="007078AB" w:rsidRDefault="007078AB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  <w:sectPr w:rsidR="007078AB" w:rsidSect="00071EF5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224" w:bottom="576" w:left="1152" w:header="720" w:footer="720" w:gutter="0"/>
          <w:pgNumType w:start="21"/>
          <w:cols w:space="708"/>
          <w:docGrid w:linePitch="360"/>
        </w:sectPr>
      </w:pPr>
    </w:p>
    <w:p w14:paraId="1369BB4B" w14:textId="16CF5A37" w:rsidR="007078AB" w:rsidRDefault="007078AB" w:rsidP="007078AB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>
        <w:rPr>
          <w:rFonts w:ascii="Angsana New" w:hAnsi="Angsana New"/>
          <w:sz w:val="30"/>
          <w:szCs w:val="30"/>
          <w:lang w:bidi="th-TH"/>
        </w:rPr>
        <w:t>3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14:paraId="5A42E2B8" w14:textId="77777777" w:rsidR="007078AB" w:rsidRDefault="007078AB" w:rsidP="007078AB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7078AB" w:rsidRPr="00E65445" w14:paraId="6DABAA52" w14:textId="77777777" w:rsidTr="006805D9">
        <w:trPr>
          <w:trHeight w:hRule="exact" w:val="346"/>
        </w:trPr>
        <w:tc>
          <w:tcPr>
            <w:tcW w:w="1242" w:type="dxa"/>
          </w:tcPr>
          <w:p w14:paraId="530088B4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14:paraId="568955C1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8AB" w:rsidRPr="00E65445" w14:paraId="1BD798EA" w14:textId="77777777" w:rsidTr="006805D9">
        <w:trPr>
          <w:trHeight w:hRule="exact" w:val="346"/>
        </w:trPr>
        <w:tc>
          <w:tcPr>
            <w:tcW w:w="1242" w:type="dxa"/>
          </w:tcPr>
          <w:p w14:paraId="6DB20A7E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6249639B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7F1770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0AB2ED45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14:paraId="0D4531C8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938499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52AB3C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800BD7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1531849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7078AB" w:rsidRPr="00E65445" w14:paraId="24B1E4FE" w14:textId="77777777" w:rsidTr="006805D9">
        <w:trPr>
          <w:trHeight w:hRule="exact" w:val="346"/>
        </w:trPr>
        <w:tc>
          <w:tcPr>
            <w:tcW w:w="1242" w:type="dxa"/>
          </w:tcPr>
          <w:p w14:paraId="39120E2B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04B65434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14:paraId="61C8F46E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14:paraId="7555F9DF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14:paraId="7E5FDF03" w14:textId="77777777" w:rsidR="007078AB" w:rsidRPr="00E65445" w:rsidDel="00685444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14:paraId="3EFB71CC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F4974C0" w14:textId="77777777" w:rsidR="007078AB" w:rsidRPr="00E65445" w:rsidDel="00685444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010DB31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B5C0CA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7078AB" w:rsidRPr="00E65445" w14:paraId="28A0D7F1" w14:textId="77777777" w:rsidTr="006805D9">
        <w:trPr>
          <w:trHeight w:hRule="exact" w:val="346"/>
        </w:trPr>
        <w:tc>
          <w:tcPr>
            <w:tcW w:w="1242" w:type="dxa"/>
          </w:tcPr>
          <w:p w14:paraId="4C7E8BB2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2DC20D26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F2A59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884D03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4FF13CE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783A7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0D7271E4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A87F198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C5625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2791A215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3D4E6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30B4A28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8A8C4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9DF1E93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A4D029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0D277CE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4AFB8C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078AB" w:rsidRPr="00E65445" w14:paraId="1755ACAC" w14:textId="77777777" w:rsidTr="006805D9">
        <w:trPr>
          <w:trHeight w:hRule="exact" w:val="346"/>
        </w:trPr>
        <w:tc>
          <w:tcPr>
            <w:tcW w:w="1242" w:type="dxa"/>
          </w:tcPr>
          <w:p w14:paraId="3D89073A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CE70B45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82FAE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0D3A0958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14:paraId="0685345D" w14:textId="77777777" w:rsidR="007078AB" w:rsidRPr="00E65445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3F367A86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73D00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BE611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75F571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78AB" w:rsidRPr="00E65445" w14:paraId="4DC4156C" w14:textId="77777777" w:rsidTr="006805D9">
        <w:trPr>
          <w:trHeight w:hRule="exact" w:val="405"/>
        </w:trPr>
        <w:tc>
          <w:tcPr>
            <w:tcW w:w="1242" w:type="dxa"/>
          </w:tcPr>
          <w:p w14:paraId="4CCDF3F0" w14:textId="77777777" w:rsidR="007078AB" w:rsidRPr="00902038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ยูเรกายูเอ็มไอ</w:t>
            </w:r>
          </w:p>
        </w:tc>
        <w:tc>
          <w:tcPr>
            <w:tcW w:w="2700" w:type="dxa"/>
          </w:tcPr>
          <w:p w14:paraId="14141389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14:paraId="613E1DF9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0C3EF" w14:textId="77777777" w:rsidR="007078AB" w:rsidRPr="00902038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9395F92" w14:textId="77777777" w:rsidR="007078AB" w:rsidRPr="00902038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39144346" w14:textId="77777777" w:rsidR="007078AB" w:rsidRPr="00902038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65A919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1507AA" w14:textId="77777777" w:rsidR="007078AB" w:rsidRPr="009D785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14:paraId="3DD3C798" w14:textId="77777777" w:rsidR="007078AB" w:rsidRPr="00212F9D" w:rsidRDefault="007078AB" w:rsidP="006805D9">
            <w:pPr>
              <w:pStyle w:val="acctfourfigures"/>
              <w:tabs>
                <w:tab w:val="clear" w:pos="765"/>
                <w:tab w:val="left" w:pos="810"/>
              </w:tabs>
              <w:spacing w:line="240" w:lineRule="auto"/>
              <w:ind w:right="140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</w:t>
            </w:r>
            <w:r w:rsidRPr="00905C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09CECF6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3B4B92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14:paraId="40CEEE57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9A5DD4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0E647D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31B40C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1AD529BF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AF41C0" w14:textId="77777777" w:rsidR="007078AB" w:rsidRPr="001A7AA4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7A59E3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4D72C1D" w14:textId="77777777" w:rsidR="007078AB" w:rsidRPr="00E65445" w:rsidRDefault="007078AB" w:rsidP="006805D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1,464</w:t>
            </w:r>
          </w:p>
        </w:tc>
      </w:tr>
      <w:tr w:rsidR="007078AB" w:rsidRPr="00E65445" w14:paraId="3B7ACDF9" w14:textId="77777777" w:rsidTr="006805D9">
        <w:trPr>
          <w:trHeight w:hRule="exact" w:val="2025"/>
        </w:trPr>
        <w:tc>
          <w:tcPr>
            <w:tcW w:w="1242" w:type="dxa"/>
          </w:tcPr>
          <w:p w14:paraId="7676B59C" w14:textId="77777777" w:rsidR="007078AB" w:rsidRDefault="007078A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32218A8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14:paraId="0E18CFF5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8EEA532" w14:textId="77777777" w:rsidR="007078AB" w:rsidRPr="00902038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6445C09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8B9C30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F3ABE3" w14:textId="77777777" w:rsidR="007078AB" w:rsidRPr="009D785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6041F" w14:textId="77777777" w:rsidR="007078AB" w:rsidRPr="009D785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A8FF3E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554A93E" w14:textId="77777777" w:rsidR="007078AB" w:rsidRPr="009D785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ED8072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6575D9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6D6E7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4F4A4A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1C1B7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D1523D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CAFF2" w14:textId="77777777" w:rsidR="007078AB" w:rsidRPr="00E65445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06C330" w14:textId="77777777" w:rsidR="007078AB" w:rsidRDefault="007078AB" w:rsidP="006805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13C9282" w14:textId="77777777" w:rsidR="007078AB" w:rsidRPr="007078AB" w:rsidRDefault="007078AB" w:rsidP="007078AB">
      <w:pPr>
        <w:pStyle w:val="block"/>
        <w:spacing w:after="0" w:line="240" w:lineRule="atLeast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BCD8940" w14:textId="77777777" w:rsidR="007078AB" w:rsidRPr="007078AB" w:rsidRDefault="007078AB" w:rsidP="007078AB">
      <w:pPr>
        <w:pStyle w:val="block"/>
        <w:spacing w:after="0" w:line="240" w:lineRule="atLeast"/>
        <w:ind w:left="0" w:firstLine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7078AB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7173830" w14:textId="77777777" w:rsidR="007078AB" w:rsidRPr="007078AB" w:rsidRDefault="007078AB" w:rsidP="007078AB">
      <w:pPr>
        <w:pStyle w:val="block"/>
        <w:spacing w:after="0" w:line="240" w:lineRule="atLeast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26D232B" w14:textId="77777777" w:rsidR="006C3B2A" w:rsidRDefault="007078AB" w:rsidP="007078A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lang w:val="en-GB"/>
        </w:rPr>
      </w:pPr>
      <w:r w:rsidRPr="007078AB">
        <w:rPr>
          <w:rFonts w:asciiTheme="majorBidi" w:hAnsiTheme="majorBidi" w:cstheme="majorBidi"/>
          <w:cs/>
          <w:lang w:val="en-GB"/>
        </w:rPr>
        <w:t>ยูเรกายูเอ็ม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ยูเรกายูเอ็มไอ กลุ่มบริษัทจึงจัดประเภทส่วนได้เสียในยูเรกาเอ็มเอไอเป็นการร่วมค้า ภายใต้สัญญาก่อตั้งยูเรกายูเอ็มไอ</w:t>
      </w:r>
    </w:p>
    <w:p w14:paraId="1A49515C" w14:textId="77777777" w:rsidR="00344EFB" w:rsidRDefault="00344EFB" w:rsidP="007078A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CEB023D" w14:textId="7FACE007" w:rsidR="007078AB" w:rsidRDefault="007078AB" w:rsidP="007078AB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 w:hint="cs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 xml:space="preserve">24 </w:t>
      </w:r>
      <w:r>
        <w:rPr>
          <w:rFonts w:asciiTheme="majorBidi" w:hAnsiTheme="majorBidi" w:cstheme="majorBidi" w:hint="cs"/>
          <w:cs/>
          <w:lang w:val="en-US"/>
        </w:rPr>
        <w:t xml:space="preserve">กรกฎาคม </w:t>
      </w:r>
      <w:r>
        <w:rPr>
          <w:rFonts w:asciiTheme="majorBidi" w:hAnsiTheme="majorBidi" w:cstheme="majorBidi"/>
          <w:lang w:val="en-US"/>
        </w:rPr>
        <w:t xml:space="preserve">2562 </w:t>
      </w:r>
      <w:r>
        <w:rPr>
          <w:rFonts w:asciiTheme="majorBidi" w:hAnsiTheme="majorBidi" w:cstheme="majorBidi" w:hint="cs"/>
          <w:cs/>
          <w:lang w:val="en-US"/>
        </w:rPr>
        <w:t>กลุ่มบริษัทขาย</w:t>
      </w:r>
      <w:r w:rsidR="00344EFB">
        <w:rPr>
          <w:rFonts w:asciiTheme="majorBidi" w:hAnsiTheme="majorBidi" w:cstheme="majorBidi" w:hint="cs"/>
          <w:cs/>
          <w:lang w:val="en-US"/>
        </w:rPr>
        <w:t xml:space="preserve">ส่วนได้เสียในการร่วมค้า ยูเรกายูเอ็มไอ ร้อยละ </w:t>
      </w:r>
      <w:r w:rsidR="00344EFB">
        <w:rPr>
          <w:rFonts w:asciiTheme="majorBidi" w:hAnsiTheme="majorBidi" w:cstheme="majorBidi"/>
          <w:lang w:val="en-US"/>
        </w:rPr>
        <w:t>70</w:t>
      </w:r>
      <w:r w:rsidR="00344EFB">
        <w:rPr>
          <w:rFonts w:asciiTheme="majorBidi" w:hAnsiTheme="majorBidi" w:cstheme="majorBidi" w:hint="cs"/>
          <w:cs/>
          <w:lang w:val="en-US"/>
        </w:rPr>
        <w:t xml:space="preserve"> ส่งผลให้ยูเรกายูเอ็มไอไม่ได้เป็นกิจการร่วมค้าอีกต่อไป </w:t>
      </w:r>
    </w:p>
    <w:p w14:paraId="417E7546" w14:textId="28A509FA" w:rsidR="007078AB" w:rsidRPr="007078AB" w:rsidRDefault="007078AB" w:rsidP="007078AB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cs/>
          <w:lang w:val="en-US"/>
        </w:rPr>
        <w:sectPr w:rsidR="007078AB" w:rsidRPr="007078AB" w:rsidSect="00071EF5">
          <w:pgSz w:w="16840" w:h="11907" w:orient="landscape" w:code="9"/>
          <w:pgMar w:top="1152" w:right="691" w:bottom="1224" w:left="576" w:header="720" w:footer="720" w:gutter="0"/>
          <w:cols w:space="708"/>
          <w:docGrid w:linePitch="360"/>
        </w:sectPr>
      </w:pPr>
      <w:r>
        <w:rPr>
          <w:rFonts w:asciiTheme="majorBidi" w:hAnsiTheme="majorBidi" w:cstheme="majorBidi" w:hint="cs"/>
          <w:cs/>
          <w:lang w:val="en-GB"/>
        </w:rPr>
        <w:t xml:space="preserve"> </w:t>
      </w:r>
    </w:p>
    <w:p w14:paraId="2B65DF04" w14:textId="0DE78DE3" w:rsidR="006C3B2A" w:rsidRPr="00BA20E1" w:rsidRDefault="005A6455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3046">
        <w:rPr>
          <w:rFonts w:ascii="Angsana New" w:hAnsi="Angsana New"/>
          <w:b/>
          <w:bCs/>
          <w:sz w:val="30"/>
          <w:szCs w:val="30"/>
        </w:rPr>
        <w:t>2</w:t>
      </w:r>
      <w:r w:rsidR="006C3B2A" w:rsidRPr="00BA20E1">
        <w:rPr>
          <w:rFonts w:ascii="Angsana New" w:hAnsi="Angsana New"/>
          <w:b/>
          <w:bCs/>
          <w:sz w:val="30"/>
          <w:szCs w:val="30"/>
        </w:rPr>
        <w:tab/>
      </w:r>
      <w:r w:rsidR="006C3B2A" w:rsidRPr="00BA20E1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เงินลงทุนในบริษัทย่อย </w:t>
      </w:r>
    </w:p>
    <w:p w14:paraId="7E295518" w14:textId="77777777" w:rsidR="006C3B2A" w:rsidRPr="00AF7B9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3060"/>
        <w:gridCol w:w="1440"/>
        <w:gridCol w:w="270"/>
        <w:gridCol w:w="1422"/>
      </w:tblGrid>
      <w:tr w:rsidR="006C3B2A" w:rsidRPr="00233765" w14:paraId="3B97C85B" w14:textId="77777777" w:rsidTr="002748ED">
        <w:tc>
          <w:tcPr>
            <w:tcW w:w="3060" w:type="dxa"/>
          </w:tcPr>
          <w:p w14:paraId="12B28636" w14:textId="77777777" w:rsidR="006C3B2A" w:rsidRPr="00BA20E1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65D38F45" w14:textId="77777777" w:rsidR="006C3B2A" w:rsidRPr="00BA20E1" w:rsidRDefault="006C3B2A" w:rsidP="00FF5B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002C391D" w14:textId="77777777" w:rsidR="006C3B2A" w:rsidRPr="00233765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7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2337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C3B2A" w:rsidRPr="00233765" w14:paraId="68263B74" w14:textId="77777777" w:rsidTr="002748ED">
        <w:tc>
          <w:tcPr>
            <w:tcW w:w="3060" w:type="dxa"/>
          </w:tcPr>
          <w:p w14:paraId="48EE1517" w14:textId="77777777" w:rsidR="006C3B2A" w:rsidRPr="00233765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70ABE6E6" w14:textId="77777777" w:rsidR="006C3B2A" w:rsidRPr="00233765" w:rsidRDefault="006C3B2A" w:rsidP="00FF5B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C5F3B4" w14:textId="77777777" w:rsidR="006C3B2A" w:rsidRPr="00233765" w:rsidRDefault="00933C30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22F476" w14:textId="77777777" w:rsidR="006C3B2A" w:rsidRPr="00233765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E095C4A" w14:textId="77777777" w:rsidR="006C3B2A" w:rsidRPr="00233765" w:rsidRDefault="00933C30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233765" w14:paraId="639EE8E6" w14:textId="77777777" w:rsidTr="002748ED">
        <w:tc>
          <w:tcPr>
            <w:tcW w:w="3060" w:type="dxa"/>
          </w:tcPr>
          <w:p w14:paraId="1DC3B04D" w14:textId="77777777" w:rsidR="006C3B2A" w:rsidRPr="00233765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774F47AC" w14:textId="77777777" w:rsidR="006C3B2A" w:rsidRPr="00233765" w:rsidRDefault="006C3B2A" w:rsidP="00FF5B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377D7930" w14:textId="77777777" w:rsidR="006C3B2A" w:rsidRPr="00233765" w:rsidRDefault="006C3B2A" w:rsidP="00FF5B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37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B0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337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3C30" w:rsidRPr="00233765" w14:paraId="4E2C8EFD" w14:textId="77777777" w:rsidTr="002748ED">
        <w:tc>
          <w:tcPr>
            <w:tcW w:w="3060" w:type="dxa"/>
          </w:tcPr>
          <w:p w14:paraId="62599DD0" w14:textId="77777777" w:rsidR="00933C30" w:rsidRPr="00233765" w:rsidRDefault="00933C30" w:rsidP="0093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37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337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3376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060" w:type="dxa"/>
          </w:tcPr>
          <w:p w14:paraId="230821BC" w14:textId="77777777" w:rsidR="00933C30" w:rsidRPr="00233765" w:rsidRDefault="00933C30" w:rsidP="00933C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02F5BA" w14:textId="77777777" w:rsidR="00933C30" w:rsidRPr="001B0569" w:rsidRDefault="005A6455" w:rsidP="00933C3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6455">
              <w:rPr>
                <w:rFonts w:ascii="Angsana New" w:hAnsi="Angsana New"/>
                <w:sz w:val="30"/>
                <w:szCs w:val="30"/>
              </w:rPr>
              <w:t>64,48</w:t>
            </w:r>
            <w:r w:rsidR="001B056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E999E8A" w14:textId="77777777" w:rsidR="00933C30" w:rsidRPr="00233765" w:rsidRDefault="00933C30" w:rsidP="00933C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663CFED" w14:textId="77777777" w:rsidR="00933C30" w:rsidRPr="00233765" w:rsidRDefault="00933C30" w:rsidP="00933C3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2748ED">
              <w:rPr>
                <w:rFonts w:ascii="Angsana New" w:hAnsi="Angsana New"/>
                <w:sz w:val="30"/>
                <w:szCs w:val="30"/>
              </w:rPr>
              <w:t>64,48</w:t>
            </w:r>
            <w:r w:rsidR="001B056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3C30" w:rsidRPr="00233765" w14:paraId="1084ABAC" w14:textId="77777777" w:rsidTr="002748ED">
        <w:tc>
          <w:tcPr>
            <w:tcW w:w="3060" w:type="dxa"/>
          </w:tcPr>
          <w:p w14:paraId="1E765C39" w14:textId="77777777" w:rsidR="00933C30" w:rsidRPr="00AC0293" w:rsidRDefault="00933C30" w:rsidP="0093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3060" w:type="dxa"/>
          </w:tcPr>
          <w:p w14:paraId="3DBCC828" w14:textId="77777777" w:rsidR="00933C30" w:rsidRPr="00233765" w:rsidRDefault="00933C30" w:rsidP="005A645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76B05" w14:textId="46C95CAB" w:rsidR="00933C30" w:rsidRPr="001D51CC" w:rsidRDefault="001D51CC" w:rsidP="001B05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44,049</w:t>
            </w:r>
          </w:p>
        </w:tc>
        <w:tc>
          <w:tcPr>
            <w:tcW w:w="270" w:type="dxa"/>
          </w:tcPr>
          <w:p w14:paraId="4AB1530B" w14:textId="77777777" w:rsidR="00933C30" w:rsidRPr="00233765" w:rsidRDefault="00933C30" w:rsidP="00933C3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FCB97A1" w14:textId="77777777" w:rsidR="00933C30" w:rsidRPr="00233765" w:rsidRDefault="00933C30" w:rsidP="00A528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11D" w:rsidRPr="00233765" w14:paraId="29B2C792" w14:textId="77777777" w:rsidTr="002748ED">
        <w:tc>
          <w:tcPr>
            <w:tcW w:w="3060" w:type="dxa"/>
          </w:tcPr>
          <w:p w14:paraId="4CBA9118" w14:textId="77777777" w:rsidR="00D0111D" w:rsidRDefault="00D0111D" w:rsidP="00D0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3060" w:type="dxa"/>
          </w:tcPr>
          <w:p w14:paraId="2C5D149F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CD582" w14:textId="0851F41E" w:rsidR="00D0111D" w:rsidRPr="00233765" w:rsidRDefault="00D0111D" w:rsidP="00D011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5A6455">
              <w:rPr>
                <w:rFonts w:ascii="Angsana New" w:hAnsi="Angsana New"/>
                <w:sz w:val="30"/>
                <w:szCs w:val="30"/>
              </w:rPr>
              <w:t>(</w:t>
            </w:r>
            <w:r w:rsidR="000937C6">
              <w:rPr>
                <w:rFonts w:ascii="Angsana New" w:hAnsi="Angsana New"/>
                <w:sz w:val="30"/>
                <w:szCs w:val="30"/>
              </w:rPr>
              <w:t>97,207</w:t>
            </w:r>
            <w:r w:rsidRPr="005A6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C7831D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9FDD3CA" w14:textId="7BD002FD" w:rsidR="00D0111D" w:rsidRPr="00D0111D" w:rsidRDefault="001D51CC" w:rsidP="001D51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11D" w:rsidRPr="00233765" w14:paraId="0E693698" w14:textId="77777777" w:rsidTr="002748ED">
        <w:tc>
          <w:tcPr>
            <w:tcW w:w="3060" w:type="dxa"/>
          </w:tcPr>
          <w:p w14:paraId="4A9F080D" w14:textId="77777777" w:rsidR="00D0111D" w:rsidRDefault="00D0111D" w:rsidP="00D0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คืนทุน</w:t>
            </w:r>
          </w:p>
        </w:tc>
        <w:tc>
          <w:tcPr>
            <w:tcW w:w="3060" w:type="dxa"/>
          </w:tcPr>
          <w:p w14:paraId="5204B6A9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0465E" w14:textId="77E900BD" w:rsidR="00D0111D" w:rsidRPr="00233765" w:rsidRDefault="001D51CC" w:rsidP="001D51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937C6">
              <w:rPr>
                <w:rFonts w:ascii="Angsana New" w:hAnsi="Angsana New"/>
                <w:sz w:val="30"/>
                <w:szCs w:val="30"/>
              </w:rPr>
              <w:t>2,391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F836E0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C5E0818" w14:textId="304585AF" w:rsidR="00D0111D" w:rsidRDefault="001D51CC" w:rsidP="00D011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(4,042)</w:t>
            </w:r>
          </w:p>
        </w:tc>
      </w:tr>
      <w:tr w:rsidR="00D0111D" w:rsidRPr="00233765" w14:paraId="6A601646" w14:textId="77777777" w:rsidTr="002748ED">
        <w:tc>
          <w:tcPr>
            <w:tcW w:w="3060" w:type="dxa"/>
          </w:tcPr>
          <w:p w14:paraId="75602FB2" w14:textId="7C29418E" w:rsidR="00D0111D" w:rsidRPr="00233765" w:rsidRDefault="00D0111D" w:rsidP="00D0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376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3060" w:type="dxa"/>
          </w:tcPr>
          <w:p w14:paraId="0612AEA3" w14:textId="77777777" w:rsidR="00D0111D" w:rsidRPr="00F1733C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5C25725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5A6455">
              <w:rPr>
                <w:rFonts w:ascii="Angsana New" w:hAnsi="Angsana New"/>
                <w:sz w:val="30"/>
                <w:szCs w:val="30"/>
              </w:rPr>
              <w:t>35,11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95D532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E20C631" w14:textId="63A57EF2" w:rsidR="00D0111D" w:rsidRPr="00233765" w:rsidRDefault="00D0111D" w:rsidP="00D011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87EC0">
              <w:rPr>
                <w:rFonts w:ascii="Angsana New" w:hAnsi="Angsana New"/>
                <w:sz w:val="30"/>
                <w:szCs w:val="30"/>
              </w:rPr>
              <w:t>4</w:t>
            </w:r>
            <w:r w:rsidR="001D51CC">
              <w:rPr>
                <w:rFonts w:ascii="Angsana New" w:hAnsi="Angsana New"/>
                <w:sz w:val="30"/>
                <w:szCs w:val="30"/>
              </w:rPr>
              <w:t>,042</w:t>
            </w:r>
          </w:p>
        </w:tc>
      </w:tr>
      <w:tr w:rsidR="00D0111D" w:rsidRPr="00853F29" w14:paraId="6E6E8863" w14:textId="77777777" w:rsidTr="002748ED">
        <w:tc>
          <w:tcPr>
            <w:tcW w:w="3060" w:type="dxa"/>
          </w:tcPr>
          <w:p w14:paraId="0343586B" w14:textId="77777777" w:rsidR="00D0111D" w:rsidRPr="00233765" w:rsidRDefault="00D0111D" w:rsidP="00D0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7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37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337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0" w:type="dxa"/>
          </w:tcPr>
          <w:p w14:paraId="49A3C44E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AED076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55">
              <w:rPr>
                <w:rFonts w:ascii="Angsana New" w:hAnsi="Angsana New"/>
                <w:b/>
                <w:bCs/>
                <w:sz w:val="30"/>
                <w:szCs w:val="30"/>
              </w:rPr>
              <w:t>44,04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800D78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3E917CD3" w14:textId="77777777" w:rsidR="00D0111D" w:rsidRPr="00233765" w:rsidRDefault="00D0111D" w:rsidP="00D011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EC0">
              <w:rPr>
                <w:rFonts w:ascii="Angsana New" w:hAnsi="Angsana New"/>
                <w:b/>
                <w:bCs/>
                <w:sz w:val="30"/>
                <w:szCs w:val="30"/>
              </w:rPr>
              <w:t>64,48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17320B9" w14:textId="77777777" w:rsidR="006C3B2A" w:rsidRDefault="006C3B2A" w:rsidP="006C3B2A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D384C59" w14:textId="2BBB3862" w:rsidR="00462E3F" w:rsidRDefault="00462E3F" w:rsidP="0032400F">
      <w:pPr>
        <w:pStyle w:val="BodyText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62E3F">
        <w:rPr>
          <w:rFonts w:ascii="Angsana New" w:hAnsi="Angsana New" w:hint="cs"/>
          <w:sz w:val="30"/>
          <w:szCs w:val="30"/>
          <w:cs/>
        </w:rPr>
        <w:t>การซื้อเงินลงทุน</w:t>
      </w:r>
    </w:p>
    <w:p w14:paraId="4CB86E5C" w14:textId="77777777" w:rsidR="003F5330" w:rsidRPr="00462E3F" w:rsidRDefault="003F5330" w:rsidP="0032400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D5BE8A" w14:textId="4CD8E8B3" w:rsidR="00462E3F" w:rsidRPr="00462E3F" w:rsidRDefault="00462E3F" w:rsidP="00462E3F">
      <w:pPr>
        <w:pStyle w:val="BodyText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62E3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62E3F">
        <w:rPr>
          <w:rFonts w:ascii="Angsana New" w:hAnsi="Angsana New"/>
          <w:sz w:val="30"/>
          <w:szCs w:val="30"/>
          <w:cs/>
        </w:rPr>
        <w:t xml:space="preserve"> 26 </w:t>
      </w:r>
      <w:r w:rsidRPr="00462E3F">
        <w:rPr>
          <w:rFonts w:ascii="Angsana New" w:hAnsi="Angsana New" w:hint="cs"/>
          <w:sz w:val="30"/>
          <w:szCs w:val="30"/>
          <w:cs/>
        </w:rPr>
        <w:t>มิถุนายน</w:t>
      </w:r>
      <w:r w:rsidRPr="00462E3F">
        <w:rPr>
          <w:rFonts w:ascii="Angsana New" w:hAnsi="Angsana New"/>
          <w:sz w:val="30"/>
          <w:szCs w:val="30"/>
          <w:cs/>
        </w:rPr>
        <w:t xml:space="preserve"> 2562 </w:t>
      </w:r>
      <w:r w:rsidRPr="00462E3F">
        <w:rPr>
          <w:rFonts w:ascii="Angsana New" w:hAnsi="Angsana New" w:hint="cs"/>
          <w:sz w:val="30"/>
          <w:szCs w:val="30"/>
          <w:cs/>
        </w:rPr>
        <w:t>บริษัทได้ลงทุนในบริษัท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บีเอส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มายโค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ไบโอเทค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จำกัด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ร้อยละ</w:t>
      </w:r>
      <w:r w:rsidRPr="00462E3F">
        <w:rPr>
          <w:rFonts w:ascii="Angsana New" w:hAnsi="Angsana New"/>
          <w:sz w:val="30"/>
          <w:szCs w:val="30"/>
          <w:cs/>
        </w:rPr>
        <w:t xml:space="preserve"> 85.65 </w:t>
      </w:r>
      <w:r w:rsidRPr="00462E3F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="001E1B05">
        <w:rPr>
          <w:rFonts w:ascii="Angsana New" w:hAnsi="Angsana New" w:hint="cs"/>
          <w:sz w:val="30"/>
          <w:szCs w:val="30"/>
          <w:cs/>
        </w:rPr>
        <w:t xml:space="preserve">เพื่อดำเนินธุรกิจผลิตสารกำจัดศัตรูพืชและผลิตภัณฑ์เคมีเกษตร </w:t>
      </w:r>
      <w:r w:rsidRPr="00462E3F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462E3F">
        <w:rPr>
          <w:rFonts w:ascii="Angsana New" w:hAnsi="Angsana New"/>
          <w:sz w:val="30"/>
          <w:szCs w:val="30"/>
          <w:cs/>
        </w:rPr>
        <w:t xml:space="preserve"> 35.0 </w:t>
      </w:r>
      <w:r w:rsidRPr="00462E3F">
        <w:rPr>
          <w:rFonts w:ascii="Angsana New" w:hAnsi="Angsana New" w:hint="cs"/>
          <w:sz w:val="30"/>
          <w:szCs w:val="30"/>
          <w:cs/>
        </w:rPr>
        <w:t>ล้านบาท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บริษัทได้มาซึ่งอำนาจควบคุมในบริษัท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บีเอส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มายโค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ไบโอเทค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จำกัด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ดังนั้นบริษัท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บีเอส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มายโค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ไบโอเทค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จำกัด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จึงเป็นบริษัทย่อยของกลุ่มบริษัท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</w:p>
    <w:p w14:paraId="09FB5D32" w14:textId="77777777" w:rsidR="00462E3F" w:rsidRPr="00462E3F" w:rsidRDefault="00462E3F" w:rsidP="0032400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B330F53" w14:textId="783C6110" w:rsidR="00462E3F" w:rsidRDefault="00462E3F" w:rsidP="00462E3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62E3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62E3F">
        <w:rPr>
          <w:rFonts w:ascii="Angsana New" w:hAnsi="Angsana New"/>
          <w:sz w:val="30"/>
          <w:szCs w:val="30"/>
          <w:cs/>
        </w:rPr>
        <w:t xml:space="preserve"> 24 </w:t>
      </w:r>
      <w:r w:rsidRPr="00462E3F">
        <w:rPr>
          <w:rFonts w:ascii="Angsana New" w:hAnsi="Angsana New" w:hint="cs"/>
          <w:sz w:val="30"/>
          <w:szCs w:val="30"/>
          <w:cs/>
        </w:rPr>
        <w:t>มิถุนายน</w:t>
      </w:r>
      <w:r w:rsidRPr="00462E3F">
        <w:rPr>
          <w:rFonts w:ascii="Angsana New" w:hAnsi="Angsana New"/>
          <w:sz w:val="30"/>
          <w:szCs w:val="30"/>
          <w:cs/>
        </w:rPr>
        <w:t xml:space="preserve"> 2562 </w:t>
      </w:r>
      <w:r w:rsidRPr="00462E3F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ยูเรกา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ยูยู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จำกัด</w:t>
      </w:r>
      <w:r w:rsidRPr="00462E3F">
        <w:rPr>
          <w:rFonts w:ascii="Angsana New" w:hAnsi="Angsana New"/>
          <w:sz w:val="30"/>
          <w:szCs w:val="30"/>
          <w:cs/>
        </w:rPr>
        <w:t xml:space="preserve"> (</w:t>
      </w:r>
      <w:r w:rsidRPr="00462E3F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462E3F">
        <w:rPr>
          <w:rFonts w:ascii="Angsana New" w:hAnsi="Angsana New"/>
          <w:sz w:val="30"/>
          <w:szCs w:val="30"/>
          <w:cs/>
        </w:rPr>
        <w:t xml:space="preserve"> 70</w:t>
      </w:r>
      <w:r w:rsidRPr="00462E3F">
        <w:rPr>
          <w:rFonts w:ascii="Angsana New" w:hAnsi="Angsana New"/>
          <w:sz w:val="30"/>
          <w:szCs w:val="30"/>
        </w:rPr>
        <w:t>,</w:t>
      </w:r>
      <w:r w:rsidRPr="00462E3F">
        <w:rPr>
          <w:rFonts w:ascii="Angsana New" w:hAnsi="Angsana New"/>
          <w:sz w:val="30"/>
          <w:szCs w:val="30"/>
          <w:cs/>
        </w:rPr>
        <w:t xml:space="preserve">000 </w:t>
      </w:r>
      <w:r w:rsidRPr="00462E3F">
        <w:rPr>
          <w:rFonts w:ascii="Angsana New" w:hAnsi="Angsana New" w:hint="cs"/>
          <w:sz w:val="30"/>
          <w:szCs w:val="30"/>
          <w:cs/>
        </w:rPr>
        <w:t>หุ้น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462E3F">
        <w:rPr>
          <w:rFonts w:ascii="Angsana New" w:hAnsi="Angsana New"/>
          <w:sz w:val="30"/>
          <w:szCs w:val="30"/>
          <w:cs/>
        </w:rPr>
        <w:t xml:space="preserve"> 100 </w:t>
      </w:r>
      <w:r w:rsidRPr="00462E3F">
        <w:rPr>
          <w:rFonts w:ascii="Angsana New" w:hAnsi="Angsana New" w:hint="cs"/>
          <w:sz w:val="30"/>
          <w:szCs w:val="30"/>
          <w:cs/>
        </w:rPr>
        <w:t>บาท</w:t>
      </w:r>
      <w:r w:rsidRPr="00462E3F">
        <w:rPr>
          <w:rFonts w:ascii="Angsana New" w:hAnsi="Angsana New"/>
          <w:sz w:val="30"/>
          <w:szCs w:val="30"/>
          <w:cs/>
        </w:rPr>
        <w:t>)</w:t>
      </w:r>
      <w:r w:rsidR="001E1B05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เพื่อดำเนินธุรกิจผลิตและจำหน่ายน้ำดื่มและน้ำดิบ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บริษัทลงทุนร้อยละ</w:t>
      </w:r>
      <w:r w:rsidRPr="00462E3F">
        <w:rPr>
          <w:rFonts w:ascii="Angsana New" w:hAnsi="Angsana New"/>
          <w:sz w:val="30"/>
          <w:szCs w:val="30"/>
          <w:cs/>
        </w:rPr>
        <w:t xml:space="preserve"> 90 </w:t>
      </w:r>
      <w:r w:rsidRPr="00462E3F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462E3F">
        <w:rPr>
          <w:rFonts w:ascii="Angsana New" w:hAnsi="Angsana New"/>
          <w:sz w:val="30"/>
          <w:szCs w:val="30"/>
          <w:cs/>
        </w:rPr>
        <w:t xml:space="preserve"> 6.3 </w:t>
      </w:r>
      <w:r w:rsidRPr="00462E3F">
        <w:rPr>
          <w:rFonts w:ascii="Angsana New" w:hAnsi="Angsana New" w:hint="cs"/>
          <w:sz w:val="30"/>
          <w:szCs w:val="30"/>
          <w:cs/>
        </w:rPr>
        <w:t>ล้านบาท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โดยบริษัท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ยูเรกา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ยูยู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จำกัด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ได้</w:t>
      </w:r>
      <w:r w:rsidR="001E1B05">
        <w:rPr>
          <w:rFonts w:ascii="Angsana New" w:hAnsi="Angsana New" w:hint="cs"/>
          <w:sz w:val="30"/>
          <w:szCs w:val="30"/>
          <w:cs/>
        </w:rPr>
        <w:t xml:space="preserve">    </w:t>
      </w:r>
      <w:r w:rsidRPr="00462E3F">
        <w:rPr>
          <w:rFonts w:ascii="Angsana New" w:hAnsi="Angsana New" w:hint="cs"/>
          <w:sz w:val="30"/>
          <w:szCs w:val="30"/>
          <w:cs/>
        </w:rPr>
        <w:t>จดทะเบียนจัดตั้งบริษัทต่อกรมพัฒนาธุรกิจการค้า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462E3F">
        <w:rPr>
          <w:rFonts w:ascii="Angsana New" w:hAnsi="Angsana New"/>
          <w:sz w:val="30"/>
          <w:szCs w:val="30"/>
          <w:cs/>
        </w:rPr>
        <w:t xml:space="preserve"> </w:t>
      </w:r>
      <w:r w:rsidRPr="00462E3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62E3F">
        <w:rPr>
          <w:rFonts w:ascii="Angsana New" w:hAnsi="Angsana New"/>
          <w:sz w:val="30"/>
          <w:szCs w:val="30"/>
          <w:cs/>
        </w:rPr>
        <w:t xml:space="preserve"> 1 </w:t>
      </w:r>
      <w:r w:rsidRPr="00462E3F">
        <w:rPr>
          <w:rFonts w:ascii="Angsana New" w:hAnsi="Angsana New" w:hint="cs"/>
          <w:sz w:val="30"/>
          <w:szCs w:val="30"/>
          <w:cs/>
        </w:rPr>
        <w:t>กรกฎาคม</w:t>
      </w:r>
      <w:r w:rsidRPr="00462E3F">
        <w:rPr>
          <w:rFonts w:ascii="Angsana New" w:hAnsi="Angsana New"/>
          <w:sz w:val="30"/>
          <w:szCs w:val="30"/>
          <w:cs/>
        </w:rPr>
        <w:t xml:space="preserve"> 2562</w:t>
      </w:r>
    </w:p>
    <w:p w14:paraId="40DF938E" w14:textId="77777777" w:rsidR="00462E3F" w:rsidRDefault="00462E3F" w:rsidP="00462E3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2C9576" w14:textId="7FDC28A2" w:rsidR="00462E3F" w:rsidRDefault="00462E3F" w:rsidP="00462E3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D51C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1D51CC" w:rsidRPr="001D51CC">
        <w:rPr>
          <w:rFonts w:ascii="Angsana New" w:hAnsi="Angsana New"/>
          <w:sz w:val="30"/>
          <w:szCs w:val="30"/>
        </w:rPr>
        <w:t>8</w:t>
      </w:r>
      <w:r w:rsidR="00473432" w:rsidRPr="001D51CC">
        <w:rPr>
          <w:rFonts w:ascii="Angsana New" w:hAnsi="Angsana New"/>
          <w:sz w:val="30"/>
          <w:szCs w:val="30"/>
        </w:rPr>
        <w:t xml:space="preserve"> </w:t>
      </w:r>
      <w:r w:rsidR="00473432" w:rsidRPr="001D51C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73432" w:rsidRPr="001D51CC">
        <w:rPr>
          <w:rFonts w:ascii="Angsana New" w:hAnsi="Angsana New"/>
          <w:sz w:val="30"/>
          <w:szCs w:val="30"/>
        </w:rPr>
        <w:t>2562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ยูเรกา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A03664" w:rsidRPr="001D51CC">
        <w:rPr>
          <w:rFonts w:ascii="Angsana New" w:hAnsi="Angsana New" w:hint="cs"/>
          <w:sz w:val="30"/>
          <w:szCs w:val="30"/>
          <w:cs/>
        </w:rPr>
        <w:t>เอนเนอร์จี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จำกัด</w:t>
      </w:r>
      <w:r w:rsidRPr="001D51CC">
        <w:rPr>
          <w:rFonts w:ascii="Angsana New" w:hAnsi="Angsana New"/>
          <w:sz w:val="30"/>
          <w:szCs w:val="30"/>
          <w:cs/>
        </w:rPr>
        <w:t xml:space="preserve"> (</w:t>
      </w:r>
      <w:r w:rsidRPr="001D51CC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A03664" w:rsidRPr="001D51CC">
        <w:rPr>
          <w:rFonts w:ascii="Angsana New" w:hAnsi="Angsana New"/>
          <w:sz w:val="30"/>
          <w:szCs w:val="30"/>
        </w:rPr>
        <w:t>5</w:t>
      </w:r>
      <w:r w:rsidRPr="001D51CC">
        <w:rPr>
          <w:rFonts w:ascii="Angsana New" w:hAnsi="Angsana New"/>
          <w:sz w:val="30"/>
          <w:szCs w:val="30"/>
          <w:cs/>
        </w:rPr>
        <w:t>0</w:t>
      </w:r>
      <w:r w:rsidRPr="001D51CC">
        <w:rPr>
          <w:rFonts w:ascii="Angsana New" w:hAnsi="Angsana New"/>
          <w:sz w:val="30"/>
          <w:szCs w:val="30"/>
        </w:rPr>
        <w:t>,</w:t>
      </w:r>
      <w:r w:rsidRPr="001D51CC">
        <w:rPr>
          <w:rFonts w:ascii="Angsana New" w:hAnsi="Angsana New"/>
          <w:sz w:val="30"/>
          <w:szCs w:val="30"/>
          <w:cs/>
        </w:rPr>
        <w:t xml:space="preserve">000 </w:t>
      </w:r>
      <w:r w:rsidRPr="001D51CC">
        <w:rPr>
          <w:rFonts w:ascii="Angsana New" w:hAnsi="Angsana New" w:hint="cs"/>
          <w:sz w:val="30"/>
          <w:szCs w:val="30"/>
          <w:cs/>
        </w:rPr>
        <w:t>หุ้น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D51CC">
        <w:rPr>
          <w:rFonts w:ascii="Angsana New" w:hAnsi="Angsana New"/>
          <w:sz w:val="30"/>
          <w:szCs w:val="30"/>
          <w:cs/>
        </w:rPr>
        <w:t xml:space="preserve"> 100 </w:t>
      </w:r>
      <w:r w:rsidRPr="001D51CC">
        <w:rPr>
          <w:rFonts w:ascii="Angsana New" w:hAnsi="Angsana New" w:hint="cs"/>
          <w:sz w:val="30"/>
          <w:szCs w:val="30"/>
          <w:cs/>
        </w:rPr>
        <w:t>บาท</w:t>
      </w:r>
      <w:r w:rsidRPr="001D51CC">
        <w:rPr>
          <w:rFonts w:ascii="Angsana New" w:hAnsi="Angsana New"/>
          <w:sz w:val="30"/>
          <w:szCs w:val="30"/>
          <w:cs/>
        </w:rPr>
        <w:t xml:space="preserve">) </w:t>
      </w:r>
      <w:r w:rsidR="001E1B05">
        <w:rPr>
          <w:rFonts w:ascii="Angsana New" w:hAnsi="Angsana New" w:hint="cs"/>
          <w:sz w:val="30"/>
          <w:szCs w:val="30"/>
          <w:cs/>
        </w:rPr>
        <w:t xml:space="preserve">เพื่อดำเนินธุรกิจผลิตพลังงาน </w:t>
      </w:r>
      <w:r w:rsidRPr="001D51CC">
        <w:rPr>
          <w:rFonts w:ascii="Angsana New" w:hAnsi="Angsana New" w:hint="cs"/>
          <w:sz w:val="30"/>
          <w:szCs w:val="30"/>
          <w:cs/>
        </w:rPr>
        <w:t>บริษัทลงทุนร้อยละ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A03664" w:rsidRPr="001D51CC">
        <w:rPr>
          <w:rFonts w:ascii="Angsana New" w:hAnsi="Angsana New"/>
          <w:sz w:val="30"/>
          <w:szCs w:val="30"/>
        </w:rPr>
        <w:t>55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A03664" w:rsidRPr="001D51CC">
        <w:rPr>
          <w:rFonts w:ascii="Angsana New" w:hAnsi="Angsana New"/>
          <w:sz w:val="30"/>
          <w:szCs w:val="30"/>
        </w:rPr>
        <w:t>2.7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ล้านบาท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โดยบริษัท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ยูเรกา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A03664" w:rsidRPr="001D51CC">
        <w:rPr>
          <w:rFonts w:ascii="Angsana New" w:hAnsi="Angsana New" w:hint="cs"/>
          <w:sz w:val="30"/>
          <w:szCs w:val="30"/>
          <w:cs/>
        </w:rPr>
        <w:t>เอนเนอร์จี</w:t>
      </w:r>
      <w:r w:rsidR="00A03664"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จำกัด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Pr="001D51C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D51CC">
        <w:rPr>
          <w:rFonts w:ascii="Angsana New" w:hAnsi="Angsana New"/>
          <w:sz w:val="30"/>
          <w:szCs w:val="30"/>
          <w:cs/>
        </w:rPr>
        <w:t xml:space="preserve"> </w:t>
      </w:r>
      <w:r w:rsidR="00A03664" w:rsidRPr="001D51CC">
        <w:rPr>
          <w:rFonts w:ascii="Angsana New" w:hAnsi="Angsana New"/>
          <w:sz w:val="30"/>
          <w:szCs w:val="30"/>
        </w:rPr>
        <w:t xml:space="preserve">10 </w:t>
      </w:r>
      <w:r w:rsidR="00A03664" w:rsidRPr="001D51C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A03664" w:rsidRPr="001D51CC">
        <w:rPr>
          <w:rFonts w:ascii="Angsana New" w:hAnsi="Angsana New"/>
          <w:sz w:val="30"/>
          <w:szCs w:val="30"/>
        </w:rPr>
        <w:t>2562</w:t>
      </w:r>
    </w:p>
    <w:p w14:paraId="356EB8C5" w14:textId="77777777" w:rsidR="00462E3F" w:rsidRPr="00AF7B9A" w:rsidRDefault="00462E3F" w:rsidP="00462E3F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cs/>
        </w:rPr>
      </w:pPr>
    </w:p>
    <w:p w14:paraId="4641F55A" w14:textId="77777777" w:rsidR="001E1B05" w:rsidRDefault="001E1B05" w:rsidP="00473432">
      <w:pPr>
        <w:pStyle w:val="BodyText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329940F" w14:textId="77777777" w:rsidR="001E1B05" w:rsidRDefault="001E1B05" w:rsidP="00473432">
      <w:pPr>
        <w:pStyle w:val="BodyText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698DCEA" w14:textId="6B6E57C2" w:rsidR="00473432" w:rsidRDefault="00462E3F" w:rsidP="001E1B05">
      <w:pPr>
        <w:pStyle w:val="BodyText"/>
        <w:tabs>
          <w:tab w:val="clear" w:pos="454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  <w:r w:rsidRPr="00A03664">
        <w:rPr>
          <w:rFonts w:ascii="Angsana New" w:hAnsi="Angsana New" w:hint="cs"/>
          <w:sz w:val="30"/>
          <w:szCs w:val="30"/>
          <w:cs/>
        </w:rPr>
        <w:lastRenderedPageBreak/>
        <w:t>การจำหน่ายเงินลงทุน</w:t>
      </w:r>
    </w:p>
    <w:p w14:paraId="03638761" w14:textId="3C0FFEC7" w:rsidR="00462E3F" w:rsidRPr="00A03664" w:rsidRDefault="00462E3F" w:rsidP="00D87163">
      <w:pPr>
        <w:pStyle w:val="BodyText"/>
        <w:tabs>
          <w:tab w:val="clear" w:pos="454"/>
        </w:tabs>
        <w:spacing w:after="0" w:line="240" w:lineRule="auto"/>
        <w:ind w:left="720"/>
        <w:jc w:val="thaiDistribute"/>
        <w:rPr>
          <w:rFonts w:ascii="Angsana New" w:hAnsi="Angsana New"/>
          <w:spacing w:val="-4"/>
          <w:sz w:val="30"/>
          <w:szCs w:val="30"/>
        </w:rPr>
      </w:pPr>
      <w:r w:rsidRPr="00473432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22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กรกฎาคม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2562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ที่ประชุมคณะกรรมการบริษัทมีมติอนุมัติจำหน่ายหุ้นสามัญในบริษัท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ออโตเมชั่น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4734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3432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ซึ่งเป็นบริษัทย่อยของบริษัท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 xml:space="preserve"> ดังนั้น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24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กรกฎาคม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2562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กลุ่มบริษัทได้ขายส่วนได้เสียในบริษัท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ออโตเมชั่น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ออกไปร้อยละ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100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29.5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มีผลให้บริษัท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ออโตเมชั่น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ไม่ได้เป็นบริษัทย่อยอีกต่อไป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วันที่จำหน่าย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มูลค่าตามบัญชีของสินทรัพย์สุทธิของบริษัท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ออโตเมชั่น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ในงบการเงินของกลุ่มบริษัทมีจำนวน</w:t>
      </w:r>
      <w:r w:rsidR="0031791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15.4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และกำไรจากการ</w:t>
      </w:r>
      <w:r w:rsidR="00D87163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เงินลงทุนมีจำนวนเงิน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14.1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ซึ่งรวมอยู่ในงบกำไรขาดทุนเบ็ดเสร็จรวม</w:t>
      </w:r>
      <w:r w:rsidR="004066C4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4066C4">
        <w:rPr>
          <w:rFonts w:ascii="Angsana New" w:hAnsi="Angsana New"/>
          <w:spacing w:val="-4"/>
          <w:sz w:val="30"/>
          <w:szCs w:val="30"/>
        </w:rPr>
        <w:t xml:space="preserve">31 </w:t>
      </w:r>
      <w:r w:rsidR="004066C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4066C4">
        <w:rPr>
          <w:rFonts w:ascii="Angsana New" w:hAnsi="Angsana New"/>
          <w:spacing w:val="-4"/>
          <w:sz w:val="30"/>
          <w:szCs w:val="30"/>
        </w:rPr>
        <w:t>2562</w:t>
      </w:r>
    </w:p>
    <w:p w14:paraId="1C4D598D" w14:textId="77777777" w:rsidR="00462E3F" w:rsidRPr="001D51CC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eastAsia="MS Mincho" w:hAnsi="Angsana New"/>
          <w:spacing w:val="-4"/>
          <w:sz w:val="28"/>
          <w:szCs w:val="28"/>
          <w:highlight w:val="yellow"/>
        </w:rPr>
      </w:pPr>
    </w:p>
    <w:p w14:paraId="7F1026CF" w14:textId="1CB3E201" w:rsidR="004066C4" w:rsidRPr="00A03664" w:rsidRDefault="00462E3F" w:rsidP="00D87163">
      <w:pPr>
        <w:pStyle w:val="BodyText"/>
        <w:tabs>
          <w:tab w:val="clear" w:pos="454"/>
        </w:tabs>
        <w:spacing w:line="240" w:lineRule="auto"/>
        <w:ind w:left="720"/>
        <w:jc w:val="thaiDistribute"/>
        <w:rPr>
          <w:rFonts w:ascii="Angsana New" w:hAnsi="Angsana New"/>
          <w:spacing w:val="-4"/>
          <w:sz w:val="30"/>
          <w:szCs w:val="30"/>
        </w:rPr>
      </w:pPr>
      <w:r w:rsidRPr="00A03664">
        <w:rPr>
          <w:rFonts w:ascii="Angsana New" w:hAnsi="Angsana New" w:hint="cs"/>
          <w:spacing w:val="-4"/>
          <w:sz w:val="30"/>
          <w:szCs w:val="30"/>
          <w:cs/>
        </w:rPr>
        <w:t>นอกจากนี้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ได้ขายส่วนได้เสียในบริษัท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ออกไปร้อยละ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100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25.5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มีผลให้บริษัท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ไม่ได้เป็นบริษัทย่อยอีกต่อไป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และมีผลให้บริษัท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อินโดนีเซีย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อินเดีย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ซึ่งเป็นบริษัทย่อยทางอ้อมที่กลุ่มบริษัทถือหุ้นผ่านบริษัท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มิได้เป็นบริษัทย่อยทางอ้อมของกลุ่มบริษัทด้วย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วันที่จำหน่ายมูลค่าตามบัญชีของสินทรัพย์สุทธิของบริษัท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ในงบการเงินของกลุ่มบริษัทมีจำนวนเงิน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23.7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และกำไรจากการ</w:t>
      </w:r>
      <w:r w:rsidR="00D87163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เงินลงทุนมีจำนวนเงิน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1.8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A036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>โดยกลุ่มบริษัทมี</w:t>
      </w:r>
      <w:r w:rsidR="006F2C5B">
        <w:rPr>
          <w:rFonts w:ascii="Angsana New" w:hAnsi="Angsana New" w:hint="cs"/>
          <w:spacing w:val="-4"/>
          <w:sz w:val="30"/>
          <w:szCs w:val="30"/>
          <w:cs/>
        </w:rPr>
        <w:t>ขาดทุนจาก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>รายการแปลงค่าหน่วยงานต่างประเทศจำนวน</w:t>
      </w:r>
      <w:r w:rsidR="006F2C5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E1B05">
        <w:rPr>
          <w:rFonts w:ascii="Angsana New" w:hAnsi="Angsana New"/>
          <w:spacing w:val="-4"/>
          <w:sz w:val="30"/>
          <w:szCs w:val="30"/>
        </w:rPr>
        <w:t xml:space="preserve">6.4 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D87163">
        <w:rPr>
          <w:rFonts w:ascii="Angsana New" w:hAnsi="Angsana New" w:hint="cs"/>
          <w:spacing w:val="-4"/>
          <w:sz w:val="30"/>
          <w:szCs w:val="30"/>
          <w:cs/>
        </w:rPr>
        <w:t>ส่งผลให้</w:t>
      </w:r>
      <w:r w:rsidR="006F2C5B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6F2C5B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>ขาดทุนจากการจำหน่ายเงินลงทุนจำนวน</w:t>
      </w:r>
      <w:r w:rsidR="006F2C5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E1B05">
        <w:rPr>
          <w:rFonts w:ascii="Angsana New" w:hAnsi="Angsana New"/>
          <w:spacing w:val="-4"/>
          <w:sz w:val="30"/>
          <w:szCs w:val="30"/>
        </w:rPr>
        <w:t xml:space="preserve">4.6 </w:t>
      </w:r>
      <w:r w:rsidR="001E1B0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A03664">
        <w:rPr>
          <w:rFonts w:ascii="Angsana New" w:hAnsi="Angsana New" w:hint="cs"/>
          <w:spacing w:val="-4"/>
          <w:sz w:val="30"/>
          <w:szCs w:val="30"/>
          <w:cs/>
        </w:rPr>
        <w:t>ซึ่งรวมอยู่ในงบกำไรขาดทุนเบ็ดเสร็จรวม</w:t>
      </w:r>
      <w:r w:rsidR="004066C4">
        <w:rPr>
          <w:rFonts w:ascii="Angsana New" w:hAnsi="Angsana New"/>
          <w:spacing w:val="-4"/>
          <w:sz w:val="30"/>
          <w:szCs w:val="30"/>
        </w:rPr>
        <w:t xml:space="preserve"> </w:t>
      </w:r>
      <w:r w:rsidR="004066C4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4066C4">
        <w:rPr>
          <w:rFonts w:ascii="Angsana New" w:hAnsi="Angsana New"/>
          <w:spacing w:val="-4"/>
          <w:sz w:val="30"/>
          <w:szCs w:val="30"/>
        </w:rPr>
        <w:t xml:space="preserve">31 </w:t>
      </w:r>
      <w:r w:rsidR="004066C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4066C4">
        <w:rPr>
          <w:rFonts w:ascii="Angsana New" w:hAnsi="Angsana New"/>
          <w:spacing w:val="-4"/>
          <w:sz w:val="30"/>
          <w:szCs w:val="30"/>
        </w:rPr>
        <w:t>2562</w:t>
      </w:r>
    </w:p>
    <w:p w14:paraId="36736889" w14:textId="77777777" w:rsidR="00462E3F" w:rsidRPr="00D87163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eastAsia="MS Mincho" w:hAnsi="Angsana New"/>
          <w:spacing w:val="-4"/>
          <w:sz w:val="28"/>
          <w:szCs w:val="28"/>
        </w:rPr>
      </w:pPr>
    </w:p>
    <w:p w14:paraId="047E2A70" w14:textId="77777777" w:rsidR="00462E3F" w:rsidRPr="00750C0F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การคืนทุน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</w:p>
    <w:p w14:paraId="772EB5EB" w14:textId="77777777" w:rsidR="00462E3F" w:rsidRPr="00750C0F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eastAsia="MS Mincho" w:hAnsi="Angsana New"/>
          <w:spacing w:val="-4"/>
          <w:sz w:val="28"/>
          <w:szCs w:val="28"/>
        </w:rPr>
      </w:pPr>
    </w:p>
    <w:p w14:paraId="439D7AAA" w14:textId="58C45F6C" w:rsidR="001D51CC" w:rsidRPr="00750C0F" w:rsidRDefault="001D51CC" w:rsidP="001D51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ฟูจิอิ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ไอออน เวิร์ค (ประเทศไทย) จำกัด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กระทรวงพาณิชย์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2560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และได้ชำระคืนทุนให้บริษัทเมื่อวันที่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750C0F" w:rsidRPr="00750C0F">
        <w:rPr>
          <w:rFonts w:ascii="Angsana New" w:eastAsia="MS Mincho" w:hAnsi="Angsana New"/>
          <w:spacing w:val="-4"/>
          <w:sz w:val="30"/>
          <w:szCs w:val="30"/>
        </w:rPr>
        <w:t xml:space="preserve">3 </w:t>
      </w:r>
      <w:r w:rsidR="00750C0F"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ตุลาคม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2562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ในอัตราหุ้นละ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750C0F" w:rsidRPr="00750C0F">
        <w:rPr>
          <w:rFonts w:ascii="Angsana New" w:eastAsia="MS Mincho" w:hAnsi="Angsana New"/>
          <w:spacing w:val="-4"/>
          <w:sz w:val="30"/>
          <w:szCs w:val="30"/>
        </w:rPr>
        <w:t>1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.8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เป็นจำนวนเงินทั้งสิ้น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750C0F" w:rsidRPr="00750C0F">
        <w:rPr>
          <w:rFonts w:ascii="Angsana New" w:eastAsia="MS Mincho" w:hAnsi="Angsana New"/>
          <w:spacing w:val="-4"/>
          <w:sz w:val="30"/>
          <w:szCs w:val="30"/>
        </w:rPr>
        <w:t>0.9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</w:p>
    <w:p w14:paraId="34ABF331" w14:textId="77777777" w:rsidR="001D51CC" w:rsidRPr="00750C0F" w:rsidRDefault="001D51CC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28"/>
          <w:szCs w:val="28"/>
        </w:rPr>
      </w:pPr>
    </w:p>
    <w:p w14:paraId="5605F128" w14:textId="0287F418" w:rsidR="00462E3F" w:rsidRPr="00750C0F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ยูเรกา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เทรดดิ้ง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จำกัด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กระทรวงพาณิชย์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2560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และได้ชำระคืนทุนให้บริษัทเมื่อวันที่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20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2562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ในอัตราหุ้นละ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0.8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เป็นจำนวนเงินทั้งสิ้น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1.5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</w:p>
    <w:p w14:paraId="3D015DE1" w14:textId="77777777" w:rsidR="00462E3F" w:rsidRPr="001D51CC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eastAsia="MS Mincho" w:hAnsi="Angsana New"/>
          <w:spacing w:val="-4"/>
          <w:sz w:val="28"/>
          <w:szCs w:val="28"/>
          <w:highlight w:val="yellow"/>
        </w:rPr>
      </w:pPr>
    </w:p>
    <w:p w14:paraId="2DDE92D1" w14:textId="77777777" w:rsidR="004066C4" w:rsidRDefault="004066C4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4AE6401A" w14:textId="77777777" w:rsidR="004066C4" w:rsidRDefault="004066C4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787B4C1D" w14:textId="4EB32D86" w:rsidR="00462E3F" w:rsidRPr="00750C0F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lastRenderedPageBreak/>
        <w:t>บริษัท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ยูเรกา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อะโกร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แมชชีนเนอรี่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จำกัด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กระทรวงพาณิชย์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2560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และได้ชำระคืนทุนให้บริษัทเมื่อวันที่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21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2561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ในอัตราหุ้นละ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4.1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เป็นจำนวนเงินทั้งสิ้น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3.3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และทำการชำระบัญชีเสร็จสิ้นกับกรมพัฒนาธุรกิจการค้า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กระทรวงพาณิชย์เมื่อวันที่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4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ตุลาคม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2561</w:t>
      </w:r>
    </w:p>
    <w:p w14:paraId="2D23EA66" w14:textId="77777777" w:rsidR="00462E3F" w:rsidRPr="00750C0F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eastAsia="MS Mincho" w:hAnsi="Angsana New"/>
          <w:spacing w:val="-4"/>
          <w:sz w:val="28"/>
          <w:szCs w:val="28"/>
        </w:rPr>
      </w:pPr>
    </w:p>
    <w:p w14:paraId="55E41A41" w14:textId="77777777" w:rsidR="006C3B2A" w:rsidRPr="00C659D4" w:rsidRDefault="00462E3F" w:rsidP="00462E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สยาม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พาร์ทฟีดเดอร์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(2008)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จำกัด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ซึ่งเป็นบริษัทย่อยทางอ้อม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กระทรวงพาณิชย์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2560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และได้ชำระคืนทุนให้บริษัทเมื่อวันที่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21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2561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ในอัตราหุ้นละ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3.8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เป็นจำนวนเงินทั้งสิ้น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0.8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และทำการชำระบัญชีเสร็จสิ้นกับกรมพัฒนาธุรกิจการค้า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กระทรวงพาณิชย์เมื่อวันที่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4 </w:t>
      </w:r>
      <w:r w:rsidRPr="00750C0F">
        <w:rPr>
          <w:rFonts w:ascii="Angsana New" w:eastAsia="MS Mincho" w:hAnsi="Angsana New" w:hint="cs"/>
          <w:spacing w:val="-4"/>
          <w:sz w:val="30"/>
          <w:szCs w:val="30"/>
          <w:cs/>
        </w:rPr>
        <w:t>ตุลาคม</w:t>
      </w:r>
      <w:r w:rsidRPr="00750C0F">
        <w:rPr>
          <w:rFonts w:ascii="Angsana New" w:eastAsia="MS Mincho" w:hAnsi="Angsana New"/>
          <w:spacing w:val="-4"/>
          <w:sz w:val="30"/>
          <w:szCs w:val="30"/>
          <w:cs/>
        </w:rPr>
        <w:t xml:space="preserve"> 2561</w:t>
      </w:r>
    </w:p>
    <w:p w14:paraId="2AD0093B" w14:textId="77777777" w:rsidR="006C3B2A" w:rsidRPr="004B797E" w:rsidRDefault="006C3B2A" w:rsidP="006C3B2A">
      <w:pPr>
        <w:pStyle w:val="BodyText"/>
        <w:spacing w:after="0" w:line="240" w:lineRule="auto"/>
        <w:jc w:val="both"/>
        <w:rPr>
          <w:rFonts w:ascii="Angsana New" w:hAnsi="Angsana New"/>
          <w:sz w:val="28"/>
          <w:szCs w:val="28"/>
          <w:highlight w:val="yellow"/>
          <w:cs/>
        </w:rPr>
        <w:sectPr w:rsidR="006C3B2A" w:rsidRPr="004B797E" w:rsidSect="0068139C">
          <w:headerReference w:type="default" r:id="rId12"/>
          <w:pgSz w:w="11907" w:h="16840" w:code="9"/>
          <w:pgMar w:top="691" w:right="1224" w:bottom="576" w:left="1152" w:header="720" w:footer="720" w:gutter="0"/>
          <w:cols w:space="708"/>
          <w:docGrid w:linePitch="360"/>
        </w:sectPr>
      </w:pPr>
    </w:p>
    <w:p w14:paraId="09FED934" w14:textId="77777777" w:rsidR="006C3B2A" w:rsidRPr="00E71E03" w:rsidRDefault="006C3B2A" w:rsidP="006C3B2A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71E03">
        <w:rPr>
          <w:rFonts w:ascii="Angsana New" w:hAnsi="Angsana New" w:hint="cs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E71E03">
        <w:rPr>
          <w:rFonts w:ascii="Angsana New" w:hAnsi="Angsana New"/>
          <w:sz w:val="30"/>
          <w:szCs w:val="30"/>
          <w:lang w:bidi="th-TH"/>
        </w:rPr>
        <w:t xml:space="preserve"> </w:t>
      </w:r>
      <w:r w:rsidRPr="00E71E03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31 ธันวาคม </w:t>
      </w:r>
      <w:r w:rsidR="007E3E98">
        <w:rPr>
          <w:rFonts w:ascii="Angsana New" w:hAnsi="Angsana New" w:hint="cs"/>
          <w:sz w:val="30"/>
          <w:szCs w:val="30"/>
          <w:cs/>
          <w:lang w:bidi="th-TH"/>
        </w:rPr>
        <w:t>256</w:t>
      </w:r>
      <w:r w:rsidR="00933C30">
        <w:rPr>
          <w:rFonts w:ascii="Angsana New" w:hAnsi="Angsana New"/>
          <w:sz w:val="30"/>
          <w:szCs w:val="30"/>
          <w:lang w:bidi="th-TH"/>
        </w:rPr>
        <w:t>2</w:t>
      </w:r>
      <w:r w:rsidR="007E3E98">
        <w:rPr>
          <w:rFonts w:ascii="Angsana New" w:hAnsi="Angsana New" w:hint="cs"/>
          <w:sz w:val="30"/>
          <w:szCs w:val="30"/>
          <w:cs/>
          <w:lang w:bidi="th-TH"/>
        </w:rPr>
        <w:t xml:space="preserve"> และ 25</w:t>
      </w:r>
      <w:r w:rsidR="007E3E98">
        <w:rPr>
          <w:rFonts w:ascii="Angsana New" w:hAnsi="Angsana New"/>
          <w:sz w:val="30"/>
          <w:szCs w:val="30"/>
          <w:lang w:bidi="th-TH"/>
        </w:rPr>
        <w:t>6</w:t>
      </w:r>
      <w:r w:rsidR="00933C30">
        <w:rPr>
          <w:rFonts w:ascii="Angsana New" w:hAnsi="Angsana New"/>
          <w:sz w:val="30"/>
          <w:szCs w:val="30"/>
          <w:lang w:bidi="th-TH"/>
        </w:rPr>
        <w:t>1</w:t>
      </w:r>
      <w:r w:rsidRPr="00E71E03">
        <w:rPr>
          <w:rFonts w:ascii="Angsana New" w:hAnsi="Angsana New"/>
          <w:sz w:val="30"/>
          <w:szCs w:val="30"/>
          <w:lang w:bidi="th-TH"/>
        </w:rPr>
        <w:t xml:space="preserve"> </w:t>
      </w:r>
      <w:r w:rsidRPr="00F64D24">
        <w:rPr>
          <w:rFonts w:ascii="Angsana New" w:hAnsi="Angsana New" w:hint="cs"/>
          <w:sz w:val="30"/>
          <w:szCs w:val="30"/>
          <w:cs/>
          <w:lang w:bidi="th-TH"/>
        </w:rPr>
        <w:t>และเงินปันผลรับจากเงินลงทุนสำหรับแต่ละปี</w:t>
      </w:r>
      <w:r w:rsidRPr="00F64D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71E03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p w14:paraId="10DF5F48" w14:textId="77777777" w:rsidR="006C3B2A" w:rsidRPr="007A53F6" w:rsidRDefault="006C3B2A" w:rsidP="006C3B2A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tbl>
      <w:tblPr>
        <w:tblW w:w="1630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962"/>
        <w:gridCol w:w="2070"/>
        <w:gridCol w:w="810"/>
        <w:gridCol w:w="703"/>
        <w:gridCol w:w="236"/>
        <w:gridCol w:w="681"/>
        <w:gridCol w:w="754"/>
        <w:gridCol w:w="65"/>
        <w:gridCol w:w="236"/>
        <w:gridCol w:w="745"/>
        <w:gridCol w:w="236"/>
        <w:gridCol w:w="844"/>
        <w:gridCol w:w="236"/>
        <w:gridCol w:w="754"/>
        <w:gridCol w:w="236"/>
        <w:gridCol w:w="754"/>
        <w:gridCol w:w="236"/>
        <w:gridCol w:w="844"/>
        <w:gridCol w:w="236"/>
        <w:gridCol w:w="754"/>
        <w:gridCol w:w="236"/>
        <w:gridCol w:w="754"/>
        <w:gridCol w:w="242"/>
        <w:gridCol w:w="686"/>
        <w:gridCol w:w="236"/>
        <w:gridCol w:w="744"/>
        <w:gridCol w:w="10"/>
      </w:tblGrid>
      <w:tr w:rsidR="002466D9" w:rsidRPr="00217C44" w14:paraId="5D5E4EE0" w14:textId="77777777" w:rsidTr="000937C6">
        <w:trPr>
          <w:gridAfter w:val="1"/>
          <w:wAfter w:w="10" w:type="dxa"/>
          <w:trHeight w:hRule="exact" w:val="346"/>
        </w:trPr>
        <w:tc>
          <w:tcPr>
            <w:tcW w:w="1962" w:type="dxa"/>
          </w:tcPr>
          <w:p w14:paraId="64571A41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C972C4A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72447C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4E8B1CAD" w14:textId="2BA9DC39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14:paraId="49D7F42F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4" w:type="dxa"/>
            <w:gridSpan w:val="19"/>
          </w:tcPr>
          <w:p w14:paraId="7CBF9905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66D9" w:rsidRPr="00217C44" w14:paraId="23059D03" w14:textId="77777777" w:rsidTr="000937C6">
        <w:trPr>
          <w:trHeight w:hRule="exact" w:val="346"/>
        </w:trPr>
        <w:tc>
          <w:tcPr>
            <w:tcW w:w="1962" w:type="dxa"/>
          </w:tcPr>
          <w:p w14:paraId="0604BD2C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ED9F3A2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388E67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0A6485F7" w14:textId="70BA115A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800" w:type="dxa"/>
            <w:gridSpan w:val="4"/>
            <w:vAlign w:val="bottom"/>
          </w:tcPr>
          <w:p w14:paraId="4D740ECD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8689F8B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0BD85DD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1C55E8D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14:paraId="6BC93D4F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241E3BB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</w:tcPr>
          <w:p w14:paraId="54CA434A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E845D39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14:paraId="66F950C3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59C28D4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2D6F447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" w:type="dxa"/>
          </w:tcPr>
          <w:p w14:paraId="1B662887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6" w:type="dxa"/>
            <w:gridSpan w:val="4"/>
          </w:tcPr>
          <w:p w14:paraId="392D89A0" w14:textId="51422A70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2466D9" w:rsidRPr="00217C44" w14:paraId="51388827" w14:textId="77777777" w:rsidTr="000937C6">
        <w:trPr>
          <w:trHeight w:hRule="exact" w:val="346"/>
        </w:trPr>
        <w:tc>
          <w:tcPr>
            <w:tcW w:w="1962" w:type="dxa"/>
          </w:tcPr>
          <w:p w14:paraId="2965466C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D4B57E8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668F296" w14:textId="0ADCC512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0" w:type="dxa"/>
            <w:gridSpan w:val="3"/>
          </w:tcPr>
          <w:p w14:paraId="3E781B60" w14:textId="6DBBBDB0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800" w:type="dxa"/>
            <w:gridSpan w:val="4"/>
            <w:vAlign w:val="bottom"/>
          </w:tcPr>
          <w:p w14:paraId="20BEFF47" w14:textId="77777777" w:rsidR="002466D9" w:rsidRPr="00217C44" w:rsidDel="006854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5A54129E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34" w:type="dxa"/>
            <w:gridSpan w:val="3"/>
          </w:tcPr>
          <w:p w14:paraId="665B30B5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3686C84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4" w:type="dxa"/>
            <w:gridSpan w:val="3"/>
          </w:tcPr>
          <w:p w14:paraId="6817D8D8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75E6CEF3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329E437A" w14:textId="77777777" w:rsidR="002466D9" w:rsidRPr="00217C44" w:rsidDel="006854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42" w:type="dxa"/>
          </w:tcPr>
          <w:p w14:paraId="7C8F7B41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6" w:type="dxa"/>
            <w:gridSpan w:val="4"/>
          </w:tcPr>
          <w:p w14:paraId="277867F2" w14:textId="35A346BB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</w:tr>
      <w:tr w:rsidR="002466D9" w:rsidRPr="00217C44" w14:paraId="58E46F12" w14:textId="77777777" w:rsidTr="000937C6">
        <w:trPr>
          <w:trHeight w:hRule="exact" w:val="346"/>
        </w:trPr>
        <w:tc>
          <w:tcPr>
            <w:tcW w:w="1962" w:type="dxa"/>
          </w:tcPr>
          <w:p w14:paraId="00CC26D3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32FA1A49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238CCB" w14:textId="52810660" w:rsidR="002466D9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703" w:type="dxa"/>
          </w:tcPr>
          <w:p w14:paraId="3FCF2DC0" w14:textId="132F42D4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0A1AEBD1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45D5709D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9" w:type="dxa"/>
            <w:gridSpan w:val="2"/>
          </w:tcPr>
          <w:p w14:paraId="284E2003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582ED8EC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5" w:type="dxa"/>
          </w:tcPr>
          <w:p w14:paraId="1844BAAA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14:paraId="1FB9D8F0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37C4261C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7AF6DF7A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6BE84D52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14:paraId="49EB2253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C909468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19A33D9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3C3CC0D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14:paraId="0977B564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0766650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693FF29C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554B4BEC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2" w:type="dxa"/>
          </w:tcPr>
          <w:p w14:paraId="44AC833C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9338138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7F114D1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gridSpan w:val="2"/>
          </w:tcPr>
          <w:p w14:paraId="36B856BD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466D9" w:rsidRPr="00217C44" w14:paraId="0A668C75" w14:textId="77777777" w:rsidTr="000937C6">
        <w:trPr>
          <w:gridAfter w:val="1"/>
          <w:wAfter w:w="10" w:type="dxa"/>
          <w:trHeight w:hRule="exact" w:val="346"/>
        </w:trPr>
        <w:tc>
          <w:tcPr>
            <w:tcW w:w="1962" w:type="dxa"/>
          </w:tcPr>
          <w:p w14:paraId="4E85DA48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013E6B5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BDA76D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6866C79" w14:textId="49DD100D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217C4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828" w:type="dxa"/>
            <w:gridSpan w:val="20"/>
          </w:tcPr>
          <w:p w14:paraId="3DFC12B5" w14:textId="7DEE4E50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217C44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0937C6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217C4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466D9" w:rsidRPr="00217C44" w14:paraId="14263F78" w14:textId="77777777" w:rsidTr="000937C6">
        <w:trPr>
          <w:trHeight w:hRule="exact" w:val="346"/>
        </w:trPr>
        <w:tc>
          <w:tcPr>
            <w:tcW w:w="1962" w:type="dxa"/>
          </w:tcPr>
          <w:p w14:paraId="1B271895" w14:textId="77777777" w:rsidR="002466D9" w:rsidRPr="00217C44" w:rsidRDefault="002466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</w:t>
            </w:r>
            <w:r w:rsidRPr="00217C4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ย่อยทางตรง</w:t>
            </w:r>
          </w:p>
        </w:tc>
        <w:tc>
          <w:tcPr>
            <w:tcW w:w="2070" w:type="dxa"/>
          </w:tcPr>
          <w:p w14:paraId="45E6C8D2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C9CC415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14:paraId="41B2FF13" w14:textId="46CCDF3B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AF04D21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1" w:type="dxa"/>
          </w:tcPr>
          <w:p w14:paraId="3FCB9A91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9" w:type="dxa"/>
            <w:gridSpan w:val="2"/>
          </w:tcPr>
          <w:p w14:paraId="00F593A2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82D50FE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45" w:type="dxa"/>
          </w:tcPr>
          <w:p w14:paraId="2D890162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C06DB20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2E114241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727732E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6F7A950F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CB54920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61C32105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5D6B933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698BA115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CAF8E61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65F5DA5B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3C6BAF7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19FF4A68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2" w:type="dxa"/>
          </w:tcPr>
          <w:p w14:paraId="71D645DB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6" w:type="dxa"/>
          </w:tcPr>
          <w:p w14:paraId="4442C6BD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0CF14F4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  <w:gridSpan w:val="2"/>
          </w:tcPr>
          <w:p w14:paraId="3363BBBE" w14:textId="77777777" w:rsidR="002466D9" w:rsidRPr="00217C44" w:rsidRDefault="002466D9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2466D9" w:rsidRPr="00217C44" w14:paraId="0A4976EA" w14:textId="77777777" w:rsidTr="000937C6">
        <w:trPr>
          <w:trHeight w:hRule="exact" w:val="346"/>
        </w:trPr>
        <w:tc>
          <w:tcPr>
            <w:tcW w:w="1962" w:type="dxa"/>
          </w:tcPr>
          <w:p w14:paraId="1A5D911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 xml:space="preserve">ฟูจิอิ ไอออน เวิร์ค  </w:t>
            </w:r>
          </w:p>
        </w:tc>
        <w:tc>
          <w:tcPr>
            <w:tcW w:w="2070" w:type="dxa"/>
            <w:vAlign w:val="center"/>
          </w:tcPr>
          <w:p w14:paraId="12942FE5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810" w:type="dxa"/>
          </w:tcPr>
          <w:p w14:paraId="60390CC3" w14:textId="066AEAA9" w:rsidR="002466D9" w:rsidRDefault="001D51CC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03" w:type="dxa"/>
          </w:tcPr>
          <w:p w14:paraId="59FE266D" w14:textId="651B37D0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151352" w14:textId="77777777" w:rsidR="002466D9" w:rsidRPr="00217C44" w:rsidRDefault="002466D9" w:rsidP="00D603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7192DD98" w14:textId="75E44233" w:rsidR="002466D9" w:rsidRPr="00217C44" w:rsidRDefault="002466D9" w:rsidP="00D603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DB178F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="000937C6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819" w:type="dxa"/>
            <w:gridSpan w:val="2"/>
          </w:tcPr>
          <w:p w14:paraId="2A4C01E3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F12A12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</w:tcPr>
          <w:p w14:paraId="7EE7CEC0" w14:textId="77777777" w:rsidR="002466D9" w:rsidRPr="00217C44" w:rsidRDefault="002466D9" w:rsidP="00A06A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236" w:type="dxa"/>
          </w:tcPr>
          <w:p w14:paraId="1DF39044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23F24590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637C62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3A771A0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1,0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36" w:type="dxa"/>
          </w:tcPr>
          <w:p w14:paraId="69BEDF8A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A9297DC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D8ADE3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4793A492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61D5D58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F92A674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086D6F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65B0520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217C44">
              <w:rPr>
                <w:rFonts w:ascii="Angsana New" w:hAnsi="Angsana New"/>
                <w:sz w:val="22"/>
                <w:szCs w:val="22"/>
              </w:rPr>
              <w:t>,0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42" w:type="dxa"/>
          </w:tcPr>
          <w:p w14:paraId="4CE0999B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F71A83F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506A08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76007305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B41E6E">
              <w:rPr>
                <w:rFonts w:ascii="Angsana New" w:hAnsi="Angsana New"/>
                <w:sz w:val="22"/>
                <w:szCs w:val="22"/>
              </w:rPr>
              <w:t>67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466D9" w:rsidRPr="00217C44" w14:paraId="2D6C713A" w14:textId="77777777" w:rsidTr="000937C6">
        <w:trPr>
          <w:trHeight w:hRule="exact" w:val="346"/>
        </w:trPr>
        <w:tc>
          <w:tcPr>
            <w:tcW w:w="1962" w:type="dxa"/>
          </w:tcPr>
          <w:p w14:paraId="3F63984B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ประเทศไทย)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  <w:vAlign w:val="center"/>
          </w:tcPr>
          <w:p w14:paraId="6AD6524E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810" w:type="dxa"/>
          </w:tcPr>
          <w:p w14:paraId="5B1D28B4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14:paraId="3B206B1B" w14:textId="07AB8BC1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5B9AC85" w14:textId="77777777" w:rsidR="002466D9" w:rsidRPr="00217C44" w:rsidRDefault="002466D9" w:rsidP="00D603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1F1C4F9F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9" w:type="dxa"/>
            <w:gridSpan w:val="2"/>
          </w:tcPr>
          <w:p w14:paraId="1C27506B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44E18E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45" w:type="dxa"/>
          </w:tcPr>
          <w:p w14:paraId="0C8DBF68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F4C2D0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2CE26AB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2507CA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8A875EB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8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C0B8A5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97890F3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5D6941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279BDE8C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B5651F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F51BF2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3DE9E8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16433EB4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2CC93591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E18BBAA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E4473E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gridSpan w:val="2"/>
          </w:tcPr>
          <w:p w14:paraId="318DF13D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6D9" w:rsidRPr="00217C44" w14:paraId="1626C16A" w14:textId="77777777" w:rsidTr="000937C6">
        <w:trPr>
          <w:trHeight w:hRule="exact" w:val="346"/>
        </w:trPr>
        <w:tc>
          <w:tcPr>
            <w:tcW w:w="1962" w:type="dxa"/>
          </w:tcPr>
          <w:p w14:paraId="34407D2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290E657D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และชิ้นส่วน</w:t>
            </w:r>
          </w:p>
        </w:tc>
        <w:tc>
          <w:tcPr>
            <w:tcW w:w="810" w:type="dxa"/>
          </w:tcPr>
          <w:p w14:paraId="4C11E3AC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dxa"/>
          </w:tcPr>
          <w:p w14:paraId="28582CDA" w14:textId="08AF6712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59BD62C3" w14:textId="77777777" w:rsidR="002466D9" w:rsidRPr="00217C44" w:rsidRDefault="002466D9" w:rsidP="00D603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5182BC30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14:paraId="1F7A661D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C36DC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45" w:type="dxa"/>
          </w:tcPr>
          <w:p w14:paraId="2AC164F9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4B7022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6119B3B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10A536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39EDCC3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40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87FE01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C284C0C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0FA407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B88532C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EBAA82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6F909CE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F9EFBE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316EFF93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0A4F830C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7631244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C0894E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gridSpan w:val="2"/>
          </w:tcPr>
          <w:p w14:paraId="5B603D91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6D9" w:rsidRPr="00217C44" w14:paraId="199F72D9" w14:textId="77777777" w:rsidTr="000937C6">
        <w:trPr>
          <w:trHeight w:hRule="exact" w:val="346"/>
        </w:trPr>
        <w:tc>
          <w:tcPr>
            <w:tcW w:w="1962" w:type="dxa"/>
          </w:tcPr>
          <w:p w14:paraId="67D6BBE6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บริษัท ยูเรกา ดีไซน์</w:t>
            </w:r>
          </w:p>
        </w:tc>
        <w:tc>
          <w:tcPr>
            <w:tcW w:w="2070" w:type="dxa"/>
            <w:vAlign w:val="center"/>
          </w:tcPr>
          <w:p w14:paraId="33F34FD4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810" w:type="dxa"/>
          </w:tcPr>
          <w:p w14:paraId="7F9A9BC9" w14:textId="3C6E8471" w:rsidR="002466D9" w:rsidRPr="001D51CC" w:rsidRDefault="001D51CC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1D51CC">
              <w:rPr>
                <w:rFonts w:ascii="Angsana New" w:hAnsi="Angsana New" w:hint="cs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703" w:type="dxa"/>
          </w:tcPr>
          <w:p w14:paraId="184A59BA" w14:textId="655817EC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7760E2A6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5AE3EF57" w14:textId="68675470" w:rsidR="002466D9" w:rsidRPr="00217C44" w:rsidRDefault="002466D9" w:rsidP="00D603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100</w:t>
            </w:r>
            <w:r w:rsidR="000937C6">
              <w:rPr>
                <w:rFonts w:ascii="Angsana New" w:hAnsi="Angsana New"/>
                <w:szCs w:val="22"/>
              </w:rPr>
              <w:t>.00</w:t>
            </w:r>
          </w:p>
        </w:tc>
        <w:tc>
          <w:tcPr>
            <w:tcW w:w="819" w:type="dxa"/>
            <w:gridSpan w:val="2"/>
          </w:tcPr>
          <w:p w14:paraId="7561D251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E54FA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</w:tcPr>
          <w:p w14:paraId="3A9ED5DC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</w:t>
            </w:r>
          </w:p>
        </w:tc>
        <w:tc>
          <w:tcPr>
            <w:tcW w:w="236" w:type="dxa"/>
          </w:tcPr>
          <w:p w14:paraId="7A7F26FE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7B07E8D0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7B6E38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404186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88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46,578</w:t>
            </w:r>
          </w:p>
        </w:tc>
        <w:tc>
          <w:tcPr>
            <w:tcW w:w="236" w:type="dxa"/>
          </w:tcPr>
          <w:p w14:paraId="2F1E69CD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CCDB92F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462680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0D3FE1F5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(19,71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DB17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6CC253B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BD2F3C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C9F2BB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271B2EB" w14:textId="253B8155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DB178F">
              <w:rPr>
                <w:rFonts w:ascii="Angsana New" w:hAnsi="Angsana New"/>
                <w:sz w:val="22"/>
                <w:szCs w:val="22"/>
              </w:rPr>
              <w:t>26,86</w:t>
            </w:r>
            <w:r w:rsidR="001D51C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42" w:type="dxa"/>
          </w:tcPr>
          <w:p w14:paraId="1EE9CA0C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9F8FEB0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4F4EA0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6D881BCD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6D9" w:rsidRPr="00217C44" w14:paraId="210B2FFF" w14:textId="77777777" w:rsidTr="000937C6">
        <w:trPr>
          <w:trHeight w:hRule="exact" w:val="346"/>
        </w:trPr>
        <w:tc>
          <w:tcPr>
            <w:tcW w:w="1962" w:type="dxa"/>
          </w:tcPr>
          <w:p w14:paraId="1505AD8D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070" w:type="dxa"/>
            <w:vAlign w:val="center"/>
          </w:tcPr>
          <w:p w14:paraId="15DFAEFA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AEA09EB" w14:textId="77777777" w:rsidR="002466D9" w:rsidRPr="001D51CC" w:rsidRDefault="002466D9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14:paraId="41485B80" w14:textId="6957732A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0FEB1D90" w14:textId="77777777" w:rsidR="002466D9" w:rsidRPr="00217C44" w:rsidRDefault="002466D9" w:rsidP="00D603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49D9CB8B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14:paraId="4362701C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73A921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45" w:type="dxa"/>
          </w:tcPr>
          <w:p w14:paraId="1A2C315B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6E25C9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18AC4C90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35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02012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F35B5C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40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04AD9E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D854E08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0F5543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7D46A255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CEA386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763FCE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EA3715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5150028F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057F114D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6C77948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D84B5D7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gridSpan w:val="2"/>
          </w:tcPr>
          <w:p w14:paraId="4740EE85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6D9" w:rsidRPr="00217C44" w14:paraId="4285A745" w14:textId="77777777" w:rsidTr="000937C6">
        <w:trPr>
          <w:trHeight w:hRule="exact" w:val="346"/>
        </w:trPr>
        <w:tc>
          <w:tcPr>
            <w:tcW w:w="1962" w:type="dxa"/>
          </w:tcPr>
          <w:p w14:paraId="453D0EA5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2"/>
                <w:szCs w:val="22"/>
                <w:cs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บริษัท ยูเรกา ออโตเมชั่น</w:t>
            </w:r>
            <w:r w:rsidRPr="00217C4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14:paraId="5267B4F2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810" w:type="dxa"/>
          </w:tcPr>
          <w:p w14:paraId="7FED01FC" w14:textId="5D1520E8" w:rsidR="002466D9" w:rsidRPr="001D51CC" w:rsidRDefault="001D51CC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1D51CC">
              <w:rPr>
                <w:rFonts w:ascii="Angsana New" w:hAnsi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03" w:type="dxa"/>
          </w:tcPr>
          <w:p w14:paraId="6F957C0E" w14:textId="5F8B5948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54C5249D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2A1A7ADF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14:paraId="54E87CB3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04C800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</w:tcPr>
          <w:p w14:paraId="30799433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236" w:type="dxa"/>
          </w:tcPr>
          <w:p w14:paraId="43372718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35E390E5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3A7E79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D12EDA1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236" w:type="dxa"/>
          </w:tcPr>
          <w:p w14:paraId="1A331521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4BE4C16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79AB35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6DA9C11B" w14:textId="59A86765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CB19F5">
              <w:rPr>
                <w:rFonts w:ascii="Angsana New" w:hAnsi="Angsana New"/>
                <w:sz w:val="22"/>
                <w:szCs w:val="22"/>
              </w:rPr>
              <w:t>(15,</w:t>
            </w:r>
            <w:r w:rsidR="001D51CC">
              <w:rPr>
                <w:rFonts w:ascii="Angsana New" w:hAnsi="Angsana New"/>
                <w:sz w:val="22"/>
                <w:szCs w:val="22"/>
              </w:rPr>
              <w:t>399</w:t>
            </w:r>
            <w:r w:rsidRPr="00CB19F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4621322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184CF99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1D0F07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8D64F57" w14:textId="26854459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CB19F5">
              <w:rPr>
                <w:rFonts w:ascii="Angsana New" w:hAnsi="Angsana New"/>
                <w:sz w:val="22"/>
                <w:szCs w:val="22"/>
              </w:rPr>
              <w:t>34,60</w:t>
            </w:r>
            <w:r w:rsidR="001D51C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2" w:type="dxa"/>
          </w:tcPr>
          <w:p w14:paraId="30AEA79B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760A779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058F59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7A58FA42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6D9" w:rsidRPr="00217C44" w14:paraId="1668A96C" w14:textId="77777777" w:rsidTr="000937C6">
        <w:trPr>
          <w:trHeight w:hRule="exact" w:val="346"/>
        </w:trPr>
        <w:tc>
          <w:tcPr>
            <w:tcW w:w="1962" w:type="dxa"/>
          </w:tcPr>
          <w:p w14:paraId="1C6ECE1F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</w:tcPr>
          <w:p w14:paraId="61E63CBF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810" w:type="dxa"/>
          </w:tcPr>
          <w:p w14:paraId="2CFAF31F" w14:textId="77777777" w:rsidR="002466D9" w:rsidRPr="001D51CC" w:rsidRDefault="002466D9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14:paraId="58B56226" w14:textId="427210CA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418321D3" w14:textId="77777777" w:rsidR="002466D9" w:rsidRPr="00217C44" w:rsidRDefault="002466D9" w:rsidP="00D603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5EB56335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14:paraId="6FABD400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F0E57C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45" w:type="dxa"/>
          </w:tcPr>
          <w:p w14:paraId="0DA085AA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348666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1414E760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D0C12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6C4B8E1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F534E7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0FB6ADB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3F2921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A199B1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35FEC30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F4F309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1C7503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77C1DEA3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6386F871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BF5F02D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0BC21E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gridSpan w:val="2"/>
          </w:tcPr>
          <w:p w14:paraId="1F22D596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56"/>
                <w:tab w:val="decimal" w:pos="954"/>
              </w:tabs>
              <w:spacing w:line="240" w:lineRule="auto"/>
              <w:ind w:left="-79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6D9" w:rsidRPr="00217C44" w14:paraId="38A40EF5" w14:textId="77777777" w:rsidTr="000937C6">
        <w:trPr>
          <w:trHeight w:hRule="exact" w:val="346"/>
        </w:trPr>
        <w:tc>
          <w:tcPr>
            <w:tcW w:w="1962" w:type="dxa"/>
          </w:tcPr>
          <w:p w14:paraId="4838441D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sz w:val="22"/>
                <w:szCs w:val="22"/>
                <w:cs/>
              </w:rPr>
              <w:t>บริษัท ยูเรกา เทรดดิ้ง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070" w:type="dxa"/>
          </w:tcPr>
          <w:p w14:paraId="3199E8FF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ธุรกิจค้าปลีกเพื่อจัดหาและ</w:t>
            </w:r>
          </w:p>
        </w:tc>
        <w:tc>
          <w:tcPr>
            <w:tcW w:w="810" w:type="dxa"/>
          </w:tcPr>
          <w:p w14:paraId="684BF7F1" w14:textId="06B99DC4" w:rsidR="002466D9" w:rsidRPr="001D51CC" w:rsidRDefault="001D51CC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1D51CC">
              <w:rPr>
                <w:rFonts w:ascii="Angsana New" w:hAnsi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03" w:type="dxa"/>
          </w:tcPr>
          <w:p w14:paraId="788C5E04" w14:textId="324DA8A8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3BFFC86C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5EB8B292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217C4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9" w:type="dxa"/>
            <w:gridSpan w:val="2"/>
          </w:tcPr>
          <w:p w14:paraId="6EA774FC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3FE19B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</w:tcPr>
          <w:p w14:paraId="12BECD1B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236" w:type="dxa"/>
          </w:tcPr>
          <w:p w14:paraId="3CCF3776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748F7B9C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861665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1615EAF3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236" w:type="dxa"/>
          </w:tcPr>
          <w:p w14:paraId="61E31FFA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14EA065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6C3615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726392FA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0A685E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752DF8D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56F261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F9D11A8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242" w:type="dxa"/>
          </w:tcPr>
          <w:p w14:paraId="47BB507E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80BDDE4" w14:textId="77777777" w:rsidR="002466D9" w:rsidRPr="00C024D8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4C7826" w14:textId="77777777" w:rsidR="002466D9" w:rsidRPr="00C024D8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62AA419D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sz w:val="22"/>
                <w:szCs w:val="22"/>
              </w:rPr>
            </w:pPr>
            <w:r w:rsidRPr="00B41E6E">
              <w:rPr>
                <w:rFonts w:ascii="Angsana New" w:hAnsi="Angsana New"/>
                <w:sz w:val="22"/>
                <w:szCs w:val="22"/>
              </w:rPr>
              <w:t>390</w:t>
            </w:r>
          </w:p>
        </w:tc>
      </w:tr>
      <w:tr w:rsidR="002466D9" w:rsidRPr="00217C44" w14:paraId="58BFE614" w14:textId="77777777" w:rsidTr="000937C6">
        <w:trPr>
          <w:trHeight w:hRule="exact" w:val="346"/>
        </w:trPr>
        <w:tc>
          <w:tcPr>
            <w:tcW w:w="1962" w:type="dxa"/>
          </w:tcPr>
          <w:p w14:paraId="08DEAE90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</w:tcPr>
          <w:p w14:paraId="61DB90D1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17C44">
              <w:rPr>
                <w:rFonts w:ascii="Angsana New" w:hAnsi="Angsana New" w:hint="cs"/>
                <w:szCs w:val="22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810" w:type="dxa"/>
          </w:tcPr>
          <w:p w14:paraId="03BD4A6D" w14:textId="77777777" w:rsidR="002466D9" w:rsidRPr="001D51CC" w:rsidRDefault="002466D9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14:paraId="3F4F9F35" w14:textId="4573BA42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6C9B82B4" w14:textId="77777777" w:rsidR="002466D9" w:rsidRPr="00217C44" w:rsidRDefault="002466D9" w:rsidP="00D603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24F2140D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gridSpan w:val="2"/>
          </w:tcPr>
          <w:p w14:paraId="75F7F67C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B7E2FD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45" w:type="dxa"/>
          </w:tcPr>
          <w:p w14:paraId="5D8BEC22" w14:textId="77777777" w:rsidR="002466D9" w:rsidRPr="00217C44" w:rsidRDefault="002466D9" w:rsidP="00D603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EEC797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726BD3A1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A2B748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65E1F4B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86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3E36DCA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F7CDA6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B994F78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38A734D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764077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93F9DC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E54497" w14:textId="77777777" w:rsidR="002466D9" w:rsidRPr="00217C44" w:rsidRDefault="002466D9" w:rsidP="00D6038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01851C44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6A9A1426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403DF88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3A32EAA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gridSpan w:val="2"/>
          </w:tcPr>
          <w:p w14:paraId="7641E375" w14:textId="77777777" w:rsidR="002466D9" w:rsidRPr="00217C44" w:rsidRDefault="002466D9" w:rsidP="00D6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1039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6D9" w:rsidRPr="00217C44" w14:paraId="7573ACE3" w14:textId="77777777" w:rsidTr="000937C6">
        <w:trPr>
          <w:trHeight w:hRule="exact" w:val="346"/>
        </w:trPr>
        <w:tc>
          <w:tcPr>
            <w:tcW w:w="1962" w:type="dxa"/>
          </w:tcPr>
          <w:p w14:paraId="54EA80BB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บีเอส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มายโค</w:t>
            </w:r>
          </w:p>
        </w:tc>
        <w:tc>
          <w:tcPr>
            <w:tcW w:w="2070" w:type="dxa"/>
          </w:tcPr>
          <w:p w14:paraId="43595C40" w14:textId="77777777" w:rsidR="002466D9" w:rsidRPr="00D6038A" w:rsidRDefault="002466D9" w:rsidP="005C1BD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6038A">
              <w:rPr>
                <w:rFonts w:ascii="Angsana New" w:hAnsi="Angsana New" w:hint="cs"/>
                <w:szCs w:val="22"/>
                <w:cs/>
                <w:lang w:val="en-US"/>
              </w:rPr>
              <w:t>ผลิตสารกำจัดศัตรูพืชและ</w:t>
            </w:r>
          </w:p>
        </w:tc>
        <w:tc>
          <w:tcPr>
            <w:tcW w:w="810" w:type="dxa"/>
          </w:tcPr>
          <w:p w14:paraId="2786BCD8" w14:textId="6943A72F" w:rsidR="002466D9" w:rsidRPr="001D51CC" w:rsidRDefault="001D51CC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1D51CC">
              <w:rPr>
                <w:rFonts w:ascii="Angsana New" w:hAnsi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03" w:type="dxa"/>
          </w:tcPr>
          <w:p w14:paraId="5634E6AE" w14:textId="0FDCDFEA" w:rsidR="002466D9" w:rsidRPr="00217C44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85.65</w:t>
            </w:r>
          </w:p>
        </w:tc>
        <w:tc>
          <w:tcPr>
            <w:tcW w:w="236" w:type="dxa"/>
          </w:tcPr>
          <w:p w14:paraId="46827C79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681" w:type="dxa"/>
          </w:tcPr>
          <w:p w14:paraId="16EE10F1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9" w:type="dxa"/>
            <w:gridSpan w:val="2"/>
          </w:tcPr>
          <w:p w14:paraId="460C9F01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46,700</w:t>
            </w:r>
          </w:p>
        </w:tc>
        <w:tc>
          <w:tcPr>
            <w:tcW w:w="236" w:type="dxa"/>
          </w:tcPr>
          <w:p w14:paraId="6D3CBEB4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635"/>
                <w:tab w:val="decimal" w:pos="774"/>
                <w:tab w:val="decimal" w:pos="882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5" w:type="dxa"/>
          </w:tcPr>
          <w:p w14:paraId="4E6CFB52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26369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7EDC9F30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A29F6">
              <w:rPr>
                <w:rFonts w:ascii="Angsana New" w:hAnsi="Angsana New"/>
                <w:sz w:val="22"/>
                <w:szCs w:val="22"/>
              </w:rPr>
              <w:t>34,999</w:t>
            </w:r>
          </w:p>
        </w:tc>
        <w:tc>
          <w:tcPr>
            <w:tcW w:w="236" w:type="dxa"/>
          </w:tcPr>
          <w:p w14:paraId="70D3F1CA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EFCE3E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7DDBD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59284DC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0FFC6A9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2F7519F6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71C0AB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8F932D8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A29F6">
              <w:rPr>
                <w:rFonts w:ascii="Angsana New" w:hAnsi="Angsana New"/>
                <w:sz w:val="22"/>
                <w:szCs w:val="22"/>
              </w:rPr>
              <w:t>34,999</w:t>
            </w:r>
          </w:p>
        </w:tc>
        <w:tc>
          <w:tcPr>
            <w:tcW w:w="236" w:type="dxa"/>
          </w:tcPr>
          <w:p w14:paraId="4B205053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14:paraId="31B66169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2" w:type="dxa"/>
          </w:tcPr>
          <w:p w14:paraId="3CC3CA24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E2EAE7B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E871A3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335C4299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6D9" w:rsidRPr="00D6038A" w14:paraId="5A12B67A" w14:textId="77777777" w:rsidTr="000937C6">
        <w:trPr>
          <w:trHeight w:hRule="exact" w:val="346"/>
        </w:trPr>
        <w:tc>
          <w:tcPr>
            <w:tcW w:w="1962" w:type="dxa"/>
          </w:tcPr>
          <w:p w14:paraId="71BC8157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ไบโอเทค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14:paraId="67BAD0A0" w14:textId="77777777" w:rsidR="002466D9" w:rsidRPr="00D6038A" w:rsidRDefault="002466D9" w:rsidP="005C1BD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6038A">
              <w:rPr>
                <w:rFonts w:ascii="Angsana New" w:hAnsi="Angsana New" w:hint="cs"/>
                <w:szCs w:val="22"/>
                <w:cs/>
                <w:lang w:val="en-US" w:bidi="th-TH"/>
              </w:rPr>
              <w:t>ผลิตภัณฑ์เคมีเกษตร</w:t>
            </w:r>
          </w:p>
        </w:tc>
        <w:tc>
          <w:tcPr>
            <w:tcW w:w="810" w:type="dxa"/>
          </w:tcPr>
          <w:p w14:paraId="7662FCC2" w14:textId="77777777" w:rsidR="002466D9" w:rsidRPr="001D51CC" w:rsidRDefault="002466D9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3" w:type="dxa"/>
          </w:tcPr>
          <w:p w14:paraId="04E28B3B" w14:textId="77078414" w:rsidR="002466D9" w:rsidRPr="00D6038A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020408A4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6FCC2383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  <w:gridSpan w:val="2"/>
          </w:tcPr>
          <w:p w14:paraId="057B51AE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F938C8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</w:tcPr>
          <w:p w14:paraId="02042FD2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AB32A0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3C20BD4" w14:textId="77777777" w:rsidR="002466D9" w:rsidRPr="00217C44" w:rsidRDefault="002466D9" w:rsidP="005C1B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4C9D8F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4452CBF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D28543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34F2812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C0EE04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A77E120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046204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73101AD" w14:textId="77777777" w:rsidR="002466D9" w:rsidRPr="00217C44" w:rsidRDefault="002466D9" w:rsidP="00093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83"/>
              </w:tabs>
              <w:spacing w:line="240" w:lineRule="auto"/>
              <w:ind w:left="1209" w:right="-108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1A3BF8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F7B3EB6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562186A3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F36EFBB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997D4F0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gridSpan w:val="2"/>
          </w:tcPr>
          <w:p w14:paraId="30D0ECA1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6D9" w:rsidRPr="00D6038A" w14:paraId="01266046" w14:textId="77777777" w:rsidTr="000937C6">
        <w:trPr>
          <w:trHeight w:hRule="exact" w:val="346"/>
        </w:trPr>
        <w:tc>
          <w:tcPr>
            <w:tcW w:w="1962" w:type="dxa"/>
          </w:tcPr>
          <w:p w14:paraId="1AEF45EE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ยูเรกา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ยูยู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14:paraId="685A8C9B" w14:textId="77777777" w:rsidR="002466D9" w:rsidRPr="00D6038A" w:rsidRDefault="002466D9" w:rsidP="005C1BD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6038A">
              <w:rPr>
                <w:rFonts w:ascii="Angsana New" w:hAnsi="Angsana New" w:hint="cs"/>
                <w:szCs w:val="22"/>
                <w:cs/>
                <w:lang w:val="en-US"/>
              </w:rPr>
              <w:t>ผลิตและจำหน่ายน้ำดื่ม</w:t>
            </w:r>
            <w:r w:rsidRPr="00D6038A">
              <w:rPr>
                <w:rFonts w:ascii="Angsana New" w:hAnsi="Angsana New"/>
                <w:szCs w:val="22"/>
                <w:cs/>
                <w:lang w:val="en-US"/>
              </w:rPr>
              <w:t xml:space="preserve"> </w:t>
            </w:r>
            <w:r w:rsidRPr="00D6038A">
              <w:rPr>
                <w:rFonts w:ascii="Angsana New" w:hAnsi="Angsana New" w:hint="cs"/>
                <w:szCs w:val="22"/>
                <w:cs/>
                <w:lang w:val="en-US"/>
              </w:rPr>
              <w:t>น้ำดิบ</w:t>
            </w:r>
          </w:p>
        </w:tc>
        <w:tc>
          <w:tcPr>
            <w:tcW w:w="810" w:type="dxa"/>
          </w:tcPr>
          <w:p w14:paraId="3FEB787B" w14:textId="69E7F3FD" w:rsidR="002466D9" w:rsidRPr="001D51CC" w:rsidRDefault="001D51CC" w:rsidP="001D51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1D51CC">
              <w:rPr>
                <w:rFonts w:ascii="Angsana New" w:hAnsi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03" w:type="dxa"/>
          </w:tcPr>
          <w:p w14:paraId="74D10BA5" w14:textId="4E87844E" w:rsidR="002466D9" w:rsidRPr="00D6038A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90.00</w:t>
            </w:r>
          </w:p>
        </w:tc>
        <w:tc>
          <w:tcPr>
            <w:tcW w:w="236" w:type="dxa"/>
          </w:tcPr>
          <w:p w14:paraId="12B8A404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078F6A8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9" w:type="dxa"/>
            <w:gridSpan w:val="2"/>
          </w:tcPr>
          <w:p w14:paraId="4B9B76A1" w14:textId="77777777" w:rsidR="002466D9" w:rsidRPr="005C1BD0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5C1BD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C1BD0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</w:tcPr>
          <w:p w14:paraId="2622D209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</w:tcPr>
          <w:p w14:paraId="20E06B0E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77AC03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760EC435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6,300</w:t>
            </w:r>
          </w:p>
        </w:tc>
        <w:tc>
          <w:tcPr>
            <w:tcW w:w="236" w:type="dxa"/>
          </w:tcPr>
          <w:p w14:paraId="2F8A0C48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E05F6B4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D63B59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6AF84A6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809A70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7EB1951F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DB2CFAD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FD62525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6,300</w:t>
            </w:r>
          </w:p>
        </w:tc>
        <w:tc>
          <w:tcPr>
            <w:tcW w:w="236" w:type="dxa"/>
          </w:tcPr>
          <w:p w14:paraId="655BDBAC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0075085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2" w:type="dxa"/>
          </w:tcPr>
          <w:p w14:paraId="03A8BB89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B2F399A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C1CA0C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6E7106FF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6D9" w:rsidRPr="00D6038A" w14:paraId="6B2D8BF4" w14:textId="77777777" w:rsidTr="000937C6">
        <w:trPr>
          <w:trHeight w:hRule="exact" w:val="346"/>
        </w:trPr>
        <w:tc>
          <w:tcPr>
            <w:tcW w:w="1962" w:type="dxa"/>
          </w:tcPr>
          <w:p w14:paraId="384805D1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ยูเรกา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เอนเนอร์จี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  <w:p w14:paraId="3E13F918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  <w:p w14:paraId="1F47EEAE" w14:textId="6FE0DEE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  <w:cs/>
              </w:rPr>
            </w:pPr>
            <w:r w:rsidRPr="00D6038A">
              <w:rPr>
                <w:rFonts w:ascii="Angsana New" w:hAnsi="Angsana New" w:hint="cs"/>
                <w:sz w:val="22"/>
                <w:szCs w:val="22"/>
                <w:cs/>
              </w:rPr>
              <w:t>อ่านเรื่องนี้ต่อที่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hyperlink r:id="rId13" w:history="1">
              <w:r w:rsidR="001D51CC" w:rsidRPr="00ED6367">
                <w:rPr>
                  <w:rStyle w:val="Hyperlink"/>
                  <w:rFonts w:ascii="Angsana New" w:hAnsi="Angsana New"/>
                  <w:sz w:val="22"/>
                  <w:szCs w:val="22"/>
                </w:rPr>
                <w:t>https://www</w:t>
              </w:r>
            </w:hyperlink>
            <w:r w:rsidRPr="00D6038A">
              <w:rPr>
                <w:rFonts w:ascii="Angsana New" w:hAnsi="Angsana New"/>
                <w:sz w:val="22"/>
                <w:szCs w:val="22"/>
              </w:rPr>
              <w:t>.kaohoon.com/content/</w:t>
            </w:r>
            <w:r w:rsidRPr="00D6038A">
              <w:rPr>
                <w:rFonts w:ascii="Angsana New" w:hAnsi="Angsana New"/>
                <w:sz w:val="22"/>
                <w:szCs w:val="22"/>
                <w:cs/>
              </w:rPr>
              <w:t>320776</w:t>
            </w:r>
          </w:p>
        </w:tc>
        <w:tc>
          <w:tcPr>
            <w:tcW w:w="2070" w:type="dxa"/>
          </w:tcPr>
          <w:p w14:paraId="259C3E56" w14:textId="5211C949" w:rsidR="002466D9" w:rsidRPr="00D6038A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ผลิตพลังงาน</w:t>
            </w:r>
          </w:p>
        </w:tc>
        <w:tc>
          <w:tcPr>
            <w:tcW w:w="810" w:type="dxa"/>
          </w:tcPr>
          <w:p w14:paraId="298D6784" w14:textId="17219359" w:rsidR="002466D9" w:rsidRDefault="000937C6" w:rsidP="000937C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03" w:type="dxa"/>
          </w:tcPr>
          <w:p w14:paraId="76103AC3" w14:textId="726A73B8" w:rsidR="002466D9" w:rsidRPr="001D51CC" w:rsidRDefault="001D51CC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55.00</w:t>
            </w:r>
          </w:p>
        </w:tc>
        <w:tc>
          <w:tcPr>
            <w:tcW w:w="236" w:type="dxa"/>
          </w:tcPr>
          <w:p w14:paraId="67AB3CA7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2F42CF93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  <w:r w:rsidRPr="00DB178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9" w:type="dxa"/>
            <w:gridSpan w:val="2"/>
          </w:tcPr>
          <w:p w14:paraId="31220C60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236" w:type="dxa"/>
          </w:tcPr>
          <w:p w14:paraId="02418DC7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</w:tcPr>
          <w:p w14:paraId="27E8C909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752B86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32138893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A29F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A29F6">
              <w:rPr>
                <w:rFonts w:ascii="Angsana New" w:hAnsi="Angsana New"/>
                <w:sz w:val="22"/>
                <w:szCs w:val="22"/>
              </w:rPr>
              <w:t>,</w:t>
            </w:r>
            <w:r w:rsidRPr="009A29F6">
              <w:rPr>
                <w:rFonts w:ascii="Angsana New" w:hAnsi="Angsana New"/>
                <w:sz w:val="22"/>
                <w:szCs w:val="22"/>
                <w:cs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</w:tcPr>
          <w:p w14:paraId="326B4186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7BD8E84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1139D1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5E3D4EE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C654F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3977600A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3AC3F64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208BE69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A29F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A29F6">
              <w:rPr>
                <w:rFonts w:ascii="Angsana New" w:hAnsi="Angsana New"/>
                <w:sz w:val="22"/>
                <w:szCs w:val="22"/>
              </w:rPr>
              <w:t>,</w:t>
            </w:r>
            <w:r w:rsidRPr="009A29F6">
              <w:rPr>
                <w:rFonts w:ascii="Angsana New" w:hAnsi="Angsana New"/>
                <w:sz w:val="22"/>
                <w:szCs w:val="22"/>
                <w:cs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</w:tcPr>
          <w:p w14:paraId="547DAF3D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4B8A2FB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2" w:type="dxa"/>
          </w:tcPr>
          <w:p w14:paraId="6A515FA2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53" w:right="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ECEABC8" w14:textId="77777777" w:rsidR="002466D9" w:rsidRPr="00C024D8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024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A10101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60B06C09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217C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6D9" w:rsidRPr="00217C44" w14:paraId="5BA1FE56" w14:textId="77777777" w:rsidTr="000937C6">
        <w:trPr>
          <w:trHeight w:hRule="exact" w:val="346"/>
        </w:trPr>
        <w:tc>
          <w:tcPr>
            <w:tcW w:w="1962" w:type="dxa"/>
          </w:tcPr>
          <w:p w14:paraId="4D5F050E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7C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  <w:vAlign w:val="center"/>
          </w:tcPr>
          <w:p w14:paraId="5151B5D6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BBA7C65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3" w:type="dxa"/>
          </w:tcPr>
          <w:p w14:paraId="46B9C515" w14:textId="30C90B12" w:rsidR="002466D9" w:rsidRPr="00217C44" w:rsidRDefault="002466D9" w:rsidP="005C1BD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CA9782" w14:textId="77777777" w:rsidR="002466D9" w:rsidRPr="00217C44" w:rsidRDefault="002466D9" w:rsidP="005C1B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1" w:type="dxa"/>
          </w:tcPr>
          <w:p w14:paraId="7A23511B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9" w:type="dxa"/>
            <w:gridSpan w:val="2"/>
          </w:tcPr>
          <w:p w14:paraId="37EB74D1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EED4114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5" w:type="dxa"/>
          </w:tcPr>
          <w:p w14:paraId="4EE67D39" w14:textId="77777777" w:rsidR="002466D9" w:rsidRPr="00217C44" w:rsidRDefault="002466D9" w:rsidP="005C1B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B5ECF31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F3F82AF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A2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44</w:t>
            </w:r>
            <w:r w:rsidRPr="009A29F6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A29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04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42856564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28F83E0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178F">
              <w:rPr>
                <w:rFonts w:ascii="Angsana New" w:hAnsi="Angsana New"/>
                <w:b/>
                <w:bCs/>
                <w:sz w:val="22"/>
                <w:szCs w:val="22"/>
              </w:rPr>
              <w:t>99,598</w:t>
            </w:r>
          </w:p>
        </w:tc>
        <w:tc>
          <w:tcPr>
            <w:tcW w:w="236" w:type="dxa"/>
          </w:tcPr>
          <w:p w14:paraId="26C2D3FC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B4B3973" w14:textId="77777777" w:rsidR="002466D9" w:rsidRPr="00D6038A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038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E7AE85" w14:textId="77777777" w:rsidR="002466D9" w:rsidRPr="00C024D8" w:rsidRDefault="002466D9" w:rsidP="005C1BD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61EF191" w14:textId="3183F536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B19F5">
              <w:rPr>
                <w:rFonts w:ascii="Angsana New" w:hAnsi="Angsana New"/>
                <w:b/>
                <w:bCs/>
                <w:sz w:val="22"/>
                <w:szCs w:val="22"/>
              </w:rPr>
              <w:t>(35,11</w:t>
            </w:r>
            <w:r w:rsidR="001D51CC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CB19F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C262BEE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024A5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1BD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44</w:t>
            </w:r>
            <w:r w:rsidRPr="005C1BD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5C1BD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04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C3AD051" w14:textId="77777777" w:rsidR="002466D9" w:rsidRPr="00217C44" w:rsidRDefault="002466D9" w:rsidP="005C1B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568F5D" w14:textId="77777777" w:rsidR="002466D9" w:rsidRPr="00217C44" w:rsidRDefault="002466D9" w:rsidP="0009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B19F5">
              <w:rPr>
                <w:rFonts w:ascii="Angsana New" w:hAnsi="Angsana New"/>
                <w:b/>
                <w:bCs/>
                <w:sz w:val="22"/>
                <w:szCs w:val="22"/>
              </w:rPr>
              <w:t>64,48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42" w:type="dxa"/>
          </w:tcPr>
          <w:p w14:paraId="0EC6B7C2" w14:textId="77777777" w:rsidR="002466D9" w:rsidRPr="00217C44" w:rsidRDefault="002466D9" w:rsidP="005C1B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</w:tcPr>
          <w:p w14:paraId="78844033" w14:textId="77777777" w:rsidR="002466D9" w:rsidRPr="00217C44" w:rsidRDefault="002466D9" w:rsidP="005C1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9FE39C" w14:textId="77777777" w:rsidR="002466D9" w:rsidRPr="00217C44" w:rsidRDefault="002466D9" w:rsidP="005C1B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B8D8D" w14:textId="77777777" w:rsidR="002466D9" w:rsidRPr="00217C44" w:rsidRDefault="002466D9" w:rsidP="005C1B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41E6E">
              <w:rPr>
                <w:rFonts w:ascii="Angsana New" w:hAnsi="Angsana New"/>
                <w:b/>
                <w:bCs/>
                <w:sz w:val="22"/>
                <w:szCs w:val="22"/>
              </w:rPr>
              <w:t>1,06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</w:tr>
    </w:tbl>
    <w:p w14:paraId="70A71835" w14:textId="77777777" w:rsidR="006C3B2A" w:rsidRPr="007A53F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14:paraId="45781E87" w14:textId="4703C9BB" w:rsidR="00462E3F" w:rsidRDefault="006C3B2A" w:rsidP="0032400F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419E8">
        <w:rPr>
          <w:rFonts w:ascii="Angsana New" w:hAnsi="Angsana New" w:hint="cs"/>
          <w:sz w:val="30"/>
          <w:szCs w:val="30"/>
          <w:cs/>
          <w:lang w:bidi="th-TH"/>
        </w:rPr>
        <w:t>บริษัทย่อยทางตรงทั้งหมดดำเนินธุรกิจในประเทศไทย</w:t>
      </w:r>
      <w:r w:rsidRPr="00C419E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419E8">
        <w:rPr>
          <w:rFonts w:ascii="Angsana New" w:hAnsi="Angsana New" w:hint="cs"/>
          <w:sz w:val="30"/>
          <w:szCs w:val="30"/>
          <w:cs/>
          <w:lang w:bidi="th-TH"/>
        </w:rPr>
        <w:t>ยกเว้นบริษัท</w:t>
      </w:r>
      <w:r w:rsidRPr="00C419E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419E8">
        <w:rPr>
          <w:rFonts w:ascii="Angsana New" w:hAnsi="Angsana New" w:hint="cs"/>
          <w:sz w:val="30"/>
          <w:szCs w:val="30"/>
          <w:cs/>
          <w:lang w:bidi="th-TH"/>
        </w:rPr>
        <w:t>ยูเรกา</w:t>
      </w:r>
      <w:r w:rsidRPr="00C419E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419E8">
        <w:rPr>
          <w:rFonts w:ascii="Angsana New" w:hAnsi="Angsana New" w:hint="cs"/>
          <w:sz w:val="30"/>
          <w:szCs w:val="30"/>
          <w:cs/>
          <w:lang w:bidi="th-TH"/>
        </w:rPr>
        <w:t>ดีไซน์</w:t>
      </w:r>
      <w:r w:rsidRPr="00C419E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419E8">
        <w:rPr>
          <w:rFonts w:ascii="Angsana New" w:hAnsi="Angsana New" w:hint="cs"/>
          <w:sz w:val="30"/>
          <w:szCs w:val="30"/>
          <w:cs/>
          <w:lang w:bidi="th-TH"/>
        </w:rPr>
        <w:t>อินเตอร์เนชั่นแนล</w:t>
      </w:r>
      <w:r w:rsidRPr="00C419E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419E8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Pr="00C419E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419E8">
        <w:rPr>
          <w:rFonts w:ascii="Angsana New" w:hAnsi="Angsana New" w:hint="cs"/>
          <w:sz w:val="30"/>
          <w:szCs w:val="30"/>
          <w:cs/>
          <w:lang w:bidi="th-TH"/>
        </w:rPr>
        <w:t>ซึ่งดำเนินธุรกิจในประเทศสิงคโปร์</w:t>
      </w:r>
    </w:p>
    <w:p w14:paraId="2C380C31" w14:textId="77777777" w:rsidR="006C3B2A" w:rsidRPr="00C871D2" w:rsidRDefault="006C3B2A" w:rsidP="006C3B2A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1A704F">
        <w:rPr>
          <w:rFonts w:ascii="Angsana New" w:hAnsi="Angsana New"/>
          <w:sz w:val="30"/>
          <w:szCs w:val="30"/>
          <w:cs/>
        </w:rPr>
        <w:lastRenderedPageBreak/>
        <w:t>รายละเอียดบริษัทย่อยทางอ้อมของบริษัท ณ วันที่ 3</w:t>
      </w:r>
      <w:r w:rsidRPr="001A704F">
        <w:rPr>
          <w:rFonts w:ascii="Angsana New" w:hAnsi="Angsana New"/>
          <w:sz w:val="30"/>
          <w:szCs w:val="30"/>
          <w:lang w:val="en-US" w:bidi="th-TH"/>
        </w:rPr>
        <w:t>1</w:t>
      </w:r>
      <w:r w:rsidRPr="001A704F">
        <w:rPr>
          <w:rFonts w:ascii="Angsana New" w:hAnsi="Angsana New"/>
          <w:sz w:val="30"/>
          <w:szCs w:val="30"/>
          <w:cs/>
        </w:rPr>
        <w:t xml:space="preserve"> </w:t>
      </w:r>
      <w:r w:rsidRPr="001A704F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1A704F">
        <w:rPr>
          <w:rFonts w:ascii="Angsana New" w:hAnsi="Angsana New"/>
          <w:sz w:val="30"/>
          <w:szCs w:val="30"/>
          <w:cs/>
        </w:rPr>
        <w:t xml:space="preserve"> </w:t>
      </w:r>
      <w:r w:rsidR="007E3E98">
        <w:rPr>
          <w:rFonts w:ascii="Angsana New" w:hAnsi="Angsana New"/>
          <w:sz w:val="30"/>
          <w:szCs w:val="30"/>
        </w:rPr>
        <w:t>256</w:t>
      </w:r>
      <w:r w:rsidR="00933C3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7E3E98">
        <w:rPr>
          <w:rFonts w:ascii="Angsana New" w:hAnsi="Angsana New"/>
          <w:sz w:val="30"/>
          <w:szCs w:val="30"/>
        </w:rPr>
        <w:t>256</w:t>
      </w:r>
      <w:r w:rsidR="00933C30">
        <w:rPr>
          <w:rFonts w:ascii="Angsana New" w:hAnsi="Angsana New"/>
          <w:sz w:val="30"/>
          <w:szCs w:val="30"/>
        </w:rPr>
        <w:t>1</w:t>
      </w:r>
      <w:r w:rsidRPr="001A704F">
        <w:rPr>
          <w:rFonts w:ascii="Angsana New" w:hAnsi="Angsana New"/>
          <w:sz w:val="30"/>
          <w:szCs w:val="30"/>
          <w:lang w:bidi="th-TH"/>
        </w:rPr>
        <w:t xml:space="preserve"> </w:t>
      </w:r>
      <w:r w:rsidRPr="001A704F">
        <w:rPr>
          <w:rFonts w:ascii="Angsana New" w:hAnsi="Angsana New"/>
          <w:sz w:val="30"/>
          <w:szCs w:val="30"/>
          <w:cs/>
        </w:rPr>
        <w:t>มีดังนี้</w:t>
      </w:r>
      <w:r w:rsidRPr="00C871D2">
        <w:rPr>
          <w:rFonts w:ascii="Angsana New" w:hAnsi="Angsana New"/>
          <w:sz w:val="30"/>
          <w:szCs w:val="30"/>
          <w:cs/>
        </w:rPr>
        <w:t xml:space="preserve"> </w:t>
      </w:r>
    </w:p>
    <w:p w14:paraId="7D3883E5" w14:textId="77777777" w:rsidR="006C3B2A" w:rsidRPr="00DD69D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  <w:highlight w:val="yellow"/>
          <w:lang w:bidi="ar-SA"/>
        </w:rPr>
      </w:pPr>
    </w:p>
    <w:tbl>
      <w:tblPr>
        <w:tblW w:w="1584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080"/>
        <w:gridCol w:w="540"/>
        <w:gridCol w:w="270"/>
        <w:gridCol w:w="54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6C3B2A" w:rsidRPr="005F5745" w14:paraId="70E1278C" w14:textId="77777777" w:rsidTr="00FF5BCA">
        <w:tc>
          <w:tcPr>
            <w:tcW w:w="2160" w:type="dxa"/>
          </w:tcPr>
          <w:p w14:paraId="7C28EF0F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96810DA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5B6585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350" w:type="dxa"/>
            <w:gridSpan w:val="3"/>
          </w:tcPr>
          <w:p w14:paraId="25526F7E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14:paraId="668BF5E2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64D963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1F46F3A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95BC9C0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57C81C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A4893B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31529D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3AF62A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A027007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9098AA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3DAB4A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3B2A" w:rsidRPr="005F5745" w14:paraId="76A84DB2" w14:textId="77777777" w:rsidTr="00FF5BCA">
        <w:tc>
          <w:tcPr>
            <w:tcW w:w="2160" w:type="dxa"/>
          </w:tcPr>
          <w:p w14:paraId="08B714D5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2A6E34D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76AFC75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350" w:type="dxa"/>
            <w:gridSpan w:val="3"/>
          </w:tcPr>
          <w:p w14:paraId="2E63D52B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14:paraId="46F5A318" w14:textId="77777777" w:rsidR="006C3B2A" w:rsidRPr="005F5745" w:rsidDel="0068544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87EACB4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EB45F31" w14:textId="77777777" w:rsidR="006C3B2A" w:rsidRPr="005F5745" w:rsidDel="0068544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38B4A08F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4806BEA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4DB89AF1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E1CEC76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6C3B2A" w:rsidRPr="005F5745" w14:paraId="75615B00" w14:textId="77777777" w:rsidTr="00FF5BCA">
        <w:tc>
          <w:tcPr>
            <w:tcW w:w="2160" w:type="dxa"/>
          </w:tcPr>
          <w:p w14:paraId="31B995E8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7B8C304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1E5335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146B0188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82679BF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27198F32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1A973FD7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778EA4E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C18BF4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0022CC69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089788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EAA2FE0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FB62B7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3406E51E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07330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B9FB042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39BA2E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69A84742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C292EE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E8B9A23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A51D49" w14:textId="77777777" w:rsidR="006C3B2A" w:rsidRPr="005F5745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C3B2A" w:rsidRPr="005F5745" w14:paraId="5F225BEE" w14:textId="77777777" w:rsidTr="00FF5BCA">
        <w:tc>
          <w:tcPr>
            <w:tcW w:w="2160" w:type="dxa"/>
          </w:tcPr>
          <w:p w14:paraId="32ECF4E7" w14:textId="77777777" w:rsidR="006C3B2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77C1CF5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6FB113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3"/>
          </w:tcPr>
          <w:p w14:paraId="7AE93071" w14:textId="77777777" w:rsidR="006C3B2A" w:rsidRPr="001D3F6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5"/>
          </w:tcPr>
          <w:p w14:paraId="5EF459B5" w14:textId="77777777" w:rsidR="006C3B2A" w:rsidRPr="001D3F6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046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C3B2A" w:rsidRPr="005F5745" w14:paraId="41D11B8A" w14:textId="77777777" w:rsidTr="00FF5BCA">
        <w:tc>
          <w:tcPr>
            <w:tcW w:w="2160" w:type="dxa"/>
          </w:tcPr>
          <w:p w14:paraId="442D97DF" w14:textId="77777777" w:rsidR="006C3B2A" w:rsidRPr="005F574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620" w:type="dxa"/>
          </w:tcPr>
          <w:p w14:paraId="24281AC2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19748AA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</w:tcPr>
          <w:p w14:paraId="13CB607A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40DD11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F6DD095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E7C444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06119E7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82B8B69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0027B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BD929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E7BD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3752298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CC808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2B831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10F1D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5D80D0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364A8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D96A9C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B9386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7B76602" w14:textId="77777777" w:rsidR="006C3B2A" w:rsidRPr="005F5745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368AA" w:rsidRPr="004E5D19" w14:paraId="46D26F6E" w14:textId="77777777" w:rsidTr="00FF5BCA">
        <w:tc>
          <w:tcPr>
            <w:tcW w:w="2160" w:type="dxa"/>
          </w:tcPr>
          <w:p w14:paraId="0E1A5B8C" w14:textId="77777777" w:rsidR="003368AA" w:rsidRPr="004E5D1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4E5D1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E5D19">
              <w:rPr>
                <w:rFonts w:ascii="Angsana New" w:hAnsi="Angsana New" w:hint="cs"/>
                <w:sz w:val="30"/>
                <w:szCs w:val="30"/>
                <w:cs/>
              </w:rPr>
              <w:t xml:space="preserve">ยูเรกา ดีไซน์ </w:t>
            </w:r>
          </w:p>
        </w:tc>
        <w:tc>
          <w:tcPr>
            <w:tcW w:w="1620" w:type="dxa"/>
            <w:vAlign w:val="center"/>
          </w:tcPr>
          <w:p w14:paraId="2436B83E" w14:textId="77777777" w:rsidR="003368AA" w:rsidRPr="004E5D19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14:paraId="6246E6B5" w14:textId="77777777" w:rsidR="003368AA" w:rsidRPr="004E5D19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อินโดนีเซีย</w:t>
            </w:r>
          </w:p>
        </w:tc>
        <w:tc>
          <w:tcPr>
            <w:tcW w:w="540" w:type="dxa"/>
          </w:tcPr>
          <w:p w14:paraId="550D92D5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C6D07F" w14:textId="77777777" w:rsidR="003368AA" w:rsidRPr="00DE3A29" w:rsidRDefault="003368AA" w:rsidP="003368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14:paraId="5A3946D1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14:paraId="625E9FFB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2C5B24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37B150B1" w14:textId="77777777" w:rsidR="003368AA" w:rsidRPr="00DE3A29" w:rsidRDefault="003368AA" w:rsidP="0001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20,</w:t>
            </w:r>
            <w:r w:rsidR="004C5B73">
              <w:rPr>
                <w:rFonts w:ascii="Angsana New" w:hAnsi="Angsana New"/>
                <w:sz w:val="27"/>
                <w:szCs w:val="27"/>
              </w:rPr>
              <w:t>903</w:t>
            </w:r>
          </w:p>
        </w:tc>
        <w:tc>
          <w:tcPr>
            <w:tcW w:w="270" w:type="dxa"/>
          </w:tcPr>
          <w:p w14:paraId="28715D42" w14:textId="77777777" w:rsidR="003368AA" w:rsidRPr="00DE3A29" w:rsidRDefault="003368AA" w:rsidP="003368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0138758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3BF0B2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E8D9935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20,80</w:t>
            </w:r>
            <w:r w:rsidR="004C5B7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393B571A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48959E9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4B14D7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F6B43BD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(16,021)</w:t>
            </w:r>
          </w:p>
        </w:tc>
        <w:tc>
          <w:tcPr>
            <w:tcW w:w="270" w:type="dxa"/>
            <w:shd w:val="clear" w:color="auto" w:fill="auto"/>
          </w:tcPr>
          <w:p w14:paraId="71127602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C462E7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70D834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323286C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4,78</w:t>
            </w:r>
            <w:r w:rsidR="00104693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3368AA" w:rsidRPr="005F5745" w14:paraId="5299C15A" w14:textId="77777777" w:rsidTr="00FF5BCA">
        <w:tc>
          <w:tcPr>
            <w:tcW w:w="2160" w:type="dxa"/>
          </w:tcPr>
          <w:p w14:paraId="1209B1A5" w14:textId="77777777" w:rsidR="003368AA" w:rsidRPr="005F5745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E5D1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E5D19">
              <w:rPr>
                <w:rFonts w:ascii="Angsana New" w:hAnsi="Angsana New" w:hint="cs"/>
                <w:sz w:val="28"/>
                <w:szCs w:val="28"/>
                <w:cs/>
              </w:rPr>
              <w:t>อินโดนีเซีย</w:t>
            </w:r>
            <w:r w:rsidRPr="004E5D1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14:paraId="18F0C2E3" w14:textId="77777777" w:rsidR="003368AA" w:rsidRPr="005F5745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14:paraId="67713DED" w14:textId="77777777" w:rsidR="003368AA" w:rsidRPr="005F5745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</w:tcPr>
          <w:p w14:paraId="7E61A787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0364DE9B" w14:textId="77777777" w:rsidR="003368AA" w:rsidRPr="00DE3A29" w:rsidRDefault="003368AA" w:rsidP="003368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14:paraId="4FBC9DD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11FF865D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2D2680B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2CEE21B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468F903E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14:paraId="0C9D678E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D9A5B9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5B7D796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8D696BF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B61DD9A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47F29FA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7A04CF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173A62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27C2DB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36B0BC6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CAF77F4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68AA" w:rsidRPr="005F5745" w14:paraId="1DE47C6D" w14:textId="77777777" w:rsidTr="00FF5BCA">
        <w:tc>
          <w:tcPr>
            <w:tcW w:w="2160" w:type="dxa"/>
          </w:tcPr>
          <w:p w14:paraId="6F9B813E" w14:textId="77777777" w:rsidR="003368AA" w:rsidRPr="005F5745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บริษัท ยูเรกา ดีไซน์</w:t>
            </w:r>
          </w:p>
        </w:tc>
        <w:tc>
          <w:tcPr>
            <w:tcW w:w="1620" w:type="dxa"/>
            <w:vAlign w:val="center"/>
          </w:tcPr>
          <w:p w14:paraId="3BBA28C6" w14:textId="77777777" w:rsidR="003368AA" w:rsidRPr="004E5D19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14:paraId="6FBB1A81" w14:textId="77777777" w:rsidR="003368AA" w:rsidRPr="004E5D19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E5D1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อินเดีย</w:t>
            </w:r>
          </w:p>
        </w:tc>
        <w:tc>
          <w:tcPr>
            <w:tcW w:w="540" w:type="dxa"/>
          </w:tcPr>
          <w:p w14:paraId="77F4BA40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9A1EF7" w14:textId="77777777" w:rsidR="003368AA" w:rsidRPr="00DE3A29" w:rsidRDefault="003368AA" w:rsidP="003368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14:paraId="6DA2AAFE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14:paraId="1486B42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B94F7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7629B31C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</w:t>
            </w:r>
            <w:r w:rsidR="004C5B73">
              <w:rPr>
                <w:rFonts w:ascii="Angsana New" w:hAnsi="Angsana New"/>
                <w:sz w:val="27"/>
                <w:szCs w:val="27"/>
                <w:lang w:val="en-US" w:bidi="th-TH"/>
              </w:rPr>
              <w:t>607</w:t>
            </w:r>
          </w:p>
        </w:tc>
        <w:tc>
          <w:tcPr>
            <w:tcW w:w="270" w:type="dxa"/>
          </w:tcPr>
          <w:p w14:paraId="38C92C30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14:paraId="18B1006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688C5D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ADDA0AE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19,60</w:t>
            </w:r>
            <w:r w:rsidR="004C5B7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436A0555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55B6AB7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9CA58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B745FF9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</w:t>
            </w:r>
            <w:r w:rsidR="004C5B73">
              <w:rPr>
                <w:rFonts w:ascii="Angsana New" w:hAnsi="Angsana New"/>
                <w:sz w:val="27"/>
                <w:szCs w:val="27"/>
              </w:rPr>
              <w:t>2</w:t>
            </w:r>
            <w:r w:rsidRPr="00DE3A2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A928A4F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2D0AAAD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308E9C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3DBAF66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A1335D">
              <w:rPr>
                <w:rFonts w:ascii="Angsana New" w:hAnsi="Angsana New"/>
                <w:sz w:val="27"/>
                <w:szCs w:val="27"/>
              </w:rPr>
              <w:t>15,91</w:t>
            </w:r>
            <w:r w:rsidR="004C5B73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3368AA" w:rsidRPr="005F5745" w14:paraId="11A26E5E" w14:textId="77777777" w:rsidTr="00FF5BCA">
        <w:tc>
          <w:tcPr>
            <w:tcW w:w="2160" w:type="dxa"/>
          </w:tcPr>
          <w:p w14:paraId="6186270E" w14:textId="77777777" w:rsidR="003368AA" w:rsidRPr="005F5745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F5745">
              <w:rPr>
                <w:rFonts w:ascii="Angsana New" w:hAnsi="Angsana New"/>
                <w:sz w:val="28"/>
                <w:szCs w:val="28"/>
                <w:cs/>
              </w:rPr>
              <w:t>อิ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นเดีย</w:t>
            </w:r>
            <w:r w:rsidRPr="005F574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14:paraId="72952C89" w14:textId="77777777" w:rsidR="003368AA" w:rsidRPr="005F5745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14:paraId="5FDA658D" w14:textId="77777777" w:rsidR="003368AA" w:rsidRPr="004E5D19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</w:tcPr>
          <w:p w14:paraId="5876ADB5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5BF2F0A3" w14:textId="77777777" w:rsidR="003368AA" w:rsidRPr="00DE3A29" w:rsidRDefault="003368AA" w:rsidP="003368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0" w:type="dxa"/>
          </w:tcPr>
          <w:p w14:paraId="12068F09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20A9FC60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3443B9E1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253EBFC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734F5934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14:paraId="461E1707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663A31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BD32AB0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198751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168FF20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4103A28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93C79B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95D4C31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B40C733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26A960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93C840B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68AA" w:rsidRPr="007A53F6" w14:paraId="00E6C56C" w14:textId="77777777" w:rsidTr="00FF5BCA">
        <w:tc>
          <w:tcPr>
            <w:tcW w:w="2160" w:type="dxa"/>
          </w:tcPr>
          <w:p w14:paraId="1F70D3DB" w14:textId="77777777" w:rsidR="003368AA" w:rsidRPr="005F5745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5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467C4BE1" w14:textId="77777777" w:rsidR="003368AA" w:rsidRPr="005F5745" w:rsidRDefault="003368AA" w:rsidP="003368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977CFFB" w14:textId="77777777" w:rsidR="003368AA" w:rsidRPr="005F5745" w:rsidRDefault="003368AA" w:rsidP="003368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4729078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A1D45F3" w14:textId="77777777" w:rsidR="003368AA" w:rsidRPr="00DE3A29" w:rsidRDefault="003368AA" w:rsidP="003368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40" w:type="dxa"/>
          </w:tcPr>
          <w:p w14:paraId="00116CF3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78D4872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422110A9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989034E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68508DFE" w14:textId="77777777" w:rsidR="003368AA" w:rsidRPr="00DE3A29" w:rsidRDefault="003368AA" w:rsidP="003368A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642E20" w14:textId="77777777" w:rsidR="003368AA" w:rsidRPr="003368AA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368AA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4A6E33" w14:textId="77777777" w:rsidR="003368AA" w:rsidRPr="003368AA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7255A6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335D">
              <w:rPr>
                <w:rFonts w:ascii="Angsana New" w:hAnsi="Angsana New"/>
                <w:b/>
                <w:bCs/>
                <w:sz w:val="27"/>
                <w:szCs w:val="27"/>
              </w:rPr>
              <w:t>40,41</w:t>
            </w:r>
            <w:r w:rsidR="004C5B73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0E4C80D9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F7B982" w14:textId="77777777" w:rsidR="003368AA" w:rsidRPr="003368AA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368AA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947E4D" w14:textId="77777777" w:rsidR="003368AA" w:rsidRPr="003368AA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E3428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335D">
              <w:rPr>
                <w:rFonts w:ascii="Angsana New" w:hAnsi="Angsana New"/>
                <w:b/>
                <w:bCs/>
                <w:sz w:val="27"/>
                <w:szCs w:val="27"/>
              </w:rPr>
              <w:t>(19,713)</w:t>
            </w:r>
          </w:p>
        </w:tc>
        <w:tc>
          <w:tcPr>
            <w:tcW w:w="270" w:type="dxa"/>
          </w:tcPr>
          <w:p w14:paraId="77E39062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270618" w14:textId="77777777" w:rsidR="003368AA" w:rsidRPr="003368AA" w:rsidRDefault="003368AA" w:rsidP="00336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3368AA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21C8B9" w14:textId="77777777" w:rsidR="003368AA" w:rsidRPr="003368AA" w:rsidRDefault="003368AA" w:rsidP="003368AA">
            <w:pPr>
              <w:pStyle w:val="acctfourfigures"/>
              <w:tabs>
                <w:tab w:val="clear" w:pos="765"/>
                <w:tab w:val="decimal" w:pos="432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1E1A61" w14:textId="77777777" w:rsidR="003368AA" w:rsidRPr="00DE3A29" w:rsidRDefault="003368AA" w:rsidP="003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335D">
              <w:rPr>
                <w:rFonts w:ascii="Angsana New" w:hAnsi="Angsana New"/>
                <w:b/>
                <w:bCs/>
                <w:sz w:val="27"/>
                <w:szCs w:val="27"/>
              </w:rPr>
              <w:t>20,701</w:t>
            </w:r>
          </w:p>
        </w:tc>
      </w:tr>
    </w:tbl>
    <w:p w14:paraId="30306CF8" w14:textId="77777777" w:rsidR="006C3B2A" w:rsidRPr="00DD69D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  <w:highlight w:val="yellow"/>
          <w:lang w:bidi="ar-SA"/>
        </w:rPr>
      </w:pPr>
    </w:p>
    <w:p w14:paraId="49C690AB" w14:textId="77777777" w:rsidR="00780859" w:rsidRDefault="006C3B2A" w:rsidP="00780859">
      <w:pPr>
        <w:pStyle w:val="block"/>
        <w:tabs>
          <w:tab w:val="left" w:pos="9360"/>
        </w:tabs>
        <w:spacing w:after="0" w:line="240" w:lineRule="auto"/>
        <w:ind w:left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ฟูจิอิ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ไอออน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เวิร์ค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ประเทศไทย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ยูเรกา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เทรดดิ้ง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ซึ่งเป็นบริษัทย่อยทางตรง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ได้จดทะเบียนเลิกบริษัทต่อกรมพัฒนาธุรกิจการค้า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กระทรวงพาณิชย์เมื่อวันที่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และทำการชำระบัญชีเสร็จสิ้นเมื่อวันที่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/>
          <w:sz w:val="30"/>
          <w:szCs w:val="30"/>
          <w:lang w:val="en-US" w:bidi="th-TH"/>
        </w:rPr>
        <w:t xml:space="preserve">19 </w:t>
      </w:r>
      <w:r w:rsidR="002063CE" w:rsidRPr="002063CE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2063CE" w:rsidRPr="002063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063CE" w:rsidRPr="002063CE">
        <w:rPr>
          <w:rFonts w:ascii="Angsana New" w:hAnsi="Angsana New"/>
          <w:sz w:val="30"/>
          <w:szCs w:val="30"/>
          <w:lang w:val="en-US" w:bidi="th-TH"/>
        </w:rPr>
        <w:t>256</w:t>
      </w:r>
      <w:r w:rsidR="001E04F0">
        <w:rPr>
          <w:rFonts w:ascii="Angsana New" w:hAnsi="Angsana New"/>
          <w:sz w:val="30"/>
          <w:szCs w:val="30"/>
          <w:lang w:val="en-US" w:bidi="th-TH"/>
        </w:rPr>
        <w:t>2</w:t>
      </w:r>
    </w:p>
    <w:p w14:paraId="4F906606" w14:textId="77777777" w:rsidR="00BE7D61" w:rsidRDefault="00BE7D61" w:rsidP="00BE7D61">
      <w:pPr>
        <w:pStyle w:val="block"/>
        <w:tabs>
          <w:tab w:val="left" w:pos="9360"/>
        </w:tabs>
        <w:spacing w:after="0" w:line="240" w:lineRule="auto"/>
        <w:ind w:left="0" w:right="46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84444BC" w14:textId="0A9DF9FE" w:rsidR="00BE7D61" w:rsidRDefault="00BE7D61" w:rsidP="00BE7D61">
      <w:pPr>
        <w:pStyle w:val="block"/>
        <w:tabs>
          <w:tab w:val="left" w:pos="9360"/>
        </w:tabs>
        <w:spacing w:after="0" w:line="240" w:lineRule="auto"/>
        <w:ind w:left="0" w:right="46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7D61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  </w:t>
      </w:r>
      <w:r>
        <w:rPr>
          <w:rFonts w:ascii="Angsana New" w:hAnsi="Angsana New"/>
          <w:sz w:val="30"/>
          <w:szCs w:val="30"/>
          <w:lang w:val="en-US" w:bidi="th-TH"/>
        </w:rPr>
        <w:t>2561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บริษัทได้ทำการทดสอบการด้อยค่าและประมาณมูลค่าที่คาดว่าจะได้รับคืน มูลค่าที่คาดดว่าจะได้รับคืนมาจากมูลค่าจากการใช้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ในระหว่างปี </w:t>
      </w:r>
      <w:r>
        <w:rPr>
          <w:rFonts w:ascii="Angsana New" w:hAnsi="Angsana New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บริษัทได้ขายเงินลงทุนของบริษัทย่อยออก และได้กลับรายการค่าเผื่อการด้อยค่าเงินลงทุนออกทั้งหมด </w:t>
      </w:r>
    </w:p>
    <w:p w14:paraId="0EDBF10D" w14:textId="7FDCCE87" w:rsidR="00BE7D61" w:rsidRDefault="00BE7D61" w:rsidP="00BE7D61">
      <w:pPr>
        <w:pStyle w:val="block"/>
        <w:tabs>
          <w:tab w:val="left" w:pos="9360"/>
        </w:tabs>
        <w:spacing w:after="0" w:line="240" w:lineRule="auto"/>
        <w:ind w:left="0"/>
        <w:rPr>
          <w:rFonts w:ascii="Angsana New" w:hAnsi="Angsana New"/>
          <w:sz w:val="30"/>
          <w:szCs w:val="30"/>
          <w:lang w:val="en-US" w:bidi="th-TH"/>
        </w:rPr>
        <w:sectPr w:rsidR="00BE7D61" w:rsidSect="00674B98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0C56A9" w14:textId="591082E3" w:rsidR="00CB2D41" w:rsidRPr="00487914" w:rsidRDefault="00CB2D41" w:rsidP="00CB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proofErr w:type="gramStart"/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0182">
        <w:rPr>
          <w:rFonts w:ascii="Angsana New" w:hAnsi="Angsana New"/>
          <w:b/>
          <w:bCs/>
          <w:sz w:val="30"/>
          <w:szCs w:val="30"/>
        </w:rPr>
        <w:t>3</w:t>
      </w:r>
      <w:r w:rsidRPr="00F85741">
        <w:rPr>
          <w:rFonts w:ascii="Angsana New" w:hAnsi="Angsana New"/>
          <w:b/>
          <w:bCs/>
          <w:sz w:val="30"/>
          <w:szCs w:val="30"/>
        </w:rPr>
        <w:t xml:space="preserve">  </w:t>
      </w:r>
      <w:r w:rsidRPr="00F85741">
        <w:rPr>
          <w:rFonts w:ascii="Angsana New" w:hAnsi="Angsana New"/>
          <w:b/>
          <w:bCs/>
          <w:sz w:val="30"/>
          <w:szCs w:val="30"/>
          <w:cs/>
        </w:rPr>
        <w:tab/>
      </w:r>
      <w:proofErr w:type="gramEnd"/>
      <w:r w:rsidRPr="00487914">
        <w:rPr>
          <w:rFonts w:ascii="Angsana New" w:hAnsi="Angsana New" w:hint="cs"/>
          <w:b/>
          <w:bCs/>
          <w:sz w:val="30"/>
          <w:szCs w:val="30"/>
          <w:cs/>
        </w:rPr>
        <w:t>ส่วนได้เสียที่ไม่มีอำนาจควบคุม</w:t>
      </w:r>
      <w:r w:rsidRPr="0048791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3656851" w14:textId="77777777" w:rsidR="00CB2D41" w:rsidRPr="00487914" w:rsidRDefault="00CB2D41" w:rsidP="00CB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5F9383" w14:textId="77777777" w:rsidR="00CB2D41" w:rsidRDefault="00CB2D41" w:rsidP="00CB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87914">
        <w:rPr>
          <w:rFonts w:ascii="Angsana New" w:hAnsi="Angsana New"/>
          <w:sz w:val="30"/>
          <w:szCs w:val="30"/>
        </w:rPr>
        <w:tab/>
      </w:r>
      <w:r w:rsidRPr="00487914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</w:t>
      </w:r>
      <w:r w:rsidRPr="00A67A41">
        <w:rPr>
          <w:rFonts w:ascii="Angsana New" w:hAnsi="Angsana New"/>
          <w:sz w:val="30"/>
          <w:szCs w:val="30"/>
          <w:cs/>
        </w:rPr>
        <w:t>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1AAE93F" w14:textId="77777777" w:rsidR="00CB2D41" w:rsidRDefault="00CB2D41" w:rsidP="00CB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34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1"/>
        <w:gridCol w:w="1710"/>
        <w:gridCol w:w="180"/>
        <w:gridCol w:w="1620"/>
        <w:gridCol w:w="180"/>
        <w:gridCol w:w="1440"/>
        <w:gridCol w:w="180"/>
        <w:gridCol w:w="1350"/>
        <w:gridCol w:w="180"/>
        <w:gridCol w:w="1350"/>
      </w:tblGrid>
      <w:tr w:rsidR="00473432" w:rsidRPr="001805B5" w14:paraId="14341A34" w14:textId="77777777" w:rsidTr="006A5E57">
        <w:trPr>
          <w:cantSplit/>
          <w:tblHeader/>
        </w:trPr>
        <w:tc>
          <w:tcPr>
            <w:tcW w:w="5231" w:type="dxa"/>
            <w:vAlign w:val="bottom"/>
          </w:tcPr>
          <w:p w14:paraId="54C2FBDD" w14:textId="77777777" w:rsidR="00473432" w:rsidRPr="000779D1" w:rsidRDefault="00473432" w:rsidP="00FD11D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0" w:type="dxa"/>
            <w:gridSpan w:val="9"/>
          </w:tcPr>
          <w:p w14:paraId="57452F4A" w14:textId="116E1D65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805B5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1805B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73432" w:rsidRPr="001805B5" w14:paraId="21F38405" w14:textId="77777777" w:rsidTr="00473432">
        <w:trPr>
          <w:cantSplit/>
          <w:tblHeader/>
        </w:trPr>
        <w:tc>
          <w:tcPr>
            <w:tcW w:w="5231" w:type="dxa"/>
            <w:vAlign w:val="bottom"/>
          </w:tcPr>
          <w:p w14:paraId="2DDDFB15" w14:textId="77777777" w:rsidR="00473432" w:rsidRPr="001805B5" w:rsidRDefault="00473432" w:rsidP="00FD11D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51EF8C" w14:textId="77777777" w:rsidR="00473432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2A1336D0" w14:textId="77777777" w:rsidR="00473432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5DE757FE" w14:textId="025FA395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ยูเรกา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เอนเนอร์จี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</w:tcPr>
          <w:p w14:paraId="2E95B8EA" w14:textId="77777777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7F62554" w14:textId="153C1E60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บริษัท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บีเอส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มายโค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ไบโอเทค</w:t>
            </w:r>
            <w:r w:rsidRPr="0047343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7343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902D30A" w14:textId="77777777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672A6E" w14:textId="77777777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บริษัทย่อย</w:t>
            </w:r>
            <w:r w:rsidRPr="001805B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อื่นที่</w:t>
            </w: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1CD3AB49" w14:textId="77777777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5EC397" w14:textId="77777777" w:rsidR="00473432" w:rsidRPr="001805B5" w:rsidRDefault="00473432" w:rsidP="00FD11D5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71828145" w14:textId="77777777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A6395D" w14:textId="77777777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73432" w:rsidRPr="001805B5" w14:paraId="06324354" w14:textId="77777777" w:rsidTr="006A5E57">
        <w:trPr>
          <w:cantSplit/>
        </w:trPr>
        <w:tc>
          <w:tcPr>
            <w:tcW w:w="5231" w:type="dxa"/>
            <w:vAlign w:val="bottom"/>
          </w:tcPr>
          <w:p w14:paraId="161C887D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90" w:type="dxa"/>
            <w:gridSpan w:val="9"/>
          </w:tcPr>
          <w:p w14:paraId="5FACE0A0" w14:textId="40E3C565" w:rsidR="00473432" w:rsidRPr="001805B5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805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05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73432" w:rsidRPr="001805B5" w14:paraId="4AEBCD65" w14:textId="77777777" w:rsidTr="00473432">
        <w:trPr>
          <w:cantSplit/>
        </w:trPr>
        <w:tc>
          <w:tcPr>
            <w:tcW w:w="5231" w:type="dxa"/>
            <w:vAlign w:val="bottom"/>
          </w:tcPr>
          <w:p w14:paraId="514DA1E4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10" w:type="dxa"/>
          </w:tcPr>
          <w:p w14:paraId="51EB9007" w14:textId="44668C83" w:rsidR="00473432" w:rsidRPr="001805B5" w:rsidRDefault="00473432" w:rsidP="00FD11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3432">
              <w:rPr>
                <w:rFonts w:ascii="Angsana New" w:hAnsi="Angsana New"/>
                <w:sz w:val="30"/>
                <w:szCs w:val="30"/>
                <w:lang w:val="en-US" w:bidi="th-TH"/>
              </w:rPr>
              <w:t>45%</w:t>
            </w:r>
          </w:p>
        </w:tc>
        <w:tc>
          <w:tcPr>
            <w:tcW w:w="180" w:type="dxa"/>
          </w:tcPr>
          <w:p w14:paraId="3FD738CF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488065" w14:textId="42470DA6" w:rsidR="00473432" w:rsidRPr="001805B5" w:rsidRDefault="00473432" w:rsidP="00FD11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432">
              <w:rPr>
                <w:rFonts w:ascii="Angsana New" w:hAnsi="Angsana New"/>
                <w:sz w:val="30"/>
                <w:szCs w:val="30"/>
                <w:lang w:val="en-US" w:bidi="th-TH"/>
              </w:rPr>
              <w:t>14%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7270FE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592FE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5087D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E3AB07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25230F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BE9F23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73432" w:rsidRPr="001805B5" w14:paraId="20AC569F" w14:textId="77777777" w:rsidTr="00473432">
        <w:trPr>
          <w:cantSplit/>
        </w:trPr>
        <w:tc>
          <w:tcPr>
            <w:tcW w:w="5231" w:type="dxa"/>
          </w:tcPr>
          <w:p w14:paraId="53336F16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296263DB" w14:textId="0E5A4CF2" w:rsidR="00473432" w:rsidRPr="001805B5" w:rsidRDefault="003A2CB0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2C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995</w:t>
            </w:r>
          </w:p>
        </w:tc>
        <w:tc>
          <w:tcPr>
            <w:tcW w:w="180" w:type="dxa"/>
          </w:tcPr>
          <w:p w14:paraId="47A8009C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7397F32" w14:textId="634CC018" w:rsidR="00473432" w:rsidRPr="001805B5" w:rsidRDefault="003A2CB0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28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2C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73D1AA0E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75D5E5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9B80F1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AE73B8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9A2F57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16D9BF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73432" w:rsidRPr="001805B5" w14:paraId="739D9505" w14:textId="77777777" w:rsidTr="00473432">
        <w:trPr>
          <w:cantSplit/>
        </w:trPr>
        <w:tc>
          <w:tcPr>
            <w:tcW w:w="5231" w:type="dxa"/>
          </w:tcPr>
          <w:p w14:paraId="0E83CA56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4099F2A8" w14:textId="3AA30837" w:rsidR="00473432" w:rsidRPr="001805B5" w:rsidRDefault="003A2CB0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F5EEF7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0F5FE09" w14:textId="2482FA13" w:rsidR="00473432" w:rsidRPr="001805B5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68,850</w:t>
            </w:r>
          </w:p>
        </w:tc>
        <w:tc>
          <w:tcPr>
            <w:tcW w:w="180" w:type="dxa"/>
            <w:shd w:val="clear" w:color="auto" w:fill="auto"/>
          </w:tcPr>
          <w:p w14:paraId="281F9356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640BA7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1FF576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188A01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7335E8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E7F48E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73432" w:rsidRPr="001805B5" w14:paraId="203E4367" w14:textId="77777777" w:rsidTr="00473432">
        <w:trPr>
          <w:cantSplit/>
        </w:trPr>
        <w:tc>
          <w:tcPr>
            <w:tcW w:w="5231" w:type="dxa"/>
          </w:tcPr>
          <w:p w14:paraId="7F6ACBCF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710" w:type="dxa"/>
          </w:tcPr>
          <w:p w14:paraId="0CF81AD7" w14:textId="422AB6C7" w:rsidR="00473432" w:rsidRPr="001805B5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5E38F4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19D316" w14:textId="6E27E1FB" w:rsidR="00473432" w:rsidRPr="001805B5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(37,023)</w:t>
            </w:r>
          </w:p>
        </w:tc>
        <w:tc>
          <w:tcPr>
            <w:tcW w:w="180" w:type="dxa"/>
            <w:shd w:val="clear" w:color="auto" w:fill="auto"/>
          </w:tcPr>
          <w:p w14:paraId="5CC3DBD1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D4BF2F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B75B3E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344C51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607D64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B7477C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73432" w:rsidRPr="001805B5" w14:paraId="635113CC" w14:textId="77777777" w:rsidTr="00473432">
        <w:trPr>
          <w:cantSplit/>
        </w:trPr>
        <w:tc>
          <w:tcPr>
            <w:tcW w:w="5231" w:type="dxa"/>
          </w:tcPr>
          <w:p w14:paraId="0FAC9AB7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4663EF" w14:textId="1B7EF0FC" w:rsidR="00473432" w:rsidRPr="001805B5" w:rsidRDefault="003A2CB0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5D9A2B" w14:textId="77777777" w:rsidR="00473432" w:rsidRPr="001805B5" w:rsidRDefault="00473432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B81F37" w14:textId="491E487E" w:rsidR="00473432" w:rsidRPr="001805B5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927ECA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16BDF6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825125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6FDCEB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7B1377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A68BE0" w14:textId="77777777" w:rsidR="00473432" w:rsidRPr="001805B5" w:rsidRDefault="00473432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73432" w:rsidRPr="001805B5" w14:paraId="66F873A0" w14:textId="77777777" w:rsidTr="00473432">
        <w:trPr>
          <w:cantSplit/>
        </w:trPr>
        <w:tc>
          <w:tcPr>
            <w:tcW w:w="5231" w:type="dxa"/>
          </w:tcPr>
          <w:p w14:paraId="38716A07" w14:textId="77777777" w:rsidR="00473432" w:rsidRPr="001805B5" w:rsidRDefault="00473432" w:rsidP="0047343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F6C88B" w14:textId="4B53781B" w:rsidR="00473432" w:rsidRPr="003A2CB0" w:rsidRDefault="003A2CB0" w:rsidP="0047343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4,905</w:t>
            </w:r>
          </w:p>
        </w:tc>
        <w:tc>
          <w:tcPr>
            <w:tcW w:w="180" w:type="dxa"/>
          </w:tcPr>
          <w:p w14:paraId="54D40E1F" w14:textId="77777777" w:rsidR="00473432" w:rsidRPr="001805B5" w:rsidRDefault="00473432" w:rsidP="0047343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5E1D" w14:textId="70EB865A" w:rsidR="00473432" w:rsidRPr="001805B5" w:rsidRDefault="003A2CB0" w:rsidP="0047343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107AFE" w14:textId="77777777" w:rsidR="00473432" w:rsidRPr="001805B5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4B30E0" w14:textId="77777777" w:rsidR="00473432" w:rsidRPr="001805B5" w:rsidRDefault="00473432" w:rsidP="0047343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9EC99B" w14:textId="77777777" w:rsidR="00473432" w:rsidRPr="001805B5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A91D0A" w14:textId="77777777" w:rsidR="00473432" w:rsidRPr="001805B5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CC11C1" w14:textId="77777777" w:rsidR="00473432" w:rsidRPr="001805B5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D1DC2D" w14:textId="77777777" w:rsidR="00473432" w:rsidRPr="001805B5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473432" w:rsidRPr="001805B5" w14:paraId="1143DB33" w14:textId="77777777" w:rsidTr="00473432">
        <w:trPr>
          <w:cantSplit/>
        </w:trPr>
        <w:tc>
          <w:tcPr>
            <w:tcW w:w="5231" w:type="dxa"/>
          </w:tcPr>
          <w:p w14:paraId="6478B3B0" w14:textId="77777777" w:rsidR="00473432" w:rsidRPr="001805B5" w:rsidRDefault="00473432" w:rsidP="0047343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21F817" w14:textId="2BC5FB33" w:rsidR="00473432" w:rsidRPr="001E04F0" w:rsidRDefault="003A2CB0" w:rsidP="0047343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4F0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1E04F0" w:rsidRPr="001E04F0"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</w:tcPr>
          <w:p w14:paraId="255709E5" w14:textId="77777777" w:rsidR="00473432" w:rsidRPr="001E04F0" w:rsidRDefault="00473432" w:rsidP="0047343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5925CBB" w14:textId="2176F3B1" w:rsidR="00473432" w:rsidRPr="001E04F0" w:rsidRDefault="003A2CB0" w:rsidP="0047343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4F0">
              <w:rPr>
                <w:rFonts w:ascii="Angsana New" w:hAnsi="Angsana New"/>
                <w:sz w:val="30"/>
                <w:szCs w:val="30"/>
                <w:lang w:val="en-US" w:bidi="th-TH"/>
              </w:rPr>
              <w:t>8,651</w:t>
            </w:r>
          </w:p>
        </w:tc>
        <w:tc>
          <w:tcPr>
            <w:tcW w:w="180" w:type="dxa"/>
            <w:shd w:val="clear" w:color="auto" w:fill="auto"/>
          </w:tcPr>
          <w:p w14:paraId="5AFC13BA" w14:textId="77777777" w:rsidR="00473432" w:rsidRPr="001E04F0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8D9D57" w14:textId="798AEFD1" w:rsidR="00473432" w:rsidRPr="001E04F0" w:rsidRDefault="00D4269A" w:rsidP="0047343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4F0">
              <w:rPr>
                <w:rFonts w:ascii="Angsana New" w:hAnsi="Angsana New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180" w:type="dxa"/>
            <w:shd w:val="clear" w:color="auto" w:fill="auto"/>
          </w:tcPr>
          <w:p w14:paraId="3AD9D31F" w14:textId="77777777" w:rsidR="00473432" w:rsidRPr="001E04F0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850ECC" w14:textId="0547BFFB" w:rsidR="00473432" w:rsidRPr="001E04F0" w:rsidRDefault="00D4269A" w:rsidP="004734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4F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58D56" w14:textId="77777777" w:rsidR="00473432" w:rsidRPr="001805B5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5C054B" w14:textId="709E55A0" w:rsidR="00473432" w:rsidRPr="001805B5" w:rsidRDefault="00D4269A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69A">
              <w:rPr>
                <w:rFonts w:ascii="Angsana New" w:hAnsi="Angsana New"/>
                <w:sz w:val="30"/>
                <w:szCs w:val="30"/>
              </w:rPr>
              <w:t>10,79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73432" w:rsidRPr="00F14082" w14:paraId="40EFF5AC" w14:textId="77777777" w:rsidTr="00473432">
        <w:trPr>
          <w:cantSplit/>
          <w:trHeight w:val="270"/>
        </w:trPr>
        <w:tc>
          <w:tcPr>
            <w:tcW w:w="5231" w:type="dxa"/>
          </w:tcPr>
          <w:p w14:paraId="733CFBE8" w14:textId="77777777" w:rsidR="00473432" w:rsidRPr="00F14082" w:rsidRDefault="00473432" w:rsidP="00473432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1EF932B" w14:textId="77777777" w:rsidR="00473432" w:rsidRPr="00F14082" w:rsidRDefault="00473432" w:rsidP="0047343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0CAEB6A" w14:textId="77777777" w:rsidR="00473432" w:rsidRPr="00F14082" w:rsidRDefault="00473432" w:rsidP="0047343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598DEF5" w14:textId="17235043" w:rsidR="00473432" w:rsidRPr="00F14082" w:rsidRDefault="00473432" w:rsidP="0047343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AE113A" w14:textId="77777777" w:rsidR="00473432" w:rsidRPr="00F14082" w:rsidRDefault="00473432" w:rsidP="00473432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4D7CF10" w14:textId="77777777" w:rsidR="00473432" w:rsidRPr="00F14082" w:rsidRDefault="00473432" w:rsidP="004734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62F6F5B" w14:textId="77777777" w:rsidR="00473432" w:rsidRPr="00F14082" w:rsidRDefault="00473432" w:rsidP="0047343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74CFC807" w14:textId="77777777" w:rsidR="00473432" w:rsidRPr="00F14082" w:rsidRDefault="00473432" w:rsidP="004734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239A9CE" w14:textId="77777777" w:rsidR="00473432" w:rsidRPr="00F14082" w:rsidRDefault="00473432" w:rsidP="004734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9342804" w14:textId="77777777" w:rsidR="00473432" w:rsidRPr="00F14082" w:rsidRDefault="00473432" w:rsidP="00473432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73432" w:rsidRPr="00F14082" w14:paraId="5694A8A4" w14:textId="77777777" w:rsidTr="00473432">
        <w:trPr>
          <w:cantSplit/>
          <w:trHeight w:val="270"/>
        </w:trPr>
        <w:tc>
          <w:tcPr>
            <w:tcW w:w="5231" w:type="dxa"/>
          </w:tcPr>
          <w:p w14:paraId="50B0A79E" w14:textId="77777777" w:rsidR="00473432" w:rsidRPr="00F14082" w:rsidRDefault="00473432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1A4965E" w14:textId="77777777" w:rsidR="00473432" w:rsidRPr="00F14082" w:rsidRDefault="00473432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997D5C9" w14:textId="77777777" w:rsidR="00473432" w:rsidRPr="00F14082" w:rsidRDefault="00473432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241B33F6" w14:textId="43B60984" w:rsidR="00473432" w:rsidRPr="00F14082" w:rsidRDefault="00473432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2A53CDC" w14:textId="77777777" w:rsidR="00473432" w:rsidRPr="00F14082" w:rsidRDefault="00473432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81C8B41" w14:textId="77777777" w:rsidR="00473432" w:rsidRPr="00F14082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A171374" w14:textId="77777777" w:rsidR="00473432" w:rsidRPr="00F14082" w:rsidRDefault="00473432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5236FC" w14:textId="77777777" w:rsidR="00473432" w:rsidRPr="00F14082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7144653" w14:textId="77777777" w:rsidR="00473432" w:rsidRPr="00F14082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FDAC3C2" w14:textId="77777777" w:rsidR="00473432" w:rsidRPr="00F14082" w:rsidRDefault="00473432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73432" w:rsidRPr="00F14082" w14:paraId="52167CBA" w14:textId="77777777" w:rsidTr="00473432">
        <w:trPr>
          <w:cantSplit/>
          <w:trHeight w:val="270"/>
        </w:trPr>
        <w:tc>
          <w:tcPr>
            <w:tcW w:w="5231" w:type="dxa"/>
          </w:tcPr>
          <w:p w14:paraId="3923C6C8" w14:textId="77777777" w:rsidR="00473432" w:rsidRPr="00F14082" w:rsidRDefault="00473432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4600C789" w14:textId="77777777" w:rsidR="00473432" w:rsidRPr="00764F0B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81BC15" w14:textId="77777777" w:rsidR="00473432" w:rsidRPr="00764F0B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2C8DAC44" w14:textId="10F148C7" w:rsidR="00473432" w:rsidRPr="00F14082" w:rsidRDefault="00473432" w:rsidP="00FD11D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764F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4F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73432" w:rsidRPr="002930C0" w14:paraId="700C3C78" w14:textId="77777777" w:rsidTr="00473432">
        <w:trPr>
          <w:cantSplit/>
          <w:trHeight w:val="270"/>
        </w:trPr>
        <w:tc>
          <w:tcPr>
            <w:tcW w:w="5231" w:type="dxa"/>
          </w:tcPr>
          <w:p w14:paraId="43BBC51C" w14:textId="77777777" w:rsidR="00473432" w:rsidRPr="002930C0" w:rsidRDefault="00473432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2930C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6EFD99A6" w14:textId="098E7ECC" w:rsidR="00473432" w:rsidRPr="002930C0" w:rsidRDefault="003A2CB0" w:rsidP="003A2C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746EAB" w14:textId="77777777" w:rsidR="00473432" w:rsidRPr="002930C0" w:rsidRDefault="00473432" w:rsidP="003A2C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5859F56" w14:textId="0E69BD43" w:rsidR="00473432" w:rsidRPr="002930C0" w:rsidRDefault="003A2CB0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15,37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23E69C1" w14:textId="77777777" w:rsidR="00473432" w:rsidRPr="002930C0" w:rsidRDefault="00473432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6BDDD6" w14:textId="77777777" w:rsidR="00473432" w:rsidRPr="002930C0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2A5AF2" w14:textId="77777777" w:rsidR="00473432" w:rsidRPr="002930C0" w:rsidRDefault="00473432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EFC7AA" w14:textId="77777777" w:rsidR="00473432" w:rsidRPr="002930C0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B7EC1" w14:textId="77777777" w:rsidR="00473432" w:rsidRPr="002930C0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CA7C38" w14:textId="77777777" w:rsidR="00473432" w:rsidRPr="002930C0" w:rsidRDefault="00473432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432" w:rsidRPr="002930C0" w14:paraId="61D0F3FB" w14:textId="77777777" w:rsidTr="00473432">
        <w:trPr>
          <w:cantSplit/>
          <w:trHeight w:val="270"/>
        </w:trPr>
        <w:tc>
          <w:tcPr>
            <w:tcW w:w="5231" w:type="dxa"/>
          </w:tcPr>
          <w:p w14:paraId="2078B66A" w14:textId="77777777" w:rsidR="00473432" w:rsidRPr="002930C0" w:rsidRDefault="00473432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F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710" w:type="dxa"/>
          </w:tcPr>
          <w:p w14:paraId="1C0F9B2B" w14:textId="2BD966E9" w:rsidR="00473432" w:rsidRPr="002930C0" w:rsidRDefault="003A2CB0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(9</w:t>
            </w:r>
            <w:r w:rsidR="001E04F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3E1F02" w14:textId="77777777" w:rsidR="00473432" w:rsidRPr="002930C0" w:rsidRDefault="00473432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1FACCDC" w14:textId="54025D0E" w:rsidR="00473432" w:rsidRPr="002930C0" w:rsidRDefault="003A2CB0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(14,63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91F149" w14:textId="77777777" w:rsidR="00473432" w:rsidRPr="002930C0" w:rsidRDefault="00473432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E23D70" w14:textId="77777777" w:rsidR="00473432" w:rsidRPr="002930C0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5BA2D7" w14:textId="77777777" w:rsidR="00473432" w:rsidRPr="002930C0" w:rsidRDefault="00473432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82F1F1" w14:textId="77777777" w:rsidR="00473432" w:rsidRPr="002930C0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88813F" w14:textId="77777777" w:rsidR="00473432" w:rsidRPr="002930C0" w:rsidRDefault="00473432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D3076E" w14:textId="77777777" w:rsidR="00473432" w:rsidRPr="002930C0" w:rsidRDefault="00473432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B0" w:rsidRPr="002930C0" w14:paraId="39F14A7B" w14:textId="77777777" w:rsidTr="003A2CB0">
        <w:trPr>
          <w:cantSplit/>
          <w:trHeight w:val="270"/>
        </w:trPr>
        <w:tc>
          <w:tcPr>
            <w:tcW w:w="5231" w:type="dxa"/>
            <w:vAlign w:val="bottom"/>
          </w:tcPr>
          <w:p w14:paraId="282CC90A" w14:textId="77777777" w:rsidR="003A2CB0" w:rsidRPr="002930C0" w:rsidRDefault="003A2CB0" w:rsidP="003A2CB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2930C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BED8C58" w14:textId="28948351" w:rsidR="003A2CB0" w:rsidRPr="002930C0" w:rsidRDefault="003A2CB0" w:rsidP="003D497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872DBB" w14:textId="77777777" w:rsidR="003A2CB0" w:rsidRPr="002930C0" w:rsidRDefault="003A2CB0" w:rsidP="003A2C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294AD7" w14:textId="3A1216B1" w:rsidR="003A2CB0" w:rsidRPr="002930C0" w:rsidRDefault="003A2CB0" w:rsidP="003A2C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28FB84" w14:textId="77777777" w:rsidR="003A2CB0" w:rsidRPr="002930C0" w:rsidRDefault="003A2CB0" w:rsidP="003A2C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45AF86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6B86D8" w14:textId="77777777" w:rsidR="003A2CB0" w:rsidRPr="002930C0" w:rsidRDefault="003A2CB0" w:rsidP="003A2C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20B3CF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9ECD8A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3FE999" w14:textId="77777777" w:rsidR="003A2CB0" w:rsidRPr="002930C0" w:rsidRDefault="003A2CB0" w:rsidP="003A2C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CB0" w:rsidRPr="002930C0" w14:paraId="2B79EBF6" w14:textId="77777777" w:rsidTr="003A2CB0">
        <w:trPr>
          <w:cantSplit/>
          <w:trHeight w:val="433"/>
        </w:trPr>
        <w:tc>
          <w:tcPr>
            <w:tcW w:w="5231" w:type="dxa"/>
          </w:tcPr>
          <w:p w14:paraId="78C3177D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30C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89E656A" w14:textId="56A924B5" w:rsidR="003A2CB0" w:rsidRPr="002930C0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</w:t>
            </w:r>
            <w:r w:rsidR="001E04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A2C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9C591D" w14:textId="77777777" w:rsidR="003A2CB0" w:rsidRPr="002930C0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90933" w14:textId="4F608ABD" w:rsidR="003A2CB0" w:rsidRPr="002930C0" w:rsidRDefault="003A2CB0" w:rsidP="003A2CB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180" w:type="dxa"/>
            <w:shd w:val="clear" w:color="auto" w:fill="auto"/>
          </w:tcPr>
          <w:p w14:paraId="2B92CDDC" w14:textId="77777777" w:rsidR="003A2CB0" w:rsidRPr="002930C0" w:rsidRDefault="003A2CB0" w:rsidP="003A2CB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9F02CCA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F3203E" w14:textId="77777777" w:rsidR="003A2CB0" w:rsidRPr="002930C0" w:rsidRDefault="003A2CB0" w:rsidP="003A2C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28C2B8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C2B84D" w14:textId="77777777" w:rsidR="003A2CB0" w:rsidRPr="002930C0" w:rsidRDefault="003A2CB0" w:rsidP="003A2C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25494D" w14:textId="77777777" w:rsidR="003A2CB0" w:rsidRPr="002930C0" w:rsidRDefault="003A2CB0" w:rsidP="003A2CB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58B" w:rsidRPr="00B220FB" w14:paraId="16AC9A93" w14:textId="77777777" w:rsidTr="003A2CB0">
        <w:trPr>
          <w:cantSplit/>
          <w:trHeight w:val="270"/>
        </w:trPr>
        <w:tc>
          <w:tcPr>
            <w:tcW w:w="5231" w:type="dxa"/>
          </w:tcPr>
          <w:p w14:paraId="7F5DFFCD" w14:textId="77777777" w:rsidR="008F258B" w:rsidRPr="00B220FB" w:rsidRDefault="008F258B" w:rsidP="008F25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795F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E4B9D00" w14:textId="1E2DACB4" w:rsidR="008F258B" w:rsidRPr="00B220FB" w:rsidRDefault="008F258B" w:rsidP="008F258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(42</w:t>
            </w:r>
            <w:r w:rsidR="001E04F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4D97DA0" w14:textId="77777777" w:rsidR="008F258B" w:rsidRPr="00B220FB" w:rsidRDefault="008F258B" w:rsidP="008F258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B4798" w14:textId="43D1C927" w:rsidR="008F258B" w:rsidRPr="00B220FB" w:rsidRDefault="008F258B" w:rsidP="008F258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2CB0">
              <w:rPr>
                <w:rFonts w:ascii="Angsana New" w:hAnsi="Angsana New"/>
                <w:sz w:val="30"/>
                <w:szCs w:val="30"/>
                <w:lang w:val="en-US" w:bidi="th-TH"/>
              </w:rPr>
              <w:t>(2,112)</w:t>
            </w:r>
          </w:p>
        </w:tc>
        <w:tc>
          <w:tcPr>
            <w:tcW w:w="180" w:type="dxa"/>
            <w:shd w:val="clear" w:color="auto" w:fill="auto"/>
          </w:tcPr>
          <w:p w14:paraId="1B667042" w14:textId="77777777" w:rsidR="008F258B" w:rsidRPr="00B220FB" w:rsidRDefault="008F258B" w:rsidP="008F25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ED45E1" w14:textId="049A15B3" w:rsidR="008F258B" w:rsidRPr="00B220FB" w:rsidRDefault="0059517D" w:rsidP="008F258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009EA188" w14:textId="77777777" w:rsidR="008F258B" w:rsidRPr="00B220FB" w:rsidRDefault="008F258B" w:rsidP="008F25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A79B3F" w14:textId="28616A52" w:rsidR="008F258B" w:rsidRPr="00B220FB" w:rsidRDefault="008F258B" w:rsidP="008F25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FBAC9D" w14:textId="77777777" w:rsidR="008F258B" w:rsidRPr="00B220FB" w:rsidRDefault="008F258B" w:rsidP="008F25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19B11F" w14:textId="6D7DE267" w:rsidR="008F258B" w:rsidRPr="00B220FB" w:rsidRDefault="008F258B" w:rsidP="008F258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258B">
              <w:rPr>
                <w:rFonts w:ascii="Angsana New" w:hAnsi="Angsana New"/>
                <w:sz w:val="30"/>
                <w:szCs w:val="30"/>
              </w:rPr>
              <w:t>(2,48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F25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028" w:rsidRPr="00B220FB" w14:paraId="65C47746" w14:textId="77777777" w:rsidTr="003A2CB0">
        <w:trPr>
          <w:cantSplit/>
          <w:trHeight w:val="270"/>
        </w:trPr>
        <w:tc>
          <w:tcPr>
            <w:tcW w:w="5231" w:type="dxa"/>
          </w:tcPr>
          <w:p w14:paraId="76B2C899" w14:textId="77777777" w:rsidR="00C12028" w:rsidRPr="00B220FB" w:rsidRDefault="00C12028" w:rsidP="00C1202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064049C2" w14:textId="77777777" w:rsidR="00C12028" w:rsidRDefault="00C12028" w:rsidP="00C120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D9B4D9" w14:textId="6B5A584A" w:rsidR="00C12028" w:rsidRPr="00B220FB" w:rsidRDefault="00C12028" w:rsidP="00C120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5B7F26" w14:textId="77777777" w:rsidR="00C12028" w:rsidRPr="00B220FB" w:rsidRDefault="00C12028" w:rsidP="00C120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530B" w14:textId="77777777" w:rsidR="00C12028" w:rsidRDefault="00C12028" w:rsidP="00C120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C6958F" w14:textId="0464B527" w:rsidR="00C12028" w:rsidRPr="00B220FB" w:rsidRDefault="00C12028" w:rsidP="00C120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7215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86E70B5" w14:textId="77777777" w:rsidR="00C12028" w:rsidRDefault="00C12028" w:rsidP="00C120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794F06" w14:textId="6FF0154F" w:rsidR="00C12028" w:rsidRPr="00B220FB" w:rsidRDefault="00C12028" w:rsidP="00C120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D93FEB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F5BA11" w14:textId="77777777" w:rsidR="00C12028" w:rsidRDefault="00C12028" w:rsidP="00C120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D75F0B0" w14:textId="12553C44" w:rsidR="00C12028" w:rsidRPr="00B220FB" w:rsidRDefault="00C12028" w:rsidP="00C120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9F735D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515C77" w14:textId="77777777" w:rsidR="00C12028" w:rsidRDefault="00C12028" w:rsidP="00C120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19B86A" w14:textId="2664A66D" w:rsidR="00C12028" w:rsidRPr="00B220FB" w:rsidRDefault="00C12028" w:rsidP="00C120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2028" w:rsidRPr="00B220FB" w14:paraId="31A0B3AD" w14:textId="77777777" w:rsidTr="003A2CB0">
        <w:trPr>
          <w:cantSplit/>
          <w:trHeight w:val="270"/>
        </w:trPr>
        <w:tc>
          <w:tcPr>
            <w:tcW w:w="5231" w:type="dxa"/>
          </w:tcPr>
          <w:p w14:paraId="3D209E2F" w14:textId="77777777" w:rsidR="00C12028" w:rsidRPr="00B220FB" w:rsidRDefault="00C12028" w:rsidP="00C12028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C6506C7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5D55CA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7613E2D" w14:textId="0429A2F5" w:rsidR="00C12028" w:rsidRPr="00B220FB" w:rsidRDefault="00C12028" w:rsidP="00C120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89B1AAA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15ACF30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CB3FB4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7579902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695B98C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8FBDED7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2028" w:rsidRPr="00B220FB" w14:paraId="1D119EF2" w14:textId="77777777" w:rsidTr="00905239">
        <w:trPr>
          <w:cantSplit/>
          <w:trHeight w:val="270"/>
        </w:trPr>
        <w:tc>
          <w:tcPr>
            <w:tcW w:w="5231" w:type="dxa"/>
            <w:vAlign w:val="bottom"/>
          </w:tcPr>
          <w:p w14:paraId="7D19B7F4" w14:textId="77777777" w:rsidR="00C12028" w:rsidRPr="00B220FB" w:rsidRDefault="00C12028" w:rsidP="00C120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710" w:type="dxa"/>
            <w:shd w:val="clear" w:color="auto" w:fill="auto"/>
          </w:tcPr>
          <w:p w14:paraId="472DFACE" w14:textId="2E509F75" w:rsidR="00C12028" w:rsidRPr="00080340" w:rsidRDefault="00080340" w:rsidP="0008034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0340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180" w:type="dxa"/>
          </w:tcPr>
          <w:p w14:paraId="26ECAD31" w14:textId="77777777" w:rsidR="00C12028" w:rsidRPr="001E04F0" w:rsidRDefault="00C12028" w:rsidP="00C120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B3101D" w14:textId="06369930" w:rsidR="00C12028" w:rsidRPr="00E41C37" w:rsidRDefault="00E41C37" w:rsidP="00E41C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1C3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0AC6">
              <w:rPr>
                <w:rFonts w:ascii="Angsana New" w:hAnsi="Angsana New"/>
                <w:sz w:val="30"/>
                <w:szCs w:val="30"/>
                <w:lang w:val="en-US" w:bidi="th-TH"/>
              </w:rPr>
              <w:t>45,710</w:t>
            </w:r>
            <w:r w:rsidRPr="00E41C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7E07C6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CE53B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F31261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4D627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685184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0BE30A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028" w:rsidRPr="00B220FB" w14:paraId="329DE6B8" w14:textId="77777777" w:rsidTr="00905239">
        <w:trPr>
          <w:cantSplit/>
          <w:trHeight w:val="270"/>
        </w:trPr>
        <w:tc>
          <w:tcPr>
            <w:tcW w:w="5231" w:type="dxa"/>
            <w:vAlign w:val="bottom"/>
          </w:tcPr>
          <w:p w14:paraId="480B791E" w14:textId="77777777" w:rsidR="00C12028" w:rsidRPr="00B220FB" w:rsidRDefault="00C12028" w:rsidP="00C120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710" w:type="dxa"/>
            <w:shd w:val="clear" w:color="auto" w:fill="auto"/>
          </w:tcPr>
          <w:p w14:paraId="4F747E01" w14:textId="62DAAD2A" w:rsidR="00C12028" w:rsidRPr="00080340" w:rsidRDefault="00080340" w:rsidP="00C120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03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090A5A" w14:textId="77777777" w:rsidR="00C12028" w:rsidRPr="001E04F0" w:rsidRDefault="00C12028" w:rsidP="00C1202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323E26" w14:textId="3186035C" w:rsidR="00C12028" w:rsidRPr="00E41C37" w:rsidRDefault="00810437" w:rsidP="00E41C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87383B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51629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AFFDDB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AAA808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FCFCD7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7CBE51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028" w:rsidRPr="00B220FB" w14:paraId="378FFE7D" w14:textId="77777777" w:rsidTr="00905239">
        <w:trPr>
          <w:cantSplit/>
          <w:trHeight w:val="470"/>
        </w:trPr>
        <w:tc>
          <w:tcPr>
            <w:tcW w:w="5231" w:type="dxa"/>
          </w:tcPr>
          <w:p w14:paraId="613EB8EC" w14:textId="52D65CD3" w:rsidR="00C12028" w:rsidRPr="00B220FB" w:rsidRDefault="00C12028" w:rsidP="00C1202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50DAAC0" w14:textId="7E1D6699" w:rsidR="00C12028" w:rsidRPr="00080340" w:rsidRDefault="00080340" w:rsidP="0008034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0340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10330BF1" w14:textId="77777777" w:rsidR="00C12028" w:rsidRPr="001E04F0" w:rsidRDefault="00C12028" w:rsidP="00C1202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90EAD" w14:textId="22EBA65C" w:rsidR="00C12028" w:rsidRPr="00E41C37" w:rsidRDefault="00810437" w:rsidP="00E41C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39,581</w:t>
            </w:r>
          </w:p>
        </w:tc>
        <w:tc>
          <w:tcPr>
            <w:tcW w:w="180" w:type="dxa"/>
            <w:shd w:val="clear" w:color="auto" w:fill="auto"/>
          </w:tcPr>
          <w:p w14:paraId="13C4CDA1" w14:textId="77777777" w:rsidR="00C12028" w:rsidRPr="00B220FB" w:rsidRDefault="00C12028" w:rsidP="00C1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11579C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5A9F0A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941249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8E3EDB" w14:textId="77777777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0E2437" w14:textId="77777777" w:rsidR="00C12028" w:rsidRPr="00B220FB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028" w:rsidRPr="004C2AF4" w14:paraId="2C9F0E77" w14:textId="77777777" w:rsidTr="003D4978">
        <w:trPr>
          <w:cantSplit/>
          <w:trHeight w:val="270"/>
        </w:trPr>
        <w:tc>
          <w:tcPr>
            <w:tcW w:w="5231" w:type="dxa"/>
          </w:tcPr>
          <w:p w14:paraId="2A22D734" w14:textId="53C77498" w:rsidR="00C12028" w:rsidRPr="00B220FB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เพิ่มขึ้น</w:t>
            </w:r>
            <w:r w:rsidR="000918F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="000918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ลดลง) </w:t>
            </w:r>
            <w:r w:rsidRPr="00B220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94CC7F" w14:textId="33AEA4E9" w:rsidR="00C12028" w:rsidRPr="00080340" w:rsidRDefault="00C12028" w:rsidP="00C1202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803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4,989</w:t>
            </w:r>
          </w:p>
        </w:tc>
        <w:tc>
          <w:tcPr>
            <w:tcW w:w="180" w:type="dxa"/>
          </w:tcPr>
          <w:p w14:paraId="5610F914" w14:textId="77777777" w:rsidR="00C12028" w:rsidRPr="00895613" w:rsidRDefault="00C12028" w:rsidP="00C1202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6BEE9" w14:textId="52539920" w:rsidR="00C12028" w:rsidRPr="00E41C37" w:rsidRDefault="000918FD" w:rsidP="00C1202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(427)</w:t>
            </w:r>
          </w:p>
        </w:tc>
        <w:tc>
          <w:tcPr>
            <w:tcW w:w="180" w:type="dxa"/>
            <w:shd w:val="clear" w:color="auto" w:fill="auto"/>
          </w:tcPr>
          <w:p w14:paraId="38F69C07" w14:textId="77777777" w:rsidR="00C12028" w:rsidRPr="00E41C37" w:rsidRDefault="00C12028" w:rsidP="00C120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7CC98E6" w14:textId="77777777" w:rsidR="00C12028" w:rsidRPr="00BB0639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12A006" w14:textId="77777777" w:rsidR="00C12028" w:rsidRPr="00BB0639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91D24E" w14:textId="77777777" w:rsidR="00C12028" w:rsidRPr="00BB0639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3DE929" w14:textId="77777777" w:rsidR="00C12028" w:rsidRPr="00BB0639" w:rsidRDefault="00C12028" w:rsidP="00C120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266FE3" w14:textId="77777777" w:rsidR="00C12028" w:rsidRPr="00BB0639" w:rsidRDefault="00C12028" w:rsidP="00C1202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CFAAB24" w14:textId="77777777" w:rsidR="00CB2D41" w:rsidRDefault="00CB2D41" w:rsidP="00CB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29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620"/>
        <w:gridCol w:w="180"/>
        <w:gridCol w:w="1440"/>
        <w:gridCol w:w="180"/>
        <w:gridCol w:w="1350"/>
        <w:gridCol w:w="180"/>
        <w:gridCol w:w="1350"/>
      </w:tblGrid>
      <w:tr w:rsidR="00CB2D41" w:rsidRPr="001805B5" w14:paraId="64365AB8" w14:textId="77777777" w:rsidTr="00FD11D5">
        <w:trPr>
          <w:cantSplit/>
          <w:tblHeader/>
        </w:trPr>
        <w:tc>
          <w:tcPr>
            <w:tcW w:w="6660" w:type="dxa"/>
            <w:vAlign w:val="bottom"/>
          </w:tcPr>
          <w:p w14:paraId="617A73D6" w14:textId="77777777" w:rsidR="00CB2D41" w:rsidRPr="000779D1" w:rsidRDefault="00CB2D41" w:rsidP="00FD11D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1BABECC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805B5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1805B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CB2D41" w:rsidRPr="001805B5" w14:paraId="0BB02AC4" w14:textId="77777777" w:rsidTr="00FD11D5">
        <w:trPr>
          <w:cantSplit/>
          <w:tblHeader/>
        </w:trPr>
        <w:tc>
          <w:tcPr>
            <w:tcW w:w="6660" w:type="dxa"/>
            <w:vAlign w:val="bottom"/>
          </w:tcPr>
          <w:p w14:paraId="1443310B" w14:textId="77777777" w:rsidR="00CB2D41" w:rsidRPr="001805B5" w:rsidRDefault="00CB2D41" w:rsidP="00FD11D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BD318F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บริษัท ฟูจิอิ ไอออน เวิร์ค (ประเทศไทย) จำกัด</w:t>
            </w:r>
          </w:p>
        </w:tc>
        <w:tc>
          <w:tcPr>
            <w:tcW w:w="180" w:type="dxa"/>
            <w:vAlign w:val="bottom"/>
          </w:tcPr>
          <w:p w14:paraId="25232E7E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BB4ED8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บริษัทย่อย</w:t>
            </w:r>
            <w:r w:rsidRPr="001805B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อื่นที่</w:t>
            </w: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19CCA1B8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64BCE0" w14:textId="77777777" w:rsidR="00CB2D41" w:rsidRPr="001805B5" w:rsidRDefault="00CB2D41" w:rsidP="00FD11D5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5AEBD95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ABDFA8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805B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B2D41" w:rsidRPr="001805B5" w14:paraId="338B01C1" w14:textId="77777777" w:rsidTr="00FD11D5">
        <w:trPr>
          <w:cantSplit/>
        </w:trPr>
        <w:tc>
          <w:tcPr>
            <w:tcW w:w="6660" w:type="dxa"/>
            <w:vAlign w:val="bottom"/>
          </w:tcPr>
          <w:p w14:paraId="00656910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D7C45B5" w14:textId="77777777" w:rsidR="00CB2D41" w:rsidRPr="001805B5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805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A5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05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2D41" w:rsidRPr="001805B5" w14:paraId="6FB82452" w14:textId="77777777" w:rsidTr="00FD11D5">
        <w:trPr>
          <w:cantSplit/>
        </w:trPr>
        <w:tc>
          <w:tcPr>
            <w:tcW w:w="6660" w:type="dxa"/>
            <w:vAlign w:val="bottom"/>
          </w:tcPr>
          <w:p w14:paraId="76CF1889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ED2E4B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DD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49%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5A3BB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6DE0D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F19481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DAC78B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25FF8F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C9BF2D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B2D41" w:rsidRPr="001805B5" w14:paraId="0895A90A" w14:textId="77777777" w:rsidTr="00FD11D5">
        <w:trPr>
          <w:cantSplit/>
        </w:trPr>
        <w:tc>
          <w:tcPr>
            <w:tcW w:w="6660" w:type="dxa"/>
          </w:tcPr>
          <w:p w14:paraId="06564B1D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</w:tcPr>
          <w:p w14:paraId="378C4B9C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0A3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83</w:t>
            </w:r>
            <w:r w:rsidR="0001578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C3D82BB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CCF85A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608C49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F27C19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8FB208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ADCCC6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B2D41" w:rsidRPr="001805B5" w14:paraId="5976FE62" w14:textId="77777777" w:rsidTr="00FD11D5">
        <w:trPr>
          <w:cantSplit/>
        </w:trPr>
        <w:tc>
          <w:tcPr>
            <w:tcW w:w="6660" w:type="dxa"/>
          </w:tcPr>
          <w:p w14:paraId="7082A7B1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5F6820F1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C4B044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CAAFE10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E19216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AE53F2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D751CB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699B48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B2D41" w:rsidRPr="001805B5" w14:paraId="2D773558" w14:textId="77777777" w:rsidTr="00FD11D5">
        <w:trPr>
          <w:cantSplit/>
        </w:trPr>
        <w:tc>
          <w:tcPr>
            <w:tcW w:w="6660" w:type="dxa"/>
          </w:tcPr>
          <w:p w14:paraId="4509DEA7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26AF7979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3D167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1529F8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F7E8DB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AD0AA1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7D79B6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B30FEF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B2D41" w:rsidRPr="001805B5" w14:paraId="3E0326EA" w14:textId="77777777" w:rsidTr="00FD11D5">
        <w:trPr>
          <w:cantSplit/>
        </w:trPr>
        <w:tc>
          <w:tcPr>
            <w:tcW w:w="6660" w:type="dxa"/>
          </w:tcPr>
          <w:p w14:paraId="51462B90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C020ECE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FE9FFF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44CC517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31D9D3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7E3EA8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36860E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C18473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B2D41" w:rsidRPr="001805B5" w14:paraId="4F6F3336" w14:textId="77777777" w:rsidTr="00FD11D5">
        <w:trPr>
          <w:cantSplit/>
        </w:trPr>
        <w:tc>
          <w:tcPr>
            <w:tcW w:w="6660" w:type="dxa"/>
          </w:tcPr>
          <w:p w14:paraId="19F8B1A8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5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43AEB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</w:t>
            </w:r>
            <w:r w:rsidR="000157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152EC0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AF4C72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14A34E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C9C4C6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8EA6D0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A24CF5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CB2D41" w:rsidRPr="001805B5" w14:paraId="0CB58D9B" w14:textId="77777777" w:rsidTr="00FD11D5">
        <w:trPr>
          <w:cantSplit/>
        </w:trPr>
        <w:tc>
          <w:tcPr>
            <w:tcW w:w="6660" w:type="dxa"/>
          </w:tcPr>
          <w:p w14:paraId="780C8125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805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1805B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2C3632D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01578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CC07D34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901526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(56)</w:t>
            </w:r>
          </w:p>
        </w:tc>
        <w:tc>
          <w:tcPr>
            <w:tcW w:w="180" w:type="dxa"/>
            <w:shd w:val="clear" w:color="auto" w:fill="auto"/>
          </w:tcPr>
          <w:p w14:paraId="458823F4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D8169E" w14:textId="77777777" w:rsidR="00CB2D41" w:rsidRPr="001805B5" w:rsidRDefault="00CB2D41" w:rsidP="00FD11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E8701D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21AB4E" w14:textId="77777777" w:rsidR="00CB2D41" w:rsidRPr="001805B5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A3B">
              <w:rPr>
                <w:rFonts w:ascii="Angsana New" w:hAnsi="Angsana New"/>
                <w:sz w:val="30"/>
                <w:szCs w:val="30"/>
              </w:rPr>
              <w:t>84</w:t>
            </w:r>
            <w:r w:rsidR="0001578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B2D41" w:rsidRPr="00F14082" w14:paraId="51DFFEFA" w14:textId="77777777" w:rsidTr="00FD11D5">
        <w:trPr>
          <w:cantSplit/>
          <w:trHeight w:val="270"/>
        </w:trPr>
        <w:tc>
          <w:tcPr>
            <w:tcW w:w="6660" w:type="dxa"/>
          </w:tcPr>
          <w:p w14:paraId="2C06249D" w14:textId="77777777" w:rsidR="00CB2D41" w:rsidRPr="00F14082" w:rsidRDefault="00CB2D41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2B76272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04866DC" w14:textId="77777777" w:rsidR="00CB2D41" w:rsidRPr="00F14082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049EEFA7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05C8919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9045D18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77459D5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5A6FA5F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B2D41" w:rsidRPr="00F14082" w14:paraId="37B24791" w14:textId="77777777" w:rsidTr="00FD11D5">
        <w:trPr>
          <w:cantSplit/>
          <w:trHeight w:val="270"/>
        </w:trPr>
        <w:tc>
          <w:tcPr>
            <w:tcW w:w="6660" w:type="dxa"/>
          </w:tcPr>
          <w:p w14:paraId="1945AF50" w14:textId="77777777" w:rsidR="00CB2D41" w:rsidRPr="00F14082" w:rsidRDefault="00CB2D41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21635885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B47B297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89B479D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8171625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8B9678D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BC66B75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6153C2C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650A5" w:rsidRPr="00F14082" w14:paraId="095D2544" w14:textId="77777777" w:rsidTr="00FD11D5">
        <w:trPr>
          <w:cantSplit/>
          <w:trHeight w:val="270"/>
        </w:trPr>
        <w:tc>
          <w:tcPr>
            <w:tcW w:w="6660" w:type="dxa"/>
          </w:tcPr>
          <w:p w14:paraId="472D2D0B" w14:textId="77777777" w:rsidR="00F650A5" w:rsidRPr="00F14082" w:rsidRDefault="00F650A5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2B25CBE0" w14:textId="77777777" w:rsidR="00F650A5" w:rsidRPr="00F14082" w:rsidRDefault="00F650A5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40B11C9" w14:textId="77777777" w:rsidR="00F650A5" w:rsidRPr="00F14082" w:rsidRDefault="00F650A5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7B63BD1" w14:textId="77777777" w:rsidR="00F650A5" w:rsidRPr="00F14082" w:rsidRDefault="00F650A5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52174B4" w14:textId="77777777" w:rsidR="00F650A5" w:rsidRPr="00F14082" w:rsidRDefault="00F650A5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F86E493" w14:textId="77777777" w:rsidR="00F650A5" w:rsidRPr="00F14082" w:rsidRDefault="00F650A5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4FBA44E" w14:textId="77777777" w:rsidR="00F650A5" w:rsidRPr="00F14082" w:rsidRDefault="00F650A5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4DB3A6D" w14:textId="77777777" w:rsidR="00F650A5" w:rsidRPr="00F14082" w:rsidRDefault="00F650A5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B2D41" w:rsidRPr="00F14082" w14:paraId="6BCAA281" w14:textId="77777777" w:rsidTr="00FD11D5">
        <w:trPr>
          <w:cantSplit/>
          <w:trHeight w:val="270"/>
        </w:trPr>
        <w:tc>
          <w:tcPr>
            <w:tcW w:w="6660" w:type="dxa"/>
          </w:tcPr>
          <w:p w14:paraId="4D704883" w14:textId="77777777" w:rsidR="00CB2D41" w:rsidRPr="00F14082" w:rsidRDefault="00CB2D41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679AA453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29F0315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9460AEF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F1E1F2F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19F15EF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F192CB8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3D55FD7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B2D41" w:rsidRPr="00F14082" w14:paraId="3BD5FDD0" w14:textId="77777777" w:rsidTr="00FD11D5">
        <w:trPr>
          <w:cantSplit/>
          <w:trHeight w:val="270"/>
        </w:trPr>
        <w:tc>
          <w:tcPr>
            <w:tcW w:w="6660" w:type="dxa"/>
          </w:tcPr>
          <w:p w14:paraId="57C9222D" w14:textId="77777777" w:rsidR="00CB2D41" w:rsidRPr="00F14082" w:rsidRDefault="00CB2D41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5A31072A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5ECC8E6" w14:textId="77777777" w:rsidR="00CB2D41" w:rsidRPr="00F14082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7E3F5F3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F5F2F50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1A6E735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B00993F" w14:textId="77777777" w:rsidR="00CB2D41" w:rsidRPr="00F14082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103DA2E" w14:textId="77777777" w:rsidR="00CB2D41" w:rsidRPr="00F14082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97C9F" w:rsidRPr="00F14082" w14:paraId="15691CF8" w14:textId="77777777" w:rsidTr="00FD11D5">
        <w:trPr>
          <w:cantSplit/>
          <w:trHeight w:val="270"/>
        </w:trPr>
        <w:tc>
          <w:tcPr>
            <w:tcW w:w="6660" w:type="dxa"/>
          </w:tcPr>
          <w:p w14:paraId="0054C88D" w14:textId="77777777" w:rsidR="00097C9F" w:rsidRPr="00F14082" w:rsidRDefault="00097C9F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4F9E6B50" w14:textId="77777777" w:rsidR="00097C9F" w:rsidRPr="00F14082" w:rsidRDefault="00097C9F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B87CEB5" w14:textId="77777777" w:rsidR="00097C9F" w:rsidRPr="00F14082" w:rsidRDefault="00097C9F" w:rsidP="00FD11D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411B42B" w14:textId="77777777" w:rsidR="00097C9F" w:rsidRPr="00F14082" w:rsidRDefault="00097C9F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639BB39" w14:textId="77777777" w:rsidR="00097C9F" w:rsidRPr="00F14082" w:rsidRDefault="00097C9F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FD05F3C" w14:textId="77777777" w:rsidR="00097C9F" w:rsidRPr="00F14082" w:rsidRDefault="00097C9F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7E25F5C" w14:textId="77777777" w:rsidR="00097C9F" w:rsidRPr="00F14082" w:rsidRDefault="00097C9F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27108BE" w14:textId="77777777" w:rsidR="00097C9F" w:rsidRPr="00F14082" w:rsidRDefault="00097C9F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B2D41" w:rsidRPr="00F14082" w14:paraId="4201EC20" w14:textId="77777777" w:rsidTr="00FD11D5">
        <w:trPr>
          <w:cantSplit/>
          <w:trHeight w:val="270"/>
        </w:trPr>
        <w:tc>
          <w:tcPr>
            <w:tcW w:w="6660" w:type="dxa"/>
          </w:tcPr>
          <w:p w14:paraId="502ACC77" w14:textId="77777777" w:rsidR="00CB2D41" w:rsidRPr="00F14082" w:rsidRDefault="00CB2D41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14F2CF28" w14:textId="77777777" w:rsidR="00CB2D41" w:rsidRPr="00F14082" w:rsidRDefault="00CB2D41" w:rsidP="00FD11D5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764F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A5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4F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2D41" w:rsidRPr="002930C0" w14:paraId="622B37D1" w14:textId="77777777" w:rsidTr="00FD11D5">
        <w:trPr>
          <w:cantSplit/>
          <w:trHeight w:val="270"/>
        </w:trPr>
        <w:tc>
          <w:tcPr>
            <w:tcW w:w="6660" w:type="dxa"/>
          </w:tcPr>
          <w:p w14:paraId="5ECC631C" w14:textId="77777777" w:rsidR="00CB2D41" w:rsidRPr="002930C0" w:rsidRDefault="00CB2D41" w:rsidP="00FD11D5">
            <w:pPr>
              <w:pStyle w:val="ListBullet3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2930C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6203210E" w14:textId="77777777" w:rsidR="00CB2D41" w:rsidRPr="002930C0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C38F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D1807E7" w14:textId="77777777" w:rsidR="00CB2D41" w:rsidRPr="002930C0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F3FF63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943F7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1541D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94C045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A0C179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2930C0" w14:paraId="62C4731B" w14:textId="77777777" w:rsidTr="00FD11D5">
        <w:trPr>
          <w:cantSplit/>
          <w:trHeight w:val="270"/>
        </w:trPr>
        <w:tc>
          <w:tcPr>
            <w:tcW w:w="6660" w:type="dxa"/>
          </w:tcPr>
          <w:p w14:paraId="2F092651" w14:textId="75B743F6" w:rsidR="00CB2D41" w:rsidRPr="002930C0" w:rsidRDefault="00BD217E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620" w:type="dxa"/>
            <w:shd w:val="clear" w:color="auto" w:fill="auto"/>
          </w:tcPr>
          <w:p w14:paraId="0D0FBFA8" w14:textId="77777777" w:rsidR="00CB2D41" w:rsidRPr="002930C0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(17</w:t>
            </w:r>
            <w:r w:rsidR="00FC38F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38356C" w14:textId="77777777" w:rsidR="00CB2D41" w:rsidRPr="002930C0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663C35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20C480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1F3719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917055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8F33D5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2930C0" w14:paraId="40F6225B" w14:textId="77777777" w:rsidTr="00FD11D5">
        <w:trPr>
          <w:cantSplit/>
          <w:trHeight w:val="270"/>
        </w:trPr>
        <w:tc>
          <w:tcPr>
            <w:tcW w:w="6660" w:type="dxa"/>
            <w:vAlign w:val="bottom"/>
          </w:tcPr>
          <w:p w14:paraId="2580AF0C" w14:textId="77777777" w:rsidR="00CB2D41" w:rsidRPr="002930C0" w:rsidRDefault="00CB2D41" w:rsidP="00FD11D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2930C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4C829D6" w14:textId="77777777" w:rsidR="00CB2D41" w:rsidRPr="002930C0" w:rsidRDefault="00CB2D41" w:rsidP="00FD11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F9E5B7" w14:textId="77777777" w:rsidR="00CB2D41" w:rsidRPr="002930C0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EE5155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B2F807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E20FB1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80C966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BB2E8F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2930C0" w14:paraId="58208AE7" w14:textId="77777777" w:rsidTr="00FD11D5">
        <w:trPr>
          <w:cantSplit/>
          <w:trHeight w:val="433"/>
        </w:trPr>
        <w:tc>
          <w:tcPr>
            <w:tcW w:w="6660" w:type="dxa"/>
          </w:tcPr>
          <w:p w14:paraId="3D90C105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30C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ACFD" w14:textId="77777777" w:rsidR="00CB2D41" w:rsidRPr="002930C0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(17</w:t>
            </w:r>
            <w:r w:rsidR="00FC38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2A0A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7E4D63" w14:textId="77777777" w:rsidR="00CB2D41" w:rsidRPr="002930C0" w:rsidRDefault="00CB2D41" w:rsidP="00FD11D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6BA2F5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578298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39E926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B207E1" w14:textId="77777777" w:rsidR="00CB2D41" w:rsidRPr="002930C0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E541F7" w14:textId="77777777" w:rsidR="00CB2D41" w:rsidRPr="002930C0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B220FB" w14:paraId="36C7BDC2" w14:textId="77777777" w:rsidTr="00FD11D5">
        <w:trPr>
          <w:cantSplit/>
          <w:trHeight w:val="270"/>
        </w:trPr>
        <w:tc>
          <w:tcPr>
            <w:tcW w:w="6660" w:type="dxa"/>
          </w:tcPr>
          <w:p w14:paraId="737DA884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795F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6BFAC" w14:textId="2048377A" w:rsidR="00CB2D41" w:rsidRPr="00B220FB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BD217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E3FCBB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636435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FC38F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0809AA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679262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6761FD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26FD15" w14:textId="77777777" w:rsidR="00CB2D41" w:rsidRPr="00B220FB" w:rsidRDefault="00CB2D41" w:rsidP="00FD11D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A3B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</w:tr>
      <w:tr w:rsidR="00CB2D41" w:rsidRPr="00B220FB" w14:paraId="5E25A7A7" w14:textId="77777777" w:rsidTr="00FD11D5">
        <w:trPr>
          <w:cantSplit/>
          <w:trHeight w:val="270"/>
        </w:trPr>
        <w:tc>
          <w:tcPr>
            <w:tcW w:w="6660" w:type="dxa"/>
          </w:tcPr>
          <w:p w14:paraId="27C79EFC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AE56A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AFF25D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F1D858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055381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6143CB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72AAF9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15DF56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B2D41" w:rsidRPr="00B220FB" w14:paraId="636D23A6" w14:textId="77777777" w:rsidTr="00FD11D5">
        <w:trPr>
          <w:cantSplit/>
          <w:trHeight w:val="270"/>
        </w:trPr>
        <w:tc>
          <w:tcPr>
            <w:tcW w:w="6660" w:type="dxa"/>
          </w:tcPr>
          <w:p w14:paraId="659DA176" w14:textId="77777777" w:rsidR="00CB2D41" w:rsidRPr="00B220FB" w:rsidRDefault="00CB2D41" w:rsidP="00FD11D5">
            <w:pPr>
              <w:pStyle w:val="acctfourfigures"/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B480601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51B41E9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1BC50B3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070C0AF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09CFBBA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171D5AE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71F3626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2D41" w:rsidRPr="00B220FB" w14:paraId="14617C5F" w14:textId="77777777" w:rsidTr="00FD11D5">
        <w:trPr>
          <w:cantSplit/>
          <w:trHeight w:val="270"/>
        </w:trPr>
        <w:tc>
          <w:tcPr>
            <w:tcW w:w="6660" w:type="dxa"/>
            <w:vAlign w:val="bottom"/>
          </w:tcPr>
          <w:p w14:paraId="6CFD7AF5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62F92C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2,272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DE3AE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443C2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783023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DB6D35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F95077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90A046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B220FB" w14:paraId="776DB088" w14:textId="77777777" w:rsidTr="00FD11D5">
        <w:trPr>
          <w:cantSplit/>
          <w:trHeight w:val="270"/>
        </w:trPr>
        <w:tc>
          <w:tcPr>
            <w:tcW w:w="6660" w:type="dxa"/>
            <w:vAlign w:val="bottom"/>
          </w:tcPr>
          <w:p w14:paraId="7AECF1F2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0ABBE9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7C22C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0D472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22F7AD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46EA8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95EF75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103FD5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B220FB" w14:paraId="00B8EE3B" w14:textId="77777777" w:rsidTr="00FD11D5">
        <w:trPr>
          <w:cantSplit/>
          <w:trHeight w:val="270"/>
        </w:trPr>
        <w:tc>
          <w:tcPr>
            <w:tcW w:w="6660" w:type="dxa"/>
          </w:tcPr>
          <w:p w14:paraId="461A4FA9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B220FB">
              <w:rPr>
                <w:rFonts w:ascii="Angsana New" w:hAnsi="Angsana New"/>
                <w:sz w:val="30"/>
                <w:szCs w:val="30"/>
              </w:rPr>
              <w:t>(</w:t>
            </w: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เงินปันผลที่จ่ายให้กับ</w:t>
            </w:r>
          </w:p>
          <w:p w14:paraId="7A6EE2C7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B220FB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B220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  <w:r w:rsidRPr="00B220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0.6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B220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EB13" w14:textId="77777777" w:rsidR="00CB2D41" w:rsidRPr="00B220FB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sz w:val="30"/>
                <w:szCs w:val="30"/>
                <w:lang w:val="en-US" w:bidi="th-TH"/>
              </w:rPr>
              <w:t>(1,321)</w:t>
            </w:r>
          </w:p>
        </w:tc>
        <w:tc>
          <w:tcPr>
            <w:tcW w:w="180" w:type="dxa"/>
            <w:shd w:val="clear" w:color="auto" w:fill="auto"/>
          </w:tcPr>
          <w:p w14:paraId="708CF843" w14:textId="77777777" w:rsidR="00CB2D41" w:rsidRPr="00B220FB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1D23AA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EE1E60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103F2F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54E702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2F1802" w14:textId="77777777" w:rsidR="00CB2D41" w:rsidRPr="00B220FB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D41" w:rsidRPr="004C2AF4" w14:paraId="685CE078" w14:textId="77777777" w:rsidTr="00FD11D5">
        <w:trPr>
          <w:cantSplit/>
          <w:trHeight w:val="270"/>
        </w:trPr>
        <w:tc>
          <w:tcPr>
            <w:tcW w:w="6660" w:type="dxa"/>
          </w:tcPr>
          <w:p w14:paraId="5197F751" w14:textId="77777777" w:rsidR="00CB2D41" w:rsidRPr="00B220FB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0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เพิ่มขึ้น</w:t>
            </w:r>
            <w:r w:rsidRPr="00B220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7CCDF" w14:textId="43DA24C1" w:rsidR="00CB2D41" w:rsidRPr="00895613" w:rsidRDefault="00CB2D41" w:rsidP="00FD11D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A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6101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67B6246" w14:textId="77777777" w:rsidR="00CB2D41" w:rsidRPr="00895613" w:rsidRDefault="00CB2D41" w:rsidP="00FD11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75FA69" w14:textId="77777777" w:rsidR="00CB2D41" w:rsidRPr="00BB0639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1465F5" w14:textId="77777777" w:rsidR="00CB2D41" w:rsidRPr="00BB0639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9863B7" w14:textId="77777777" w:rsidR="00CB2D41" w:rsidRPr="00BB0639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3612B0" w14:textId="77777777" w:rsidR="00CB2D41" w:rsidRPr="00BB0639" w:rsidRDefault="00CB2D41" w:rsidP="00FD11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77AE0B" w14:textId="77777777" w:rsidR="00CB2D41" w:rsidRPr="00BB0639" w:rsidRDefault="00CB2D41" w:rsidP="00FD11D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C09ABB0" w14:textId="77777777" w:rsidR="00CB2D41" w:rsidRDefault="00CB2D41" w:rsidP="006B2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0C3C28" w14:textId="0B0C0522" w:rsidR="006C3B2A" w:rsidRPr="006B2638" w:rsidRDefault="00CB2D41" w:rsidP="006B2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0182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C3B2A" w:rsidRPr="00A00314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  <w:r w:rsidR="006C3B2A" w:rsidRPr="00F8574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26C8D5F" w14:textId="77777777" w:rsidR="006C3B2A" w:rsidRPr="00F8574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="Angsana New" w:hAnsi="Angsana New"/>
          <w:sz w:val="30"/>
          <w:szCs w:val="30"/>
        </w:rPr>
      </w:pPr>
    </w:p>
    <w:p w14:paraId="697829E2" w14:textId="77777777" w:rsidR="006C3B2A" w:rsidRPr="00F8574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F85741">
        <w:rPr>
          <w:rFonts w:ascii="Angsana New" w:hAnsi="Angsana New"/>
          <w:sz w:val="30"/>
          <w:szCs w:val="30"/>
        </w:rPr>
        <w:tab/>
      </w:r>
      <w:r w:rsidRPr="00F85741">
        <w:rPr>
          <w:rFonts w:ascii="Angsana New" w:hAnsi="Angsana New"/>
          <w:sz w:val="30"/>
          <w:szCs w:val="30"/>
          <w:cs/>
        </w:rPr>
        <w:t>เงินลงทุน</w:t>
      </w:r>
      <w:r w:rsidRPr="00F85741">
        <w:rPr>
          <w:rFonts w:ascii="Angsana New" w:hAnsi="Angsana New" w:hint="cs"/>
          <w:sz w:val="30"/>
          <w:szCs w:val="30"/>
          <w:cs/>
        </w:rPr>
        <w:t xml:space="preserve">ระยะยาวอื่น </w:t>
      </w:r>
      <w:r w:rsidRPr="00F8574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5741">
        <w:rPr>
          <w:rFonts w:ascii="Angsana New" w:hAnsi="Angsana New"/>
          <w:sz w:val="30"/>
          <w:szCs w:val="30"/>
        </w:rPr>
        <w:t xml:space="preserve">31 </w:t>
      </w:r>
      <w:r w:rsidRPr="00F85741">
        <w:rPr>
          <w:rFonts w:ascii="Angsana New" w:hAnsi="Angsana New" w:hint="cs"/>
          <w:sz w:val="30"/>
          <w:szCs w:val="30"/>
          <w:cs/>
        </w:rPr>
        <w:t>ธันวาคม</w:t>
      </w:r>
      <w:r w:rsidRPr="00F85741">
        <w:rPr>
          <w:rFonts w:ascii="Angsana New" w:hAnsi="Angsana New"/>
          <w:sz w:val="30"/>
          <w:szCs w:val="30"/>
          <w:cs/>
        </w:rPr>
        <w:t xml:space="preserve"> </w:t>
      </w:r>
      <w:r w:rsidR="00A904C2">
        <w:rPr>
          <w:rFonts w:ascii="Angsana New" w:hAnsi="Angsana New"/>
          <w:sz w:val="30"/>
          <w:szCs w:val="30"/>
        </w:rPr>
        <w:t>256</w:t>
      </w:r>
      <w:r w:rsidR="00933C3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 w:rsidR="00A904C2">
        <w:rPr>
          <w:rFonts w:ascii="Angsana New" w:hAnsi="Angsana New"/>
          <w:sz w:val="30"/>
          <w:szCs w:val="30"/>
        </w:rPr>
        <w:t>6</w:t>
      </w:r>
      <w:r w:rsidR="00933C3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F85741">
        <w:rPr>
          <w:rFonts w:ascii="Angsana New" w:hAnsi="Angsana New"/>
          <w:sz w:val="30"/>
          <w:szCs w:val="30"/>
          <w:cs/>
        </w:rPr>
        <w:t>มีดังนี้</w:t>
      </w:r>
    </w:p>
    <w:p w14:paraId="41EBC208" w14:textId="77777777" w:rsidR="006C3B2A" w:rsidRPr="00F8574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3515" w:type="dxa"/>
        <w:tblInd w:w="543" w:type="dxa"/>
        <w:tblLayout w:type="fixed"/>
        <w:tblLook w:val="01E0" w:firstRow="1" w:lastRow="1" w:firstColumn="1" w:lastColumn="1" w:noHBand="0" w:noVBand="0"/>
      </w:tblPr>
      <w:tblGrid>
        <w:gridCol w:w="2985"/>
        <w:gridCol w:w="2070"/>
        <w:gridCol w:w="1170"/>
        <w:gridCol w:w="270"/>
        <w:gridCol w:w="1080"/>
        <w:gridCol w:w="1260"/>
        <w:gridCol w:w="270"/>
        <w:gridCol w:w="1170"/>
        <w:gridCol w:w="270"/>
        <w:gridCol w:w="1350"/>
        <w:gridCol w:w="270"/>
        <w:gridCol w:w="1350"/>
      </w:tblGrid>
      <w:tr w:rsidR="006C3B2A" w:rsidRPr="00F85741" w14:paraId="3D74D61B" w14:textId="77777777" w:rsidTr="00FF5BCA">
        <w:tc>
          <w:tcPr>
            <w:tcW w:w="2985" w:type="dxa"/>
          </w:tcPr>
          <w:p w14:paraId="0C7F7B36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1A672FA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0" w:type="dxa"/>
            <w:gridSpan w:val="10"/>
          </w:tcPr>
          <w:p w14:paraId="3995A8AD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85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857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F85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F85741" w14:paraId="7F5D513A" w14:textId="77777777" w:rsidTr="00FF5BCA">
        <w:tc>
          <w:tcPr>
            <w:tcW w:w="2985" w:type="dxa"/>
          </w:tcPr>
          <w:p w14:paraId="46469ACE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DADB83D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41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2520" w:type="dxa"/>
            <w:gridSpan w:val="3"/>
          </w:tcPr>
          <w:p w14:paraId="2C81C91D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41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700" w:type="dxa"/>
            <w:gridSpan w:val="3"/>
            <w:vAlign w:val="bottom"/>
          </w:tcPr>
          <w:p w14:paraId="0A0D25EB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746DAE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EA086B9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B2A" w:rsidRPr="00F85741" w:rsidDel="00685444" w14:paraId="724844FF" w14:textId="77777777" w:rsidTr="00FF5BCA">
        <w:tc>
          <w:tcPr>
            <w:tcW w:w="2985" w:type="dxa"/>
          </w:tcPr>
          <w:p w14:paraId="3A021F19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6FD3D3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41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520" w:type="dxa"/>
            <w:gridSpan w:val="3"/>
          </w:tcPr>
          <w:p w14:paraId="231E4C60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41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700" w:type="dxa"/>
            <w:gridSpan w:val="3"/>
            <w:vAlign w:val="bottom"/>
          </w:tcPr>
          <w:p w14:paraId="5C64C921" w14:textId="77777777" w:rsidR="006C3B2A" w:rsidRPr="00F85741" w:rsidDel="0068544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41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184D10E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F54C64C" w14:textId="77777777" w:rsidR="006C3B2A" w:rsidRPr="00F85741" w:rsidDel="0068544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4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6C3B2A" w:rsidRPr="00F85741" w14:paraId="377109FB" w14:textId="77777777" w:rsidTr="00FF5BCA">
        <w:tc>
          <w:tcPr>
            <w:tcW w:w="2985" w:type="dxa"/>
          </w:tcPr>
          <w:p w14:paraId="598BE059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62A9DF5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AA1DD" w14:textId="77777777" w:rsidR="006C3B2A" w:rsidRPr="00F85741" w:rsidRDefault="00933C30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920574E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211C4" w14:textId="77777777" w:rsidR="006C3B2A" w:rsidRPr="00F85741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28308284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33C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0BD486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4F8F7" w14:textId="77777777" w:rsidR="006C3B2A" w:rsidRPr="00F85741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32FDEDD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85BAE6" w14:textId="77777777" w:rsidR="006C3B2A" w:rsidRPr="00F85741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B5FD1B6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FD09E2" w14:textId="77777777" w:rsidR="006C3B2A" w:rsidRPr="00F85741" w:rsidRDefault="00933C3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F85741" w14:paraId="7D0695D6" w14:textId="77777777" w:rsidTr="00FF5BCA">
        <w:tc>
          <w:tcPr>
            <w:tcW w:w="2985" w:type="dxa"/>
          </w:tcPr>
          <w:p w14:paraId="0698A4B9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8F40C13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7FF797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8574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940" w:type="dxa"/>
            <w:gridSpan w:val="7"/>
          </w:tcPr>
          <w:p w14:paraId="094A28A9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57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C38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857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F85741" w14:paraId="37719E5F" w14:textId="77777777" w:rsidTr="00FF5BCA">
        <w:tc>
          <w:tcPr>
            <w:tcW w:w="5055" w:type="dxa"/>
            <w:gridSpan w:val="2"/>
          </w:tcPr>
          <w:p w14:paraId="00AF26A9" w14:textId="77777777" w:rsidR="006C3B2A" w:rsidRPr="009352A2" w:rsidRDefault="006C3B2A" w:rsidP="00FF5BC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ของตลาด</w:t>
            </w:r>
          </w:p>
        </w:tc>
        <w:tc>
          <w:tcPr>
            <w:tcW w:w="1170" w:type="dxa"/>
          </w:tcPr>
          <w:p w14:paraId="5A6AD4DE" w14:textId="77777777" w:rsidR="006C3B2A" w:rsidRPr="00F85741" w:rsidRDefault="006C3B2A" w:rsidP="00FF5BC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540AF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F5E6D" w14:textId="77777777" w:rsidR="006C3B2A" w:rsidRPr="00F85741" w:rsidRDefault="006C3B2A" w:rsidP="00FF5BC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16682A" w14:textId="77777777" w:rsidR="006C3B2A" w:rsidRPr="00F85741" w:rsidRDefault="006C3B2A" w:rsidP="00FF5B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71B07" w14:textId="77777777" w:rsidR="006C3B2A" w:rsidRPr="00F85741" w:rsidRDefault="006C3B2A" w:rsidP="00FF5B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4BA7A" w14:textId="77777777" w:rsidR="006C3B2A" w:rsidRPr="00F85741" w:rsidRDefault="006C3B2A" w:rsidP="00FF5B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32B97C" w14:textId="77777777" w:rsidR="006C3B2A" w:rsidRPr="00F85741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27163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4A44E" w14:textId="77777777" w:rsidR="006C3B2A" w:rsidRPr="00F85741" w:rsidRDefault="006C3B2A" w:rsidP="00FF5B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006CD" w14:textId="77777777" w:rsidR="006C3B2A" w:rsidRPr="00F857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04C2" w:rsidRPr="00F85741" w14:paraId="1321EFAB" w14:textId="77777777" w:rsidTr="00FF5BCA">
        <w:tc>
          <w:tcPr>
            <w:tcW w:w="2985" w:type="dxa"/>
          </w:tcPr>
          <w:p w14:paraId="1CD574D3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F857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85741">
              <w:rPr>
                <w:rFonts w:ascii="Angsana New" w:hAnsi="Angsana New" w:hint="cs"/>
                <w:sz w:val="30"/>
                <w:szCs w:val="30"/>
                <w:cs/>
              </w:rPr>
              <w:t>เบคุโทรุ (ไทยแลนด์)  จำกัด</w:t>
            </w:r>
          </w:p>
        </w:tc>
        <w:tc>
          <w:tcPr>
            <w:tcW w:w="2070" w:type="dxa"/>
            <w:vAlign w:val="center"/>
          </w:tcPr>
          <w:p w14:paraId="43EF7767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57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จำหน่ายส่วนประกอบ</w:t>
            </w:r>
          </w:p>
        </w:tc>
        <w:tc>
          <w:tcPr>
            <w:tcW w:w="1170" w:type="dxa"/>
          </w:tcPr>
          <w:p w14:paraId="54C47F76" w14:textId="77777777" w:rsidR="00A904C2" w:rsidRPr="00F85741" w:rsidRDefault="004B5B6A" w:rsidP="00A904C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741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933C3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15AB1EE" w14:textId="77777777" w:rsidR="00A904C2" w:rsidRPr="00F85741" w:rsidRDefault="00A904C2" w:rsidP="00A904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8A5B1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741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60" w:type="dxa"/>
          </w:tcPr>
          <w:p w14:paraId="4CA953E9" w14:textId="77777777" w:rsidR="00A904C2" w:rsidRPr="00F85741" w:rsidRDefault="00933C30" w:rsidP="004B5B6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4B5B6A">
              <w:rPr>
                <w:rFonts w:ascii="Angsana New" w:hAnsi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14:paraId="1704FEF8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62418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14:paraId="279388CF" w14:textId="77777777" w:rsidR="00A904C2" w:rsidRPr="00F85741" w:rsidRDefault="00A904C2" w:rsidP="00A904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F429BD" w14:textId="77777777" w:rsidR="00A904C2" w:rsidRPr="00F85741" w:rsidRDefault="004B5B6A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75951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6EF22EDE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FCFA7A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75951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A904C2" w:rsidRPr="00F85741" w14:paraId="7FA85CDC" w14:textId="77777777" w:rsidTr="00FF5BCA">
        <w:tc>
          <w:tcPr>
            <w:tcW w:w="2985" w:type="dxa"/>
          </w:tcPr>
          <w:p w14:paraId="17F42254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0BD5B4A1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57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ของเครื่องจักร อะไหล่</w:t>
            </w:r>
          </w:p>
        </w:tc>
        <w:tc>
          <w:tcPr>
            <w:tcW w:w="1170" w:type="dxa"/>
          </w:tcPr>
          <w:p w14:paraId="207F3C3D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36A908" w14:textId="77777777" w:rsidR="00A904C2" w:rsidRPr="00F85741" w:rsidRDefault="00A904C2" w:rsidP="00A904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6C93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526FB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E55461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30E57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A9F840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A55E29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9F321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912794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4C2" w:rsidRPr="00F85741" w14:paraId="07BCC8E4" w14:textId="77777777" w:rsidTr="00FF5BCA">
        <w:tc>
          <w:tcPr>
            <w:tcW w:w="2985" w:type="dxa"/>
          </w:tcPr>
          <w:p w14:paraId="78FF6D1D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7A09E1D9" w14:textId="77777777" w:rsidR="00A904C2" w:rsidRPr="00F85741" w:rsidRDefault="00A904C2" w:rsidP="00463EC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57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463EC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อุปกรณ์</w:t>
            </w:r>
            <w:r w:rsidRPr="00F857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ต่างๆ</w:t>
            </w:r>
          </w:p>
        </w:tc>
        <w:tc>
          <w:tcPr>
            <w:tcW w:w="1170" w:type="dxa"/>
          </w:tcPr>
          <w:p w14:paraId="682A4CD2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1265" w14:textId="77777777" w:rsidR="00A904C2" w:rsidRPr="00F85741" w:rsidRDefault="00A904C2" w:rsidP="00A904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87B11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614DE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CB4C63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E2D3C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5A2446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2E643A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7D3E6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8D554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4C2" w:rsidRPr="00F85741" w14:paraId="7CAE20E3" w14:textId="77777777" w:rsidTr="00FF5BCA">
        <w:tc>
          <w:tcPr>
            <w:tcW w:w="2985" w:type="dxa"/>
          </w:tcPr>
          <w:p w14:paraId="70739057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1C755EAE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DBE0377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64B" w14:textId="77777777" w:rsidR="00A904C2" w:rsidRPr="00F85741" w:rsidRDefault="00A904C2" w:rsidP="00A904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F11D3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B98AE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9D1A8F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0C780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C25464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2C4077" w14:textId="77777777" w:rsidR="00A904C2" w:rsidRPr="00F85741" w:rsidRDefault="004B5B6A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951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29B201A7" w14:textId="77777777" w:rsidR="00A904C2" w:rsidRPr="00F85741" w:rsidRDefault="00A904C2" w:rsidP="00A904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F63724" w14:textId="77777777" w:rsidR="00A904C2" w:rsidRPr="00F85741" w:rsidRDefault="00A904C2" w:rsidP="00A90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951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3F30A93D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F7916">
        <w:rPr>
          <w:rFonts w:ascii="Angsana New" w:hAnsi="Angsana New"/>
          <w:b/>
          <w:bCs/>
          <w:sz w:val="30"/>
          <w:szCs w:val="30"/>
        </w:rPr>
        <w:tab/>
      </w:r>
    </w:p>
    <w:p w14:paraId="48D95DE7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5F45177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8E62750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highlight w:val="yellow"/>
        </w:rPr>
        <w:sectPr w:rsidR="006C3B2A" w:rsidRPr="004B797E" w:rsidSect="00E37748">
          <w:headerReference w:type="default" r:id="rId18"/>
          <w:footerReference w:type="default" r:id="rId19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507EDCD0" w14:textId="5D33B3AF" w:rsidR="006C3B2A" w:rsidRPr="009B0D8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B0D8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0182">
        <w:rPr>
          <w:rFonts w:ascii="Angsana New" w:hAnsi="Angsana New"/>
          <w:b/>
          <w:bCs/>
          <w:sz w:val="30"/>
          <w:szCs w:val="30"/>
        </w:rPr>
        <w:t>5</w:t>
      </w:r>
      <w:r w:rsidRPr="009B0D8F">
        <w:rPr>
          <w:rFonts w:ascii="Angsana New" w:hAnsi="Angsana New"/>
          <w:b/>
          <w:bCs/>
          <w:sz w:val="30"/>
          <w:szCs w:val="30"/>
        </w:rPr>
        <w:tab/>
      </w:r>
      <w:r w:rsidRPr="00834BDD">
        <w:rPr>
          <w:rFonts w:ascii="Angsana New" w:hAnsi="Angsana New" w:hint="cs"/>
          <w:b/>
          <w:bCs/>
          <w:sz w:val="30"/>
          <w:szCs w:val="30"/>
          <w:cs/>
        </w:rPr>
        <w:t>ที่</w:t>
      </w:r>
      <w:r w:rsidRPr="00834BDD">
        <w:rPr>
          <w:rFonts w:ascii="Angsana New" w:hAnsi="Angsana New"/>
          <w:b/>
          <w:bCs/>
          <w:sz w:val="30"/>
          <w:szCs w:val="30"/>
          <w:cs/>
        </w:rPr>
        <w:t>ดิน อาคารและอุปกรณ์</w:t>
      </w:r>
      <w:r w:rsidRPr="009B0D8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DE9EC9C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1379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087"/>
        <w:gridCol w:w="135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0"/>
      </w:tblGrid>
      <w:tr w:rsidR="006C3B2A" w:rsidRPr="003A70F1" w14:paraId="79285DA2" w14:textId="77777777" w:rsidTr="00FF5BCA">
        <w:trPr>
          <w:tblHeader/>
        </w:trPr>
        <w:tc>
          <w:tcPr>
            <w:tcW w:w="3087" w:type="dxa"/>
          </w:tcPr>
          <w:p w14:paraId="0226D65F" w14:textId="77777777" w:rsidR="006C3B2A" w:rsidRPr="009B0D8F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26FAA8BF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70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B2A" w:rsidRPr="003A70F1" w14:paraId="13255B46" w14:textId="77777777" w:rsidTr="00FF5BCA">
        <w:trPr>
          <w:tblHeader/>
        </w:trPr>
        <w:tc>
          <w:tcPr>
            <w:tcW w:w="3087" w:type="dxa"/>
          </w:tcPr>
          <w:p w14:paraId="1C9D142D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1BD3CB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ที่ดินแ</w:t>
            </w:r>
            <w:r w:rsidRPr="003A70F1">
              <w:rPr>
                <w:rFonts w:ascii="Angsana New" w:hAnsi="Angsana New"/>
                <w:sz w:val="30"/>
                <w:szCs w:val="30"/>
                <w:cs/>
              </w:rPr>
              <w:t>ละ</w:t>
            </w:r>
          </w:p>
        </w:tc>
        <w:tc>
          <w:tcPr>
            <w:tcW w:w="270" w:type="dxa"/>
          </w:tcPr>
          <w:p w14:paraId="3398FD98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458ACF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9EAF1D3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4C288F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5BCC800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15782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96CFD8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0857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CBA3C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17CBE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F9B6310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340EB7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3A70F1" w14:paraId="1019B000" w14:textId="77777777" w:rsidTr="00FF5BCA">
        <w:trPr>
          <w:tblHeader/>
        </w:trPr>
        <w:tc>
          <w:tcPr>
            <w:tcW w:w="3087" w:type="dxa"/>
          </w:tcPr>
          <w:p w14:paraId="1B2B494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A6C8C9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771B65D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DE47A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2E2FC3B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F32A1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3A2993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C72FA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733A9CD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5F42A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4CF2C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C6B48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2FEC67A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11184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3A70F1" w14:paraId="575F1EA9" w14:textId="77777777" w:rsidTr="00FF5BCA">
        <w:trPr>
          <w:tblHeader/>
        </w:trPr>
        <w:tc>
          <w:tcPr>
            <w:tcW w:w="3087" w:type="dxa"/>
          </w:tcPr>
          <w:p w14:paraId="4481A892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2CC833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A091A3A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400AC5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5EA1065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83AA9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14:paraId="093429AB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2F2B30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9988E66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BE792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40FCA72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63B5F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21B0A20D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58DD7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0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C3B2A" w:rsidRPr="003A70F1" w14:paraId="7DDF9AA3" w14:textId="77777777" w:rsidTr="00FF5BCA">
        <w:tc>
          <w:tcPr>
            <w:tcW w:w="3087" w:type="dxa"/>
          </w:tcPr>
          <w:p w14:paraId="77282404" w14:textId="77777777" w:rsidR="006C3B2A" w:rsidRPr="003A70F1" w:rsidRDefault="006C3B2A" w:rsidP="00FF5B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59FA9980" w14:textId="77777777" w:rsidR="006C3B2A" w:rsidRPr="003A70F1" w:rsidRDefault="006C3B2A" w:rsidP="00FF5B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70F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C4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70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3A70F1" w14:paraId="334239F6" w14:textId="77777777" w:rsidTr="00FF5BCA">
        <w:tc>
          <w:tcPr>
            <w:tcW w:w="3087" w:type="dxa"/>
          </w:tcPr>
          <w:p w14:paraId="063C68F0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70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350" w:type="dxa"/>
          </w:tcPr>
          <w:p w14:paraId="56926D44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6BEBE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04E39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5BA51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9BEEB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E2333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C92FAD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6B2A7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7069FC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EE707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1C265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B8823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292B0" w14:textId="77777777" w:rsidR="006C3B2A" w:rsidRPr="003A70F1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C30" w:rsidRPr="003A70F1" w14:paraId="16F3AB85" w14:textId="77777777" w:rsidTr="008A1F5B">
        <w:tc>
          <w:tcPr>
            <w:tcW w:w="3087" w:type="dxa"/>
            <w:shd w:val="clear" w:color="auto" w:fill="auto"/>
          </w:tcPr>
          <w:p w14:paraId="0EB66BE9" w14:textId="77777777" w:rsidR="00933C30" w:rsidRPr="00A904C2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904C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904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4C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904C2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A904C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904C2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7567F72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933C30">
              <w:rPr>
                <w:rFonts w:ascii="Angsana New" w:hAnsi="Angsana New"/>
                <w:sz w:val="30"/>
                <w:szCs w:val="30"/>
              </w:rPr>
              <w:t>,</w:t>
            </w:r>
            <w:r w:rsidRPr="00933C30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1C63FBED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C47FD3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</w:rPr>
              <w:t>92,405</w:t>
            </w:r>
          </w:p>
        </w:tc>
        <w:tc>
          <w:tcPr>
            <w:tcW w:w="270" w:type="dxa"/>
            <w:shd w:val="clear" w:color="auto" w:fill="auto"/>
          </w:tcPr>
          <w:p w14:paraId="07689B7F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220272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</w:rPr>
              <w:t>66,428</w:t>
            </w:r>
          </w:p>
        </w:tc>
        <w:tc>
          <w:tcPr>
            <w:tcW w:w="270" w:type="dxa"/>
            <w:shd w:val="clear" w:color="auto" w:fill="auto"/>
          </w:tcPr>
          <w:p w14:paraId="5AC4A8CD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8CB510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</w:rPr>
              <w:t>16,90</w:t>
            </w:r>
            <w:r w:rsidR="00AC46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0AF291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0870A7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</w:rPr>
              <w:t>13,9</w:t>
            </w:r>
            <w:r w:rsidR="00AC4688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3D6978E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80D0BE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D4DEAB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F1133" w14:textId="77777777" w:rsidR="00933C30" w:rsidRP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30">
              <w:rPr>
                <w:rFonts w:ascii="Angsana New" w:hAnsi="Angsana New"/>
                <w:sz w:val="30"/>
                <w:szCs w:val="30"/>
              </w:rPr>
              <w:t>232,310</w:t>
            </w:r>
          </w:p>
        </w:tc>
      </w:tr>
      <w:tr w:rsidR="00933C30" w:rsidRPr="003A70F1" w14:paraId="3F2BF9F8" w14:textId="77777777" w:rsidTr="008A1F5B">
        <w:tc>
          <w:tcPr>
            <w:tcW w:w="3087" w:type="dxa"/>
            <w:shd w:val="clear" w:color="auto" w:fill="auto"/>
          </w:tcPr>
          <w:p w14:paraId="1D07C690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9125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4E595376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E3A4D7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37B72D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70C5">
              <w:rPr>
                <w:rFonts w:ascii="Angsana New" w:hAnsi="Angsana New"/>
                <w:sz w:val="30"/>
                <w:szCs w:val="30"/>
              </w:rPr>
              <w:t>8</w:t>
            </w:r>
            <w:r w:rsidR="00AC4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77B28D7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AA4BC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CB7">
              <w:rPr>
                <w:rFonts w:ascii="Angsana New" w:hAnsi="Angsana New"/>
                <w:sz w:val="30"/>
                <w:szCs w:val="30"/>
              </w:rPr>
              <w:t>3,54</w:t>
            </w:r>
            <w:r w:rsidR="00AC46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0EE980A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4B8603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1,991</w:t>
            </w:r>
          </w:p>
        </w:tc>
        <w:tc>
          <w:tcPr>
            <w:tcW w:w="270" w:type="dxa"/>
            <w:shd w:val="clear" w:color="auto" w:fill="auto"/>
          </w:tcPr>
          <w:p w14:paraId="1860D46B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C1D09B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CB7">
              <w:rPr>
                <w:rFonts w:ascii="Angsana New" w:hAnsi="Angsana New"/>
                <w:sz w:val="30"/>
                <w:szCs w:val="30"/>
              </w:rPr>
              <w:t>2,25</w:t>
            </w:r>
            <w:r w:rsidR="00F52D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6CABF2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0D0A06" w14:textId="77777777" w:rsidR="00933C30" w:rsidRPr="00920E66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70C5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62468156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DCB581" w14:textId="7777B00B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8,72</w:t>
            </w:r>
            <w:r w:rsidR="0059517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33C30" w:rsidRPr="003A70F1" w14:paraId="5C63DAD0" w14:textId="77777777" w:rsidTr="008A1F5B">
        <w:tc>
          <w:tcPr>
            <w:tcW w:w="3087" w:type="dxa"/>
            <w:shd w:val="clear" w:color="auto" w:fill="auto"/>
          </w:tcPr>
          <w:p w14:paraId="15216C59" w14:textId="4B82DA62" w:rsidR="00933C30" w:rsidRPr="00991251" w:rsidRDefault="00097C9F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3E465039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075E5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37AE35" w14:textId="77777777" w:rsidR="00933C30" w:rsidRPr="00D5491D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2DCD3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7E85FC" w14:textId="77777777" w:rsid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270" w:type="dxa"/>
            <w:shd w:val="clear" w:color="auto" w:fill="auto"/>
          </w:tcPr>
          <w:p w14:paraId="70E6EDC9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3D1EAB" w14:textId="77777777" w:rsidR="00933C30" w:rsidRPr="00FF26CE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E80A1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2979A6" w14:textId="77777777" w:rsidR="00933C30" w:rsidRPr="00FF26CE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CDB5A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E7E3E2" w14:textId="77777777" w:rsidR="00933C30" w:rsidRPr="00920E66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70C5">
              <w:rPr>
                <w:rFonts w:ascii="Angsana New" w:hAnsi="Angsana New"/>
                <w:sz w:val="30"/>
                <w:szCs w:val="30"/>
              </w:rPr>
              <w:t>(847)</w:t>
            </w:r>
          </w:p>
        </w:tc>
        <w:tc>
          <w:tcPr>
            <w:tcW w:w="270" w:type="dxa"/>
            <w:shd w:val="clear" w:color="auto" w:fill="auto"/>
          </w:tcPr>
          <w:p w14:paraId="461E4D49" w14:textId="77777777" w:rsidR="00933C30" w:rsidRPr="00B770C5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87D0D9" w14:textId="77777777" w:rsidR="00933C30" w:rsidRPr="00FF26CE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(895)</w:t>
            </w:r>
          </w:p>
        </w:tc>
      </w:tr>
      <w:tr w:rsidR="00933C30" w:rsidRPr="003A70F1" w14:paraId="52FC19BE" w14:textId="77777777" w:rsidTr="008A1F5B">
        <w:tc>
          <w:tcPr>
            <w:tcW w:w="3087" w:type="dxa"/>
            <w:shd w:val="clear" w:color="auto" w:fill="auto"/>
          </w:tcPr>
          <w:p w14:paraId="7DCE506D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9125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F050E4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C3F3B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F26C69" w14:textId="77777777" w:rsidR="00933C30" w:rsidRPr="00D5491D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70C5">
              <w:rPr>
                <w:rFonts w:ascii="Angsana New" w:hAnsi="Angsana New"/>
                <w:sz w:val="30"/>
                <w:szCs w:val="30"/>
              </w:rPr>
              <w:t>(59</w:t>
            </w:r>
            <w:r w:rsidR="00AC4688">
              <w:rPr>
                <w:rFonts w:ascii="Angsana New" w:hAnsi="Angsana New"/>
                <w:sz w:val="30"/>
                <w:szCs w:val="30"/>
              </w:rPr>
              <w:t>8</w:t>
            </w:r>
            <w:r w:rsidRPr="00B770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35D7E7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A89800" w14:textId="77777777" w:rsidR="00933C30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(1,484)</w:t>
            </w:r>
          </w:p>
        </w:tc>
        <w:tc>
          <w:tcPr>
            <w:tcW w:w="270" w:type="dxa"/>
            <w:shd w:val="clear" w:color="auto" w:fill="auto"/>
          </w:tcPr>
          <w:p w14:paraId="76DC2518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87F58A" w14:textId="77777777" w:rsidR="00933C30" w:rsidRPr="00FF26CE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  <w:tc>
          <w:tcPr>
            <w:tcW w:w="270" w:type="dxa"/>
            <w:shd w:val="clear" w:color="auto" w:fill="auto"/>
          </w:tcPr>
          <w:p w14:paraId="58E397A8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3DF0DB" w14:textId="77777777" w:rsidR="00933C30" w:rsidRPr="00FF26CE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(775)</w:t>
            </w:r>
          </w:p>
        </w:tc>
        <w:tc>
          <w:tcPr>
            <w:tcW w:w="270" w:type="dxa"/>
            <w:shd w:val="clear" w:color="auto" w:fill="auto"/>
          </w:tcPr>
          <w:p w14:paraId="194DDFD2" w14:textId="77777777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904218" w14:textId="77777777" w:rsidR="00933C30" w:rsidRPr="008A1F5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F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48582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C2B08F" w14:textId="11E922D6" w:rsidR="00933C30" w:rsidRPr="0099125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385">
              <w:rPr>
                <w:rFonts w:ascii="Angsana New" w:hAnsi="Angsana New"/>
                <w:sz w:val="30"/>
                <w:szCs w:val="30"/>
              </w:rPr>
              <w:t>(4,53</w:t>
            </w:r>
            <w:r w:rsidR="0059517D">
              <w:rPr>
                <w:rFonts w:ascii="Angsana New" w:hAnsi="Angsana New"/>
                <w:sz w:val="30"/>
                <w:szCs w:val="30"/>
              </w:rPr>
              <w:t>6</w:t>
            </w:r>
            <w:r w:rsidRPr="00E863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3C30" w:rsidRPr="003A70F1" w14:paraId="1EBF2A11" w14:textId="77777777" w:rsidTr="008A1F5B">
        <w:tc>
          <w:tcPr>
            <w:tcW w:w="3087" w:type="dxa"/>
            <w:shd w:val="clear" w:color="auto" w:fill="auto"/>
          </w:tcPr>
          <w:p w14:paraId="2C7465EA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5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5A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05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5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769E53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A4813C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FEC5A5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F12588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399D09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4A38D0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725589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4837AC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8C7F39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9A153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AEB982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0F6739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F7DBFB" w14:textId="77777777" w:rsidR="00933C30" w:rsidRPr="003A70F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3C30" w:rsidRPr="002B2596" w14:paraId="23FD6BF7" w14:textId="77777777" w:rsidTr="008A1F5B">
        <w:tc>
          <w:tcPr>
            <w:tcW w:w="3087" w:type="dxa"/>
            <w:shd w:val="clear" w:color="auto" w:fill="auto"/>
          </w:tcPr>
          <w:p w14:paraId="26BD87A6" w14:textId="77777777" w:rsidR="00933C30" w:rsidRPr="002B2596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2B25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  <w:shd w:val="clear" w:color="auto" w:fill="auto"/>
          </w:tcPr>
          <w:p w14:paraId="5009AAFE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0C5">
              <w:rPr>
                <w:rFonts w:ascii="Angsana New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  <w:shd w:val="clear" w:color="auto" w:fill="auto"/>
          </w:tcPr>
          <w:p w14:paraId="1DF1BB40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A94C15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0C5">
              <w:rPr>
                <w:rFonts w:ascii="Angsana New" w:hAnsi="Angsana New"/>
                <w:b/>
                <w:bCs/>
                <w:sz w:val="30"/>
                <w:szCs w:val="30"/>
              </w:rPr>
              <w:t>91,888</w:t>
            </w:r>
          </w:p>
        </w:tc>
        <w:tc>
          <w:tcPr>
            <w:tcW w:w="270" w:type="dxa"/>
            <w:shd w:val="clear" w:color="auto" w:fill="auto"/>
          </w:tcPr>
          <w:p w14:paraId="42D8A68F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7A8921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CB7">
              <w:rPr>
                <w:rFonts w:ascii="Angsana New" w:hAnsi="Angsana New"/>
                <w:b/>
                <w:bCs/>
                <w:sz w:val="30"/>
                <w:szCs w:val="30"/>
              </w:rPr>
              <w:t>68,4</w:t>
            </w:r>
            <w:r w:rsidR="00AC4688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3EB6DE9" w14:textId="77777777" w:rsidR="00933C30" w:rsidRPr="001C0C2F" w:rsidRDefault="00933C30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E462F5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0C5">
              <w:rPr>
                <w:rFonts w:ascii="Angsana New" w:hAnsi="Angsana New"/>
                <w:b/>
                <w:bCs/>
                <w:sz w:val="30"/>
                <w:szCs w:val="30"/>
              </w:rPr>
              <w:t>17,21</w:t>
            </w:r>
            <w:r w:rsidR="00AC468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9B50648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BEB140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CB7">
              <w:rPr>
                <w:rFonts w:ascii="Angsana New" w:hAnsi="Angsana New"/>
                <w:b/>
                <w:bCs/>
                <w:sz w:val="30"/>
                <w:szCs w:val="30"/>
              </w:rPr>
              <w:t>15,452</w:t>
            </w:r>
          </w:p>
        </w:tc>
        <w:tc>
          <w:tcPr>
            <w:tcW w:w="270" w:type="dxa"/>
            <w:shd w:val="clear" w:color="auto" w:fill="auto"/>
          </w:tcPr>
          <w:p w14:paraId="3EA2CDD3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BEEEDF" w14:textId="77777777" w:rsidR="00933C30" w:rsidRPr="00A35038" w:rsidRDefault="00933C30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EA4F8" w14:textId="77777777" w:rsidR="00933C30" w:rsidRPr="00DF05AB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6BB4A2" w14:textId="77777777" w:rsidR="00933C30" w:rsidRPr="003A70F1" w:rsidRDefault="00933C30" w:rsidP="009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0C5">
              <w:rPr>
                <w:rFonts w:ascii="Angsana New" w:hAnsi="Angsana New"/>
                <w:b/>
                <w:bCs/>
                <w:sz w:val="30"/>
                <w:szCs w:val="30"/>
              </w:rPr>
              <w:t>235,599</w:t>
            </w:r>
          </w:p>
        </w:tc>
      </w:tr>
      <w:tr w:rsidR="00A35038" w:rsidRPr="00991251" w14:paraId="5F551120" w14:textId="77777777" w:rsidTr="008A1F5B">
        <w:trPr>
          <w:trHeight w:val="369"/>
        </w:trPr>
        <w:tc>
          <w:tcPr>
            <w:tcW w:w="3087" w:type="dxa"/>
            <w:shd w:val="clear" w:color="auto" w:fill="auto"/>
          </w:tcPr>
          <w:p w14:paraId="4C23B6A6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9125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1122E8EE" w14:textId="76CD2D8D" w:rsidR="00A35038" w:rsidRPr="00991251" w:rsidRDefault="003E200C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4EB826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FB3A6E" w14:textId="5E629073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70" w:type="dxa"/>
            <w:shd w:val="clear" w:color="auto" w:fill="auto"/>
          </w:tcPr>
          <w:p w14:paraId="29FD89BF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9A31A2" w14:textId="33A448FC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6,61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C6F1E77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F0BCEE" w14:textId="67933184" w:rsidR="00A35038" w:rsidRPr="00991251" w:rsidRDefault="00A35038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70" w:type="dxa"/>
            <w:shd w:val="clear" w:color="auto" w:fill="auto"/>
          </w:tcPr>
          <w:p w14:paraId="278CE07C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8CCFB5" w14:textId="2E1E9FD3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94AB7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8420E7" w14:textId="56089007" w:rsidR="00A35038" w:rsidRPr="00920E66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EF1044" w14:textId="77777777" w:rsidR="00A35038" w:rsidRPr="00DF05AB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4FCC15" w14:textId="1B6C195B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10,349</w:t>
            </w:r>
          </w:p>
        </w:tc>
      </w:tr>
      <w:tr w:rsidR="00A35038" w:rsidRPr="00991251" w14:paraId="5780C0D4" w14:textId="77777777" w:rsidTr="008A1F5B">
        <w:trPr>
          <w:trHeight w:val="369"/>
        </w:trPr>
        <w:tc>
          <w:tcPr>
            <w:tcW w:w="3087" w:type="dxa"/>
            <w:shd w:val="clear" w:color="auto" w:fill="auto"/>
          </w:tcPr>
          <w:p w14:paraId="04C696C2" w14:textId="5D95B67D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350" w:type="dxa"/>
            <w:shd w:val="clear" w:color="auto" w:fill="auto"/>
          </w:tcPr>
          <w:p w14:paraId="51924AD8" w14:textId="10E6837B" w:rsidR="00A35038" w:rsidRPr="00991251" w:rsidRDefault="00021E1E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</w:t>
            </w:r>
            <w:r w:rsidR="0041767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4E2D69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311964" w14:textId="40B97351" w:rsidR="00A35038" w:rsidRPr="00991251" w:rsidRDefault="00417677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48,132</w:t>
            </w:r>
          </w:p>
        </w:tc>
        <w:tc>
          <w:tcPr>
            <w:tcW w:w="270" w:type="dxa"/>
            <w:shd w:val="clear" w:color="auto" w:fill="auto"/>
          </w:tcPr>
          <w:p w14:paraId="54A80218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653ACB" w14:textId="30C6BE62" w:rsidR="00A35038" w:rsidRPr="00991251" w:rsidRDefault="00417677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  <w:shd w:val="clear" w:color="auto" w:fill="auto"/>
          </w:tcPr>
          <w:p w14:paraId="628D630C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1DB360" w14:textId="0139A104" w:rsidR="00A35038" w:rsidRPr="00991251" w:rsidRDefault="00417677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3F7758EB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9B108D" w14:textId="18777D9B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6E19E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9A2F8F" w14:textId="38B335B2" w:rsidR="00A35038" w:rsidRPr="00920E66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4D87" w14:textId="77777777" w:rsidR="00A35038" w:rsidRPr="00DF05AB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EDFFF2" w14:textId="62066A8A" w:rsidR="00A35038" w:rsidRPr="00991251" w:rsidRDefault="00417677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60,119</w:t>
            </w:r>
          </w:p>
        </w:tc>
      </w:tr>
      <w:tr w:rsidR="00A35038" w:rsidRPr="00991251" w14:paraId="5453EB1A" w14:textId="77777777" w:rsidTr="008A1F5B">
        <w:trPr>
          <w:trHeight w:val="369"/>
        </w:trPr>
        <w:tc>
          <w:tcPr>
            <w:tcW w:w="3087" w:type="dxa"/>
            <w:shd w:val="clear" w:color="auto" w:fill="auto"/>
          </w:tcPr>
          <w:p w14:paraId="18503983" w14:textId="512E6A8E" w:rsidR="00A35038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จำหน่ายจาก</w:t>
            </w:r>
            <w:r w:rsidR="003E200C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50" w:type="dxa"/>
            <w:shd w:val="clear" w:color="auto" w:fill="auto"/>
          </w:tcPr>
          <w:p w14:paraId="58BB239D" w14:textId="760FF3A5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233C0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980DF0" w14:textId="13B71E59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</w:t>
            </w:r>
            <w:r w:rsidR="00EF5DBF">
              <w:rPr>
                <w:rFonts w:ascii="Angsana New" w:hAnsi="Angsana New"/>
                <w:sz w:val="30"/>
                <w:szCs w:val="30"/>
              </w:rPr>
              <w:t>797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5B8B14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F33E68" w14:textId="0E0E235D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(16,</w:t>
            </w:r>
            <w:r w:rsidR="00D774A2">
              <w:rPr>
                <w:rFonts w:ascii="Angsana New" w:hAnsi="Angsana New"/>
                <w:sz w:val="30"/>
                <w:szCs w:val="30"/>
              </w:rPr>
              <w:t>917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ADE1D6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BDC894" w14:textId="2B3618C7" w:rsidR="00A35038" w:rsidRPr="00991251" w:rsidRDefault="00A35038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</w:t>
            </w:r>
            <w:r w:rsidR="00D774A2">
              <w:rPr>
                <w:rFonts w:ascii="Angsana New" w:hAnsi="Angsana New"/>
                <w:sz w:val="30"/>
                <w:szCs w:val="30"/>
              </w:rPr>
              <w:t>1,786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C496BB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D749EC" w14:textId="1F711DA0" w:rsidR="00A35038" w:rsidRPr="00991251" w:rsidRDefault="00A35038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(3,</w:t>
            </w:r>
            <w:r w:rsidR="00D774A2">
              <w:rPr>
                <w:rFonts w:ascii="Angsana New" w:hAnsi="Angsana New"/>
                <w:sz w:val="30"/>
                <w:szCs w:val="30"/>
              </w:rPr>
              <w:t>725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3B88DF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FEBE50" w14:textId="01F9192A" w:rsidR="00A35038" w:rsidRPr="00920E66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7BABD" w14:textId="77777777" w:rsidR="00A35038" w:rsidRPr="00DF05AB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239690" w14:textId="1FDE4346" w:rsidR="00A35038" w:rsidRPr="00991251" w:rsidRDefault="001C0C2F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(23,22</w:t>
            </w:r>
            <w:r w:rsidR="00D774A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5038" w:rsidRPr="00991251" w14:paraId="4038E006" w14:textId="77777777" w:rsidTr="008A1F5B">
        <w:trPr>
          <w:trHeight w:val="369"/>
        </w:trPr>
        <w:tc>
          <w:tcPr>
            <w:tcW w:w="3087" w:type="dxa"/>
            <w:shd w:val="clear" w:color="auto" w:fill="auto"/>
          </w:tcPr>
          <w:p w14:paraId="5D7EEE1C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6981A12E" w14:textId="5D02E665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148F7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28EAC0" w14:textId="6B6590D6" w:rsidR="00A35038" w:rsidRPr="00D5491D" w:rsidRDefault="00A55DE1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EF5D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3BC27203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9CA1A7" w14:textId="504BF63E" w:rsidR="00A35038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5DE1">
              <w:rPr>
                <w:rFonts w:ascii="Angsana New" w:hAnsi="Angsana New"/>
                <w:sz w:val="30"/>
                <w:szCs w:val="30"/>
              </w:rPr>
              <w:t>6,</w:t>
            </w:r>
            <w:r w:rsidR="00D774A2">
              <w:rPr>
                <w:rFonts w:ascii="Angsana New" w:hAnsi="Angsana New"/>
                <w:sz w:val="30"/>
                <w:szCs w:val="30"/>
              </w:rPr>
              <w:t>662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F23EDC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626ACB" w14:textId="2F67A1A6" w:rsidR="00A35038" w:rsidRPr="00FF26CE" w:rsidRDefault="00A35038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(1,</w:t>
            </w:r>
            <w:r w:rsidR="00D774A2">
              <w:rPr>
                <w:rFonts w:ascii="Angsana New" w:hAnsi="Angsana New"/>
                <w:sz w:val="30"/>
                <w:szCs w:val="30"/>
              </w:rPr>
              <w:t>258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A7C4BC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335C14" w14:textId="3DB4250F" w:rsidR="00A35038" w:rsidRPr="00FF26CE" w:rsidRDefault="00392C17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74A2">
              <w:rPr>
                <w:rFonts w:ascii="Angsana New" w:hAnsi="Angsana New"/>
                <w:sz w:val="30"/>
                <w:szCs w:val="30"/>
              </w:rPr>
              <w:t>879</w:t>
            </w:r>
            <w:r w:rsidR="00A35038"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6047CE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AF69D4" w14:textId="531AFB2D" w:rsidR="00A35038" w:rsidRPr="00920E66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BA223" w14:textId="77777777" w:rsidR="00A35038" w:rsidRPr="00B770C5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07F46E" w14:textId="54E2C069" w:rsidR="00A35038" w:rsidRPr="00FF26CE" w:rsidRDefault="001C0C2F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5DE1">
              <w:rPr>
                <w:rFonts w:ascii="Angsana New" w:hAnsi="Angsana New"/>
                <w:sz w:val="30"/>
                <w:szCs w:val="30"/>
              </w:rPr>
              <w:t>7,765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5038" w:rsidRPr="00991251" w14:paraId="6051DF15" w14:textId="77777777" w:rsidTr="008A1F5B">
        <w:tc>
          <w:tcPr>
            <w:tcW w:w="3087" w:type="dxa"/>
            <w:shd w:val="clear" w:color="auto" w:fill="auto"/>
          </w:tcPr>
          <w:p w14:paraId="60F72BA2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9125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551BD72" w14:textId="534D9F5C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D7EDB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85320" w14:textId="3C7CC3D7" w:rsidR="00A35038" w:rsidRPr="00D5491D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  <w:tc>
          <w:tcPr>
            <w:tcW w:w="270" w:type="dxa"/>
            <w:shd w:val="clear" w:color="auto" w:fill="auto"/>
          </w:tcPr>
          <w:p w14:paraId="3679DBFA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F8C847" w14:textId="1D9FF5D0" w:rsidR="00A35038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(1,</w:t>
            </w:r>
            <w:r w:rsidR="00D87FCC">
              <w:rPr>
                <w:rFonts w:ascii="Angsana New" w:hAnsi="Angsana New"/>
                <w:sz w:val="30"/>
                <w:szCs w:val="30"/>
              </w:rPr>
              <w:t>736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28506B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A1DFD4" w14:textId="4D21E157" w:rsidR="00A35038" w:rsidRPr="00FF26CE" w:rsidRDefault="00A35038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(2,4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14A260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A63F53" w14:textId="7AC04F36" w:rsidR="00A35038" w:rsidRPr="00FF26CE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D83623" w14:textId="77777777" w:rsidR="00A35038" w:rsidRPr="00991251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A18E2A" w14:textId="5DDFBE25" w:rsidR="00A35038" w:rsidRPr="008A1F5B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7DCF7" w14:textId="77777777" w:rsidR="00A35038" w:rsidRPr="00DF05AB" w:rsidRDefault="00A35038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44C54C" w14:textId="660EA274" w:rsidR="00A35038" w:rsidRPr="00991251" w:rsidRDefault="001C0C2F" w:rsidP="00A35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A55DE1">
              <w:rPr>
                <w:rFonts w:ascii="Angsana New" w:hAnsi="Angsana New"/>
                <w:sz w:val="30"/>
                <w:szCs w:val="30"/>
              </w:rPr>
              <w:t>427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0C2F" w:rsidRPr="003A70F1" w14:paraId="1DE960C8" w14:textId="77777777" w:rsidTr="008A1F5B">
        <w:tc>
          <w:tcPr>
            <w:tcW w:w="3087" w:type="dxa"/>
            <w:shd w:val="clear" w:color="auto" w:fill="auto"/>
          </w:tcPr>
          <w:p w14:paraId="3FE806BD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5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5A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05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5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5FE5" w14:textId="6E525F1F" w:rsidR="001C0C2F" w:rsidRPr="00DF05AB" w:rsidRDefault="00C207C7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47,507</w:t>
            </w:r>
          </w:p>
        </w:tc>
        <w:tc>
          <w:tcPr>
            <w:tcW w:w="270" w:type="dxa"/>
            <w:shd w:val="clear" w:color="auto" w:fill="auto"/>
          </w:tcPr>
          <w:p w14:paraId="0A06A8DD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8E381" w14:textId="648F6D4C" w:rsidR="001C0C2F" w:rsidRPr="00DF05AB" w:rsidRDefault="00C207C7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</w:t>
            </w:r>
            <w:r w:rsidR="00A55DE1"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6A8C8EB2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B43C4" w14:textId="6A451CC1" w:rsidR="001C0C2F" w:rsidRPr="00DF05AB" w:rsidRDefault="00A55DE1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</w:t>
            </w:r>
            <w:r w:rsidR="00D774A2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3B738EC5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8E9DD" w14:textId="2309EAB1" w:rsidR="001C0C2F" w:rsidRPr="00DF05AB" w:rsidRDefault="00AE5703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9504A3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3170BC5F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7505E" w14:textId="35A7EF3D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D774A2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46D30768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FF1C8" w14:textId="3BFD1905" w:rsidR="001C0C2F" w:rsidRPr="001C0C2F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C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B46B2" w14:textId="77777777" w:rsidR="001C0C2F" w:rsidRPr="00DF05AB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E79E" w14:textId="1032C2A0" w:rsidR="001C0C2F" w:rsidRPr="003A70F1" w:rsidRDefault="00A55DE1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270,650</w:t>
            </w:r>
          </w:p>
        </w:tc>
      </w:tr>
      <w:tr w:rsidR="001C0C2F" w:rsidRPr="00FC5B6D" w14:paraId="77855236" w14:textId="77777777" w:rsidTr="00FF5BCA">
        <w:tc>
          <w:tcPr>
            <w:tcW w:w="3087" w:type="dxa"/>
          </w:tcPr>
          <w:p w14:paraId="6296FBB1" w14:textId="77777777" w:rsidR="001C0C2F" w:rsidRPr="00FC5B6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55429CC7" w14:textId="77777777" w:rsidR="001C0C2F" w:rsidRPr="00FC5B6D" w:rsidRDefault="001C0C2F" w:rsidP="001C0C2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5B6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5B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0C2F" w:rsidRPr="00FC5B6D" w14:paraId="47159C0F" w14:textId="77777777" w:rsidTr="00E641B9">
        <w:tc>
          <w:tcPr>
            <w:tcW w:w="3087" w:type="dxa"/>
            <w:shd w:val="clear" w:color="auto" w:fill="auto"/>
          </w:tcPr>
          <w:p w14:paraId="50AFCC3D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5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41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 w:rsidRPr="00E6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033B2C4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1EA41F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8AE43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61461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CA470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13DF9D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765E7B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13635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D78F9F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ADA061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EE6601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CC1A1E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12BE27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C2F" w:rsidRPr="00FC5B6D" w14:paraId="51299836" w14:textId="77777777" w:rsidTr="00E641B9">
        <w:tc>
          <w:tcPr>
            <w:tcW w:w="3087" w:type="dxa"/>
            <w:shd w:val="clear" w:color="auto" w:fill="auto"/>
          </w:tcPr>
          <w:p w14:paraId="2310C6A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E641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5A142B1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885439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13D2F7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28,788</w:t>
            </w:r>
          </w:p>
        </w:tc>
        <w:tc>
          <w:tcPr>
            <w:tcW w:w="270" w:type="dxa"/>
            <w:shd w:val="clear" w:color="auto" w:fill="auto"/>
          </w:tcPr>
          <w:p w14:paraId="2E9139C7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625E4A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35,86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CC7EBF1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B332B9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13,15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1ADC98F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1A516F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6,248</w:t>
            </w:r>
          </w:p>
        </w:tc>
        <w:tc>
          <w:tcPr>
            <w:tcW w:w="270" w:type="dxa"/>
            <w:shd w:val="clear" w:color="auto" w:fill="auto"/>
          </w:tcPr>
          <w:p w14:paraId="63B2EB09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EF9EB2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7F81E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E66E7E" w14:textId="77777777" w:rsidR="001C0C2F" w:rsidRPr="00DF270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84,056</w:t>
            </w:r>
          </w:p>
        </w:tc>
      </w:tr>
      <w:tr w:rsidR="001C0C2F" w:rsidRPr="00FC5B6D" w14:paraId="52E4D175" w14:textId="77777777" w:rsidTr="00DF270D">
        <w:tc>
          <w:tcPr>
            <w:tcW w:w="3087" w:type="dxa"/>
            <w:shd w:val="clear" w:color="auto" w:fill="auto"/>
          </w:tcPr>
          <w:p w14:paraId="43C1318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6596B135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926ED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F748C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5,2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5B01611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7C37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6,80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DE9355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B0A2B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2,244</w:t>
            </w:r>
          </w:p>
        </w:tc>
        <w:tc>
          <w:tcPr>
            <w:tcW w:w="270" w:type="dxa"/>
            <w:shd w:val="clear" w:color="auto" w:fill="auto"/>
          </w:tcPr>
          <w:p w14:paraId="615E812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8E4E27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70" w:type="dxa"/>
            <w:shd w:val="clear" w:color="auto" w:fill="auto"/>
          </w:tcPr>
          <w:p w14:paraId="4B58E77D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B57E87" w14:textId="77777777" w:rsidR="001C0C2F" w:rsidRPr="00CD787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78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3D75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29C7D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15,91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C0C2F" w:rsidRPr="00FC5B6D" w14:paraId="04D6432F" w14:textId="77777777" w:rsidTr="00DF270D">
        <w:tc>
          <w:tcPr>
            <w:tcW w:w="3087" w:type="dxa"/>
            <w:shd w:val="clear" w:color="auto" w:fill="auto"/>
          </w:tcPr>
          <w:p w14:paraId="2F4458A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6C09249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E1B6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FE618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F0AF2B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7CDBC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(41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641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07AB32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3F7175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07C9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E91DC0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7279D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279C35" w14:textId="77777777" w:rsidR="001C0C2F" w:rsidRPr="00CD787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78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085DB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3BEBE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(41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641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0C2F" w:rsidRPr="00FC5B6D" w14:paraId="31380D9E" w14:textId="77777777" w:rsidTr="00DF270D">
        <w:tc>
          <w:tcPr>
            <w:tcW w:w="3087" w:type="dxa"/>
            <w:shd w:val="clear" w:color="auto" w:fill="auto"/>
          </w:tcPr>
          <w:p w14:paraId="2ADC070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641B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41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05ECF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152CB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B2080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14:paraId="54EA6C3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46C0C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(60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641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DF4EB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89D3C8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(86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641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8E759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42558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(775)</w:t>
            </w:r>
          </w:p>
        </w:tc>
        <w:tc>
          <w:tcPr>
            <w:tcW w:w="270" w:type="dxa"/>
            <w:shd w:val="clear" w:color="auto" w:fill="auto"/>
          </w:tcPr>
          <w:p w14:paraId="71D83245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0D888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3BD932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81C71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(2,620)</w:t>
            </w:r>
          </w:p>
        </w:tc>
      </w:tr>
      <w:tr w:rsidR="001C0C2F" w:rsidRPr="00FC5B6D" w14:paraId="29E156E3" w14:textId="77777777" w:rsidTr="00E641B9">
        <w:tc>
          <w:tcPr>
            <w:tcW w:w="3087" w:type="dxa"/>
            <w:shd w:val="clear" w:color="auto" w:fill="auto"/>
          </w:tcPr>
          <w:p w14:paraId="4E6F35E6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25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7387AE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8F0D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FACE8CF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6C3294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DD286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6348E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F00E06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56C2B0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77B0DB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C89002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497D6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5BFE9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4255C6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0C2F" w:rsidRPr="00785607" w14:paraId="2A8766BF" w14:textId="77777777" w:rsidTr="00E641B9">
        <w:tc>
          <w:tcPr>
            <w:tcW w:w="3087" w:type="dxa"/>
            <w:shd w:val="clear" w:color="auto" w:fill="auto"/>
          </w:tcPr>
          <w:p w14:paraId="44CF00A8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458FDB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ABA75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A01E4E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33,64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B75D4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82E09C" w14:textId="77777777" w:rsidR="001C0C2F" w:rsidRPr="00F52D87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2D87">
              <w:rPr>
                <w:rFonts w:ascii="Angsana New" w:hAnsi="Angsana New"/>
                <w:b/>
                <w:bCs/>
                <w:sz w:val="30"/>
                <w:szCs w:val="30"/>
              </w:rPr>
              <w:t>41,649</w:t>
            </w:r>
          </w:p>
        </w:tc>
        <w:tc>
          <w:tcPr>
            <w:tcW w:w="270" w:type="dxa"/>
            <w:shd w:val="clear" w:color="auto" w:fill="auto"/>
          </w:tcPr>
          <w:p w14:paraId="0CEF9CC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5DA161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14,538</w:t>
            </w:r>
          </w:p>
        </w:tc>
        <w:tc>
          <w:tcPr>
            <w:tcW w:w="270" w:type="dxa"/>
            <w:shd w:val="clear" w:color="auto" w:fill="auto"/>
          </w:tcPr>
          <w:p w14:paraId="2604FD73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7BFE3E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7,103</w:t>
            </w:r>
          </w:p>
        </w:tc>
        <w:tc>
          <w:tcPr>
            <w:tcW w:w="270" w:type="dxa"/>
            <w:shd w:val="clear" w:color="auto" w:fill="auto"/>
          </w:tcPr>
          <w:p w14:paraId="37D565B8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AC0B7A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4113AC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9C8AD8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96,932</w:t>
            </w:r>
          </w:p>
        </w:tc>
      </w:tr>
      <w:tr w:rsidR="001C0C2F" w:rsidRPr="00785607" w14:paraId="694B24D8" w14:textId="77777777" w:rsidTr="00E641B9">
        <w:trPr>
          <w:trHeight w:val="369"/>
        </w:trPr>
        <w:tc>
          <w:tcPr>
            <w:tcW w:w="3087" w:type="dxa"/>
            <w:shd w:val="clear" w:color="auto" w:fill="auto"/>
          </w:tcPr>
          <w:p w14:paraId="277D84E8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156071C1" w14:textId="2DBD15C2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8B8CE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D67972" w14:textId="3984D2F1" w:rsidR="001C0C2F" w:rsidRPr="00E641B9" w:rsidRDefault="00D774A2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5,620</w:t>
            </w:r>
          </w:p>
        </w:tc>
        <w:tc>
          <w:tcPr>
            <w:tcW w:w="270" w:type="dxa"/>
            <w:shd w:val="clear" w:color="auto" w:fill="auto"/>
          </w:tcPr>
          <w:p w14:paraId="05FDF69D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EAA399" w14:textId="7B554EAB" w:rsidR="001C0C2F" w:rsidRPr="00E641B9" w:rsidRDefault="00D774A2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270" w:type="dxa"/>
            <w:shd w:val="clear" w:color="auto" w:fill="auto"/>
          </w:tcPr>
          <w:p w14:paraId="16931820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113AB3" w14:textId="55B9C78C" w:rsidR="001C0C2F" w:rsidRPr="00E641B9" w:rsidRDefault="00D774A2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270" w:type="dxa"/>
            <w:shd w:val="clear" w:color="auto" w:fill="auto"/>
          </w:tcPr>
          <w:p w14:paraId="4405ABE9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A0DD0B" w14:textId="469C7710" w:rsidR="001C0C2F" w:rsidRPr="00E641B9" w:rsidRDefault="00D774A2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3E4CA8D7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F622A3" w14:textId="7F7A0316" w:rsidR="001C0C2F" w:rsidRPr="00CD787D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9B9B97" w14:textId="77777777" w:rsidR="001C0C2F" w:rsidRPr="00E641B9" w:rsidRDefault="001C0C2F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AC9133" w14:textId="62A4AFC1" w:rsidR="001C0C2F" w:rsidRPr="00E641B9" w:rsidRDefault="00D774A2" w:rsidP="001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12,220</w:t>
            </w:r>
          </w:p>
        </w:tc>
      </w:tr>
      <w:tr w:rsidR="00D774A2" w:rsidRPr="00991251" w14:paraId="261A2475" w14:textId="77777777" w:rsidTr="00317A72">
        <w:trPr>
          <w:trHeight w:val="369"/>
        </w:trPr>
        <w:tc>
          <w:tcPr>
            <w:tcW w:w="3087" w:type="dxa"/>
            <w:shd w:val="clear" w:color="auto" w:fill="auto"/>
          </w:tcPr>
          <w:p w14:paraId="4E478FC6" w14:textId="77777777" w:rsidR="00D774A2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จำหน่ายจากการขายเงินลงทุน</w:t>
            </w:r>
          </w:p>
        </w:tc>
        <w:tc>
          <w:tcPr>
            <w:tcW w:w="1350" w:type="dxa"/>
            <w:shd w:val="clear" w:color="auto" w:fill="auto"/>
          </w:tcPr>
          <w:p w14:paraId="2A63885B" w14:textId="7777777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2D457" w14:textId="7777777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48D9CF" w14:textId="43C3DA99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D8A99F" w14:textId="7777777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F02749" w14:textId="15FE4659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4,234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1FCBED" w14:textId="7777777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DF039C" w14:textId="010F6BE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875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9A6092" w14:textId="7777777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77A645" w14:textId="69B50BFF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03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1,493</w:t>
            </w:r>
            <w:r w:rsidRPr="00A350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3267D4" w14:textId="77777777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C603CA" w14:textId="77777777" w:rsidR="00D774A2" w:rsidRPr="00920E66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8C12B5" w14:textId="77777777" w:rsidR="00D774A2" w:rsidRPr="00DF05AB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B677AE" w14:textId="1BDD38CA" w:rsidR="00D774A2" w:rsidRPr="00991251" w:rsidRDefault="00D774A2" w:rsidP="0031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(7,047)</w:t>
            </w:r>
          </w:p>
        </w:tc>
      </w:tr>
      <w:tr w:rsidR="00C66C26" w:rsidRPr="00785607" w14:paraId="360494F5" w14:textId="77777777" w:rsidTr="00E641B9">
        <w:trPr>
          <w:trHeight w:val="369"/>
        </w:trPr>
        <w:tc>
          <w:tcPr>
            <w:tcW w:w="3087" w:type="dxa"/>
            <w:shd w:val="clear" w:color="auto" w:fill="auto"/>
          </w:tcPr>
          <w:p w14:paraId="02D17213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38120331" w14:textId="49F871E4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1142CD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C6E56" w14:textId="686570B0" w:rsidR="00C66C26" w:rsidRPr="00E641B9" w:rsidRDefault="00D774A2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14:paraId="4C61DE77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A05392" w14:textId="3FB62EBE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995">
              <w:rPr>
                <w:rFonts w:ascii="Angsana New" w:hAnsi="Angsana New"/>
                <w:sz w:val="30"/>
                <w:szCs w:val="30"/>
              </w:rPr>
              <w:t>(</w:t>
            </w:r>
            <w:r w:rsidR="00D774A2">
              <w:rPr>
                <w:rFonts w:ascii="Angsana New" w:hAnsi="Angsana New"/>
                <w:sz w:val="30"/>
                <w:szCs w:val="30"/>
              </w:rPr>
              <w:t>8,040</w:t>
            </w:r>
            <w:r w:rsidRPr="00855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2E7CC" w14:textId="77777777" w:rsidR="00C66C26" w:rsidRPr="0074591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10735C32" w14:textId="1B930FC1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995">
              <w:rPr>
                <w:rFonts w:ascii="Angsana New" w:hAnsi="Angsana New"/>
                <w:sz w:val="30"/>
                <w:szCs w:val="30"/>
              </w:rPr>
              <w:t>(</w:t>
            </w:r>
            <w:r w:rsidR="00D774A2">
              <w:rPr>
                <w:rFonts w:ascii="Angsana New" w:hAnsi="Angsana New"/>
                <w:sz w:val="30"/>
                <w:szCs w:val="30"/>
              </w:rPr>
              <w:t>63</w:t>
            </w:r>
            <w:r w:rsidR="009504A3">
              <w:rPr>
                <w:rFonts w:ascii="Angsana New" w:hAnsi="Angsana New"/>
                <w:sz w:val="30"/>
                <w:szCs w:val="30"/>
              </w:rPr>
              <w:t>7</w:t>
            </w:r>
            <w:r w:rsidRPr="00855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A4B0E6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232D04" w14:textId="7DB61E2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0C2F">
              <w:rPr>
                <w:rFonts w:ascii="Angsana New" w:hAnsi="Angsana New"/>
                <w:sz w:val="30"/>
                <w:szCs w:val="30"/>
              </w:rPr>
              <w:t>(</w:t>
            </w:r>
            <w:r w:rsidR="00D774A2">
              <w:rPr>
                <w:rFonts w:ascii="Angsana New" w:hAnsi="Angsana New"/>
                <w:sz w:val="30"/>
                <w:szCs w:val="30"/>
              </w:rPr>
              <w:t>414</w:t>
            </w:r>
            <w:r w:rsidRPr="001C0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82B48A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54F3EA" w14:textId="06D55F3A" w:rsidR="00C66C26" w:rsidRPr="00CD787D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1E336B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A780C9" w14:textId="180B372F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995">
              <w:rPr>
                <w:rFonts w:ascii="Angsana New" w:hAnsi="Angsana New"/>
                <w:sz w:val="30"/>
                <w:szCs w:val="30"/>
              </w:rPr>
              <w:t>(</w:t>
            </w:r>
            <w:r w:rsidR="00D774A2">
              <w:rPr>
                <w:rFonts w:ascii="Angsana New" w:hAnsi="Angsana New"/>
                <w:sz w:val="30"/>
                <w:szCs w:val="30"/>
              </w:rPr>
              <w:t>7,406</w:t>
            </w:r>
            <w:r w:rsidRPr="00855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6C26" w:rsidRPr="00785607" w14:paraId="5C204B48" w14:textId="77777777" w:rsidTr="00E641B9">
        <w:tc>
          <w:tcPr>
            <w:tcW w:w="3087" w:type="dxa"/>
            <w:shd w:val="clear" w:color="auto" w:fill="auto"/>
          </w:tcPr>
          <w:p w14:paraId="68D3513F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641B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41B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641B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DE0BA5A" w14:textId="5B361D6E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59C7B8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4F9A15" w14:textId="4CB225B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C26">
              <w:rPr>
                <w:rFonts w:ascii="Angsana New" w:hAnsi="Angsana New"/>
                <w:sz w:val="30"/>
                <w:szCs w:val="30"/>
              </w:rPr>
              <w:t>(12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66C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71955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F3A115" w14:textId="130C5E02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995">
              <w:rPr>
                <w:rFonts w:ascii="Angsana New" w:hAnsi="Angsana New"/>
                <w:sz w:val="30"/>
                <w:szCs w:val="30"/>
              </w:rPr>
              <w:t>(1,</w:t>
            </w:r>
            <w:r w:rsidR="00745915" w:rsidRPr="00855995">
              <w:rPr>
                <w:rFonts w:ascii="Angsana New" w:hAnsi="Angsana New"/>
                <w:sz w:val="30"/>
                <w:szCs w:val="30"/>
              </w:rPr>
              <w:t>37</w:t>
            </w:r>
            <w:r w:rsidR="009504A3">
              <w:rPr>
                <w:rFonts w:ascii="Angsana New" w:hAnsi="Angsana New"/>
                <w:sz w:val="30"/>
                <w:szCs w:val="30"/>
              </w:rPr>
              <w:t>5</w:t>
            </w:r>
            <w:r w:rsidRPr="00855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7755E1" w14:textId="77777777" w:rsidR="00C66C26" w:rsidRPr="0074591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60267BDE" w14:textId="1BB2AC53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995">
              <w:rPr>
                <w:rFonts w:ascii="Angsana New" w:hAnsi="Angsana New"/>
                <w:sz w:val="30"/>
                <w:szCs w:val="30"/>
              </w:rPr>
              <w:t>(2,39</w:t>
            </w:r>
            <w:r w:rsidR="00EA4A1D">
              <w:rPr>
                <w:rFonts w:ascii="Angsana New" w:hAnsi="Angsana New"/>
                <w:sz w:val="30"/>
                <w:szCs w:val="30"/>
              </w:rPr>
              <w:t>9</w:t>
            </w:r>
            <w:r w:rsidRPr="00855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6AD967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231186" w14:textId="4355423B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63F1A2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39B748" w14:textId="42B2EDD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92BE3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555810" w14:textId="462B433A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995">
              <w:rPr>
                <w:rFonts w:ascii="Angsana New" w:hAnsi="Angsana New"/>
                <w:sz w:val="30"/>
                <w:szCs w:val="30"/>
              </w:rPr>
              <w:t>(3,</w:t>
            </w:r>
            <w:r w:rsidR="00EA4A1D">
              <w:rPr>
                <w:rFonts w:ascii="Angsana New" w:hAnsi="Angsana New"/>
                <w:sz w:val="30"/>
                <w:szCs w:val="30"/>
              </w:rPr>
              <w:t>900</w:t>
            </w:r>
            <w:r w:rsidRPr="00855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6C26" w:rsidRPr="00223EEF" w14:paraId="39A04C19" w14:textId="77777777" w:rsidTr="00E641B9">
        <w:tc>
          <w:tcPr>
            <w:tcW w:w="3087" w:type="dxa"/>
            <w:shd w:val="clear" w:color="auto" w:fill="auto"/>
          </w:tcPr>
          <w:p w14:paraId="5DF4F174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4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FE95A" w14:textId="7614C865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7DEFC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259B8" w14:textId="35FC53C6" w:rsidR="00C66C26" w:rsidRPr="00E641B9" w:rsidRDefault="00EA4A1D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40,376</w:t>
            </w:r>
          </w:p>
        </w:tc>
        <w:tc>
          <w:tcPr>
            <w:tcW w:w="270" w:type="dxa"/>
            <w:shd w:val="clear" w:color="auto" w:fill="auto"/>
          </w:tcPr>
          <w:p w14:paraId="2338981A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D005" w14:textId="18984025" w:rsidR="00C66C26" w:rsidRPr="00855995" w:rsidRDefault="00EA4A1D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32,91</w:t>
            </w:r>
            <w:r w:rsidR="009504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4C40F5" w14:textId="77777777" w:rsidR="00C66C26" w:rsidRPr="0074591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4DB7C" w14:textId="192F6D67" w:rsidR="00C66C26" w:rsidRPr="00855995" w:rsidRDefault="00EA4A1D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11,756</w:t>
            </w:r>
          </w:p>
        </w:tc>
        <w:tc>
          <w:tcPr>
            <w:tcW w:w="270" w:type="dxa"/>
            <w:shd w:val="clear" w:color="auto" w:fill="auto"/>
          </w:tcPr>
          <w:p w14:paraId="4E44EDC7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2BAF1" w14:textId="176975C1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5,756</w:t>
            </w:r>
          </w:p>
        </w:tc>
        <w:tc>
          <w:tcPr>
            <w:tcW w:w="270" w:type="dxa"/>
            <w:shd w:val="clear" w:color="auto" w:fill="auto"/>
          </w:tcPr>
          <w:p w14:paraId="77AA8C9C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12D70" w14:textId="0A73AD9E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78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9909C4" w14:textId="77777777" w:rsidR="00C66C26" w:rsidRPr="00E641B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6324" w14:textId="7B1042E4" w:rsidR="00C66C26" w:rsidRPr="00855995" w:rsidRDefault="00EA4A1D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90,799</w:t>
            </w:r>
          </w:p>
        </w:tc>
      </w:tr>
      <w:tr w:rsidR="00C66C26" w:rsidRPr="006479F6" w14:paraId="223A9111" w14:textId="77777777" w:rsidTr="00FF5BCA">
        <w:tc>
          <w:tcPr>
            <w:tcW w:w="3087" w:type="dxa"/>
          </w:tcPr>
          <w:p w14:paraId="559423C3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F2CD106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55B9D35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AAE5C8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53DCFDE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F5C69EB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7580FEB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867A960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D99D24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66E630A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DA654E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C6D1FAD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1650E7B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E96E54" w14:textId="77777777" w:rsidR="00C66C26" w:rsidRPr="0085599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6C26" w:rsidRPr="006479F6" w14:paraId="07D995FB" w14:textId="77777777" w:rsidTr="00FF5BCA">
        <w:tc>
          <w:tcPr>
            <w:tcW w:w="3087" w:type="dxa"/>
          </w:tcPr>
          <w:p w14:paraId="3BDBF917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0EFBEE0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87A50D9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77C5485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7C366CB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E4B4E43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065C59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1118D7C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96DAF01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FDF94D9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F5E40B7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DE59E4D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CF6A027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C6ACA23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17677" w:rsidRPr="006479F6" w14:paraId="3A8AB6C6" w14:textId="77777777" w:rsidTr="00FF5BCA">
        <w:tc>
          <w:tcPr>
            <w:tcW w:w="3087" w:type="dxa"/>
          </w:tcPr>
          <w:p w14:paraId="4C03EF5E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4E02D57F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DC535A3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1A79982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B914A0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8591677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CBFB2FD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14272FF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D42675F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7846CF8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554E8B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9B30C46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4EADB35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0E84AD0" w14:textId="77777777" w:rsidR="00417677" w:rsidRPr="006479F6" w:rsidRDefault="00417677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66C26" w:rsidRPr="006479F6" w14:paraId="4DE65016" w14:textId="77777777" w:rsidTr="00FF5BCA">
        <w:tc>
          <w:tcPr>
            <w:tcW w:w="3087" w:type="dxa"/>
          </w:tcPr>
          <w:p w14:paraId="415B7BED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6DAE0059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7503A96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BE467D4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47019F7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BA0EC93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7A0A70E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35B440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C50F84E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952A83E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0D3F8B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E4B9C5A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B9EEE6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90EF552" w14:textId="77777777" w:rsidR="00C66C26" w:rsidRPr="006479F6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66C26" w:rsidRPr="00170635" w14:paraId="2F60D1A7" w14:textId="77777777" w:rsidTr="00FF5BCA">
        <w:trPr>
          <w:trHeight w:val="369"/>
        </w:trPr>
        <w:tc>
          <w:tcPr>
            <w:tcW w:w="3087" w:type="dxa"/>
          </w:tcPr>
          <w:p w14:paraId="1969D3D8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14:paraId="0BF0C922" w14:textId="77777777" w:rsidR="00C66C26" w:rsidRPr="00170635" w:rsidRDefault="00C66C26" w:rsidP="00C66C2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06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706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6C26" w:rsidRPr="00170635" w14:paraId="3A504D78" w14:textId="77777777" w:rsidTr="00FF5BCA">
        <w:trPr>
          <w:trHeight w:val="369"/>
        </w:trPr>
        <w:tc>
          <w:tcPr>
            <w:tcW w:w="3087" w:type="dxa"/>
          </w:tcPr>
          <w:p w14:paraId="3057C544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6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32379420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A61F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58D5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5D93E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BEEB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208D2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9436C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C45A0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7D83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EFF63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D85C65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D6A07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9787D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6C26" w:rsidRPr="00170635" w14:paraId="48B616DC" w14:textId="77777777" w:rsidTr="00FF5BCA">
        <w:trPr>
          <w:trHeight w:val="369"/>
        </w:trPr>
        <w:tc>
          <w:tcPr>
            <w:tcW w:w="3087" w:type="dxa"/>
          </w:tcPr>
          <w:p w14:paraId="35B8CA50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6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proofErr w:type="spellStart"/>
            <w:r w:rsidRPr="00170635">
              <w:rPr>
                <w:rFonts w:ascii="Angsana New" w:hAnsi="Angsana New"/>
                <w:b/>
                <w:bCs/>
                <w:sz w:val="30"/>
                <w:szCs w:val="30"/>
              </w:rPr>
              <w:t>มกราคม</w:t>
            </w:r>
            <w:proofErr w:type="spellEnd"/>
            <w:r w:rsidRPr="001706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0D36311D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6D50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7C09D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53B1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915C8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5827B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B86F2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4B8B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F5DA3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7F42E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3F6ADF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39E8B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5F072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6C26" w:rsidRPr="00170635" w14:paraId="6FE1833B" w14:textId="77777777" w:rsidTr="00FF5BCA">
        <w:trPr>
          <w:trHeight w:val="369"/>
        </w:trPr>
        <w:tc>
          <w:tcPr>
            <w:tcW w:w="3087" w:type="dxa"/>
          </w:tcPr>
          <w:p w14:paraId="0C97E0C6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70635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</w:tcPr>
          <w:p w14:paraId="3996C02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445C">
              <w:rPr>
                <w:rFonts w:ascii="Angsana New" w:hAnsi="Angsana New"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6756892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D8C06F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45C">
              <w:rPr>
                <w:rFonts w:ascii="Angsana New" w:hAnsi="Angsana New"/>
                <w:sz w:val="30"/>
                <w:szCs w:val="30"/>
              </w:rPr>
              <w:t>63,61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5B5AA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1D471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45C">
              <w:rPr>
                <w:rFonts w:ascii="Angsana New" w:hAnsi="Angsana New"/>
                <w:sz w:val="30"/>
                <w:szCs w:val="30"/>
              </w:rPr>
              <w:t>30,564</w:t>
            </w:r>
          </w:p>
        </w:tc>
        <w:tc>
          <w:tcPr>
            <w:tcW w:w="270" w:type="dxa"/>
          </w:tcPr>
          <w:p w14:paraId="372FE52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76EA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45C">
              <w:rPr>
                <w:rFonts w:ascii="Angsana New" w:hAnsi="Angsana New"/>
                <w:sz w:val="30"/>
                <w:szCs w:val="30"/>
              </w:rPr>
              <w:t>3,751</w:t>
            </w:r>
          </w:p>
        </w:tc>
        <w:tc>
          <w:tcPr>
            <w:tcW w:w="270" w:type="dxa"/>
          </w:tcPr>
          <w:p w14:paraId="57DDA455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647A3" w14:textId="351ECAFC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E0B">
              <w:rPr>
                <w:rFonts w:ascii="Angsana New" w:hAnsi="Angsana New"/>
                <w:sz w:val="30"/>
                <w:szCs w:val="30"/>
              </w:rPr>
              <w:t>4,58</w:t>
            </w:r>
            <w:r w:rsidR="00D8716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273499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199923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14BF77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1F35A" w14:textId="239D2759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1E0B">
              <w:rPr>
                <w:rFonts w:ascii="Angsana New" w:hAnsi="Angsana New"/>
                <w:sz w:val="30"/>
                <w:szCs w:val="30"/>
              </w:rPr>
              <w:t>145,11</w:t>
            </w:r>
            <w:r w:rsidR="00D8716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66C26" w:rsidRPr="00170635" w14:paraId="475E7A88" w14:textId="77777777" w:rsidTr="00FF5BCA">
        <w:trPr>
          <w:trHeight w:val="369"/>
        </w:trPr>
        <w:tc>
          <w:tcPr>
            <w:tcW w:w="3087" w:type="dxa"/>
          </w:tcPr>
          <w:p w14:paraId="39746FD6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70635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F332E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F43FF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4729E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FFCE1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351BC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78B8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311CB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6EAA0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03CFA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E0B">
              <w:rPr>
                <w:rFonts w:ascii="Angsana New" w:hAnsi="Angsana New"/>
                <w:sz w:val="30"/>
                <w:szCs w:val="30"/>
              </w:rPr>
              <w:t>3,135</w:t>
            </w:r>
          </w:p>
        </w:tc>
        <w:tc>
          <w:tcPr>
            <w:tcW w:w="270" w:type="dxa"/>
          </w:tcPr>
          <w:p w14:paraId="3F42C14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FD27FD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4106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25B35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1E0B">
              <w:rPr>
                <w:rFonts w:ascii="Angsana New" w:hAnsi="Angsana New"/>
                <w:sz w:val="30"/>
                <w:szCs w:val="30"/>
              </w:rPr>
              <w:t>3,135</w:t>
            </w:r>
          </w:p>
        </w:tc>
      </w:tr>
      <w:tr w:rsidR="00C66C26" w:rsidRPr="00170635" w14:paraId="24E62DF3" w14:textId="77777777" w:rsidTr="00FF5BCA">
        <w:tc>
          <w:tcPr>
            <w:tcW w:w="3087" w:type="dxa"/>
          </w:tcPr>
          <w:p w14:paraId="0E8F9065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A33621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45C">
              <w:rPr>
                <w:rFonts w:ascii="Angsana New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746055B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65E59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45C">
              <w:rPr>
                <w:rFonts w:ascii="Angsana New" w:hAnsi="Angsana New"/>
                <w:b/>
                <w:bCs/>
                <w:sz w:val="30"/>
                <w:szCs w:val="30"/>
              </w:rPr>
              <w:t>63,61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1E4DC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9AB625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45C">
              <w:rPr>
                <w:rFonts w:ascii="Angsana New" w:hAnsi="Angsana New"/>
                <w:b/>
                <w:bCs/>
                <w:sz w:val="30"/>
                <w:szCs w:val="30"/>
              </w:rPr>
              <w:t>30,564</w:t>
            </w:r>
          </w:p>
        </w:tc>
        <w:tc>
          <w:tcPr>
            <w:tcW w:w="270" w:type="dxa"/>
          </w:tcPr>
          <w:p w14:paraId="5E4A5DAA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F833BF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45C">
              <w:rPr>
                <w:rFonts w:ascii="Angsana New" w:hAnsi="Angsana New"/>
                <w:b/>
                <w:bCs/>
                <w:sz w:val="30"/>
                <w:szCs w:val="30"/>
              </w:rPr>
              <w:t>3,751</w:t>
            </w:r>
          </w:p>
        </w:tc>
        <w:tc>
          <w:tcPr>
            <w:tcW w:w="270" w:type="dxa"/>
          </w:tcPr>
          <w:p w14:paraId="7DE6234A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E4C639" w14:textId="648DF753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45C">
              <w:rPr>
                <w:rFonts w:ascii="Angsana New" w:hAnsi="Angsana New"/>
                <w:b/>
                <w:bCs/>
                <w:sz w:val="30"/>
                <w:szCs w:val="30"/>
              </w:rPr>
              <w:t>7,72</w:t>
            </w:r>
            <w:r w:rsidR="0059517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95216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2EEB5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86BFD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237FAF" w14:textId="45235B3B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45C">
              <w:rPr>
                <w:rFonts w:ascii="Angsana New" w:hAnsi="Angsana New"/>
                <w:b/>
                <w:bCs/>
                <w:sz w:val="30"/>
                <w:szCs w:val="30"/>
              </w:rPr>
              <w:t>148,25</w:t>
            </w:r>
            <w:r w:rsidR="0059517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C66C26" w:rsidRPr="00170635" w14:paraId="08D9157D" w14:textId="77777777" w:rsidTr="00FF5BCA">
        <w:tc>
          <w:tcPr>
            <w:tcW w:w="3087" w:type="dxa"/>
          </w:tcPr>
          <w:p w14:paraId="2D7D97CC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61 </w:t>
            </w:r>
            <w:r w:rsidRPr="00170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350" w:type="dxa"/>
          </w:tcPr>
          <w:p w14:paraId="463542C1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EB132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F07ECA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CEAFD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FE36D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4754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43D32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C928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E76C6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F5E13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48D811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5E3DD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3470A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6C26" w:rsidRPr="00170635" w14:paraId="5B385C53" w14:textId="77777777" w:rsidTr="00FF5BCA">
        <w:tc>
          <w:tcPr>
            <w:tcW w:w="3087" w:type="dxa"/>
          </w:tcPr>
          <w:p w14:paraId="0B1A217F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6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706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proofErr w:type="spellStart"/>
            <w:r>
              <w:rPr>
                <w:rFonts w:ascii="Angsana New" w:hAnsi="Angsana New"/>
                <w:b/>
                <w:bCs/>
                <w:sz w:val="30"/>
                <w:szCs w:val="30"/>
              </w:rPr>
              <w:t>มกราคม</w:t>
            </w:r>
            <w:proofErr w:type="spellEnd"/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0483CAC0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5D16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F82AF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54FBC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50C92C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269CA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124D5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EA691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8E272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3EAC1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81E8EB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17469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BAF7E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6C26" w:rsidRPr="00170635" w14:paraId="01733CA4" w14:textId="77777777" w:rsidTr="00FF5BCA">
        <w:tc>
          <w:tcPr>
            <w:tcW w:w="3087" w:type="dxa"/>
          </w:tcPr>
          <w:p w14:paraId="1C3AB70B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70635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</w:tcPr>
          <w:p w14:paraId="138CE123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1CAA">
              <w:rPr>
                <w:rFonts w:ascii="Angsana New" w:hAnsi="Angsana New"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1EA5C1C6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079C66" w14:textId="21245D20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1CAA">
              <w:rPr>
                <w:rFonts w:ascii="Angsana New" w:hAnsi="Angsana New"/>
                <w:sz w:val="30"/>
                <w:szCs w:val="30"/>
              </w:rPr>
              <w:t>58,24</w:t>
            </w:r>
            <w:r w:rsidR="009504A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07DC3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98A1D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26,79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185B036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C5F22B" w14:textId="3C078A75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1CAA">
              <w:rPr>
                <w:rFonts w:ascii="Angsana New" w:hAnsi="Angsana New"/>
                <w:sz w:val="30"/>
                <w:szCs w:val="30"/>
              </w:rPr>
              <w:t>2,68</w:t>
            </w:r>
            <w:r w:rsidR="0059517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4E81A57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7305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41B9">
              <w:rPr>
                <w:rFonts w:ascii="Angsana New" w:hAnsi="Angsana New"/>
                <w:sz w:val="30"/>
                <w:szCs w:val="30"/>
              </w:rPr>
              <w:t>7,849</w:t>
            </w:r>
          </w:p>
        </w:tc>
        <w:tc>
          <w:tcPr>
            <w:tcW w:w="270" w:type="dxa"/>
          </w:tcPr>
          <w:p w14:paraId="7116E819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D30D82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9E29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73ED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1CAA">
              <w:rPr>
                <w:rFonts w:ascii="Angsana New" w:hAnsi="Angsana New"/>
                <w:sz w:val="30"/>
                <w:szCs w:val="30"/>
              </w:rPr>
              <w:t>138,16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66C26" w:rsidRPr="00170635" w14:paraId="6969F821" w14:textId="77777777" w:rsidTr="00FF5BCA">
        <w:tc>
          <w:tcPr>
            <w:tcW w:w="3087" w:type="dxa"/>
          </w:tcPr>
          <w:p w14:paraId="3CEA1454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70635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1AAF8F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DEC79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F5AA9B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EF58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3EAB70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3CEA5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5B331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C38DB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165C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44B30A7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9665F0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177EA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F209AD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1CA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66C26" w:rsidRPr="00170635" w14:paraId="327806BC" w14:textId="77777777" w:rsidTr="00FF5BCA">
        <w:tc>
          <w:tcPr>
            <w:tcW w:w="3087" w:type="dxa"/>
          </w:tcPr>
          <w:p w14:paraId="2160F25E" w14:textId="77777777" w:rsidR="00C66C26" w:rsidRPr="00170635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3EB49A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CAA">
              <w:rPr>
                <w:rFonts w:ascii="Angsana New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43A3311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01613" w14:textId="50AC4675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CAA">
              <w:rPr>
                <w:rFonts w:ascii="Angsana New" w:hAnsi="Angsana New"/>
                <w:b/>
                <w:bCs/>
                <w:sz w:val="30"/>
                <w:szCs w:val="30"/>
              </w:rPr>
              <w:t>58,24</w:t>
            </w:r>
            <w:r w:rsidR="0059517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7BD05D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F5441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26,79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4325EA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1254F4" w14:textId="1D46DAA1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CAA">
              <w:rPr>
                <w:rFonts w:ascii="Angsana New" w:hAnsi="Angsana New"/>
                <w:b/>
                <w:bCs/>
                <w:sz w:val="30"/>
                <w:szCs w:val="30"/>
              </w:rPr>
              <w:t>2,68</w:t>
            </w:r>
            <w:r w:rsidR="0059517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51F16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A6D14F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1B9">
              <w:rPr>
                <w:rFonts w:ascii="Angsana New" w:hAnsi="Angsana New"/>
                <w:b/>
                <w:bCs/>
                <w:sz w:val="30"/>
                <w:szCs w:val="30"/>
              </w:rPr>
              <w:t>8,349</w:t>
            </w:r>
          </w:p>
        </w:tc>
        <w:tc>
          <w:tcPr>
            <w:tcW w:w="270" w:type="dxa"/>
          </w:tcPr>
          <w:p w14:paraId="0FB8BC31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184AFD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1A5A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3DA88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CAA">
              <w:rPr>
                <w:rFonts w:ascii="Angsana New" w:hAnsi="Angsana New"/>
                <w:b/>
                <w:bCs/>
                <w:sz w:val="30"/>
                <w:szCs w:val="30"/>
              </w:rPr>
              <w:t>138,66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C66C26" w:rsidRPr="006013C9" w14:paraId="6F6B7369" w14:textId="77777777" w:rsidTr="00FF5BCA">
        <w:tc>
          <w:tcPr>
            <w:tcW w:w="3087" w:type="dxa"/>
          </w:tcPr>
          <w:p w14:paraId="41A72826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3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BC0914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524D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5377D7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9593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511C61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A76F2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722D96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B8DD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8E1DD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CABAF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1F330D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580E5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4EB466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6C26" w:rsidRPr="006013C9" w14:paraId="53FED9E9" w14:textId="77777777" w:rsidTr="00572433">
        <w:tc>
          <w:tcPr>
            <w:tcW w:w="3087" w:type="dxa"/>
          </w:tcPr>
          <w:p w14:paraId="32D63C7B" w14:textId="21577A4F" w:rsidR="00C66C26" w:rsidRPr="006013C9" w:rsidRDefault="00572433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3C9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FDB0323" w14:textId="3F098770" w:rsidR="00C66C26" w:rsidRPr="006013C9" w:rsidRDefault="00EA4A1D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47,507</w:t>
            </w:r>
          </w:p>
        </w:tc>
        <w:tc>
          <w:tcPr>
            <w:tcW w:w="270" w:type="dxa"/>
            <w:shd w:val="clear" w:color="auto" w:fill="auto"/>
          </w:tcPr>
          <w:p w14:paraId="7014485A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28A173" w14:textId="01E2C06E" w:rsidR="00C66C26" w:rsidRPr="006013C9" w:rsidRDefault="00EA4A1D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101,987</w:t>
            </w:r>
          </w:p>
        </w:tc>
        <w:tc>
          <w:tcPr>
            <w:tcW w:w="270" w:type="dxa"/>
            <w:shd w:val="clear" w:color="auto" w:fill="auto"/>
          </w:tcPr>
          <w:p w14:paraId="12C6A341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71AC5C" w14:textId="12B75C2F" w:rsidR="00C66C26" w:rsidRPr="006013C9" w:rsidRDefault="009504A3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23,618</w:t>
            </w:r>
          </w:p>
        </w:tc>
        <w:tc>
          <w:tcPr>
            <w:tcW w:w="270" w:type="dxa"/>
            <w:shd w:val="clear" w:color="auto" w:fill="auto"/>
          </w:tcPr>
          <w:p w14:paraId="48EE24A8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0115B3" w14:textId="5864F2F6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</w:t>
            </w:r>
            <w:r w:rsidR="00A307F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BAA579C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0EFBE96" w14:textId="241B4B8F" w:rsidR="00C66C26" w:rsidRPr="006013C9" w:rsidRDefault="009504A3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5,092</w:t>
            </w:r>
          </w:p>
        </w:tc>
        <w:tc>
          <w:tcPr>
            <w:tcW w:w="270" w:type="dxa"/>
            <w:shd w:val="clear" w:color="auto" w:fill="auto"/>
          </w:tcPr>
          <w:p w14:paraId="286F3BD6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575530" w14:textId="6419CC46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6BE11E" w14:textId="77777777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0A7E4BC" w14:textId="726F54FD" w:rsidR="00C66C26" w:rsidRPr="006013C9" w:rsidRDefault="00C66C26" w:rsidP="00C66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179,85</w:t>
            </w:r>
            <w:r w:rsidR="00A307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2FAA2C6" w14:textId="77777777" w:rsidR="006C3B2A" w:rsidRDefault="006C3B2A" w:rsidP="006C3B2A"/>
    <w:p w14:paraId="14436BAF" w14:textId="77777777" w:rsidR="006C3B2A" w:rsidRPr="009D6037" w:rsidRDefault="006C3B2A" w:rsidP="00DF270D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379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087"/>
        <w:gridCol w:w="135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0"/>
      </w:tblGrid>
      <w:tr w:rsidR="006C3B2A" w:rsidRPr="00811ADC" w14:paraId="72A1A69E" w14:textId="77777777" w:rsidTr="00FF5BCA">
        <w:trPr>
          <w:tblHeader/>
        </w:trPr>
        <w:tc>
          <w:tcPr>
            <w:tcW w:w="3087" w:type="dxa"/>
          </w:tcPr>
          <w:p w14:paraId="7986E5D2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472BB3E8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A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811ADC" w14:paraId="055E46C1" w14:textId="77777777" w:rsidTr="00FF5BCA">
        <w:trPr>
          <w:tblHeader/>
        </w:trPr>
        <w:tc>
          <w:tcPr>
            <w:tcW w:w="3087" w:type="dxa"/>
          </w:tcPr>
          <w:p w14:paraId="3E81E559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485B2E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ที่ดินแ</w:t>
            </w:r>
            <w:r w:rsidRPr="00811ADC">
              <w:rPr>
                <w:rFonts w:ascii="Angsana New" w:hAnsi="Angsana New"/>
                <w:sz w:val="30"/>
                <w:szCs w:val="30"/>
                <w:cs/>
              </w:rPr>
              <w:t>ละ</w:t>
            </w:r>
          </w:p>
        </w:tc>
        <w:tc>
          <w:tcPr>
            <w:tcW w:w="270" w:type="dxa"/>
          </w:tcPr>
          <w:p w14:paraId="2ADEB101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393D2B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AEC713C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C10A19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AD524D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B190E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D1A0F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1D818C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FB85E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50C631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D009AF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06E25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811ADC" w14:paraId="24455AC0" w14:textId="77777777" w:rsidTr="00FF5BCA">
        <w:trPr>
          <w:tblHeader/>
        </w:trPr>
        <w:tc>
          <w:tcPr>
            <w:tcW w:w="3087" w:type="dxa"/>
          </w:tcPr>
          <w:p w14:paraId="0CCD0E44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A90A5D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FF6C73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F04960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BBA4B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66C7F4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E11CD75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3D80C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A841655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89C7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77B66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5C54E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3F2598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1ED32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811ADC" w14:paraId="1D715B31" w14:textId="77777777" w:rsidTr="00FF5BCA">
        <w:trPr>
          <w:tblHeader/>
        </w:trPr>
        <w:tc>
          <w:tcPr>
            <w:tcW w:w="3087" w:type="dxa"/>
          </w:tcPr>
          <w:p w14:paraId="13B74B73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D62A21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1B2C66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31B00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1AF8F98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245D5C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14:paraId="591E7388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430279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25C29C2C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E1103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90F7DD4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5AEA69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4DF810E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66D7CA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AD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C3B2A" w:rsidRPr="00811ADC" w14:paraId="214B29D3" w14:textId="77777777" w:rsidTr="00FF5BCA">
        <w:tc>
          <w:tcPr>
            <w:tcW w:w="3087" w:type="dxa"/>
          </w:tcPr>
          <w:p w14:paraId="20C4358D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22473864" w14:textId="77777777" w:rsidR="006C3B2A" w:rsidRPr="00811ADC" w:rsidRDefault="006C3B2A" w:rsidP="00FF5B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AD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6D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11A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811ADC" w14:paraId="42896E40" w14:textId="77777777" w:rsidTr="00FF5BCA">
        <w:tc>
          <w:tcPr>
            <w:tcW w:w="3087" w:type="dxa"/>
          </w:tcPr>
          <w:p w14:paraId="5B9040CB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A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350" w:type="dxa"/>
          </w:tcPr>
          <w:p w14:paraId="48128DFA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8EAF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78166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C1E3D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50F17C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D0E65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2E0532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A141A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1E11E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142A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90680D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47790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BBC0A" w14:textId="77777777" w:rsidR="006C3B2A" w:rsidRPr="00811ADC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70D" w:rsidRPr="00DF270D" w14:paraId="786DF59B" w14:textId="77777777" w:rsidTr="00FF5BCA">
        <w:tc>
          <w:tcPr>
            <w:tcW w:w="3087" w:type="dxa"/>
          </w:tcPr>
          <w:p w14:paraId="2D5763F2" w14:textId="77777777" w:rsidR="00DF270D" w:rsidRPr="00811ADC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11A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0CA1F476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3C2C1986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C0E8A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91,59</w:t>
            </w:r>
            <w:r w:rsidR="00096D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2663FA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64F3C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45,641</w:t>
            </w:r>
          </w:p>
        </w:tc>
        <w:tc>
          <w:tcPr>
            <w:tcW w:w="270" w:type="dxa"/>
          </w:tcPr>
          <w:p w14:paraId="4EAA5A02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BD4D1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16,43</w:t>
            </w:r>
            <w:r w:rsidR="00096D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304AD1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B2F531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10,973</w:t>
            </w:r>
          </w:p>
        </w:tc>
        <w:tc>
          <w:tcPr>
            <w:tcW w:w="270" w:type="dxa"/>
          </w:tcPr>
          <w:p w14:paraId="1775144C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9863A2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2DDEC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7876B0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207,243</w:t>
            </w:r>
          </w:p>
        </w:tc>
      </w:tr>
      <w:tr w:rsidR="00DF270D" w:rsidRPr="00811ADC" w14:paraId="0293B022" w14:textId="77777777" w:rsidTr="00FF5BCA">
        <w:tc>
          <w:tcPr>
            <w:tcW w:w="3087" w:type="dxa"/>
          </w:tcPr>
          <w:p w14:paraId="2D7439F0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869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7869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5EDF8520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30DC4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3FCAE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C79">
              <w:rPr>
                <w:rFonts w:ascii="Angsana New" w:hAnsi="Angsana New"/>
                <w:sz w:val="30"/>
                <w:szCs w:val="30"/>
              </w:rPr>
              <w:t>3</w:t>
            </w:r>
            <w:r w:rsidR="00096D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718F4D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9372FD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C79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270" w:type="dxa"/>
          </w:tcPr>
          <w:p w14:paraId="53AF0AAF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9ACF1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C7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28ACA3CC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148189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C79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67BA0FA0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F6696E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79EEA" w14:textId="77777777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85DCF" w14:textId="6857FE08" w:rsidR="00DF270D" w:rsidRPr="007869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2C79">
              <w:rPr>
                <w:rFonts w:ascii="Angsana New" w:hAnsi="Angsana New"/>
                <w:sz w:val="30"/>
                <w:szCs w:val="30"/>
              </w:rPr>
              <w:t>2,20</w:t>
            </w:r>
            <w:r w:rsidR="00BD217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473A4" w:rsidRPr="00811ADC" w14:paraId="2D948D6C" w14:textId="77777777" w:rsidTr="00AB6B8B">
        <w:tc>
          <w:tcPr>
            <w:tcW w:w="3087" w:type="dxa"/>
            <w:shd w:val="clear" w:color="auto" w:fill="auto"/>
          </w:tcPr>
          <w:p w14:paraId="76D8CB56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14:paraId="75FD8AEB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740B3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09D915" w14:textId="77777777" w:rsidR="004473A4" w:rsidRPr="00674B98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D9F477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843A0A" w14:textId="77777777" w:rsidR="004473A4" w:rsidRPr="00674B98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</w:rPr>
              <w:t>(895)</w:t>
            </w:r>
          </w:p>
        </w:tc>
        <w:tc>
          <w:tcPr>
            <w:tcW w:w="270" w:type="dxa"/>
          </w:tcPr>
          <w:p w14:paraId="60B39667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DE886" w14:textId="77777777" w:rsidR="004473A4" w:rsidRPr="005E62D3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EE473B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F6127" w14:textId="77777777" w:rsidR="004473A4" w:rsidRPr="00674B98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EC9EC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851169" w14:textId="77777777" w:rsidR="004473A4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F9EF91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8626B" w14:textId="77777777" w:rsidR="004473A4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</w:rPr>
              <w:t>(895)</w:t>
            </w:r>
          </w:p>
        </w:tc>
      </w:tr>
      <w:tr w:rsidR="004473A4" w:rsidRPr="00811ADC" w14:paraId="26E723B5" w14:textId="77777777" w:rsidTr="00FF5BCA">
        <w:tc>
          <w:tcPr>
            <w:tcW w:w="3087" w:type="dxa"/>
          </w:tcPr>
          <w:p w14:paraId="370226F3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50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2D5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9D1363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DB85F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96F492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  <w:cs/>
              </w:rPr>
              <w:t>(48</w:t>
            </w:r>
            <w:r w:rsidR="002A3D49">
              <w:rPr>
                <w:rFonts w:ascii="Angsana New" w:hAnsi="Angsana New"/>
                <w:sz w:val="30"/>
                <w:szCs w:val="30"/>
              </w:rPr>
              <w:t>8</w:t>
            </w:r>
            <w:r w:rsidRPr="00B451C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63159C9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4E3834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B451C9">
              <w:rPr>
                <w:rFonts w:ascii="Angsana New" w:hAnsi="Angsana New"/>
                <w:sz w:val="30"/>
                <w:szCs w:val="30"/>
              </w:rPr>
              <w:t>,</w:t>
            </w:r>
            <w:r w:rsidRPr="00B451C9">
              <w:rPr>
                <w:rFonts w:ascii="Angsana New" w:hAnsi="Angsana New"/>
                <w:sz w:val="30"/>
                <w:szCs w:val="30"/>
                <w:cs/>
              </w:rPr>
              <w:t>101)</w:t>
            </w:r>
          </w:p>
        </w:tc>
        <w:tc>
          <w:tcPr>
            <w:tcW w:w="270" w:type="dxa"/>
          </w:tcPr>
          <w:p w14:paraId="29CF07F8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19036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B451C9">
              <w:rPr>
                <w:rFonts w:ascii="Angsana New" w:hAnsi="Angsana New"/>
                <w:sz w:val="30"/>
                <w:szCs w:val="30"/>
              </w:rPr>
              <w:t>,</w:t>
            </w:r>
            <w:r w:rsidRPr="00B451C9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="00AE2067">
              <w:rPr>
                <w:rFonts w:ascii="Angsana New" w:hAnsi="Angsana New"/>
                <w:sz w:val="30"/>
                <w:szCs w:val="30"/>
              </w:rPr>
              <w:t>4</w:t>
            </w:r>
            <w:r w:rsidRPr="00B451C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DB6164C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8241AA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  <w:cs/>
              </w:rPr>
              <w:t>(775)</w:t>
            </w:r>
          </w:p>
        </w:tc>
        <w:tc>
          <w:tcPr>
            <w:tcW w:w="270" w:type="dxa"/>
          </w:tcPr>
          <w:p w14:paraId="691E11B7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9A7618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B13DAD" w14:textId="77777777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F035" w14:textId="709738BD" w:rsidR="004473A4" w:rsidRPr="007869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B451C9">
              <w:rPr>
                <w:rFonts w:ascii="Angsana New" w:hAnsi="Angsana New"/>
                <w:sz w:val="30"/>
                <w:szCs w:val="30"/>
              </w:rPr>
              <w:t>,</w:t>
            </w:r>
            <w:r w:rsidRPr="00B451C9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="00BD217E">
              <w:rPr>
                <w:rFonts w:ascii="Angsana New" w:hAnsi="Angsana New"/>
                <w:sz w:val="30"/>
                <w:szCs w:val="30"/>
              </w:rPr>
              <w:t>8</w:t>
            </w:r>
            <w:r w:rsidRPr="00B451C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473A4" w:rsidRPr="00811ADC" w14:paraId="43E6DCBA" w14:textId="77777777" w:rsidTr="00FF5BCA">
        <w:tc>
          <w:tcPr>
            <w:tcW w:w="3087" w:type="dxa"/>
          </w:tcPr>
          <w:p w14:paraId="0C519360" w14:textId="77777777" w:rsidR="004473A4" w:rsidRPr="00811ADC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A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AD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1A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F7B54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B1ADD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C23F7E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A88E3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322437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40ADB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121DD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CFEDD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8A4D7B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B68C9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7FBFAA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88BA9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42C75B" w14:textId="77777777" w:rsidR="004473A4" w:rsidRPr="00B26CFB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73A4" w:rsidRPr="003B5969" w14:paraId="106BD62A" w14:textId="77777777" w:rsidTr="00FF5BCA">
        <w:tc>
          <w:tcPr>
            <w:tcW w:w="3087" w:type="dxa"/>
          </w:tcPr>
          <w:p w14:paraId="0AAEB047" w14:textId="77777777" w:rsidR="004473A4" w:rsidRPr="003B5969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A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3B59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6AAD4C10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</w:t>
            </w: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600</w:t>
            </w:r>
          </w:p>
        </w:tc>
        <w:tc>
          <w:tcPr>
            <w:tcW w:w="270" w:type="dxa"/>
          </w:tcPr>
          <w:p w14:paraId="154BEB77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4EC0E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91,143</w:t>
            </w:r>
          </w:p>
        </w:tc>
        <w:tc>
          <w:tcPr>
            <w:tcW w:w="270" w:type="dxa"/>
          </w:tcPr>
          <w:p w14:paraId="183094ED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E18A6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44,80</w:t>
            </w:r>
            <w:r w:rsidR="00096D0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9455E5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B017DF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14,6</w:t>
            </w:r>
            <w:r w:rsidR="00096D0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6908C39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021BF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270" w:type="dxa"/>
          </w:tcPr>
          <w:p w14:paraId="6CFBA1AF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7695D0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DFAF2" w14:textId="77777777" w:rsidR="004473A4" w:rsidRPr="002D5006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0DA18" w14:textId="77777777" w:rsidR="004473A4" w:rsidRPr="00B26CFB" w:rsidRDefault="004473A4" w:rsidP="00447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204,0</w:t>
            </w:r>
            <w:r w:rsidR="00096D0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1161AF" w:rsidRPr="00786906" w14:paraId="0C092234" w14:textId="77777777" w:rsidTr="00FF5BCA">
        <w:trPr>
          <w:trHeight w:val="369"/>
        </w:trPr>
        <w:tc>
          <w:tcPr>
            <w:tcW w:w="3087" w:type="dxa"/>
          </w:tcPr>
          <w:p w14:paraId="1403BE16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869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78690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EA007A3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1FA85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046EFF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AF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5230CB3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AADD42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AF">
              <w:rPr>
                <w:rFonts w:ascii="Angsana New" w:hAnsi="Angsana New"/>
                <w:sz w:val="30"/>
                <w:szCs w:val="30"/>
              </w:rPr>
              <w:t>9</w:t>
            </w:r>
            <w:r w:rsidR="00096D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F70997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7ACCF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AF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</w:tcPr>
          <w:p w14:paraId="0BED81EE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E3D56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A3D6B9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713FD1" w14:textId="77777777" w:rsidR="001161AF" w:rsidRPr="002D50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9E8C7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3E871" w14:textId="77777777" w:rsidR="001161AF" w:rsidRPr="00786906" w:rsidRDefault="001161AF" w:rsidP="0011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8659F4" w:rsidRPr="002D5006" w14:paraId="3AED5FAC" w14:textId="77777777" w:rsidTr="00FF5BCA">
        <w:tc>
          <w:tcPr>
            <w:tcW w:w="3087" w:type="dxa"/>
          </w:tcPr>
          <w:p w14:paraId="1AA9BDE8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50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2D5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E721F4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E8214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A11D99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AF"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  <w:tc>
          <w:tcPr>
            <w:tcW w:w="270" w:type="dxa"/>
          </w:tcPr>
          <w:p w14:paraId="24F93260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0E64C5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AF">
              <w:rPr>
                <w:rFonts w:ascii="Angsana New" w:hAnsi="Angsana New"/>
                <w:sz w:val="30"/>
                <w:szCs w:val="30"/>
              </w:rPr>
              <w:t>(1,384)</w:t>
            </w:r>
          </w:p>
        </w:tc>
        <w:tc>
          <w:tcPr>
            <w:tcW w:w="270" w:type="dxa"/>
          </w:tcPr>
          <w:p w14:paraId="4E3C8F84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A8C67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AF">
              <w:rPr>
                <w:rFonts w:ascii="Angsana New" w:hAnsi="Angsana New"/>
                <w:sz w:val="30"/>
                <w:szCs w:val="30"/>
              </w:rPr>
              <w:t>(2,376)</w:t>
            </w:r>
          </w:p>
        </w:tc>
        <w:tc>
          <w:tcPr>
            <w:tcW w:w="270" w:type="dxa"/>
          </w:tcPr>
          <w:p w14:paraId="20C90FE8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73EB81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EA4DA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A73C1A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9836A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F36EC5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(3,991)</w:t>
            </w:r>
          </w:p>
        </w:tc>
      </w:tr>
      <w:tr w:rsidR="008659F4" w:rsidRPr="008D6FE0" w14:paraId="1DF58BB7" w14:textId="77777777" w:rsidTr="00FF5BCA">
        <w:tc>
          <w:tcPr>
            <w:tcW w:w="3087" w:type="dxa"/>
          </w:tcPr>
          <w:p w14:paraId="3F7C16BC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500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D50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810E8E" w14:textId="77777777" w:rsidR="008659F4" w:rsidRPr="007869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</w:t>
            </w:r>
            <w:r w:rsidRPr="00B451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600</w:t>
            </w:r>
          </w:p>
        </w:tc>
        <w:tc>
          <w:tcPr>
            <w:tcW w:w="270" w:type="dxa"/>
          </w:tcPr>
          <w:p w14:paraId="70181268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872228" w14:textId="77777777" w:rsidR="008659F4" w:rsidRPr="002D5006" w:rsidRDefault="00DB01D6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90,927</w:t>
            </w:r>
          </w:p>
        </w:tc>
        <w:tc>
          <w:tcPr>
            <w:tcW w:w="270" w:type="dxa"/>
          </w:tcPr>
          <w:p w14:paraId="69363477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87B490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43,51</w:t>
            </w:r>
            <w:r w:rsidR="00096D0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26D166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3C3523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AF">
              <w:rPr>
                <w:rFonts w:ascii="Angsana New" w:hAnsi="Angsana New"/>
                <w:b/>
                <w:bCs/>
                <w:sz w:val="30"/>
                <w:szCs w:val="30"/>
              </w:rPr>
              <w:t>12,928</w:t>
            </w:r>
          </w:p>
        </w:tc>
        <w:tc>
          <w:tcPr>
            <w:tcW w:w="270" w:type="dxa"/>
          </w:tcPr>
          <w:p w14:paraId="70CF3596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47AC55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AF">
              <w:rPr>
                <w:rFonts w:ascii="Angsana New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270" w:type="dxa"/>
          </w:tcPr>
          <w:p w14:paraId="50AB27FF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2A49C9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D904A" w14:textId="77777777" w:rsidR="008659F4" w:rsidRPr="002D5006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7552C8" w14:textId="77777777" w:rsidR="008659F4" w:rsidRPr="00B26CFB" w:rsidRDefault="008659F4" w:rsidP="008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200,820</w:t>
            </w:r>
          </w:p>
        </w:tc>
      </w:tr>
    </w:tbl>
    <w:p w14:paraId="6FFDA2C6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705A8814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5C2354BC" w14:textId="77777777" w:rsidR="00DF270D" w:rsidRPr="004B797E" w:rsidRDefault="00DF270D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527698AC" w14:textId="77777777" w:rsidR="006C3B2A" w:rsidRPr="004B797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tbl>
      <w:tblPr>
        <w:tblW w:w="1379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087"/>
        <w:gridCol w:w="135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0"/>
      </w:tblGrid>
      <w:tr w:rsidR="006C3B2A" w:rsidRPr="006134B5" w14:paraId="0D170DA0" w14:textId="77777777" w:rsidTr="00FF5BCA">
        <w:trPr>
          <w:tblHeader/>
        </w:trPr>
        <w:tc>
          <w:tcPr>
            <w:tcW w:w="3087" w:type="dxa"/>
          </w:tcPr>
          <w:p w14:paraId="2ACBD94D" w14:textId="77777777" w:rsidR="006C3B2A" w:rsidRPr="007C78B0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695C1824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6134B5" w14:paraId="10B7A7DF" w14:textId="77777777" w:rsidTr="00FF5BCA">
        <w:trPr>
          <w:tblHeader/>
        </w:trPr>
        <w:tc>
          <w:tcPr>
            <w:tcW w:w="3087" w:type="dxa"/>
          </w:tcPr>
          <w:p w14:paraId="48725FDB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D43F41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ที่ดินแ</w:t>
            </w:r>
            <w:r w:rsidRPr="006134B5">
              <w:rPr>
                <w:rFonts w:ascii="Angsana New" w:hAnsi="Angsana New"/>
                <w:sz w:val="30"/>
                <w:szCs w:val="30"/>
                <w:cs/>
              </w:rPr>
              <w:t>ละ</w:t>
            </w:r>
          </w:p>
        </w:tc>
        <w:tc>
          <w:tcPr>
            <w:tcW w:w="270" w:type="dxa"/>
          </w:tcPr>
          <w:p w14:paraId="778B93A0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B5A5C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08B6515E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5C43BC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F9F732A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11F35E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B22035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A80E6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FC3C1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85B8E6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F133E14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135BE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6134B5" w14:paraId="1098D159" w14:textId="77777777" w:rsidTr="00FF5BCA">
        <w:trPr>
          <w:tblHeader/>
        </w:trPr>
        <w:tc>
          <w:tcPr>
            <w:tcW w:w="3087" w:type="dxa"/>
          </w:tcPr>
          <w:p w14:paraId="70AFD493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7AFEF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D9340FD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0F0CB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1926F24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BE9849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FE50B0C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E5C618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9ED4E93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C3EA8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CAA65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91A5CE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792A3C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10DBC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6134B5" w14:paraId="0AF8336F" w14:textId="77777777" w:rsidTr="00FF5BCA">
        <w:trPr>
          <w:tblHeader/>
        </w:trPr>
        <w:tc>
          <w:tcPr>
            <w:tcW w:w="3087" w:type="dxa"/>
          </w:tcPr>
          <w:p w14:paraId="51A3F41C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D8B988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A524457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47E58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A3FCD68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CB80E0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14:paraId="3BFE4D0D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EBBF9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6CDE0789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408EF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D677D89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47B9E6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8B39130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D58FBE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C3B2A" w:rsidRPr="006134B5" w14:paraId="496D2F1C" w14:textId="77777777" w:rsidTr="00FF5BCA">
        <w:tc>
          <w:tcPr>
            <w:tcW w:w="3087" w:type="dxa"/>
          </w:tcPr>
          <w:p w14:paraId="6ED9E0C5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3790CF4B" w14:textId="77777777" w:rsidR="006C3B2A" w:rsidRPr="006134B5" w:rsidRDefault="006C3B2A" w:rsidP="00FF5B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4B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160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134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6134B5" w14:paraId="5EED9042" w14:textId="77777777" w:rsidTr="00FF5BCA">
        <w:tc>
          <w:tcPr>
            <w:tcW w:w="3087" w:type="dxa"/>
          </w:tcPr>
          <w:p w14:paraId="7CB52E38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4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4DBB0D8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2151D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0A7B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E06F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3D3CFF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9B644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207F3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7C66D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B41293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9561D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95FAB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7E163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1E6AA2" w14:textId="77777777" w:rsidR="006C3B2A" w:rsidRPr="006134B5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70D" w:rsidRPr="006134B5" w14:paraId="56FA0243" w14:textId="77777777" w:rsidTr="00FF5BCA">
        <w:tc>
          <w:tcPr>
            <w:tcW w:w="3087" w:type="dxa"/>
          </w:tcPr>
          <w:p w14:paraId="5AC411C9" w14:textId="77777777" w:rsidR="00DF270D" w:rsidRPr="006134B5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4B5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2EEB35BF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99F2E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DC636E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28,50</w:t>
            </w:r>
            <w:r w:rsidR="00C133F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5DF43E2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3C1589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24,055</w:t>
            </w:r>
          </w:p>
        </w:tc>
        <w:tc>
          <w:tcPr>
            <w:tcW w:w="270" w:type="dxa"/>
          </w:tcPr>
          <w:p w14:paraId="0912F9D8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079B7A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12,55</w:t>
            </w:r>
            <w:r w:rsidR="00C133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E46027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4980EC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4,8</w:t>
            </w:r>
            <w:r w:rsidR="00C133F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8E3C5E2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2B5B60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D3768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238032" w14:textId="77777777" w:rsidR="00DF270D" w:rsidRPr="00DF270D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270D">
              <w:rPr>
                <w:rFonts w:ascii="Angsana New" w:hAnsi="Angsana New"/>
                <w:sz w:val="30"/>
                <w:szCs w:val="30"/>
              </w:rPr>
              <w:t>69,94</w:t>
            </w:r>
            <w:r w:rsidR="00D9225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F270D" w:rsidRPr="006134B5" w14:paraId="5877CE23" w14:textId="77777777" w:rsidTr="00FF5BCA">
        <w:tc>
          <w:tcPr>
            <w:tcW w:w="3087" w:type="dxa"/>
          </w:tcPr>
          <w:p w14:paraId="5035A72B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500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55B0CDD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957E0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CDAD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4,94</w:t>
            </w:r>
            <w:r w:rsidR="00C133F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E3E888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C95D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  <w:tc>
          <w:tcPr>
            <w:tcW w:w="270" w:type="dxa"/>
          </w:tcPr>
          <w:p w14:paraId="1AECB990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979119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2,00</w:t>
            </w:r>
            <w:r w:rsidR="00C133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A62001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6C1D9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1,14</w:t>
            </w:r>
            <w:r w:rsidR="00C133F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E7627F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BA729C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BA7A8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BC1D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13,30</w:t>
            </w:r>
            <w:r w:rsidR="00D9225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F270D" w:rsidRPr="006134B5" w14:paraId="2C7A74BA" w14:textId="77777777" w:rsidTr="00FF5BCA">
        <w:tc>
          <w:tcPr>
            <w:tcW w:w="3087" w:type="dxa"/>
          </w:tcPr>
          <w:p w14:paraId="072BF2C1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14:paraId="3C0C880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ADA3E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35FBA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C4F4C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AB93A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(41</w:t>
            </w:r>
            <w:r w:rsidR="00D92254">
              <w:rPr>
                <w:rFonts w:ascii="Angsana New" w:hAnsi="Angsana New"/>
                <w:sz w:val="30"/>
                <w:szCs w:val="30"/>
              </w:rPr>
              <w:t>7</w:t>
            </w:r>
            <w:r w:rsidRPr="00F04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40BCC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664BF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3E068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4DAB5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7455E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1D0B67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B499A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39B53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(41</w:t>
            </w:r>
            <w:r w:rsidR="00C133FF">
              <w:rPr>
                <w:rFonts w:ascii="Angsana New" w:hAnsi="Angsana New"/>
                <w:sz w:val="30"/>
                <w:szCs w:val="30"/>
              </w:rPr>
              <w:t>7</w:t>
            </w:r>
            <w:r w:rsidRPr="00F04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270D" w:rsidRPr="006134B5" w14:paraId="09B2B551" w14:textId="77777777" w:rsidTr="00FF5BCA">
        <w:tc>
          <w:tcPr>
            <w:tcW w:w="3087" w:type="dxa"/>
          </w:tcPr>
          <w:p w14:paraId="70DCD889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50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2D5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6BFF39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B067F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51958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(29</w:t>
            </w:r>
            <w:r w:rsidR="00C133FF">
              <w:rPr>
                <w:rFonts w:ascii="Angsana New" w:hAnsi="Angsana New"/>
                <w:sz w:val="30"/>
                <w:szCs w:val="30"/>
              </w:rPr>
              <w:t>6</w:t>
            </w:r>
            <w:r w:rsidRPr="00F04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CA0B5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15E7F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(781)</w:t>
            </w:r>
          </w:p>
        </w:tc>
        <w:tc>
          <w:tcPr>
            <w:tcW w:w="270" w:type="dxa"/>
          </w:tcPr>
          <w:p w14:paraId="1F3304D5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4D18EE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(1,66</w:t>
            </w:r>
            <w:r w:rsidR="00C133FF">
              <w:rPr>
                <w:rFonts w:ascii="Angsana New" w:hAnsi="Angsana New"/>
                <w:sz w:val="30"/>
                <w:szCs w:val="30"/>
              </w:rPr>
              <w:t>9</w:t>
            </w:r>
            <w:r w:rsidRPr="00F04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C202C1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08AF9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(77</w:t>
            </w:r>
            <w:r w:rsidR="00D92254">
              <w:rPr>
                <w:rFonts w:ascii="Angsana New" w:hAnsi="Angsana New"/>
                <w:sz w:val="30"/>
                <w:szCs w:val="30"/>
              </w:rPr>
              <w:t>6</w:t>
            </w:r>
            <w:r w:rsidRPr="00F04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10294D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0D6DAD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565AF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8AAA43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4146">
              <w:rPr>
                <w:rFonts w:ascii="Angsana New" w:hAnsi="Angsana New"/>
                <w:sz w:val="30"/>
                <w:szCs w:val="30"/>
              </w:rPr>
              <w:t>(3,52</w:t>
            </w:r>
            <w:r w:rsidR="00D92254">
              <w:rPr>
                <w:rFonts w:ascii="Angsana New" w:hAnsi="Angsana New"/>
                <w:sz w:val="30"/>
                <w:szCs w:val="30"/>
              </w:rPr>
              <w:t>2</w:t>
            </w:r>
            <w:r w:rsidRPr="00F04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270D" w:rsidRPr="002D5006" w14:paraId="2FE1D1B1" w14:textId="77777777" w:rsidTr="00FF5BCA">
        <w:tc>
          <w:tcPr>
            <w:tcW w:w="3087" w:type="dxa"/>
          </w:tcPr>
          <w:p w14:paraId="27E2AA43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500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AA8AE8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FB375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B46CCA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E60B1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9041F0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E73A5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E76A84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EE213E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7E38D0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675FB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F8DFAB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99E2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14932" w14:textId="77777777" w:rsidR="00DF270D" w:rsidRPr="00070237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270D" w:rsidRPr="002D5006" w14:paraId="1509C66F" w14:textId="77777777" w:rsidTr="00FF5BCA">
        <w:tc>
          <w:tcPr>
            <w:tcW w:w="3087" w:type="dxa"/>
          </w:tcPr>
          <w:p w14:paraId="05363491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0B8B5A2C" w14:textId="77777777" w:rsidR="00DF270D" w:rsidRPr="002D5006" w:rsidRDefault="00530B06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F0600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61ACB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146">
              <w:rPr>
                <w:rFonts w:ascii="Angsana New" w:hAnsi="Angsana New"/>
                <w:b/>
                <w:bCs/>
                <w:sz w:val="30"/>
                <w:szCs w:val="30"/>
              </w:rPr>
              <w:t>33,160</w:t>
            </w:r>
          </w:p>
        </w:tc>
        <w:tc>
          <w:tcPr>
            <w:tcW w:w="270" w:type="dxa"/>
          </w:tcPr>
          <w:p w14:paraId="531ED40F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BA1605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146">
              <w:rPr>
                <w:rFonts w:ascii="Angsana New" w:hAnsi="Angsana New"/>
                <w:b/>
                <w:bCs/>
                <w:sz w:val="30"/>
                <w:szCs w:val="30"/>
              </w:rPr>
              <w:t>28,06</w:t>
            </w:r>
            <w:r w:rsidR="00D9225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EB9E19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1D0E95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146">
              <w:rPr>
                <w:rFonts w:ascii="Angsana New" w:hAnsi="Angsana New"/>
                <w:b/>
                <w:bCs/>
                <w:sz w:val="30"/>
                <w:szCs w:val="30"/>
              </w:rPr>
              <w:t>12,8</w:t>
            </w:r>
            <w:r w:rsidR="00C133FF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7CC53A60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D6352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146">
              <w:rPr>
                <w:rFonts w:ascii="Angsana New" w:hAnsi="Angsana New"/>
                <w:b/>
                <w:bCs/>
                <w:sz w:val="30"/>
                <w:szCs w:val="30"/>
              </w:rPr>
              <w:t>5,19</w:t>
            </w:r>
            <w:r w:rsidR="00C133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B810BC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66F53B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AB8B8" w14:textId="77777777" w:rsidR="00DF270D" w:rsidRPr="002D5006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D2DFB" w14:textId="77777777" w:rsidR="00DF270D" w:rsidRPr="00070237" w:rsidRDefault="00DF270D" w:rsidP="00DF2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146">
              <w:rPr>
                <w:rFonts w:ascii="Angsana New" w:hAnsi="Angsana New"/>
                <w:b/>
                <w:bCs/>
                <w:sz w:val="30"/>
                <w:szCs w:val="30"/>
              </w:rPr>
              <w:t>79,313</w:t>
            </w:r>
          </w:p>
        </w:tc>
      </w:tr>
      <w:tr w:rsidR="00FC1BA1" w:rsidRPr="002D5006" w14:paraId="47C289B1" w14:textId="77777777" w:rsidTr="00F04146">
        <w:trPr>
          <w:trHeight w:val="369"/>
        </w:trPr>
        <w:tc>
          <w:tcPr>
            <w:tcW w:w="3087" w:type="dxa"/>
          </w:tcPr>
          <w:p w14:paraId="330E5868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500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48625D94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CE1C4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DDE5E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0B06">
              <w:rPr>
                <w:rFonts w:ascii="Angsana New" w:hAnsi="Angsana New"/>
                <w:sz w:val="30"/>
                <w:szCs w:val="30"/>
              </w:rPr>
              <w:t>4,57</w:t>
            </w:r>
            <w:r w:rsidR="00C133F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287E89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8B3090" w14:textId="155CE53A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BA1">
              <w:rPr>
                <w:rFonts w:ascii="Angsana New" w:hAnsi="Angsana New"/>
                <w:sz w:val="30"/>
                <w:szCs w:val="30"/>
              </w:rPr>
              <w:t>4,18</w:t>
            </w:r>
            <w:r w:rsidR="00571F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D2AFED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3BFA2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BA1">
              <w:rPr>
                <w:rFonts w:ascii="Angsana New" w:hAnsi="Angsana New"/>
                <w:sz w:val="30"/>
                <w:szCs w:val="30"/>
              </w:rPr>
              <w:t>1,09</w:t>
            </w:r>
            <w:r w:rsidR="00C133F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CB8DF5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11BD41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BA1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7964ADE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C301D5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A4AC1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2AA0C" w14:textId="546408AC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10,40</w:t>
            </w:r>
            <w:r w:rsidR="00571F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C1BA1" w:rsidRPr="002D5006" w14:paraId="74116AE2" w14:textId="77777777" w:rsidTr="00F04146">
        <w:tc>
          <w:tcPr>
            <w:tcW w:w="3087" w:type="dxa"/>
          </w:tcPr>
          <w:p w14:paraId="7088C6A8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500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2D5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A1D2E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E5B2F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CDC03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BA1">
              <w:rPr>
                <w:rFonts w:ascii="Angsana New" w:hAnsi="Angsana New"/>
                <w:sz w:val="30"/>
                <w:szCs w:val="30"/>
              </w:rPr>
              <w:t>(12</w:t>
            </w:r>
            <w:r w:rsidR="00C133FF">
              <w:rPr>
                <w:rFonts w:ascii="Angsana New" w:hAnsi="Angsana New"/>
                <w:sz w:val="30"/>
                <w:szCs w:val="30"/>
              </w:rPr>
              <w:t>6</w:t>
            </w:r>
            <w:r w:rsidRPr="00FC1B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132F0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DBDE7A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BA1">
              <w:rPr>
                <w:rFonts w:ascii="Angsana New" w:hAnsi="Angsana New"/>
                <w:sz w:val="30"/>
                <w:szCs w:val="30"/>
              </w:rPr>
              <w:t>(1,37</w:t>
            </w:r>
            <w:r w:rsidR="00C133FF">
              <w:rPr>
                <w:rFonts w:ascii="Angsana New" w:hAnsi="Angsana New"/>
                <w:sz w:val="30"/>
                <w:szCs w:val="30"/>
              </w:rPr>
              <w:t>2</w:t>
            </w:r>
            <w:r w:rsidRPr="00FC1B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F2DE7C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4E381A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1BA1">
              <w:rPr>
                <w:rFonts w:ascii="Angsana New" w:hAnsi="Angsana New"/>
                <w:sz w:val="30"/>
                <w:szCs w:val="30"/>
              </w:rPr>
              <w:t>(2,32</w:t>
            </w:r>
            <w:r w:rsidR="00FA5C55">
              <w:rPr>
                <w:rFonts w:ascii="Angsana New" w:hAnsi="Angsana New"/>
                <w:sz w:val="30"/>
                <w:szCs w:val="30"/>
              </w:rPr>
              <w:t>5</w:t>
            </w:r>
            <w:r w:rsidRPr="00FC1B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CB1D5B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1F2B8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93B56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A61874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04D530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34B02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(3,82</w:t>
            </w:r>
            <w:r w:rsidR="00C133F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1BA1" w:rsidRPr="00070237" w14:paraId="23B322F6" w14:textId="77777777" w:rsidTr="00FF5BCA">
        <w:tc>
          <w:tcPr>
            <w:tcW w:w="3087" w:type="dxa"/>
          </w:tcPr>
          <w:p w14:paraId="5B3E542A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500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D5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D50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2FB70A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D9DB4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E7B62B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BA1">
              <w:rPr>
                <w:rFonts w:ascii="Angsana New" w:hAnsi="Angsana New"/>
                <w:b/>
                <w:bCs/>
                <w:sz w:val="30"/>
                <w:szCs w:val="30"/>
              </w:rPr>
              <w:t>37,60</w:t>
            </w:r>
            <w:r w:rsidR="00C133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44624F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7C21DB" w14:textId="786520E3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BA1">
              <w:rPr>
                <w:rFonts w:ascii="Angsana New" w:hAnsi="Angsana New"/>
                <w:b/>
                <w:bCs/>
                <w:sz w:val="30"/>
                <w:szCs w:val="30"/>
              </w:rPr>
              <w:t>30,87</w:t>
            </w:r>
            <w:r w:rsidR="00571F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2B8807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0E5A99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11,65</w:t>
            </w:r>
            <w:r w:rsidR="00C133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B66257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E79DBD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5,75</w:t>
            </w:r>
            <w:r w:rsidR="00C133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9B387F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D33BFF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19A00" w14:textId="77777777" w:rsidR="00FC1BA1" w:rsidRPr="002D500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6DCF36" w14:textId="496A7D48" w:rsidR="00FC1BA1" w:rsidRPr="00070237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85,89</w:t>
            </w:r>
            <w:r w:rsidR="00571F1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FC1BA1" w:rsidRPr="006479F6" w14:paraId="4B42AACC" w14:textId="77777777" w:rsidTr="00FF5BCA">
        <w:tc>
          <w:tcPr>
            <w:tcW w:w="3087" w:type="dxa"/>
          </w:tcPr>
          <w:p w14:paraId="2A50F0C4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7E3147EC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3A115D4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F51D7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D836731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51AA495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28C38B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8E2760C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2D7A04C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52D59DA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7DCDCA7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F09F86A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C8BDD30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B15CD1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217E" w:rsidRPr="006479F6" w14:paraId="3A215153" w14:textId="77777777" w:rsidTr="00BD217E">
        <w:tc>
          <w:tcPr>
            <w:tcW w:w="3087" w:type="dxa"/>
          </w:tcPr>
          <w:p w14:paraId="5BA7EC74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542709E3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B32AF2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C836BD2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8CC0BF7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6F3D0CE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29E5304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EE394AC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BCB6A9F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5C60AF7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99F57DB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0FA5A41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654675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B4CBDFD" w14:textId="77777777" w:rsidR="00BD217E" w:rsidRPr="006479F6" w:rsidRDefault="00BD217E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1BA1" w:rsidRPr="006479F6" w14:paraId="3D2446BC" w14:textId="77777777" w:rsidTr="00FF5BCA">
        <w:tc>
          <w:tcPr>
            <w:tcW w:w="3087" w:type="dxa"/>
          </w:tcPr>
          <w:p w14:paraId="579F2B06" w14:textId="77777777" w:rsidR="00FC1BA1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04279FF" w14:textId="77777777" w:rsidR="00FC1BA1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14EE5EE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AD7C171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224C7B2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80DC19E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2C9AEF4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E499757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83FB023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E54E5CA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003D43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63B2D1A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73DF84A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F6B116A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987E3E1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D3DF672" w14:textId="77777777" w:rsidR="00FC1BA1" w:rsidRPr="006479F6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1BA1" w:rsidRPr="00765D13" w14:paraId="7DE1443A" w14:textId="77777777" w:rsidTr="00FF5BCA">
        <w:trPr>
          <w:trHeight w:val="369"/>
        </w:trPr>
        <w:tc>
          <w:tcPr>
            <w:tcW w:w="3087" w:type="dxa"/>
          </w:tcPr>
          <w:p w14:paraId="33BA738A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14:paraId="12EF356D" w14:textId="77777777" w:rsidR="00FC1BA1" w:rsidRPr="00765D13" w:rsidRDefault="00FC1BA1" w:rsidP="00FC1BA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5D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712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65D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1BA1" w:rsidRPr="00765D13" w14:paraId="73570D74" w14:textId="77777777" w:rsidTr="00FF5BCA">
        <w:trPr>
          <w:trHeight w:val="369"/>
        </w:trPr>
        <w:tc>
          <w:tcPr>
            <w:tcW w:w="3087" w:type="dxa"/>
          </w:tcPr>
          <w:p w14:paraId="460356A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5D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920795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B162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EDCE6E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519E4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8F280E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06E0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8A3E0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9E4C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49E75A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51B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74DA96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25EB1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7A0F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BA1" w:rsidRPr="00765D13" w14:paraId="24C8BBF6" w14:textId="77777777" w:rsidTr="00FF5BCA">
        <w:trPr>
          <w:trHeight w:val="369"/>
        </w:trPr>
        <w:tc>
          <w:tcPr>
            <w:tcW w:w="3087" w:type="dxa"/>
          </w:tcPr>
          <w:p w14:paraId="6DAC004B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5D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proofErr w:type="spellStart"/>
            <w:r>
              <w:rPr>
                <w:rFonts w:ascii="Angsana New" w:hAnsi="Angsana New"/>
                <w:b/>
                <w:bCs/>
                <w:sz w:val="30"/>
                <w:szCs w:val="30"/>
              </w:rPr>
              <w:t>มกราคม</w:t>
            </w:r>
            <w:proofErr w:type="spellEnd"/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14:paraId="7A941F7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86A42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11ED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93F80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5F515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7E97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454F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C86A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6CFB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AB26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0A47D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2248C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F0DFDC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BA1" w:rsidRPr="00765D13" w14:paraId="3A8E8681" w14:textId="77777777" w:rsidTr="00A8670A">
        <w:trPr>
          <w:trHeight w:val="369"/>
        </w:trPr>
        <w:tc>
          <w:tcPr>
            <w:tcW w:w="3087" w:type="dxa"/>
          </w:tcPr>
          <w:p w14:paraId="43DF9952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5D13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</w:tcPr>
          <w:p w14:paraId="7409A72B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058C8">
              <w:rPr>
                <w:rFonts w:ascii="Angsana New" w:hAnsi="Angsana New"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315F084B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DFFD6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58C8">
              <w:rPr>
                <w:rFonts w:ascii="Angsana New" w:hAnsi="Angsana New"/>
                <w:sz w:val="30"/>
                <w:szCs w:val="30"/>
              </w:rPr>
              <w:t>63,086</w:t>
            </w:r>
          </w:p>
        </w:tc>
        <w:tc>
          <w:tcPr>
            <w:tcW w:w="270" w:type="dxa"/>
          </w:tcPr>
          <w:p w14:paraId="6ADC7F5E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F360E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58C8">
              <w:rPr>
                <w:rFonts w:ascii="Angsana New" w:hAnsi="Angsana New"/>
                <w:sz w:val="30"/>
                <w:szCs w:val="30"/>
              </w:rPr>
              <w:t>21,58</w:t>
            </w:r>
            <w:r w:rsidR="00C817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998921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2EB339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58C8"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</w:tcPr>
          <w:p w14:paraId="5D9E4B53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CA325" w14:textId="172826F6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3BE9">
              <w:rPr>
                <w:rFonts w:ascii="Angsana New" w:hAnsi="Angsana New"/>
                <w:sz w:val="30"/>
                <w:szCs w:val="30"/>
              </w:rPr>
              <w:t>4,77</w:t>
            </w:r>
            <w:r w:rsidR="00D871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CB7CD0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FFE26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45AF55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63F3D8" w14:textId="048F913B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7B03">
              <w:rPr>
                <w:rFonts w:ascii="Angsana New" w:hAnsi="Angsana New"/>
                <w:sz w:val="30"/>
                <w:szCs w:val="30"/>
              </w:rPr>
              <w:t>135,92</w:t>
            </w:r>
            <w:r w:rsidR="00D8716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1BA1" w:rsidRPr="00765D13" w14:paraId="6CEEA932" w14:textId="77777777" w:rsidTr="00FF5BCA">
        <w:trPr>
          <w:trHeight w:val="369"/>
        </w:trPr>
        <w:tc>
          <w:tcPr>
            <w:tcW w:w="3087" w:type="dxa"/>
          </w:tcPr>
          <w:p w14:paraId="08CACA6C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5D13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C4569E" w14:textId="77777777" w:rsidR="00FC1BA1" w:rsidRPr="00EA0549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BCCE2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2FB9A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F1A39D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1EB27A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1B04A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C4C2AD" w14:textId="77777777" w:rsidR="00FC1BA1" w:rsidRPr="00EA0549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5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D3EBD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0CB4F8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3BE9">
              <w:rPr>
                <w:rFonts w:ascii="Angsana New" w:hAnsi="Angsana New"/>
                <w:sz w:val="30"/>
                <w:szCs w:val="30"/>
              </w:rPr>
              <w:t>1,36</w:t>
            </w:r>
            <w:r w:rsidR="00C817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8785E7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28D9C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70EF2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450C1E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5FD5">
              <w:rPr>
                <w:rFonts w:ascii="Angsana New" w:hAnsi="Angsana New"/>
                <w:sz w:val="30"/>
                <w:szCs w:val="30"/>
              </w:rPr>
              <w:t>1,36</w:t>
            </w:r>
            <w:r w:rsidR="00C817F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1BA1" w:rsidRPr="00765D13" w14:paraId="35B31ED9" w14:textId="77777777" w:rsidTr="00FF5BCA">
        <w:tc>
          <w:tcPr>
            <w:tcW w:w="3087" w:type="dxa"/>
          </w:tcPr>
          <w:p w14:paraId="1ADDDC40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574B1B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8C8">
              <w:rPr>
                <w:rFonts w:ascii="Angsana New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4BE92C11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4C592C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8C8">
              <w:rPr>
                <w:rFonts w:ascii="Angsana New" w:hAnsi="Angsana New"/>
                <w:b/>
                <w:bCs/>
                <w:sz w:val="30"/>
                <w:szCs w:val="30"/>
              </w:rPr>
              <w:t>63,086</w:t>
            </w:r>
          </w:p>
        </w:tc>
        <w:tc>
          <w:tcPr>
            <w:tcW w:w="270" w:type="dxa"/>
          </w:tcPr>
          <w:p w14:paraId="4B05D46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B1A6EB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8C8">
              <w:rPr>
                <w:rFonts w:ascii="Angsana New" w:hAnsi="Angsana New"/>
                <w:b/>
                <w:bCs/>
                <w:sz w:val="30"/>
                <w:szCs w:val="30"/>
              </w:rPr>
              <w:t>21,58</w:t>
            </w:r>
            <w:r w:rsidR="00C817F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5D4DC0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7CAA6B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8C8">
              <w:rPr>
                <w:rFonts w:ascii="Angsana New" w:hAnsi="Angsana New"/>
                <w:b/>
                <w:bCs/>
                <w:sz w:val="30"/>
                <w:szCs w:val="30"/>
              </w:rPr>
              <w:t>3,880</w:t>
            </w:r>
          </w:p>
        </w:tc>
        <w:tc>
          <w:tcPr>
            <w:tcW w:w="270" w:type="dxa"/>
          </w:tcPr>
          <w:p w14:paraId="6EA2CBD2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722847" w14:textId="30FAC4E6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8C8">
              <w:rPr>
                <w:rFonts w:ascii="Angsana New" w:hAnsi="Angsana New"/>
                <w:b/>
                <w:bCs/>
                <w:sz w:val="30"/>
                <w:szCs w:val="30"/>
              </w:rPr>
              <w:t>6,14</w:t>
            </w:r>
            <w:r w:rsidR="003935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8028B4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A62D14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C07C5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62F08C" w14:textId="55C1DBAA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8C8">
              <w:rPr>
                <w:rFonts w:ascii="Angsana New" w:hAnsi="Angsana New"/>
                <w:b/>
                <w:bCs/>
                <w:sz w:val="30"/>
                <w:szCs w:val="30"/>
              </w:rPr>
              <w:t>137,29</w:t>
            </w:r>
            <w:r w:rsidR="003935D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C1BA1" w:rsidRPr="00765D13" w14:paraId="0A7DDEDD" w14:textId="77777777" w:rsidTr="00FF5BCA">
        <w:tc>
          <w:tcPr>
            <w:tcW w:w="3087" w:type="dxa"/>
          </w:tcPr>
          <w:p w14:paraId="33B34B91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61 </w:t>
            </w:r>
            <w:r w:rsidRPr="00765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350" w:type="dxa"/>
          </w:tcPr>
          <w:p w14:paraId="0066C04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A81DE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84C59E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E0770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904C5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CD08F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9F7EF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95A92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48F9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4A987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8A9E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B31E1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53D4E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1BA1" w:rsidRPr="00765D13" w14:paraId="2356D3BB" w14:textId="77777777" w:rsidTr="00FF5BCA">
        <w:tc>
          <w:tcPr>
            <w:tcW w:w="3087" w:type="dxa"/>
          </w:tcPr>
          <w:p w14:paraId="19DB6BC6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D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5D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proofErr w:type="spellStart"/>
            <w:r>
              <w:rPr>
                <w:rFonts w:ascii="Angsana New" w:hAnsi="Angsana New"/>
                <w:b/>
                <w:bCs/>
                <w:sz w:val="30"/>
                <w:szCs w:val="30"/>
              </w:rPr>
              <w:t>มกราคม</w:t>
            </w:r>
            <w:proofErr w:type="spellEnd"/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11C25A35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B5D79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DC9F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9EEDD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1D3781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71194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9A19B4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8FE6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4CAD4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5E1D6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B598C6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2A917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DA3EF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1BA1" w:rsidRPr="00765D13" w14:paraId="3785A429" w14:textId="77777777" w:rsidTr="00FF5BCA">
        <w:tc>
          <w:tcPr>
            <w:tcW w:w="3087" w:type="dxa"/>
          </w:tcPr>
          <w:p w14:paraId="5505607C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5D13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</w:tcPr>
          <w:p w14:paraId="4A534DB0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78D82E3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7175DB" w14:textId="183596E5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57,98</w:t>
            </w:r>
            <w:r w:rsidR="003935D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C31ADD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EA74FC" w14:textId="235F71FE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16,74</w:t>
            </w:r>
            <w:r w:rsidR="003935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96EC8C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D7A38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70" w:type="dxa"/>
          </w:tcPr>
          <w:p w14:paraId="4A469B7F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C83939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5,152</w:t>
            </w:r>
          </w:p>
        </w:tc>
        <w:tc>
          <w:tcPr>
            <w:tcW w:w="270" w:type="dxa"/>
          </w:tcPr>
          <w:p w14:paraId="4947EA4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F31322" w14:textId="77777777" w:rsidR="00FC1BA1" w:rsidRPr="00FF0232" w:rsidRDefault="00DB01D6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1F6CA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D56B6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124,23</w:t>
            </w:r>
            <w:r w:rsidR="00C817F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1BA1" w:rsidRPr="00765D13" w14:paraId="273EBE29" w14:textId="77777777" w:rsidTr="00FF5BCA">
        <w:tc>
          <w:tcPr>
            <w:tcW w:w="3087" w:type="dxa"/>
          </w:tcPr>
          <w:p w14:paraId="1CF781A7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5D13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35A574" w14:textId="77777777" w:rsidR="00FC1BA1" w:rsidRPr="00EA0549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93F69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A28B0B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CEE0D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054661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9F96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1386F" w14:textId="77777777" w:rsidR="00FC1BA1" w:rsidRPr="00EA0549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EE2A0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8E7F9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BA7F8BF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FEA78E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EC934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29A8D5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48A2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FC1BA1" w:rsidRPr="00765D13" w14:paraId="56A01EC9" w14:textId="77777777" w:rsidTr="00FF5BCA">
        <w:tc>
          <w:tcPr>
            <w:tcW w:w="3087" w:type="dxa"/>
          </w:tcPr>
          <w:p w14:paraId="2D11E90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24E1D2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8A2">
              <w:rPr>
                <w:rFonts w:ascii="Angsana New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58F804F0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E24840" w14:textId="737836B6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8A2">
              <w:rPr>
                <w:rFonts w:ascii="Angsana New" w:hAnsi="Angsana New"/>
                <w:b/>
                <w:bCs/>
                <w:sz w:val="30"/>
                <w:szCs w:val="30"/>
              </w:rPr>
              <w:t>57,98</w:t>
            </w:r>
            <w:r w:rsidR="003935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FA89A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7FB3AC" w14:textId="14C31B11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8A2">
              <w:rPr>
                <w:rFonts w:ascii="Angsana New" w:hAnsi="Angsana New"/>
                <w:b/>
                <w:bCs/>
                <w:sz w:val="30"/>
                <w:szCs w:val="30"/>
              </w:rPr>
              <w:t>16,74</w:t>
            </w:r>
            <w:r w:rsidR="003935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1C8575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8A748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8A2">
              <w:rPr>
                <w:rFonts w:ascii="Angsana New" w:hAnsi="Angsana New"/>
                <w:b/>
                <w:bCs/>
                <w:sz w:val="30"/>
                <w:szCs w:val="30"/>
              </w:rPr>
              <w:t>1,760</w:t>
            </w:r>
          </w:p>
        </w:tc>
        <w:tc>
          <w:tcPr>
            <w:tcW w:w="270" w:type="dxa"/>
          </w:tcPr>
          <w:p w14:paraId="2D763D77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20BC93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8A2">
              <w:rPr>
                <w:rFonts w:ascii="Angsana New" w:hAnsi="Angsana New"/>
                <w:b/>
                <w:bCs/>
                <w:sz w:val="30"/>
                <w:szCs w:val="30"/>
              </w:rPr>
              <w:t>5,652</w:t>
            </w:r>
          </w:p>
        </w:tc>
        <w:tc>
          <w:tcPr>
            <w:tcW w:w="270" w:type="dxa"/>
          </w:tcPr>
          <w:p w14:paraId="7EEF0BAC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9FAF22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E89B1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C4F2B7" w14:textId="77777777" w:rsidR="00FC1BA1" w:rsidRPr="00765D13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8A2">
              <w:rPr>
                <w:rFonts w:ascii="Angsana New" w:hAnsi="Angsana New"/>
                <w:b/>
                <w:bCs/>
                <w:sz w:val="30"/>
                <w:szCs w:val="30"/>
              </w:rPr>
              <w:t>124,73</w:t>
            </w:r>
            <w:r w:rsidR="00C817F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FC1BA1" w:rsidRPr="00FF0232" w14:paraId="1C34AEE5" w14:textId="77777777" w:rsidTr="00FF5BCA">
        <w:tc>
          <w:tcPr>
            <w:tcW w:w="3087" w:type="dxa"/>
          </w:tcPr>
          <w:p w14:paraId="57C9E9B9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2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8183CD7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EDC1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0C7E373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D808E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E98FE5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20289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67FA0B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03B47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1F1757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F4AE2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78979D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D683B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748591" w14:textId="77777777" w:rsidR="00FC1BA1" w:rsidRPr="00FF0232" w:rsidRDefault="00FC1BA1" w:rsidP="00FC1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2282" w:rsidRPr="00765D13" w14:paraId="36DDCC43" w14:textId="77777777" w:rsidTr="0079277E">
        <w:tc>
          <w:tcPr>
            <w:tcW w:w="3087" w:type="dxa"/>
          </w:tcPr>
          <w:p w14:paraId="22657683" w14:textId="307798E6" w:rsidR="00B72282" w:rsidRPr="00765D13" w:rsidRDefault="0079277E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F0232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803B16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F89">
              <w:rPr>
                <w:rFonts w:ascii="Angsana New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37677703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4D7486" w14:textId="584B4673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F89">
              <w:rPr>
                <w:rFonts w:ascii="Angsana New" w:hAnsi="Angsana New"/>
                <w:b/>
                <w:bCs/>
                <w:sz w:val="30"/>
                <w:szCs w:val="30"/>
              </w:rPr>
              <w:t>53,32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7C08A2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E63DB0F" w14:textId="044977C6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F89">
              <w:rPr>
                <w:rFonts w:ascii="Angsana New" w:hAnsi="Angsana New"/>
                <w:b/>
                <w:bCs/>
                <w:sz w:val="30"/>
                <w:szCs w:val="30"/>
              </w:rPr>
              <w:t>12,64</w:t>
            </w:r>
            <w:r w:rsidR="00571F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D7AEBC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57256E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F89">
              <w:rPr>
                <w:rFonts w:ascii="Angsana New" w:hAnsi="Angsana New"/>
                <w:b/>
                <w:bCs/>
                <w:sz w:val="30"/>
                <w:szCs w:val="30"/>
              </w:rPr>
              <w:t>1,272</w:t>
            </w:r>
          </w:p>
        </w:tc>
        <w:tc>
          <w:tcPr>
            <w:tcW w:w="270" w:type="dxa"/>
          </w:tcPr>
          <w:p w14:paraId="7243E392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7E467C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F89">
              <w:rPr>
                <w:rFonts w:ascii="Angsana New" w:hAnsi="Angsana New"/>
                <w:b/>
                <w:bCs/>
                <w:sz w:val="30"/>
                <w:szCs w:val="30"/>
              </w:rPr>
              <w:t>5,092</w:t>
            </w:r>
          </w:p>
        </w:tc>
        <w:tc>
          <w:tcPr>
            <w:tcW w:w="270" w:type="dxa"/>
          </w:tcPr>
          <w:p w14:paraId="5462D2FF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E455335" w14:textId="0636D8D9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B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5F889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6C8958" w14:textId="77777777" w:rsidR="00B72282" w:rsidRPr="00FD7F89" w:rsidRDefault="00B72282" w:rsidP="00B72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F89">
              <w:rPr>
                <w:rFonts w:ascii="Angsana New" w:hAnsi="Angsana New"/>
                <w:b/>
                <w:bCs/>
                <w:sz w:val="30"/>
                <w:szCs w:val="30"/>
              </w:rPr>
              <w:t>114,927</w:t>
            </w:r>
          </w:p>
        </w:tc>
      </w:tr>
    </w:tbl>
    <w:p w14:paraId="75F1F144" w14:textId="77777777" w:rsidR="006C3B2A" w:rsidRPr="004B797E" w:rsidRDefault="006C3B2A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30"/>
          <w:szCs w:val="30"/>
          <w:highlight w:val="yellow"/>
          <w:lang w:val="en-US" w:bidi="th-TH"/>
        </w:rPr>
        <w:sectPr w:rsidR="006C3B2A" w:rsidRPr="004B797E" w:rsidSect="00BF36F5">
          <w:headerReference w:type="default" r:id="rId20"/>
          <w:footerReference w:type="default" r:id="rId21"/>
          <w:footerReference w:type="first" r:id="rId22"/>
          <w:pgSz w:w="16834" w:h="11909" w:orient="landscape" w:code="9"/>
          <w:pgMar w:top="1152" w:right="994" w:bottom="1152" w:left="1170" w:header="720" w:footer="720" w:gutter="0"/>
          <w:cols w:space="720"/>
          <w:docGrid w:linePitch="245"/>
        </w:sectPr>
      </w:pPr>
    </w:p>
    <w:p w14:paraId="5DC1B01E" w14:textId="58760DFC" w:rsidR="006C3B2A" w:rsidRPr="009D3B2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B28">
        <w:rPr>
          <w:rFonts w:ascii="Angsana New" w:hAnsi="Angsana New" w:hint="cs"/>
          <w:sz w:val="30"/>
          <w:szCs w:val="30"/>
          <w:cs/>
        </w:rPr>
        <w:lastRenderedPageBreak/>
        <w:t>ราคาทรัพย์สินก่อนหักค่าเสื่อม</w:t>
      </w:r>
      <w:r w:rsidRPr="004E5937">
        <w:rPr>
          <w:rFonts w:ascii="Angsana New" w:hAnsi="Angsana New" w:hint="cs"/>
          <w:sz w:val="30"/>
          <w:szCs w:val="30"/>
          <w:cs/>
        </w:rPr>
        <w:t>ราคาสะสมของอาคารและอุปกรณ์ ซึ่งได้คิดค่าเสื่อมราคาเต็มจำนวนแล้วแต่ยังคง   ใช้งานจนถึง ณ วันที่ 31 ธันวาคม 25</w:t>
      </w:r>
      <w:r w:rsidR="008E48A2" w:rsidRPr="004E5937">
        <w:rPr>
          <w:rFonts w:ascii="Angsana New" w:hAnsi="Angsana New" w:hint="cs"/>
          <w:sz w:val="30"/>
          <w:szCs w:val="30"/>
          <w:cs/>
        </w:rPr>
        <w:t>6</w:t>
      </w:r>
      <w:r w:rsidR="00BC065E" w:rsidRPr="004E5937">
        <w:rPr>
          <w:rFonts w:ascii="Angsana New" w:hAnsi="Angsana New"/>
          <w:sz w:val="30"/>
          <w:szCs w:val="30"/>
        </w:rPr>
        <w:t>2</w:t>
      </w:r>
      <w:r w:rsidRPr="004E5937">
        <w:rPr>
          <w:rFonts w:ascii="Angsana New" w:hAnsi="Angsana New" w:hint="cs"/>
          <w:sz w:val="30"/>
          <w:szCs w:val="30"/>
          <w:cs/>
        </w:rPr>
        <w:t xml:space="preserve"> มีจำนวน</w:t>
      </w:r>
      <w:r w:rsidR="00DE0564" w:rsidRPr="004E5937">
        <w:rPr>
          <w:rFonts w:ascii="Angsana New" w:hAnsi="Angsana New" w:hint="cs"/>
          <w:sz w:val="30"/>
          <w:szCs w:val="30"/>
          <w:cs/>
        </w:rPr>
        <w:t>เงิน</w:t>
      </w:r>
      <w:r w:rsidRPr="004E5937">
        <w:rPr>
          <w:rFonts w:ascii="Angsana New" w:hAnsi="Angsana New"/>
          <w:sz w:val="30"/>
          <w:szCs w:val="30"/>
        </w:rPr>
        <w:t xml:space="preserve"> </w:t>
      </w:r>
      <w:r w:rsidR="004E5937" w:rsidRPr="004E5937">
        <w:rPr>
          <w:rFonts w:ascii="Angsana New" w:hAnsi="Angsana New"/>
          <w:sz w:val="30"/>
          <w:szCs w:val="30"/>
        </w:rPr>
        <w:t>15.0</w:t>
      </w:r>
      <w:r w:rsidRPr="004E5937">
        <w:rPr>
          <w:rFonts w:ascii="Angsana New" w:hAnsi="Angsana New"/>
          <w:sz w:val="30"/>
          <w:szCs w:val="30"/>
        </w:rPr>
        <w:t xml:space="preserve"> </w:t>
      </w:r>
      <w:r w:rsidRPr="004E5937">
        <w:rPr>
          <w:rFonts w:ascii="Angsana New" w:hAnsi="Angsana New" w:hint="cs"/>
          <w:sz w:val="30"/>
          <w:szCs w:val="30"/>
          <w:cs/>
        </w:rPr>
        <w:t>ล้านบาทสำหรับ</w:t>
      </w:r>
      <w:r w:rsidRPr="00764DD6">
        <w:rPr>
          <w:rFonts w:ascii="Angsana New" w:hAnsi="Angsana New" w:hint="cs"/>
          <w:sz w:val="30"/>
          <w:szCs w:val="30"/>
          <w:cs/>
        </w:rPr>
        <w:t xml:space="preserve">กลุ่มบริษัทและสำหรับบริษัท </w:t>
      </w:r>
      <w:r w:rsidR="008E48A2">
        <w:rPr>
          <w:rFonts w:ascii="Angsana New" w:hAnsi="Angsana New" w:hint="cs"/>
          <w:i/>
          <w:iCs/>
          <w:sz w:val="30"/>
          <w:szCs w:val="30"/>
          <w:cs/>
          <w:lang w:val="th-TH"/>
        </w:rPr>
        <w:t>(256</w:t>
      </w:r>
      <w:r w:rsidR="00BC065E">
        <w:rPr>
          <w:rFonts w:ascii="Angsana New" w:hAnsi="Angsana New" w:hint="cs"/>
          <w:i/>
          <w:iCs/>
          <w:sz w:val="30"/>
          <w:szCs w:val="30"/>
          <w:cs/>
          <w:lang w:val="th-TH"/>
        </w:rPr>
        <w:t>1</w:t>
      </w:r>
      <w:r w:rsidRPr="00764DD6">
        <w:rPr>
          <w:rFonts w:ascii="Angsana New" w:hAnsi="Angsana New"/>
          <w:i/>
          <w:iCs/>
          <w:sz w:val="30"/>
          <w:szCs w:val="30"/>
        </w:rPr>
        <w:t xml:space="preserve">: </w:t>
      </w:r>
      <w:r w:rsidR="00A36875">
        <w:rPr>
          <w:rFonts w:ascii="Angsana New" w:hAnsi="Angsana New"/>
          <w:i/>
          <w:iCs/>
          <w:sz w:val="30"/>
          <w:szCs w:val="30"/>
        </w:rPr>
        <w:t>22.9</w:t>
      </w:r>
      <w:r w:rsidRPr="00764DD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ล้านบาทสำหรับกลุ่มบริษัทและสำหรับบริษั</w:t>
      </w:r>
      <w:r w:rsidRPr="009D3B28">
        <w:rPr>
          <w:rFonts w:ascii="Angsana New" w:hAnsi="Angsana New" w:hint="cs"/>
          <w:i/>
          <w:iCs/>
          <w:sz w:val="30"/>
          <w:szCs w:val="30"/>
          <w:cs/>
        </w:rPr>
        <w:t>ท)</w:t>
      </w:r>
    </w:p>
    <w:p w14:paraId="6A8E56D2" w14:textId="77777777" w:rsidR="006C3B2A" w:rsidRPr="00015EFC" w:rsidRDefault="006C3B2A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20"/>
          <w:lang w:val="en-US" w:bidi="th-TH"/>
        </w:rPr>
      </w:pPr>
    </w:p>
    <w:p w14:paraId="71A5B404" w14:textId="77777777" w:rsidR="006C3B2A" w:rsidRPr="004556F5" w:rsidRDefault="006C3B2A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A55E5">
        <w:rPr>
          <w:rFonts w:ascii="Angsana New" w:hAnsi="Angsana New" w:hint="cs"/>
          <w:sz w:val="30"/>
          <w:szCs w:val="30"/>
          <w:cs/>
          <w:lang w:val="en-US" w:bidi="th-TH"/>
        </w:rPr>
        <w:tab/>
      </w:r>
      <w:r w:rsidRPr="004556F5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7CF7F5B6" w14:textId="77777777" w:rsidR="006C3B2A" w:rsidRPr="00015EFC" w:rsidRDefault="006C3B2A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Cs w:val="22"/>
          <w:lang w:val="en-US" w:bidi="th-TH"/>
        </w:rPr>
      </w:pPr>
    </w:p>
    <w:p w14:paraId="4F9A357C" w14:textId="3F3E6DE8" w:rsidR="006C3B2A" w:rsidRPr="004556F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6F5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4556F5">
        <w:rPr>
          <w:rFonts w:ascii="Angsana New" w:hAnsi="Angsana New"/>
          <w:spacing w:val="-8"/>
          <w:sz w:val="30"/>
          <w:szCs w:val="30"/>
        </w:rPr>
        <w:t xml:space="preserve">31 </w:t>
      </w:r>
      <w:proofErr w:type="spellStart"/>
      <w:r w:rsidRPr="004556F5">
        <w:rPr>
          <w:rFonts w:ascii="Angsana New" w:hAnsi="Angsana New"/>
          <w:spacing w:val="-8"/>
          <w:sz w:val="30"/>
          <w:szCs w:val="30"/>
        </w:rPr>
        <w:t>ธันวาค</w:t>
      </w:r>
      <w:proofErr w:type="spellEnd"/>
      <w:r w:rsidRPr="004556F5">
        <w:rPr>
          <w:rFonts w:ascii="Angsana New" w:hAnsi="Angsana New" w:hint="cs"/>
          <w:spacing w:val="-8"/>
          <w:sz w:val="30"/>
          <w:szCs w:val="30"/>
          <w:cs/>
        </w:rPr>
        <w:t xml:space="preserve">ม </w:t>
      </w:r>
      <w:r w:rsidR="008E48A2">
        <w:rPr>
          <w:rFonts w:ascii="Angsana New" w:hAnsi="Angsana New"/>
          <w:spacing w:val="-8"/>
          <w:sz w:val="30"/>
          <w:szCs w:val="30"/>
        </w:rPr>
        <w:t>256</w:t>
      </w:r>
      <w:r w:rsidR="00A36875">
        <w:rPr>
          <w:rFonts w:ascii="Angsana New" w:hAnsi="Angsana New"/>
          <w:spacing w:val="-8"/>
          <w:sz w:val="30"/>
          <w:szCs w:val="30"/>
        </w:rPr>
        <w:t>2</w:t>
      </w:r>
      <w:r w:rsidRPr="004556F5">
        <w:rPr>
          <w:rFonts w:ascii="Angsana New" w:hAnsi="Angsana New"/>
          <w:spacing w:val="-8"/>
          <w:sz w:val="30"/>
          <w:szCs w:val="30"/>
        </w:rPr>
        <w:t xml:space="preserve"> </w:t>
      </w:r>
      <w:r w:rsidRPr="004556F5">
        <w:rPr>
          <w:rFonts w:ascii="Angsana New" w:hAnsi="Angsana New" w:hint="cs"/>
          <w:spacing w:val="-8"/>
          <w:sz w:val="30"/>
          <w:szCs w:val="30"/>
          <w:cs/>
        </w:rPr>
        <w:t>ที่ดินและอาคารของบริษัทมูลค่าสุทธิตามบัญชี</w:t>
      </w:r>
      <w:r w:rsidRPr="00FA6B6A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DE0564" w:rsidRPr="00FA6B6A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Pr="00FA6B6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559E7">
        <w:rPr>
          <w:rFonts w:ascii="Angsana New" w:hAnsi="Angsana New"/>
          <w:spacing w:val="-8"/>
          <w:sz w:val="30"/>
          <w:szCs w:val="30"/>
        </w:rPr>
        <w:t>85.4</w:t>
      </w:r>
      <w:r w:rsidRPr="00FA6B6A">
        <w:rPr>
          <w:rFonts w:ascii="Angsana New" w:hAnsi="Angsana New"/>
          <w:spacing w:val="-8"/>
          <w:sz w:val="30"/>
          <w:szCs w:val="30"/>
        </w:rPr>
        <w:t xml:space="preserve"> </w:t>
      </w:r>
      <w:proofErr w:type="spellStart"/>
      <w:r w:rsidRPr="00FA6B6A">
        <w:rPr>
          <w:rFonts w:ascii="Angsana New" w:hAnsi="Angsana New"/>
          <w:spacing w:val="-8"/>
          <w:sz w:val="30"/>
          <w:szCs w:val="30"/>
        </w:rPr>
        <w:t>ล้านบาท</w:t>
      </w:r>
      <w:proofErr w:type="spellEnd"/>
      <w:r w:rsidRPr="00FA6B6A">
        <w:rPr>
          <w:rFonts w:ascii="Angsana New" w:hAnsi="Angsana New"/>
          <w:spacing w:val="-8"/>
          <w:sz w:val="30"/>
          <w:szCs w:val="30"/>
        </w:rPr>
        <w:t xml:space="preserve"> </w:t>
      </w:r>
      <w:r w:rsidRPr="00FA6B6A">
        <w:rPr>
          <w:rFonts w:ascii="Angsana New" w:hAnsi="Angsana New"/>
          <w:i/>
          <w:iCs/>
          <w:spacing w:val="-8"/>
          <w:sz w:val="30"/>
          <w:szCs w:val="30"/>
        </w:rPr>
        <w:t>(25</w:t>
      </w:r>
      <w:r w:rsidR="008E48A2" w:rsidRPr="00FA6B6A">
        <w:rPr>
          <w:rFonts w:ascii="Angsana New" w:hAnsi="Angsana New"/>
          <w:i/>
          <w:iCs/>
          <w:spacing w:val="-8"/>
          <w:sz w:val="30"/>
          <w:szCs w:val="30"/>
        </w:rPr>
        <w:t>6</w:t>
      </w:r>
      <w:r w:rsidR="00A36875" w:rsidRPr="00FA6B6A">
        <w:rPr>
          <w:rFonts w:ascii="Angsana New" w:hAnsi="Angsana New"/>
          <w:i/>
          <w:iCs/>
          <w:spacing w:val="-8"/>
          <w:sz w:val="30"/>
          <w:szCs w:val="30"/>
        </w:rPr>
        <w:t>1</w:t>
      </w:r>
      <w:r w:rsidRPr="00FA6B6A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A36875" w:rsidRPr="00FA6B6A">
        <w:rPr>
          <w:rFonts w:ascii="Angsana New" w:hAnsi="Angsana New"/>
          <w:i/>
          <w:iCs/>
          <w:spacing w:val="-8"/>
          <w:sz w:val="30"/>
          <w:szCs w:val="30"/>
        </w:rPr>
        <w:t>85.4</w:t>
      </w:r>
      <w:r w:rsidRPr="00FA6B6A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ล้านบาท</w:t>
      </w:r>
      <w:r w:rsidRPr="00FA6B6A">
        <w:rPr>
          <w:rFonts w:ascii="Angsana New" w:hAnsi="Angsana New"/>
          <w:i/>
          <w:iCs/>
          <w:spacing w:val="-8"/>
          <w:sz w:val="30"/>
          <w:szCs w:val="30"/>
        </w:rPr>
        <w:t>)</w:t>
      </w:r>
      <w:r w:rsidRPr="00FA6B6A">
        <w:rPr>
          <w:rFonts w:ascii="Angsana New" w:hAnsi="Angsana New"/>
          <w:i/>
          <w:iCs/>
          <w:sz w:val="30"/>
          <w:szCs w:val="30"/>
        </w:rPr>
        <w:t xml:space="preserve">          </w:t>
      </w:r>
      <w:r w:rsidRPr="00FA6B6A">
        <w:rPr>
          <w:rFonts w:ascii="Angsana New" w:hAnsi="Angsana New" w:hint="cs"/>
          <w:sz w:val="30"/>
          <w:szCs w:val="30"/>
          <w:cs/>
        </w:rPr>
        <w:t xml:space="preserve">ได้จดจำนองเพื่อเป็นหลักประกันเงินกู้ยืมระยะสั้นจากสถาบันการเงิน (ดูหมายเหตุ </w:t>
      </w:r>
      <w:r w:rsidR="00D2675A" w:rsidRPr="00FA6B6A">
        <w:rPr>
          <w:rFonts w:ascii="Angsana New" w:hAnsi="Angsana New"/>
          <w:sz w:val="30"/>
          <w:szCs w:val="30"/>
        </w:rPr>
        <w:t>1</w:t>
      </w:r>
      <w:r w:rsidR="00A57D40">
        <w:rPr>
          <w:rFonts w:ascii="Angsana New" w:hAnsi="Angsana New"/>
          <w:sz w:val="30"/>
          <w:szCs w:val="30"/>
        </w:rPr>
        <w:t>7</w:t>
      </w:r>
      <w:r w:rsidRPr="00FA6B6A">
        <w:rPr>
          <w:rFonts w:ascii="Angsana New" w:hAnsi="Angsana New"/>
          <w:sz w:val="30"/>
          <w:szCs w:val="30"/>
        </w:rPr>
        <w:t>)</w:t>
      </w:r>
    </w:p>
    <w:p w14:paraId="6A02C550" w14:textId="77777777" w:rsidR="00E22BC8" w:rsidRDefault="006C3B2A" w:rsidP="002C133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i/>
          <w:iCs/>
          <w:sz w:val="30"/>
          <w:szCs w:val="30"/>
          <w:lang w:val="en-US" w:bidi="th-TH"/>
        </w:rPr>
        <w:tab/>
      </w:r>
      <w:r w:rsidR="00903DC0">
        <w:rPr>
          <w:rFonts w:ascii="Angsana New" w:hAnsi="Angsana New"/>
          <w:sz w:val="30"/>
          <w:szCs w:val="30"/>
          <w:lang w:val="en-US" w:bidi="th-TH"/>
        </w:rPr>
        <w:tab/>
      </w:r>
    </w:p>
    <w:p w14:paraId="69D289D5" w14:textId="1D76DBA3" w:rsidR="006C3B2A" w:rsidRPr="00D2675A" w:rsidRDefault="00D2675A" w:rsidP="00A23EF3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lang w:val="en-US" w:bidi="th-TH"/>
        </w:rPr>
        <w:br w:type="page"/>
      </w:r>
      <w:r>
        <w:rPr>
          <w:rFonts w:ascii="Angsana New" w:hAnsi="Angsana New"/>
          <w:b/>
          <w:bCs/>
          <w:sz w:val="30"/>
          <w:szCs w:val="30"/>
          <w:lang w:val="en-US" w:bidi="th-TH"/>
        </w:rPr>
        <w:lastRenderedPageBreak/>
        <w:t>1</w:t>
      </w:r>
      <w:r w:rsidR="00A57D40">
        <w:rPr>
          <w:rFonts w:ascii="Angsana New" w:hAnsi="Angsana New"/>
          <w:b/>
          <w:bCs/>
          <w:sz w:val="30"/>
          <w:szCs w:val="30"/>
          <w:lang w:val="en-US" w:bidi="th-TH"/>
        </w:rPr>
        <w:t>6</w:t>
      </w:r>
      <w:r w:rsidR="006C3B2A" w:rsidRPr="002361E8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="006C3B2A" w:rsidRPr="00D2675A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สินทรัพย์ไม่มีตัวตน</w:t>
      </w:r>
      <w:r w:rsidR="006C3B2A" w:rsidRPr="00D2675A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อื่น</w:t>
      </w:r>
    </w:p>
    <w:p w14:paraId="4CFE9D06" w14:textId="77777777" w:rsidR="006C3B2A" w:rsidRPr="00925C1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0"/>
        <w:gridCol w:w="1622"/>
        <w:gridCol w:w="270"/>
        <w:gridCol w:w="1170"/>
        <w:gridCol w:w="270"/>
        <w:gridCol w:w="1413"/>
        <w:gridCol w:w="270"/>
        <w:gridCol w:w="1407"/>
        <w:gridCol w:w="6"/>
      </w:tblGrid>
      <w:tr w:rsidR="006C3B2A" w:rsidRPr="00D2675A" w14:paraId="7B1C5196" w14:textId="77777777" w:rsidTr="00E76EFB">
        <w:trPr>
          <w:gridAfter w:val="1"/>
          <w:wAfter w:w="6" w:type="dxa"/>
          <w:trHeight w:hRule="exact" w:val="360"/>
          <w:tblHeader/>
        </w:trPr>
        <w:tc>
          <w:tcPr>
            <w:tcW w:w="2950" w:type="dxa"/>
          </w:tcPr>
          <w:p w14:paraId="5EDAD78E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2" w:type="dxa"/>
            <w:gridSpan w:val="7"/>
            <w:vAlign w:val="bottom"/>
          </w:tcPr>
          <w:p w14:paraId="0C8C3D67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D40" w:rsidRPr="00D2675A" w14:paraId="7C2E3795" w14:textId="77777777" w:rsidTr="00E76EFB">
        <w:trPr>
          <w:tblHeader/>
        </w:trPr>
        <w:tc>
          <w:tcPr>
            <w:tcW w:w="2950" w:type="dxa"/>
          </w:tcPr>
          <w:p w14:paraId="0872D80A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38D6A484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1D722E3A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0642B7B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270" w:type="dxa"/>
          </w:tcPr>
          <w:p w14:paraId="5DE4E14D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14:paraId="30A43C16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</w:tcPr>
          <w:p w14:paraId="27A1EE29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4E3902D3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3B2A" w:rsidRPr="00D2675A" w14:paraId="40ABB597" w14:textId="77777777" w:rsidTr="00E76EFB">
        <w:trPr>
          <w:gridAfter w:val="1"/>
          <w:wAfter w:w="6" w:type="dxa"/>
          <w:tblHeader/>
        </w:trPr>
        <w:tc>
          <w:tcPr>
            <w:tcW w:w="2950" w:type="dxa"/>
          </w:tcPr>
          <w:p w14:paraId="141754A7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2" w:type="dxa"/>
            <w:gridSpan w:val="7"/>
          </w:tcPr>
          <w:p w14:paraId="5E175884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867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7D40" w:rsidRPr="00D2675A" w14:paraId="44A1579A" w14:textId="77777777" w:rsidTr="00E76EFB">
        <w:tc>
          <w:tcPr>
            <w:tcW w:w="2950" w:type="dxa"/>
          </w:tcPr>
          <w:p w14:paraId="16624271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2" w:type="dxa"/>
          </w:tcPr>
          <w:p w14:paraId="529BA1B2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70FCB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5A854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7603A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313765F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10A87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71397744" w14:textId="77777777" w:rsidR="00A57D40" w:rsidRPr="00D2675A" w:rsidRDefault="00A57D40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7D40" w:rsidRPr="00D2675A" w14:paraId="051CEE48" w14:textId="77777777" w:rsidTr="00E76EFB">
        <w:tc>
          <w:tcPr>
            <w:tcW w:w="2950" w:type="dxa"/>
          </w:tcPr>
          <w:p w14:paraId="7CAA77FF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2" w:type="dxa"/>
            <w:vAlign w:val="bottom"/>
          </w:tcPr>
          <w:p w14:paraId="32CA75A9" w14:textId="77777777" w:rsidR="00A57D40" w:rsidRPr="00B8400A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39,083</w:t>
            </w:r>
          </w:p>
        </w:tc>
        <w:tc>
          <w:tcPr>
            <w:tcW w:w="270" w:type="dxa"/>
          </w:tcPr>
          <w:p w14:paraId="1C10B056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74981D9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8,923</w:t>
            </w:r>
          </w:p>
        </w:tc>
        <w:tc>
          <w:tcPr>
            <w:tcW w:w="270" w:type="dxa"/>
          </w:tcPr>
          <w:p w14:paraId="6A073AEB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326C4873" w14:textId="77777777" w:rsidR="00A57D40" w:rsidRPr="00B8400A" w:rsidRDefault="00A57D40" w:rsidP="007367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3,770</w:t>
            </w:r>
          </w:p>
        </w:tc>
        <w:tc>
          <w:tcPr>
            <w:tcW w:w="270" w:type="dxa"/>
          </w:tcPr>
          <w:p w14:paraId="7F244003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3CCFA5EB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51,776</w:t>
            </w:r>
          </w:p>
        </w:tc>
      </w:tr>
      <w:tr w:rsidR="00A57D40" w:rsidRPr="00D2675A" w14:paraId="114C32A8" w14:textId="77777777" w:rsidTr="00E76EFB">
        <w:tc>
          <w:tcPr>
            <w:tcW w:w="2950" w:type="dxa"/>
          </w:tcPr>
          <w:p w14:paraId="41EE05B1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2" w:type="dxa"/>
            <w:vAlign w:val="bottom"/>
          </w:tcPr>
          <w:p w14:paraId="635D205B" w14:textId="77777777" w:rsidR="00A57D40" w:rsidRPr="007367AD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67AD">
              <w:rPr>
                <w:rFonts w:ascii="Angsana New" w:hAnsi="Angsana New"/>
                <w:sz w:val="30"/>
                <w:szCs w:val="30"/>
                <w:lang w:bidi="th-TH"/>
              </w:rPr>
              <w:t>902</w:t>
            </w:r>
          </w:p>
        </w:tc>
        <w:tc>
          <w:tcPr>
            <w:tcW w:w="270" w:type="dxa"/>
          </w:tcPr>
          <w:p w14:paraId="06AF20B9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7870EA2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4923E2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07F27670" w14:textId="77777777" w:rsidR="00A57D40" w:rsidRPr="00D2675A" w:rsidRDefault="00A57D40" w:rsidP="007367A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B65849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2D5AD939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sz w:val="30"/>
                <w:szCs w:val="30"/>
                <w:lang w:bidi="th-TH"/>
              </w:rPr>
              <w:t>902</w:t>
            </w:r>
          </w:p>
        </w:tc>
      </w:tr>
      <w:tr w:rsidR="00A57D40" w:rsidRPr="00D2675A" w14:paraId="59F6DF10" w14:textId="77777777" w:rsidTr="00E76EFB">
        <w:tc>
          <w:tcPr>
            <w:tcW w:w="2950" w:type="dxa"/>
          </w:tcPr>
          <w:p w14:paraId="33400D6E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2" w:type="dxa"/>
            <w:vAlign w:val="bottom"/>
          </w:tcPr>
          <w:p w14:paraId="3B5009DB" w14:textId="77777777" w:rsidR="00A57D40" w:rsidRPr="007367AD" w:rsidRDefault="00A57D40" w:rsidP="009F6A6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67AD">
              <w:rPr>
                <w:rFonts w:ascii="Angsana New" w:hAnsi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0896E8AF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69380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980038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054D58B6" w14:textId="77777777" w:rsidR="00A57D40" w:rsidRPr="00D2675A" w:rsidRDefault="00A57D40" w:rsidP="007367A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2675A">
              <w:rPr>
                <w:rFonts w:ascii="Angsana New" w:hAnsi="Angsana New"/>
                <w:sz w:val="30"/>
                <w:szCs w:val="30"/>
                <w:lang w:bidi="th-TH"/>
              </w:rPr>
              <w:t>3,770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350F50B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7B7F33E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sz w:val="30"/>
                <w:szCs w:val="30"/>
                <w:lang w:bidi="th-TH"/>
              </w:rPr>
              <w:t>(3,773)</w:t>
            </w:r>
          </w:p>
        </w:tc>
      </w:tr>
      <w:tr w:rsidR="00A57D40" w:rsidRPr="00D2675A" w14:paraId="4C02B0BE" w14:textId="77777777" w:rsidTr="00E76EFB">
        <w:tc>
          <w:tcPr>
            <w:tcW w:w="2950" w:type="dxa"/>
          </w:tcPr>
          <w:p w14:paraId="6ED840DA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93CD571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D53FC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C3BCF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8F6CD6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C4F1227" w14:textId="77777777" w:rsidR="00A57D40" w:rsidRPr="00925C15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7835C9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vAlign w:val="bottom"/>
          </w:tcPr>
          <w:p w14:paraId="7352D6A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59E33059" w14:textId="77777777" w:rsidTr="00E76EFB">
        <w:tc>
          <w:tcPr>
            <w:tcW w:w="2950" w:type="dxa"/>
          </w:tcPr>
          <w:p w14:paraId="1E4359A5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2" w:type="dxa"/>
            <w:vAlign w:val="bottom"/>
          </w:tcPr>
          <w:p w14:paraId="18D2C2A5" w14:textId="77777777" w:rsidR="00A57D40" w:rsidRPr="007367AD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67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39,982</w:t>
            </w:r>
          </w:p>
        </w:tc>
        <w:tc>
          <w:tcPr>
            <w:tcW w:w="270" w:type="dxa"/>
          </w:tcPr>
          <w:p w14:paraId="6881F427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806F8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8,923</w:t>
            </w:r>
          </w:p>
        </w:tc>
        <w:tc>
          <w:tcPr>
            <w:tcW w:w="270" w:type="dxa"/>
          </w:tcPr>
          <w:p w14:paraId="4644904C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4F609B29" w14:textId="77777777" w:rsidR="00A57D40" w:rsidRPr="00925C15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2D4EC8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33EB031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48,905</w:t>
            </w:r>
          </w:p>
        </w:tc>
      </w:tr>
      <w:tr w:rsidR="00A57D40" w:rsidRPr="00D2675A" w14:paraId="3C510F71" w14:textId="77777777" w:rsidTr="00E76EFB">
        <w:tc>
          <w:tcPr>
            <w:tcW w:w="2950" w:type="dxa"/>
          </w:tcPr>
          <w:p w14:paraId="79066ABE" w14:textId="77777777" w:rsidR="00A57D40" w:rsidRPr="00D2675A" w:rsidRDefault="00A57D40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2" w:type="dxa"/>
            <w:vAlign w:val="bottom"/>
          </w:tcPr>
          <w:p w14:paraId="063A06C5" w14:textId="77777777" w:rsidR="00A57D40" w:rsidRPr="007367AD" w:rsidRDefault="00A57D40" w:rsidP="00680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600</w:t>
            </w:r>
          </w:p>
        </w:tc>
        <w:tc>
          <w:tcPr>
            <w:tcW w:w="270" w:type="dxa"/>
          </w:tcPr>
          <w:p w14:paraId="7B225DE6" w14:textId="77777777" w:rsidR="00A57D40" w:rsidRPr="00D2675A" w:rsidRDefault="00A57D40" w:rsidP="00680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793271" w14:textId="7F609727" w:rsidR="00A57D40" w:rsidRPr="00D2675A" w:rsidRDefault="008374F5" w:rsidP="008374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911CD9" w14:textId="77777777" w:rsidR="00A57D40" w:rsidRPr="00D2675A" w:rsidRDefault="00A57D40" w:rsidP="00680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7E0C9E26" w14:textId="77777777" w:rsidR="00A57D40" w:rsidRPr="00D2675A" w:rsidRDefault="00A57D40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1C189B" w14:textId="77777777" w:rsidR="00A57D40" w:rsidRPr="00D2675A" w:rsidRDefault="00A57D40" w:rsidP="00680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1E8D570" w14:textId="2EDCABDF" w:rsidR="00A57D40" w:rsidRPr="00D2675A" w:rsidRDefault="00A57D40" w:rsidP="006805D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600</w:t>
            </w:r>
          </w:p>
        </w:tc>
      </w:tr>
      <w:tr w:rsidR="00A57D40" w:rsidRPr="007F18D4" w14:paraId="2DBC920B" w14:textId="77777777" w:rsidTr="00E76EFB">
        <w:tc>
          <w:tcPr>
            <w:tcW w:w="2950" w:type="dxa"/>
          </w:tcPr>
          <w:p w14:paraId="55DDC5F9" w14:textId="195A1431" w:rsidR="00A57D40" w:rsidRPr="001E3BD0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3BD0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622" w:type="dxa"/>
            <w:vAlign w:val="bottom"/>
          </w:tcPr>
          <w:p w14:paraId="3800B7B3" w14:textId="4A4ADCDD" w:rsidR="00A57D40" w:rsidRPr="001C1839" w:rsidRDefault="00A57D40" w:rsidP="00A57D4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183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942A7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2EDCCB" w14:textId="54D2A7A3" w:rsidR="00A57D40" w:rsidRPr="00925C15" w:rsidRDefault="008374F5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270" w:type="dxa"/>
          </w:tcPr>
          <w:p w14:paraId="51D93A5A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15A06A09" w14:textId="4598BA30" w:rsidR="00A57D40" w:rsidRPr="00A57D40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7D4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109EDB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048998EE" w14:textId="0EEA5F0A" w:rsidR="00A57D40" w:rsidRPr="007F18D4" w:rsidRDefault="00FA4AED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</w:tr>
      <w:tr w:rsidR="00A57D40" w:rsidRPr="00D2675A" w14:paraId="4BE95F98" w14:textId="77777777" w:rsidTr="00E76EFB">
        <w:tc>
          <w:tcPr>
            <w:tcW w:w="2950" w:type="dxa"/>
          </w:tcPr>
          <w:p w14:paraId="6E18D056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2" w:type="dxa"/>
            <w:vAlign w:val="bottom"/>
          </w:tcPr>
          <w:p w14:paraId="48FD5433" w14:textId="72461675" w:rsidR="00A57D40" w:rsidRPr="009F6A69" w:rsidRDefault="00A57D40" w:rsidP="009F6A6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6A69">
              <w:rPr>
                <w:rFonts w:ascii="Angsana New" w:hAnsi="Angsana New"/>
                <w:sz w:val="30"/>
                <w:szCs w:val="30"/>
                <w:lang w:val="en-US" w:bidi="th-TH"/>
              </w:rPr>
              <w:t>(22,248)</w:t>
            </w:r>
          </w:p>
        </w:tc>
        <w:tc>
          <w:tcPr>
            <w:tcW w:w="270" w:type="dxa"/>
          </w:tcPr>
          <w:p w14:paraId="3994042A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E709EB7" w14:textId="4D90B760" w:rsidR="00A57D40" w:rsidRPr="00D2675A" w:rsidRDefault="00A57D40" w:rsidP="00B840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85BC0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428C3C61" w14:textId="165D488E" w:rsidR="00A57D40" w:rsidRPr="00D2675A" w:rsidRDefault="00A57D40" w:rsidP="007F18D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F5202B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0CE86EA5" w14:textId="68956E1E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(22,248)</w:t>
            </w:r>
          </w:p>
        </w:tc>
      </w:tr>
      <w:tr w:rsidR="00A57D40" w:rsidRPr="00D2675A" w14:paraId="0B7B4177" w14:textId="77777777" w:rsidTr="00E76EFB">
        <w:tc>
          <w:tcPr>
            <w:tcW w:w="2950" w:type="dxa"/>
          </w:tcPr>
          <w:p w14:paraId="114562BC" w14:textId="7275CA78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2" w:type="dxa"/>
            <w:vAlign w:val="bottom"/>
          </w:tcPr>
          <w:p w14:paraId="2DE970C8" w14:textId="746C5332" w:rsidR="00A57D40" w:rsidRPr="009F6A69" w:rsidRDefault="00A57D40" w:rsidP="009F6A6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6A6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A4AED" w:rsidRPr="009F6A69">
              <w:rPr>
                <w:rFonts w:ascii="Angsana New" w:hAnsi="Angsana New"/>
                <w:sz w:val="30"/>
                <w:szCs w:val="30"/>
                <w:lang w:val="en-US" w:bidi="th-TH"/>
              </w:rPr>
              <w:t>3,080</w:t>
            </w:r>
            <w:r w:rsidRPr="009F6A6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98821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C4B474" w14:textId="43D7B71D" w:rsidR="00A57D40" w:rsidRPr="00D2675A" w:rsidRDefault="00A57D40" w:rsidP="00B840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4BB436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14:paraId="1C4D4EF1" w14:textId="13B53127" w:rsidR="00A57D40" w:rsidRPr="00D2675A" w:rsidRDefault="00A57D40" w:rsidP="007F18D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DA266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794FF51D" w14:textId="4AC022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A4AED">
              <w:rPr>
                <w:rFonts w:ascii="Angsana New" w:hAnsi="Angsana New"/>
                <w:sz w:val="30"/>
                <w:szCs w:val="30"/>
                <w:lang w:bidi="th-TH"/>
              </w:rPr>
              <w:t>3,0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FA4AED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57D40" w:rsidRPr="00D2675A" w14:paraId="76A27FA2" w14:textId="77777777" w:rsidTr="00E76EFB">
        <w:tc>
          <w:tcPr>
            <w:tcW w:w="2950" w:type="dxa"/>
          </w:tcPr>
          <w:p w14:paraId="53053823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8277" w14:textId="2FF9C83C" w:rsidR="00A57D40" w:rsidRPr="00D2675A" w:rsidRDefault="00FA4AED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15,25</w:t>
            </w:r>
            <w:r w:rsidR="000024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464CA59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B39E3C" w14:textId="48BE931D" w:rsidR="00A57D40" w:rsidRPr="00D2675A" w:rsidRDefault="00FA4AED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14,923</w:t>
            </w:r>
          </w:p>
        </w:tc>
        <w:tc>
          <w:tcPr>
            <w:tcW w:w="270" w:type="dxa"/>
          </w:tcPr>
          <w:p w14:paraId="5ACA3ED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1BD965D2" w14:textId="62B78CC4" w:rsidR="00A57D40" w:rsidRPr="00925C15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23E71A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8E769" w14:textId="36F1E1CB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A27C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0,177</w:t>
            </w:r>
          </w:p>
        </w:tc>
      </w:tr>
      <w:tr w:rsidR="00A57D40" w:rsidRPr="00D2675A" w14:paraId="471B3A0B" w14:textId="77777777" w:rsidTr="00E76EFB">
        <w:tc>
          <w:tcPr>
            <w:tcW w:w="2950" w:type="dxa"/>
          </w:tcPr>
          <w:p w14:paraId="5307578C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BB66CB3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</w:tcPr>
          <w:p w14:paraId="0074FCE0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15DBCB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189DB9FD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5F4E993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4FB1999C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</w:tcPr>
          <w:p w14:paraId="6E517C52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</w:tr>
      <w:tr w:rsidR="00A57D40" w:rsidRPr="00D2675A" w14:paraId="3D817DA3" w14:textId="77777777" w:rsidTr="00E76EFB">
        <w:tc>
          <w:tcPr>
            <w:tcW w:w="2950" w:type="dxa"/>
          </w:tcPr>
          <w:p w14:paraId="7A8E9355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D267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622" w:type="dxa"/>
          </w:tcPr>
          <w:p w14:paraId="4AB70DD4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A51DC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34894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41FB9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2A81BA66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ABC0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  <w:gridSpan w:val="2"/>
          </w:tcPr>
          <w:p w14:paraId="6B1C7355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7D40" w:rsidRPr="00D2675A" w14:paraId="112090FB" w14:textId="77777777" w:rsidTr="00E76EFB">
        <w:tc>
          <w:tcPr>
            <w:tcW w:w="2950" w:type="dxa"/>
          </w:tcPr>
          <w:p w14:paraId="2BBDB680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622" w:type="dxa"/>
            <w:vAlign w:val="bottom"/>
          </w:tcPr>
          <w:p w14:paraId="280F0FA3" w14:textId="77777777" w:rsidR="00A57D40" w:rsidRPr="00B8400A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cs/>
                <w:lang w:bidi="th-TH"/>
              </w:rPr>
              <w:t>25</w:t>
            </w: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8400A">
              <w:rPr>
                <w:rFonts w:ascii="Angsana New" w:hAnsi="Angsana New"/>
                <w:sz w:val="30"/>
                <w:szCs w:val="30"/>
                <w:cs/>
                <w:lang w:bidi="th-TH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64D7B076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98D50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8400A">
              <w:rPr>
                <w:rFonts w:ascii="Angsana New" w:hAnsi="Angsana New"/>
                <w:sz w:val="30"/>
                <w:szCs w:val="30"/>
                <w:cs/>
                <w:lang w:bidi="th-TH"/>
              </w:rPr>
              <w:t>96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3ACF05DD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3320B3EC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3,770</w:t>
            </w:r>
          </w:p>
        </w:tc>
        <w:tc>
          <w:tcPr>
            <w:tcW w:w="270" w:type="dxa"/>
          </w:tcPr>
          <w:p w14:paraId="08A326E6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F364C78" w14:textId="77777777" w:rsidR="00A57D40" w:rsidRPr="00B8400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32,248</w:t>
            </w:r>
          </w:p>
        </w:tc>
      </w:tr>
      <w:tr w:rsidR="00A57D40" w:rsidRPr="00D2675A" w14:paraId="2F59D03E" w14:textId="77777777" w:rsidTr="00E76EFB">
        <w:tc>
          <w:tcPr>
            <w:tcW w:w="2950" w:type="dxa"/>
          </w:tcPr>
          <w:p w14:paraId="2966AA8D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2" w:type="dxa"/>
            <w:vAlign w:val="bottom"/>
          </w:tcPr>
          <w:p w14:paraId="62A9B3FE" w14:textId="77777777" w:rsidR="00A57D40" w:rsidRPr="0006071C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071C">
              <w:rPr>
                <w:rFonts w:ascii="Angsana New" w:hAnsi="Angsana New"/>
                <w:sz w:val="30"/>
                <w:szCs w:val="30"/>
                <w:lang w:bidi="th-TH"/>
              </w:rPr>
              <w:t>5,34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236B1023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6C1AA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sz w:val="30"/>
                <w:szCs w:val="30"/>
                <w:lang w:bidi="th-TH"/>
              </w:rPr>
              <w:t>1,78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64508460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FF34D1C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E21D24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473DF7D7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sz w:val="30"/>
                <w:szCs w:val="30"/>
                <w:lang w:bidi="th-TH"/>
              </w:rPr>
              <w:t>7,133</w:t>
            </w:r>
          </w:p>
        </w:tc>
      </w:tr>
      <w:tr w:rsidR="00A57D40" w:rsidRPr="00D2675A" w14:paraId="47354249" w14:textId="77777777" w:rsidTr="00E76EFB">
        <w:tc>
          <w:tcPr>
            <w:tcW w:w="2950" w:type="dxa"/>
          </w:tcPr>
          <w:p w14:paraId="2396ABE6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664D5412" w14:textId="77777777" w:rsidR="00A57D40" w:rsidRPr="0006071C" w:rsidRDefault="00A57D40" w:rsidP="009F6A69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18"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071C">
              <w:rPr>
                <w:rFonts w:ascii="Angsana New" w:hAnsi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3F9F1540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ind w:left="-107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FF0281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0FE8E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B67B2A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2675A">
              <w:rPr>
                <w:rFonts w:ascii="Angsana New" w:hAnsi="Angsana New"/>
                <w:sz w:val="30"/>
                <w:szCs w:val="30"/>
                <w:lang w:bidi="th-TH"/>
              </w:rPr>
              <w:t>3,770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3E63E0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vAlign w:val="bottom"/>
          </w:tcPr>
          <w:p w14:paraId="70855C5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sz w:val="30"/>
                <w:szCs w:val="30"/>
                <w:lang w:bidi="th-TH"/>
              </w:rPr>
              <w:t>(3,773)</w:t>
            </w:r>
          </w:p>
        </w:tc>
      </w:tr>
      <w:tr w:rsidR="00A57D40" w:rsidRPr="00D2675A" w14:paraId="0C610F05" w14:textId="77777777" w:rsidTr="00E76EFB">
        <w:tc>
          <w:tcPr>
            <w:tcW w:w="2950" w:type="dxa"/>
          </w:tcPr>
          <w:p w14:paraId="613CD6F0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60EAF0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5D39FF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86A3C3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452530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6B088DD" w14:textId="77777777" w:rsidR="00A57D40" w:rsidRPr="00925C15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7F6BB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vAlign w:val="bottom"/>
          </w:tcPr>
          <w:p w14:paraId="2657ABA8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0111B3A6" w14:textId="77777777" w:rsidTr="00E76EFB">
        <w:tc>
          <w:tcPr>
            <w:tcW w:w="2950" w:type="dxa"/>
          </w:tcPr>
          <w:p w14:paraId="0289F522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2" w:type="dxa"/>
            <w:vAlign w:val="bottom"/>
          </w:tcPr>
          <w:p w14:paraId="018DC351" w14:textId="77777777" w:rsidR="00A57D40" w:rsidRPr="0006071C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68AA31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0723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4,745</w:t>
            </w:r>
          </w:p>
        </w:tc>
        <w:tc>
          <w:tcPr>
            <w:tcW w:w="270" w:type="dxa"/>
          </w:tcPr>
          <w:p w14:paraId="494A50D1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430B3B9D" w14:textId="77777777" w:rsidR="00A57D40" w:rsidRPr="00925C15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FAE023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0ECA46FB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35,608</w:t>
            </w:r>
          </w:p>
        </w:tc>
      </w:tr>
      <w:tr w:rsidR="00A57D40" w:rsidRPr="00D2675A" w14:paraId="63211462" w14:textId="77777777" w:rsidTr="00E76EFB">
        <w:tc>
          <w:tcPr>
            <w:tcW w:w="2950" w:type="dxa"/>
          </w:tcPr>
          <w:p w14:paraId="1F259E14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2" w:type="dxa"/>
            <w:vAlign w:val="bottom"/>
          </w:tcPr>
          <w:p w14:paraId="012E36A5" w14:textId="22C7AFFB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3,31</w:t>
            </w:r>
            <w:r w:rsidR="009F6A6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4F2FA98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848694" w14:textId="229B2045" w:rsidR="00A57D40" w:rsidRPr="00D2675A" w:rsidRDefault="00B876A1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2,144</w:t>
            </w:r>
          </w:p>
        </w:tc>
        <w:tc>
          <w:tcPr>
            <w:tcW w:w="270" w:type="dxa"/>
          </w:tcPr>
          <w:p w14:paraId="6F2BB1E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A55F350" w14:textId="01A7BC39" w:rsidR="00A57D40" w:rsidRPr="00D2675A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644E01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428AD52E" w14:textId="64B4F665" w:rsidR="00A57D40" w:rsidRPr="00D2675A" w:rsidRDefault="00B876A1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5,46</w:t>
            </w:r>
            <w:r w:rsidR="00B023CC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</w:tr>
      <w:tr w:rsidR="00A57D40" w:rsidRPr="00D2675A" w14:paraId="101DB85E" w14:textId="77777777" w:rsidTr="00E76EFB">
        <w:tc>
          <w:tcPr>
            <w:tcW w:w="2950" w:type="dxa"/>
          </w:tcPr>
          <w:p w14:paraId="0717E92B" w14:textId="77777777" w:rsidR="00A57D40" w:rsidRPr="00D2675A" w:rsidRDefault="00A57D40" w:rsidP="001C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2" w:type="dxa"/>
            <w:vAlign w:val="bottom"/>
          </w:tcPr>
          <w:p w14:paraId="3B58C9DF" w14:textId="4123355A" w:rsidR="00A57D40" w:rsidRPr="00D2675A" w:rsidRDefault="00A57D40" w:rsidP="009F6A6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(21,464)</w:t>
            </w:r>
          </w:p>
        </w:tc>
        <w:tc>
          <w:tcPr>
            <w:tcW w:w="270" w:type="dxa"/>
          </w:tcPr>
          <w:p w14:paraId="58455324" w14:textId="77777777" w:rsidR="00A57D40" w:rsidRPr="00D2675A" w:rsidRDefault="00A57D40" w:rsidP="001C1839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ind w:left="-107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9371D4" w14:textId="70C9C176" w:rsidR="00A57D40" w:rsidRPr="00D2675A" w:rsidRDefault="00A57D40" w:rsidP="001C183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82C57C" w14:textId="77777777" w:rsidR="00A57D40" w:rsidRPr="00D2675A" w:rsidRDefault="00A57D40" w:rsidP="001C183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0DED613" w14:textId="055BFFEC" w:rsidR="00A57D40" w:rsidRPr="00D2675A" w:rsidRDefault="00A57D40" w:rsidP="001C183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C7814D" w14:textId="77777777" w:rsidR="00A57D40" w:rsidRPr="00D2675A" w:rsidRDefault="00A57D40" w:rsidP="001C183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32A21C20" w14:textId="70E07308" w:rsidR="00A57D40" w:rsidRPr="00D2675A" w:rsidRDefault="00A57D40" w:rsidP="001C18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(21,464)</w:t>
            </w:r>
          </w:p>
        </w:tc>
      </w:tr>
      <w:tr w:rsidR="00A57D40" w:rsidRPr="00D2675A" w14:paraId="4BF63E7A" w14:textId="77777777" w:rsidTr="00E76EFB">
        <w:tc>
          <w:tcPr>
            <w:tcW w:w="2950" w:type="dxa"/>
          </w:tcPr>
          <w:p w14:paraId="1314BBE6" w14:textId="2B6CE4C2" w:rsidR="00A57D40" w:rsidRPr="00D2675A" w:rsidRDefault="00A57D40" w:rsidP="001C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2" w:type="dxa"/>
            <w:vAlign w:val="bottom"/>
          </w:tcPr>
          <w:p w14:paraId="1D7911F1" w14:textId="42BDCC54" w:rsidR="00A57D40" w:rsidRPr="00D2675A" w:rsidRDefault="00A57D40" w:rsidP="009F6A6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F6A69">
              <w:rPr>
                <w:rFonts w:ascii="Angsana New" w:hAnsi="Angsana New"/>
                <w:sz w:val="30"/>
                <w:szCs w:val="30"/>
                <w:lang w:val="en-US" w:bidi="th-TH"/>
              </w:rPr>
              <w:t>3,024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B2048C" w14:textId="77777777" w:rsidR="00A57D40" w:rsidRPr="00D2675A" w:rsidRDefault="00A57D40" w:rsidP="001C1839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ind w:left="-107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6538F6" w14:textId="070FBBE4" w:rsidR="00A57D40" w:rsidRPr="00D2675A" w:rsidRDefault="00A57D40" w:rsidP="001C183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4727DB" w14:textId="77777777" w:rsidR="00A57D40" w:rsidRPr="00D2675A" w:rsidRDefault="00A57D40" w:rsidP="001C183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2D0EB61" w14:textId="7FF6C8A1" w:rsidR="00A57D40" w:rsidRPr="00D2675A" w:rsidRDefault="00A57D40" w:rsidP="001C183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E2B497" w14:textId="77777777" w:rsidR="00A57D40" w:rsidRPr="00D2675A" w:rsidRDefault="00A57D40" w:rsidP="001C183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60E4191" w14:textId="39CA5275" w:rsidR="00A57D40" w:rsidRPr="00D2675A" w:rsidRDefault="00A57D40" w:rsidP="001C18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023CC">
              <w:rPr>
                <w:rFonts w:ascii="Angsana New" w:hAnsi="Angsana New"/>
                <w:sz w:val="30"/>
                <w:szCs w:val="30"/>
                <w:lang w:bidi="th-TH"/>
              </w:rPr>
              <w:t>3,024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57D40" w:rsidRPr="00D2675A" w14:paraId="360B556A" w14:textId="77777777" w:rsidTr="00E76EFB">
        <w:tc>
          <w:tcPr>
            <w:tcW w:w="2950" w:type="dxa"/>
          </w:tcPr>
          <w:p w14:paraId="5F369F3A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4CEF" w14:textId="047F5851" w:rsidR="00A57D40" w:rsidRPr="00D2675A" w:rsidRDefault="00B876A1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9F6A6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,691</w:t>
            </w:r>
          </w:p>
        </w:tc>
        <w:tc>
          <w:tcPr>
            <w:tcW w:w="270" w:type="dxa"/>
          </w:tcPr>
          <w:p w14:paraId="5A9F56FF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D95D3D" w14:textId="5802F131" w:rsidR="00A57D40" w:rsidRPr="00D2675A" w:rsidRDefault="00B876A1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6,889</w:t>
            </w:r>
          </w:p>
        </w:tc>
        <w:tc>
          <w:tcPr>
            <w:tcW w:w="270" w:type="dxa"/>
          </w:tcPr>
          <w:p w14:paraId="06DAB68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F98B920" w14:textId="7D50518F" w:rsidR="00A57D40" w:rsidRPr="00925C15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02CBED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B096" w14:textId="52F7F1B7" w:rsidR="00A57D40" w:rsidRPr="00D2675A" w:rsidRDefault="00B876A1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16,580</w:t>
            </w:r>
          </w:p>
        </w:tc>
      </w:tr>
      <w:tr w:rsidR="00A57D40" w:rsidRPr="00D2675A" w14:paraId="13D07CA2" w14:textId="77777777" w:rsidTr="00E76EFB">
        <w:tc>
          <w:tcPr>
            <w:tcW w:w="2950" w:type="dxa"/>
          </w:tcPr>
          <w:p w14:paraId="65609231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4D53CD7" w14:textId="77777777" w:rsidR="00A57D40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8BD22E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B12E3" w14:textId="77777777" w:rsidR="00A57D40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E0890C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DF6717E" w14:textId="77777777" w:rsidR="00A57D40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6CCA56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vAlign w:val="bottom"/>
          </w:tcPr>
          <w:p w14:paraId="029B1DBD" w14:textId="77777777" w:rsidR="00A57D40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25B60295" w14:textId="77777777" w:rsidTr="00E76EFB">
        <w:tc>
          <w:tcPr>
            <w:tcW w:w="2950" w:type="dxa"/>
          </w:tcPr>
          <w:p w14:paraId="3D189389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72E0B6C6" w14:textId="77777777" w:rsidR="00A57D40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D0B920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AC962" w14:textId="77777777" w:rsidR="00A57D40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EC7663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3286A03D" w14:textId="77777777" w:rsidR="00A57D40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BE09B1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2286BAB9" w14:textId="77777777" w:rsidR="00A57D40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2CE81F20" w14:textId="77777777" w:rsidTr="00E76EFB">
        <w:tc>
          <w:tcPr>
            <w:tcW w:w="2950" w:type="dxa"/>
          </w:tcPr>
          <w:p w14:paraId="0979B9D9" w14:textId="77777777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1DDB8091" w14:textId="77777777" w:rsidR="00A57D40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E00023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200CE" w14:textId="77777777" w:rsidR="00A57D40" w:rsidRDefault="00A57D40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959A40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2A4B8B07" w14:textId="77777777" w:rsidR="00A57D40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215619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2CF0CCA8" w14:textId="77777777" w:rsidR="00A57D40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76A1" w:rsidRPr="00D2675A" w14:paraId="6D2CC2FC" w14:textId="77777777" w:rsidTr="00E76EFB">
        <w:tc>
          <w:tcPr>
            <w:tcW w:w="2950" w:type="dxa"/>
          </w:tcPr>
          <w:p w14:paraId="53A0F296" w14:textId="77777777" w:rsidR="00B876A1" w:rsidRPr="00D2675A" w:rsidRDefault="00B876A1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6087350A" w14:textId="77777777" w:rsidR="00B876A1" w:rsidRDefault="00B876A1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0AA496" w14:textId="77777777" w:rsidR="00B876A1" w:rsidRPr="00D2675A" w:rsidRDefault="00B876A1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8F42C" w14:textId="77777777" w:rsidR="00B876A1" w:rsidRDefault="00B876A1" w:rsidP="00B8400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9C021F" w14:textId="77777777" w:rsidR="00B876A1" w:rsidRPr="00D2675A" w:rsidRDefault="00B876A1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00A1357" w14:textId="77777777" w:rsidR="00B876A1" w:rsidRDefault="00B876A1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94AD4C" w14:textId="77777777" w:rsidR="00B876A1" w:rsidRPr="00D2675A" w:rsidRDefault="00B876A1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7BC91B64" w14:textId="77777777" w:rsidR="00B876A1" w:rsidRDefault="00B876A1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1A499583" w14:textId="77777777" w:rsidTr="00E76EFB">
        <w:tc>
          <w:tcPr>
            <w:tcW w:w="2950" w:type="dxa"/>
          </w:tcPr>
          <w:p w14:paraId="6CDE95AD" w14:textId="2795B0EF" w:rsidR="00A57D40" w:rsidRPr="00D2675A" w:rsidRDefault="00A57D40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22" w:type="dxa"/>
            <w:vAlign w:val="bottom"/>
          </w:tcPr>
          <w:p w14:paraId="32210429" w14:textId="77777777" w:rsidR="00A57D40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A9771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A2077" w14:textId="77777777" w:rsidR="00A57D40" w:rsidRDefault="00A57D40" w:rsidP="00A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C6C24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6E5D851B" w14:textId="77777777" w:rsidR="00A57D40" w:rsidRDefault="00A57D40" w:rsidP="00B8400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C84975" w14:textId="77777777" w:rsidR="00A57D40" w:rsidRPr="00D2675A" w:rsidRDefault="00A57D40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2B6CFAA" w14:textId="77777777" w:rsidR="00A57D40" w:rsidRDefault="00A57D40" w:rsidP="00B840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6DCC63F0" w14:textId="77777777" w:rsidTr="00E76EFB">
        <w:tc>
          <w:tcPr>
            <w:tcW w:w="2950" w:type="dxa"/>
          </w:tcPr>
          <w:p w14:paraId="4172F4A4" w14:textId="3465B4EB" w:rsidR="00A57D40" w:rsidRPr="00D2675A" w:rsidRDefault="00A57D40" w:rsidP="00A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722013D0" w14:textId="783A0C4E" w:rsidR="00A57D40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3A50367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807589" w14:textId="2FB359E4" w:rsidR="00A57D40" w:rsidRDefault="00A57D40" w:rsidP="00A57D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5,962</w:t>
            </w:r>
          </w:p>
        </w:tc>
        <w:tc>
          <w:tcPr>
            <w:tcW w:w="270" w:type="dxa"/>
          </w:tcPr>
          <w:p w14:paraId="6729F0EB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4F0C53CB" w14:textId="15A32F03" w:rsidR="00A57D40" w:rsidRDefault="00A57D40" w:rsidP="00A57D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F76638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bottom w:val="double" w:sz="4" w:space="0" w:color="auto"/>
            </w:tcBorders>
            <w:vAlign w:val="bottom"/>
          </w:tcPr>
          <w:p w14:paraId="7C193327" w14:textId="080CACF2" w:rsidR="00A57D40" w:rsidRDefault="00A57D40" w:rsidP="00A57D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19,528</w:t>
            </w:r>
          </w:p>
        </w:tc>
      </w:tr>
      <w:tr w:rsidR="00A57D40" w:rsidRPr="00D2675A" w14:paraId="601B3659" w14:textId="77777777" w:rsidTr="00E76EFB">
        <w:tc>
          <w:tcPr>
            <w:tcW w:w="2950" w:type="dxa"/>
          </w:tcPr>
          <w:p w14:paraId="1FF2DD00" w14:textId="3CDA7882" w:rsidR="00A57D40" w:rsidRPr="00D2675A" w:rsidRDefault="00A57D40" w:rsidP="00A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vAlign w:val="bottom"/>
          </w:tcPr>
          <w:p w14:paraId="43151BB9" w14:textId="77777777" w:rsidR="00A57D40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D55011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6D5711" w14:textId="77777777" w:rsidR="00A57D40" w:rsidRDefault="00A57D40" w:rsidP="00A57D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B21E8A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</w:tcPr>
          <w:p w14:paraId="5E4A552B" w14:textId="77777777" w:rsidR="00A57D40" w:rsidRDefault="00A57D40" w:rsidP="00A57D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B245EF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double" w:sz="4" w:space="0" w:color="auto"/>
            </w:tcBorders>
            <w:vAlign w:val="bottom"/>
          </w:tcPr>
          <w:p w14:paraId="2631D092" w14:textId="77777777" w:rsidR="00A57D40" w:rsidRDefault="00A57D40" w:rsidP="00A57D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7D40" w:rsidRPr="00D2675A" w14:paraId="47E95096" w14:textId="77777777" w:rsidTr="00E76EFB">
        <w:tc>
          <w:tcPr>
            <w:tcW w:w="2950" w:type="dxa"/>
          </w:tcPr>
          <w:p w14:paraId="5B9E20D8" w14:textId="244DE49A" w:rsidR="00A57D40" w:rsidRPr="00D2675A" w:rsidRDefault="00A57D40" w:rsidP="00A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5C5EF1EF" w14:textId="65F7062B" w:rsidR="00A57D40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9,119</w:t>
            </w:r>
          </w:p>
        </w:tc>
        <w:tc>
          <w:tcPr>
            <w:tcW w:w="270" w:type="dxa"/>
          </w:tcPr>
          <w:p w14:paraId="41743424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012C83" w14:textId="0E8C4DAF" w:rsidR="00A57D40" w:rsidRDefault="00A57D40" w:rsidP="00A57D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2215527E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270A6864" w14:textId="304F4E52" w:rsidR="00A57D40" w:rsidRDefault="00A57D40" w:rsidP="00A57D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5539C25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bottom w:val="double" w:sz="4" w:space="0" w:color="auto"/>
            </w:tcBorders>
            <w:vAlign w:val="bottom"/>
          </w:tcPr>
          <w:p w14:paraId="039A0CCA" w14:textId="6953837F" w:rsidR="00A57D40" w:rsidRDefault="00A57D40" w:rsidP="00A57D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13,297</w:t>
            </w:r>
          </w:p>
        </w:tc>
      </w:tr>
      <w:tr w:rsidR="00A57D40" w:rsidRPr="00D2675A" w14:paraId="4D6FD7BD" w14:textId="77777777" w:rsidTr="00E76EFB">
        <w:tc>
          <w:tcPr>
            <w:tcW w:w="2950" w:type="dxa"/>
          </w:tcPr>
          <w:p w14:paraId="741CB427" w14:textId="5B47A576" w:rsidR="00A57D40" w:rsidRPr="00D2675A" w:rsidRDefault="00A57D40" w:rsidP="00A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383FBF" w14:textId="23AC12A5" w:rsidR="00A57D40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</w:t>
            </w:r>
            <w:r w:rsidR="000024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563</w:t>
            </w:r>
          </w:p>
        </w:tc>
        <w:tc>
          <w:tcPr>
            <w:tcW w:w="270" w:type="dxa"/>
          </w:tcPr>
          <w:p w14:paraId="64F2345D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CFB38B" w14:textId="21325757" w:rsidR="00A57D40" w:rsidRDefault="00002409" w:rsidP="00A57D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8,034</w:t>
            </w:r>
          </w:p>
        </w:tc>
        <w:tc>
          <w:tcPr>
            <w:tcW w:w="270" w:type="dxa"/>
          </w:tcPr>
          <w:p w14:paraId="4D27BA94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double" w:sz="4" w:space="0" w:color="auto"/>
            </w:tcBorders>
          </w:tcPr>
          <w:p w14:paraId="082DACDD" w14:textId="6D7C7D86" w:rsidR="00A57D40" w:rsidRDefault="00A57D40" w:rsidP="00A57D4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4D5FBE" w14:textId="77777777" w:rsidR="00A57D40" w:rsidRPr="00D2675A" w:rsidRDefault="00A57D40" w:rsidP="00A57D4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5EE479" w14:textId="43E89932" w:rsidR="00A57D40" w:rsidRDefault="00A57D40" w:rsidP="00A57D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13,597</w:t>
            </w:r>
          </w:p>
        </w:tc>
      </w:tr>
    </w:tbl>
    <w:p w14:paraId="2E9813D2" w14:textId="77777777" w:rsidR="006C3B2A" w:rsidRPr="00D2675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1B3D311E" w14:textId="77777777" w:rsidR="006C3B2A" w:rsidRPr="00E76EF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399"/>
        <w:gridCol w:w="270"/>
        <w:gridCol w:w="1259"/>
        <w:gridCol w:w="270"/>
        <w:gridCol w:w="1394"/>
      </w:tblGrid>
      <w:tr w:rsidR="006C3B2A" w:rsidRPr="00D2675A" w14:paraId="7B366367" w14:textId="77777777" w:rsidTr="00E76EFB">
        <w:trPr>
          <w:trHeight w:val="200"/>
          <w:tblHeader/>
        </w:trPr>
        <w:tc>
          <w:tcPr>
            <w:tcW w:w="4842" w:type="dxa"/>
            <w:shd w:val="clear" w:color="auto" w:fill="auto"/>
          </w:tcPr>
          <w:p w14:paraId="771E3DF8" w14:textId="77777777" w:rsidR="006C3B2A" w:rsidRDefault="00B8400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br w:type="page"/>
            </w:r>
          </w:p>
          <w:p w14:paraId="1CB6FAC8" w14:textId="12FFB70E" w:rsidR="001B0707" w:rsidRPr="00D2675A" w:rsidRDefault="001B0707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5"/>
            <w:shd w:val="clear" w:color="auto" w:fill="auto"/>
            <w:vAlign w:val="bottom"/>
          </w:tcPr>
          <w:p w14:paraId="32BF97FC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EFB" w:rsidRPr="00D2675A" w14:paraId="51E59CCF" w14:textId="77777777" w:rsidTr="00E76EFB">
        <w:trPr>
          <w:tblHeader/>
        </w:trPr>
        <w:tc>
          <w:tcPr>
            <w:tcW w:w="4842" w:type="dxa"/>
            <w:shd w:val="clear" w:color="auto" w:fill="auto"/>
          </w:tcPr>
          <w:p w14:paraId="709063D8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E53585E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1F494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C090EE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270" w:type="dxa"/>
            <w:shd w:val="clear" w:color="auto" w:fill="auto"/>
          </w:tcPr>
          <w:p w14:paraId="2A84D906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7E045E1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3B2A" w:rsidRPr="00D2675A" w14:paraId="48B4E8E1" w14:textId="77777777" w:rsidTr="00E76EFB">
        <w:tc>
          <w:tcPr>
            <w:tcW w:w="4842" w:type="dxa"/>
            <w:shd w:val="clear" w:color="auto" w:fill="auto"/>
          </w:tcPr>
          <w:p w14:paraId="70BD8365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5"/>
            <w:shd w:val="clear" w:color="auto" w:fill="auto"/>
          </w:tcPr>
          <w:p w14:paraId="31669D7F" w14:textId="77777777" w:rsidR="006C3B2A" w:rsidRPr="00D2675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5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B29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D2675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6EFB" w:rsidRPr="00D2675A" w14:paraId="2C2D2383" w14:textId="77777777" w:rsidTr="00E76EFB">
        <w:tc>
          <w:tcPr>
            <w:tcW w:w="4842" w:type="dxa"/>
          </w:tcPr>
          <w:p w14:paraId="5F56CE1D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9" w:type="dxa"/>
          </w:tcPr>
          <w:p w14:paraId="202E083A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E5CCF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3B2C77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5C512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1AD65950" w14:textId="77777777" w:rsidR="00E76EFB" w:rsidRPr="00D2675A" w:rsidRDefault="00E76EFB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2141773A" w14:textId="77777777" w:rsidTr="00E76EFB">
        <w:tc>
          <w:tcPr>
            <w:tcW w:w="4842" w:type="dxa"/>
          </w:tcPr>
          <w:p w14:paraId="5AB81D13" w14:textId="77777777" w:rsidR="00E76EFB" w:rsidRPr="00D2675A" w:rsidRDefault="00E76EFB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99" w:type="dxa"/>
            <w:vAlign w:val="bottom"/>
          </w:tcPr>
          <w:p w14:paraId="64403C7D" w14:textId="77777777" w:rsidR="00E76EFB" w:rsidRPr="00B8400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38,637</w:t>
            </w:r>
          </w:p>
        </w:tc>
        <w:tc>
          <w:tcPr>
            <w:tcW w:w="270" w:type="dxa"/>
          </w:tcPr>
          <w:p w14:paraId="0F5D7868" w14:textId="77777777" w:rsidR="00E76EFB" w:rsidRPr="00B8400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0FE0DDF7" w14:textId="77777777" w:rsidR="00E76EFB" w:rsidRPr="00B8400A" w:rsidRDefault="00E76EFB" w:rsidP="00B840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8,923</w:t>
            </w:r>
          </w:p>
        </w:tc>
        <w:tc>
          <w:tcPr>
            <w:tcW w:w="270" w:type="dxa"/>
          </w:tcPr>
          <w:p w14:paraId="40AFF857" w14:textId="77777777" w:rsidR="00E76EFB" w:rsidRPr="00B8400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6728BF58" w14:textId="77777777" w:rsidR="00E76EFB" w:rsidRPr="00B8400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400A">
              <w:rPr>
                <w:rFonts w:ascii="Angsana New" w:hAnsi="Angsana New"/>
                <w:sz w:val="30"/>
                <w:szCs w:val="30"/>
                <w:lang w:bidi="th-TH"/>
              </w:rPr>
              <w:t>47,560</w:t>
            </w:r>
          </w:p>
        </w:tc>
      </w:tr>
      <w:tr w:rsidR="00E76EFB" w:rsidRPr="00D2675A" w14:paraId="1B2863D6" w14:textId="77777777" w:rsidTr="00E76EFB">
        <w:tc>
          <w:tcPr>
            <w:tcW w:w="4842" w:type="dxa"/>
          </w:tcPr>
          <w:p w14:paraId="6787A0E5" w14:textId="77777777" w:rsidR="00E76EFB" w:rsidRPr="00D2675A" w:rsidRDefault="00E76EFB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99" w:type="dxa"/>
            <w:vAlign w:val="bottom"/>
          </w:tcPr>
          <w:p w14:paraId="59344D34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46829FD4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1C3A5CFD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0E08A4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2B66A082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877</w:t>
            </w:r>
          </w:p>
        </w:tc>
      </w:tr>
      <w:tr w:rsidR="00E76EFB" w:rsidRPr="00D2675A" w14:paraId="577A80A8" w14:textId="77777777" w:rsidTr="00E76EFB">
        <w:tc>
          <w:tcPr>
            <w:tcW w:w="4842" w:type="dxa"/>
          </w:tcPr>
          <w:p w14:paraId="778ABC97" w14:textId="77777777" w:rsidR="00E76EFB" w:rsidRPr="00D2675A" w:rsidRDefault="00E76EFB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99" w:type="dxa"/>
            <w:vAlign w:val="bottom"/>
          </w:tcPr>
          <w:p w14:paraId="2071E15F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val="en-US" w:bidi="th-TH"/>
              </w:rPr>
              <w:t>(2,612)</w:t>
            </w:r>
          </w:p>
        </w:tc>
        <w:tc>
          <w:tcPr>
            <w:tcW w:w="270" w:type="dxa"/>
          </w:tcPr>
          <w:p w14:paraId="4BDFBE5F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61971994" w14:textId="77777777" w:rsidR="00E76EFB" w:rsidRPr="00D34420" w:rsidRDefault="00E76EFB" w:rsidP="00B8400A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D1F26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4C1B8999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(2,612)</w:t>
            </w:r>
          </w:p>
        </w:tc>
      </w:tr>
      <w:tr w:rsidR="00E76EFB" w:rsidRPr="00D2675A" w14:paraId="102C9EC6" w14:textId="77777777" w:rsidTr="00E76EFB">
        <w:tc>
          <w:tcPr>
            <w:tcW w:w="4842" w:type="dxa"/>
          </w:tcPr>
          <w:p w14:paraId="11A69137" w14:textId="77777777" w:rsidR="00E76EFB" w:rsidRPr="00D2675A" w:rsidRDefault="00E76EFB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E1D98D6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7D29E1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CBC51F0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A03CAD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4D2B4616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76EFB" w:rsidRPr="00D2675A" w14:paraId="143102FC" w14:textId="77777777" w:rsidTr="00E76EFB">
        <w:tc>
          <w:tcPr>
            <w:tcW w:w="4842" w:type="dxa"/>
          </w:tcPr>
          <w:p w14:paraId="1AD3D12C" w14:textId="77777777" w:rsidR="00E76EFB" w:rsidRPr="00D2675A" w:rsidRDefault="00E76EFB" w:rsidP="00B8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9" w:type="dxa"/>
            <w:vAlign w:val="bottom"/>
          </w:tcPr>
          <w:p w14:paraId="4B0C4426" w14:textId="77777777" w:rsidR="00E76EFB" w:rsidRPr="005B2981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09F445E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690E8677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8,923</w:t>
            </w:r>
          </w:p>
        </w:tc>
        <w:tc>
          <w:tcPr>
            <w:tcW w:w="270" w:type="dxa"/>
          </w:tcPr>
          <w:p w14:paraId="6D496589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4BDA63BC" w14:textId="77777777" w:rsidR="00E76EFB" w:rsidRPr="00D2675A" w:rsidRDefault="00E76EFB" w:rsidP="00B8400A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45,82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E76EFB" w:rsidRPr="00D2675A" w14:paraId="0930BB4F" w14:textId="77777777" w:rsidTr="00E76EFB">
        <w:tc>
          <w:tcPr>
            <w:tcW w:w="4842" w:type="dxa"/>
          </w:tcPr>
          <w:p w14:paraId="374C2F4D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99" w:type="dxa"/>
            <w:vAlign w:val="bottom"/>
          </w:tcPr>
          <w:p w14:paraId="00BF67D5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7BE0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9FEF519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50DAC0E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8E7094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198472B1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428</w:t>
            </w:r>
          </w:p>
        </w:tc>
      </w:tr>
      <w:tr w:rsidR="00E76EFB" w:rsidRPr="00D2675A" w14:paraId="35824233" w14:textId="77777777" w:rsidTr="00E76EFB">
        <w:tc>
          <w:tcPr>
            <w:tcW w:w="4842" w:type="dxa"/>
          </w:tcPr>
          <w:p w14:paraId="2D8E725C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99" w:type="dxa"/>
            <w:vAlign w:val="bottom"/>
          </w:tcPr>
          <w:p w14:paraId="4CC5F0CA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587BE0">
              <w:rPr>
                <w:rFonts w:ascii="Angsana New" w:hAnsi="Angsana New"/>
                <w:sz w:val="30"/>
                <w:szCs w:val="30"/>
                <w:lang w:val="en-US" w:bidi="th-TH"/>
              </w:rPr>
              <w:t>22,248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B34627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8973F07" w14:textId="77777777" w:rsidR="00E76EFB" w:rsidRPr="00D34420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9C8DC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2AF28919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(22,248)</w:t>
            </w:r>
          </w:p>
        </w:tc>
      </w:tr>
      <w:tr w:rsidR="00E76EFB" w:rsidRPr="00D2675A" w14:paraId="2E129CD0" w14:textId="77777777" w:rsidTr="00E76EFB">
        <w:tc>
          <w:tcPr>
            <w:tcW w:w="4842" w:type="dxa"/>
          </w:tcPr>
          <w:p w14:paraId="61326841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67BA0" w14:textId="728A974F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15,08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051862F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295A9D8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8,923</w:t>
            </w:r>
          </w:p>
        </w:tc>
        <w:tc>
          <w:tcPr>
            <w:tcW w:w="270" w:type="dxa"/>
          </w:tcPr>
          <w:p w14:paraId="42A1852E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D9D27" w14:textId="7CFD328F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24,00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E76EFB" w:rsidRPr="00D2675A" w14:paraId="15DFF111" w14:textId="77777777" w:rsidTr="00E76EFB">
        <w:trPr>
          <w:trHeight w:hRule="exact" w:val="216"/>
        </w:trPr>
        <w:tc>
          <w:tcPr>
            <w:tcW w:w="4842" w:type="dxa"/>
          </w:tcPr>
          <w:p w14:paraId="1B16A18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4E3F298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830EC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8E9BFA0" w14:textId="77777777" w:rsidR="00E76EFB" w:rsidRPr="00D34420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693A8F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1D105029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28CB8A3B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465A6CB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160935F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68393E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B68EAAD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FF98BB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343D254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23E6CED8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53C6A0E0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06168D3E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352B2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4C5A11B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C26126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37E694C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59455AAD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37FAC2B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A0BF51E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73A3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1104FC8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1674E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021ACD5F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0BBBE7DD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0ECCF6D9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6826A6C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D989EC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D8CE3DA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0DCFC0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029AE7D1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59240B8F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0EDC991B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3FEA683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ACFACC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D1E1E67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813B6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6895E2A0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35EF0F17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77B6D6C4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3C5A11B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684B3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5FDC476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6698E3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374D9237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0E983FB3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4990812B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7B8296F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1A66DB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2E8D01A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8448B1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21A33E4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7CA410A1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16800500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84C81A1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15D2E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248EAD1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653A46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09CC45F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17D014BD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1116E433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363D454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96B3F4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B827800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42621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4704A23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04D8C513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4FF6941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19C4FF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B451C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4B22F16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5392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492E009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0AD98556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2A6E47B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63C1A678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1C40E2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1F1D82C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FEE10F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3E0CC47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17344A96" w14:textId="77777777" w:rsidTr="00E76EFB">
        <w:trPr>
          <w:trHeight w:hRule="exact" w:val="216"/>
        </w:trPr>
        <w:tc>
          <w:tcPr>
            <w:tcW w:w="4842" w:type="dxa"/>
            <w:shd w:val="clear" w:color="auto" w:fill="auto"/>
          </w:tcPr>
          <w:p w14:paraId="18485515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9F4CDA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82ADB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34F9089" w14:textId="77777777" w:rsidR="00E76EFB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68BB0C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72DCAF0C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2675A" w14:paraId="6B3E005C" w14:textId="77777777" w:rsidTr="00E76EFB">
        <w:tc>
          <w:tcPr>
            <w:tcW w:w="4842" w:type="dxa"/>
          </w:tcPr>
          <w:p w14:paraId="4B2FC72E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 w:rsidRPr="00D267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99" w:type="dxa"/>
          </w:tcPr>
          <w:p w14:paraId="02F91DC9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854F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E0D410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EE5B6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4" w:type="dxa"/>
          </w:tcPr>
          <w:p w14:paraId="648F5F0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6EFB" w:rsidRPr="00D34420" w14:paraId="6E811866" w14:textId="77777777" w:rsidTr="00E76EFB">
        <w:tc>
          <w:tcPr>
            <w:tcW w:w="4842" w:type="dxa"/>
          </w:tcPr>
          <w:p w14:paraId="44A0C1AF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2675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99" w:type="dxa"/>
            <w:vAlign w:val="bottom"/>
          </w:tcPr>
          <w:p w14:paraId="66331E94" w14:textId="77777777" w:rsidR="00E76EFB" w:rsidRPr="00E03F65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3F65">
              <w:rPr>
                <w:rFonts w:ascii="Angsana New" w:hAnsi="Angsana New"/>
                <w:sz w:val="30"/>
                <w:szCs w:val="30"/>
                <w:lang w:bidi="th-TH"/>
              </w:rPr>
              <w:t>25,14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522902F5" w14:textId="77777777" w:rsidR="00E76EFB" w:rsidRPr="00E03F65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636020" w14:textId="77777777" w:rsidR="00E76EFB" w:rsidRPr="00E03F65" w:rsidRDefault="00E76EFB" w:rsidP="00587BE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3F65">
              <w:rPr>
                <w:rFonts w:ascii="Angsana New" w:hAnsi="Angsana New"/>
                <w:sz w:val="30"/>
                <w:szCs w:val="30"/>
                <w:lang w:bidi="th-TH"/>
              </w:rPr>
              <w:t>2,96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15476B68" w14:textId="77777777" w:rsidR="00E76EFB" w:rsidRPr="00E03F65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6FF03DD5" w14:textId="3E038B9E" w:rsidR="00E76EFB" w:rsidRPr="00E03F65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3F65">
              <w:rPr>
                <w:rFonts w:ascii="Angsana New" w:hAnsi="Angsana New"/>
                <w:sz w:val="30"/>
                <w:szCs w:val="30"/>
                <w:lang w:bidi="th-TH"/>
              </w:rPr>
              <w:t>28,10</w:t>
            </w:r>
            <w:r w:rsidR="003A653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E76EFB" w:rsidRPr="00D2675A" w14:paraId="67180E31" w14:textId="77777777" w:rsidTr="00E76EFB">
        <w:tc>
          <w:tcPr>
            <w:tcW w:w="4842" w:type="dxa"/>
          </w:tcPr>
          <w:p w14:paraId="6992035A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99" w:type="dxa"/>
            <w:vAlign w:val="bottom"/>
          </w:tcPr>
          <w:p w14:paraId="21978F1B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5,181</w:t>
            </w:r>
          </w:p>
        </w:tc>
        <w:tc>
          <w:tcPr>
            <w:tcW w:w="270" w:type="dxa"/>
          </w:tcPr>
          <w:p w14:paraId="4E59B881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3080175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1,78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1A100EED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75194FD1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6,966</w:t>
            </w:r>
          </w:p>
        </w:tc>
      </w:tr>
      <w:tr w:rsidR="00E76EFB" w:rsidRPr="00D2675A" w14:paraId="24F31351" w14:textId="77777777" w:rsidTr="00E76EFB">
        <w:tc>
          <w:tcPr>
            <w:tcW w:w="4842" w:type="dxa"/>
          </w:tcPr>
          <w:p w14:paraId="20E56504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1B60FD8F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(2,02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2EC05C7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3A69149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C6683D0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53DB73B7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(2,02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D3442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76EFB" w:rsidRPr="00D2675A" w14:paraId="0F6A6BC0" w14:textId="77777777" w:rsidTr="00E76EFB">
        <w:trPr>
          <w:trHeight w:val="50"/>
        </w:trPr>
        <w:tc>
          <w:tcPr>
            <w:tcW w:w="4842" w:type="dxa"/>
          </w:tcPr>
          <w:p w14:paraId="1C38CA1E" w14:textId="77777777" w:rsidR="00E76EFB" w:rsidRPr="00D2675A" w:rsidRDefault="00E76EFB" w:rsidP="00E7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0" w:hanging="8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9AEA382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840" w:right="162" w:hanging="8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C39E6C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840" w:hanging="8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AA17A2A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840" w:right="162" w:hanging="8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E29CFC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840" w:hanging="8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6AAD24D2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840" w:right="162" w:hanging="8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76EFB" w:rsidRPr="00D2675A" w14:paraId="24E73C45" w14:textId="77777777" w:rsidTr="00E76EFB">
        <w:tc>
          <w:tcPr>
            <w:tcW w:w="4842" w:type="dxa"/>
          </w:tcPr>
          <w:p w14:paraId="00B467F7" w14:textId="77777777" w:rsidR="00E76EFB" w:rsidRPr="00D2675A" w:rsidRDefault="00E76EFB" w:rsidP="0058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99" w:type="dxa"/>
            <w:vAlign w:val="bottom"/>
          </w:tcPr>
          <w:p w14:paraId="24051F96" w14:textId="1D3423C5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28,30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3998173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3081AD0" w14:textId="4A0000DF" w:rsidR="00E76EFB" w:rsidRPr="00D2675A" w:rsidRDefault="00E76EFB" w:rsidP="00587BE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4,74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3BABB26B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44E87542" w14:textId="77777777" w:rsidR="00E76EFB" w:rsidRPr="00D2675A" w:rsidRDefault="00E76EFB" w:rsidP="00587BE0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E76EFB" w:rsidRPr="00D2675A" w14:paraId="04273A54" w14:textId="77777777" w:rsidTr="00E76EFB">
        <w:tc>
          <w:tcPr>
            <w:tcW w:w="4842" w:type="dxa"/>
          </w:tcPr>
          <w:p w14:paraId="55FFEDFE" w14:textId="77777777" w:rsidR="00E76EFB" w:rsidRPr="00D2675A" w:rsidRDefault="00E76EFB" w:rsidP="00E7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99" w:type="dxa"/>
            <w:vAlign w:val="bottom"/>
          </w:tcPr>
          <w:p w14:paraId="565A1BB0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155D9">
              <w:rPr>
                <w:rFonts w:ascii="Angsana New" w:hAnsi="Angsana New"/>
                <w:sz w:val="30"/>
                <w:szCs w:val="30"/>
                <w:lang w:bidi="th-TH"/>
              </w:rPr>
              <w:t>3,032</w:t>
            </w:r>
          </w:p>
        </w:tc>
        <w:tc>
          <w:tcPr>
            <w:tcW w:w="270" w:type="dxa"/>
          </w:tcPr>
          <w:p w14:paraId="59E516C9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A813C8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155D9">
              <w:rPr>
                <w:rFonts w:ascii="Angsana New" w:hAnsi="Angsana New"/>
                <w:sz w:val="30"/>
                <w:szCs w:val="30"/>
                <w:lang w:bidi="th-TH"/>
              </w:rPr>
              <w:t>1,78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6B5DC3E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29CEF8B0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4,817</w:t>
            </w:r>
          </w:p>
        </w:tc>
      </w:tr>
      <w:tr w:rsidR="00E76EFB" w:rsidRPr="00D2675A" w14:paraId="43FEB224" w14:textId="77777777" w:rsidTr="00E76EFB">
        <w:tc>
          <w:tcPr>
            <w:tcW w:w="4842" w:type="dxa"/>
          </w:tcPr>
          <w:p w14:paraId="6FF55971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99" w:type="dxa"/>
            <w:vAlign w:val="bottom"/>
          </w:tcPr>
          <w:p w14:paraId="32753558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155D9">
              <w:rPr>
                <w:rFonts w:ascii="Angsana New" w:hAnsi="Angsana New"/>
                <w:sz w:val="30"/>
                <w:szCs w:val="30"/>
                <w:lang w:bidi="th-TH"/>
              </w:rPr>
              <w:t>(21,464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58C3D05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0DD0AC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8" w:right="18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BBEC6F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776A4C51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FD6">
              <w:rPr>
                <w:rFonts w:ascii="Angsana New" w:hAnsi="Angsana New"/>
                <w:sz w:val="30"/>
                <w:szCs w:val="30"/>
                <w:lang w:bidi="th-TH"/>
              </w:rPr>
              <w:t>(21,464)</w:t>
            </w:r>
          </w:p>
        </w:tc>
      </w:tr>
      <w:tr w:rsidR="00E76EFB" w:rsidRPr="00D2675A" w14:paraId="52C59E83" w14:textId="77777777" w:rsidTr="00E76EFB">
        <w:tc>
          <w:tcPr>
            <w:tcW w:w="4842" w:type="dxa"/>
          </w:tcPr>
          <w:p w14:paraId="1D04EC84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4AD5" w14:textId="4360EEE9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9,87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4A2DC723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93D69EC" w14:textId="71BB4062" w:rsidR="00E76EFB" w:rsidRPr="00D2675A" w:rsidRDefault="00E76EFB" w:rsidP="005155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6,53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887BE9C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839FD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16,401</w:t>
            </w:r>
          </w:p>
        </w:tc>
      </w:tr>
      <w:tr w:rsidR="00E76EFB" w:rsidRPr="00D2675A" w14:paraId="43DBF641" w14:textId="77777777" w:rsidTr="00E76EFB">
        <w:tc>
          <w:tcPr>
            <w:tcW w:w="4842" w:type="dxa"/>
          </w:tcPr>
          <w:p w14:paraId="025EEE3F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vAlign w:val="bottom"/>
          </w:tcPr>
          <w:p w14:paraId="0EE69485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EDC7D8C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2BC93C6D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C6F4A6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3EA465A3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76EFB" w:rsidRPr="00D2675A" w14:paraId="604DAF18" w14:textId="77777777" w:rsidTr="00E76EFB">
        <w:tc>
          <w:tcPr>
            <w:tcW w:w="4842" w:type="dxa"/>
          </w:tcPr>
          <w:p w14:paraId="688305DC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99" w:type="dxa"/>
            <w:vAlign w:val="bottom"/>
          </w:tcPr>
          <w:p w14:paraId="0584B87E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FA67F02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41634346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80FA267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94" w:type="dxa"/>
            <w:vAlign w:val="bottom"/>
          </w:tcPr>
          <w:p w14:paraId="5AD60A15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76EFB" w:rsidRPr="00D2675A" w14:paraId="22ACAC07" w14:textId="77777777" w:rsidTr="00E76EFB">
        <w:tc>
          <w:tcPr>
            <w:tcW w:w="4842" w:type="dxa"/>
          </w:tcPr>
          <w:p w14:paraId="1F4316B8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99" w:type="dxa"/>
            <w:tcBorders>
              <w:bottom w:val="double" w:sz="4" w:space="0" w:color="auto"/>
            </w:tcBorders>
            <w:vAlign w:val="bottom"/>
          </w:tcPr>
          <w:p w14:paraId="6BCB5301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13,490</w:t>
            </w:r>
          </w:p>
        </w:tc>
        <w:tc>
          <w:tcPr>
            <w:tcW w:w="270" w:type="dxa"/>
          </w:tcPr>
          <w:p w14:paraId="723C361C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0AF4CDFB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5,962</w:t>
            </w:r>
          </w:p>
        </w:tc>
        <w:tc>
          <w:tcPr>
            <w:tcW w:w="270" w:type="dxa"/>
          </w:tcPr>
          <w:p w14:paraId="139CB108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vAlign w:val="bottom"/>
          </w:tcPr>
          <w:p w14:paraId="7D403135" w14:textId="6E01DB8D" w:rsidR="00E76EFB" w:rsidRPr="00D2675A" w:rsidRDefault="00BE268D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19,452</w:t>
            </w:r>
          </w:p>
        </w:tc>
      </w:tr>
      <w:tr w:rsidR="00E76EFB" w:rsidRPr="00D2675A" w14:paraId="45A2E4D3" w14:textId="77777777" w:rsidTr="00E76EFB">
        <w:tc>
          <w:tcPr>
            <w:tcW w:w="4842" w:type="dxa"/>
          </w:tcPr>
          <w:p w14:paraId="55504010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99" w:type="dxa"/>
            <w:tcBorders>
              <w:top w:val="double" w:sz="4" w:space="0" w:color="auto"/>
            </w:tcBorders>
            <w:vAlign w:val="bottom"/>
          </w:tcPr>
          <w:p w14:paraId="02B69682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B8B3E6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5DA3AA7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D77996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35602CC9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76EFB" w:rsidRPr="00D2675A" w14:paraId="1CC9AD5E" w14:textId="77777777" w:rsidTr="00E76EFB">
        <w:tc>
          <w:tcPr>
            <w:tcW w:w="4842" w:type="dxa"/>
          </w:tcPr>
          <w:p w14:paraId="15314946" w14:textId="77777777" w:rsidR="00E76EFB" w:rsidRPr="00D2675A" w:rsidRDefault="00E76EFB" w:rsidP="0051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9" w:type="dxa"/>
            <w:tcBorders>
              <w:bottom w:val="double" w:sz="4" w:space="0" w:color="auto"/>
            </w:tcBorders>
            <w:vAlign w:val="bottom"/>
          </w:tcPr>
          <w:p w14:paraId="1ED4B502" w14:textId="58EACDA9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600</w:t>
            </w:r>
          </w:p>
        </w:tc>
        <w:tc>
          <w:tcPr>
            <w:tcW w:w="270" w:type="dxa"/>
          </w:tcPr>
          <w:p w14:paraId="6130D881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9EEB158" w14:textId="59CD0B5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4,17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44C399E9" w14:textId="77777777" w:rsidR="00E76EFB" w:rsidRPr="00D2675A" w:rsidRDefault="00E76EFB" w:rsidP="005155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vAlign w:val="bottom"/>
          </w:tcPr>
          <w:p w14:paraId="1EF44A0E" w14:textId="77777777" w:rsidR="00E76EFB" w:rsidRPr="00E67B51" w:rsidRDefault="00E76EFB" w:rsidP="005155D9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44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E76EFB" w:rsidRPr="00E67B51" w14:paraId="4ACA00A6" w14:textId="77777777" w:rsidTr="00E76EFB">
        <w:tc>
          <w:tcPr>
            <w:tcW w:w="4842" w:type="dxa"/>
          </w:tcPr>
          <w:p w14:paraId="000C9E0F" w14:textId="77777777" w:rsidR="00E76EFB" w:rsidRPr="00D2675A" w:rsidRDefault="00E76EFB" w:rsidP="00E7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267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D267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184DAF" w14:textId="46562C80" w:rsidR="00E76EFB" w:rsidRPr="00D2675A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40" w:right="162" w:firstLine="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5,21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6269212B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2A5A24" w14:textId="66DD7859" w:rsidR="00E76EFB" w:rsidRPr="00D2675A" w:rsidRDefault="00E76EFB" w:rsidP="00E76EF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40" w:right="162" w:firstLine="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2,39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793E857F" w14:textId="77777777" w:rsidR="00E76EFB" w:rsidRPr="00D2675A" w:rsidRDefault="00E76EFB" w:rsidP="00E76EF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44FE5" w14:textId="77777777" w:rsidR="00E76EFB" w:rsidRPr="00E67B51" w:rsidRDefault="00E76EFB" w:rsidP="00E76EFB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40" w:right="162" w:firstLine="4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7,604</w:t>
            </w:r>
          </w:p>
        </w:tc>
      </w:tr>
    </w:tbl>
    <w:p w14:paraId="1A9E9089" w14:textId="77777777" w:rsidR="00D81F32" w:rsidRDefault="00D81F32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1B955C" w14:textId="77777777" w:rsidR="006C3B2A" w:rsidRPr="00C36E3D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36E3D">
        <w:rPr>
          <w:rFonts w:ascii="Angsana New" w:hAnsi="Angsana New"/>
          <w:b/>
          <w:bCs/>
          <w:sz w:val="30"/>
          <w:szCs w:val="30"/>
        </w:rPr>
        <w:t>1</w:t>
      </w:r>
      <w:r w:rsidR="006C2512">
        <w:rPr>
          <w:rFonts w:ascii="Angsana New" w:hAnsi="Angsana New"/>
          <w:b/>
          <w:bCs/>
          <w:sz w:val="30"/>
          <w:szCs w:val="30"/>
        </w:rPr>
        <w:t>7</w:t>
      </w:r>
      <w:r w:rsidRPr="00C36E3D">
        <w:rPr>
          <w:rFonts w:ascii="Angsana New" w:hAnsi="Angsana New"/>
          <w:b/>
          <w:bCs/>
          <w:sz w:val="30"/>
          <w:szCs w:val="30"/>
        </w:rPr>
        <w:tab/>
      </w:r>
      <w:r w:rsidRPr="00C36E3D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เงินฝากสถาบันการเงินที่มีข้อจำกัดในการเบิกใช้</w:t>
      </w:r>
    </w:p>
    <w:p w14:paraId="4D3DD019" w14:textId="77777777" w:rsidR="006C3B2A" w:rsidRPr="00D044B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653B94" w14:textId="77777777" w:rsidR="006C3B2A" w:rsidRPr="00C36E3D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D320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D3203">
        <w:rPr>
          <w:rFonts w:ascii="Angsana New" w:hAnsi="Angsana New"/>
          <w:sz w:val="30"/>
          <w:szCs w:val="30"/>
        </w:rPr>
        <w:t xml:space="preserve">31 </w:t>
      </w:r>
      <w:proofErr w:type="spellStart"/>
      <w:r w:rsidRPr="00CD3203">
        <w:rPr>
          <w:rFonts w:ascii="Angsana New" w:hAnsi="Angsana New"/>
          <w:sz w:val="30"/>
          <w:szCs w:val="30"/>
        </w:rPr>
        <w:t>ธันวาคม</w:t>
      </w:r>
      <w:proofErr w:type="spellEnd"/>
      <w:r w:rsidRPr="00CD3203">
        <w:rPr>
          <w:rFonts w:ascii="Angsana New" w:hAnsi="Angsana New"/>
          <w:sz w:val="30"/>
          <w:szCs w:val="30"/>
        </w:rPr>
        <w:t xml:space="preserve"> </w:t>
      </w:r>
      <w:r w:rsidR="00A15F93">
        <w:rPr>
          <w:rFonts w:ascii="Angsana New" w:hAnsi="Angsana New"/>
          <w:sz w:val="30"/>
          <w:szCs w:val="30"/>
        </w:rPr>
        <w:t>256</w:t>
      </w:r>
      <w:r w:rsidR="00FE60E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="00A15F93">
        <w:rPr>
          <w:rFonts w:ascii="Angsana New" w:hAnsi="Angsana New"/>
          <w:sz w:val="30"/>
          <w:szCs w:val="30"/>
        </w:rPr>
        <w:t>256</w:t>
      </w:r>
      <w:r w:rsidR="00FE60E1">
        <w:rPr>
          <w:rFonts w:ascii="Angsana New" w:hAnsi="Angsana New"/>
          <w:sz w:val="30"/>
          <w:szCs w:val="30"/>
        </w:rPr>
        <w:t>1</w:t>
      </w:r>
      <w:r w:rsidRPr="00CD3203">
        <w:rPr>
          <w:rFonts w:ascii="Angsana New" w:hAnsi="Angsana New" w:hint="cs"/>
          <w:sz w:val="30"/>
          <w:szCs w:val="30"/>
          <w:cs/>
        </w:rPr>
        <w:t xml:space="preserve"> กลุ่มบริษัทมีเงินฝากสถาบันการเงินกับสถาบันการเงินในประเทศ ซึ่งใช้เป็นหลักทรัพย์ค้ำประกันการออกหนังสือค้ำประกัน</w:t>
      </w:r>
      <w:r w:rsidR="007A7103">
        <w:rPr>
          <w:rFonts w:ascii="Angsana New" w:hAnsi="Angsana New" w:hint="cs"/>
          <w:sz w:val="30"/>
          <w:szCs w:val="30"/>
          <w:cs/>
        </w:rPr>
        <w:t>ผลงาน</w:t>
      </w:r>
      <w:r w:rsidRPr="00CD3203">
        <w:rPr>
          <w:rFonts w:ascii="Angsana New" w:hAnsi="Angsana New" w:hint="cs"/>
          <w:sz w:val="30"/>
          <w:szCs w:val="30"/>
          <w:cs/>
        </w:rPr>
        <w:t>ของบริษัทและเงินกู้ยืมจากสถาบันการเงิน</w:t>
      </w:r>
    </w:p>
    <w:p w14:paraId="61AB7734" w14:textId="77777777" w:rsidR="006C3B2A" w:rsidRPr="00D044B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0A08E8F3" w14:textId="77777777" w:rsidR="006C3B2A" w:rsidRPr="00C36E3D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15F9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C2512">
        <w:rPr>
          <w:rFonts w:ascii="Angsana New" w:hAnsi="Angsana New"/>
          <w:b/>
          <w:bCs/>
          <w:sz w:val="30"/>
          <w:szCs w:val="30"/>
        </w:rPr>
        <w:t>8</w:t>
      </w:r>
      <w:r w:rsidRPr="00C36E3D">
        <w:rPr>
          <w:rFonts w:ascii="Angsana New" w:hAnsi="Angsana New"/>
          <w:b/>
          <w:bCs/>
          <w:sz w:val="30"/>
          <w:szCs w:val="30"/>
        </w:rPr>
        <w:tab/>
      </w:r>
      <w:r w:rsidRPr="00C36E3D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2DD6AB4" w14:textId="77777777" w:rsidR="006C3B2A" w:rsidRPr="00D044B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yellow"/>
        </w:rPr>
      </w:pPr>
    </w:p>
    <w:tbl>
      <w:tblPr>
        <w:tblW w:w="955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98"/>
        <w:gridCol w:w="270"/>
        <w:gridCol w:w="1170"/>
        <w:gridCol w:w="270"/>
        <w:gridCol w:w="1170"/>
        <w:gridCol w:w="270"/>
        <w:gridCol w:w="1170"/>
      </w:tblGrid>
      <w:tr w:rsidR="006C3B2A" w:rsidRPr="008940CF" w14:paraId="4AC03229" w14:textId="77777777" w:rsidTr="00FF5BCA">
        <w:trPr>
          <w:tblHeader/>
        </w:trPr>
        <w:tc>
          <w:tcPr>
            <w:tcW w:w="3240" w:type="dxa"/>
          </w:tcPr>
          <w:p w14:paraId="53532640" w14:textId="77777777" w:rsidR="006C3B2A" w:rsidRPr="00993D1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EF3B32" w14:textId="77777777" w:rsidR="006C3B2A" w:rsidRPr="008940C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38" w:type="dxa"/>
            <w:gridSpan w:val="3"/>
          </w:tcPr>
          <w:p w14:paraId="6FBEADC0" w14:textId="77777777" w:rsidR="006C3B2A" w:rsidRPr="008940C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8940C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11C8E9F" w14:textId="77777777" w:rsidR="006C3B2A" w:rsidRPr="008940C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F982495" w14:textId="77777777" w:rsidR="006C3B2A" w:rsidRPr="008940C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940C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B2A" w:rsidRPr="008940CF" w14:paraId="16679A00" w14:textId="77777777" w:rsidTr="00FF5BCA">
        <w:trPr>
          <w:tblHeader/>
        </w:trPr>
        <w:tc>
          <w:tcPr>
            <w:tcW w:w="3240" w:type="dxa"/>
          </w:tcPr>
          <w:p w14:paraId="4A511F84" w14:textId="77777777" w:rsidR="006C3B2A" w:rsidRPr="008940C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32F5E1" w14:textId="77777777" w:rsidR="006C3B2A" w:rsidRPr="00A64622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46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2F0F73EF" w14:textId="77777777" w:rsidR="006C3B2A" w:rsidRPr="008940CF" w:rsidRDefault="00FE60E1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DF5E54" w14:textId="77777777" w:rsidR="006C3B2A" w:rsidRPr="008940CF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2B9CB" w14:textId="77777777" w:rsidR="006C3B2A" w:rsidRPr="008940CF" w:rsidRDefault="00FE60E1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70E958F" w14:textId="77777777" w:rsidR="006C3B2A" w:rsidRPr="008940CF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58C6F9C" w14:textId="77777777" w:rsidR="006C3B2A" w:rsidRPr="008940CF" w:rsidRDefault="00FE60E1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7A27349" w14:textId="77777777" w:rsidR="006C3B2A" w:rsidRPr="008940CF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D9986" w14:textId="77777777" w:rsidR="006C3B2A" w:rsidRPr="008940CF" w:rsidRDefault="00FE60E1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8940CF" w14:paraId="005D93FC" w14:textId="77777777" w:rsidTr="00FF5BCA">
        <w:trPr>
          <w:tblHeader/>
        </w:trPr>
        <w:tc>
          <w:tcPr>
            <w:tcW w:w="3240" w:type="dxa"/>
          </w:tcPr>
          <w:p w14:paraId="1F8BB031" w14:textId="77777777" w:rsidR="006C3B2A" w:rsidRPr="008940C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CF31880" w14:textId="77777777" w:rsidR="006C3B2A" w:rsidRPr="008940CF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24FFB208" w14:textId="77777777" w:rsidR="006C3B2A" w:rsidRPr="008940CF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0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4522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40C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940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B2A" w:rsidRPr="008940CF" w14:paraId="134AE6A9" w14:textId="77777777" w:rsidTr="00FF5BCA">
        <w:tc>
          <w:tcPr>
            <w:tcW w:w="3240" w:type="dxa"/>
          </w:tcPr>
          <w:p w14:paraId="2102CB11" w14:textId="77777777" w:rsidR="006C3B2A" w:rsidRPr="008940C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0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03351E94" w14:textId="77777777" w:rsidR="006C3B2A" w:rsidRPr="008940CF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7E2B5A3" w14:textId="77777777" w:rsidR="006C3B2A" w:rsidRPr="008940CF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EE597" w14:textId="77777777" w:rsidR="006C3B2A" w:rsidRPr="008940CF" w:rsidRDefault="006C3B2A" w:rsidP="00FF5BC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AA540" w14:textId="77777777" w:rsidR="006C3B2A" w:rsidRPr="008940CF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C26875" w14:textId="77777777" w:rsidR="006C3B2A" w:rsidRPr="008940CF" w:rsidRDefault="006C3B2A" w:rsidP="00FF5BC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E3308" w14:textId="77777777" w:rsidR="006C3B2A" w:rsidRPr="008940CF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8B4A3" w14:textId="77777777" w:rsidR="006C3B2A" w:rsidRPr="008940CF" w:rsidRDefault="006C3B2A" w:rsidP="00FF5BCA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6BF6F" w14:textId="77777777" w:rsidR="006C3B2A" w:rsidRPr="008940CF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8C4566" w:rsidRPr="008940CF" w14:paraId="27C864C7" w14:textId="77777777" w:rsidTr="00FF5BCA">
        <w:tc>
          <w:tcPr>
            <w:tcW w:w="3240" w:type="dxa"/>
          </w:tcPr>
          <w:p w14:paraId="3B7F92FF" w14:textId="77777777" w:rsidR="008C4566" w:rsidRPr="008940CF" w:rsidRDefault="008C4566" w:rsidP="008C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</w:tcPr>
          <w:p w14:paraId="283723EB" w14:textId="77777777" w:rsidR="008C4566" w:rsidRPr="008940CF" w:rsidRDefault="008C4566" w:rsidP="008C45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69BBB2" w14:textId="77777777" w:rsidR="008C4566" w:rsidRPr="008940CF" w:rsidRDefault="008C4566" w:rsidP="008C45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286E4" w14:textId="77777777" w:rsidR="008C4566" w:rsidRPr="008940CF" w:rsidRDefault="008C4566" w:rsidP="008C4566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D8988" w14:textId="77777777" w:rsidR="008C4566" w:rsidRPr="008940CF" w:rsidRDefault="008C4566" w:rsidP="008C45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202CB" w14:textId="77777777" w:rsidR="008C4566" w:rsidRPr="008940CF" w:rsidRDefault="008C4566" w:rsidP="008C4566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209A1" w14:textId="77777777" w:rsidR="008C4566" w:rsidRPr="008940CF" w:rsidRDefault="008C4566" w:rsidP="008C45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81DD5" w14:textId="77777777" w:rsidR="008C4566" w:rsidRPr="008940CF" w:rsidRDefault="008C4566" w:rsidP="008C4566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D64FF" w14:textId="77777777" w:rsidR="008C4566" w:rsidRPr="008940CF" w:rsidRDefault="008C4566" w:rsidP="008C45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60E1" w:rsidRPr="008940CF" w14:paraId="6071B2E6" w14:textId="77777777" w:rsidTr="00FF5BCA">
        <w:tc>
          <w:tcPr>
            <w:tcW w:w="3240" w:type="dxa"/>
          </w:tcPr>
          <w:p w14:paraId="4DCEED79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900" w:type="dxa"/>
          </w:tcPr>
          <w:p w14:paraId="16792A3A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4155C2CB" w14:textId="77777777" w:rsidR="00FE60E1" w:rsidRPr="00545226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bidi="th-TH"/>
              </w:rPr>
              <w:t>18,32</w:t>
            </w:r>
            <w:r w:rsidR="0054522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21EC9C7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F9D93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5F93">
              <w:rPr>
                <w:rFonts w:ascii="Angsana New" w:hAnsi="Angsana New"/>
                <w:sz w:val="30"/>
                <w:szCs w:val="30"/>
                <w:cs/>
                <w:lang w:bidi="th-TH"/>
              </w:rPr>
              <w:t>12</w:t>
            </w:r>
            <w:r w:rsidRPr="00A15F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5F93">
              <w:rPr>
                <w:rFonts w:ascii="Angsana New" w:hAnsi="Angsana New"/>
                <w:sz w:val="30"/>
                <w:szCs w:val="30"/>
                <w:cs/>
                <w:lang w:bidi="th-TH"/>
              </w:rPr>
              <w:t>58</w:t>
            </w:r>
            <w:r w:rsidR="0054522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37BCF8C7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0C51B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val="en-US" w:bidi="th-TH"/>
              </w:rPr>
              <w:t>16,808</w:t>
            </w:r>
          </w:p>
        </w:tc>
        <w:tc>
          <w:tcPr>
            <w:tcW w:w="270" w:type="dxa"/>
          </w:tcPr>
          <w:p w14:paraId="1DB67C58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D0625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5F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</w:t>
            </w:r>
            <w:r w:rsidRPr="00A15F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5F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58</w:t>
            </w:r>
            <w:r w:rsidR="0054522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FE60E1" w:rsidRPr="008940CF" w14:paraId="625B5096" w14:textId="77777777" w:rsidTr="00FF5BCA">
        <w:tc>
          <w:tcPr>
            <w:tcW w:w="3240" w:type="dxa"/>
          </w:tcPr>
          <w:p w14:paraId="04E90C55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8AC622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15DFFB7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EDA79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0306B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E5841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C983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22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9877AE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4382A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22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60E1" w:rsidRPr="008940CF" w14:paraId="2E2E89B0" w14:textId="77777777" w:rsidTr="00FF5BCA">
        <w:tc>
          <w:tcPr>
            <w:tcW w:w="3240" w:type="dxa"/>
          </w:tcPr>
          <w:p w14:paraId="642F8692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8940CF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8940CF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E4A8774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C3B1CA5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C6C5EC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3E2B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3DB3F0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EB3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22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48352E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D1941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22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60E1" w:rsidRPr="008940CF" w14:paraId="5F48CF90" w14:textId="77777777" w:rsidTr="00FF5BCA">
        <w:tc>
          <w:tcPr>
            <w:tcW w:w="3240" w:type="dxa"/>
          </w:tcPr>
          <w:p w14:paraId="4A64EBD2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900" w:type="dxa"/>
          </w:tcPr>
          <w:p w14:paraId="1CB7AAB0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D1BDBC8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bidi="th-TH"/>
              </w:rPr>
              <w:t>51,125</w:t>
            </w:r>
          </w:p>
        </w:tc>
        <w:tc>
          <w:tcPr>
            <w:tcW w:w="270" w:type="dxa"/>
          </w:tcPr>
          <w:p w14:paraId="40CB6A30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B587CE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5F93">
              <w:rPr>
                <w:rFonts w:ascii="Angsana New" w:hAnsi="Angsana New"/>
                <w:sz w:val="30"/>
                <w:szCs w:val="30"/>
                <w:cs/>
                <w:lang w:bidi="th-TH"/>
              </w:rPr>
              <w:t>46</w:t>
            </w:r>
            <w:r w:rsidRPr="00A15F9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5F93">
              <w:rPr>
                <w:rFonts w:ascii="Angsana New" w:hAnsi="Angsana New"/>
                <w:sz w:val="30"/>
                <w:szCs w:val="30"/>
                <w:cs/>
                <w:lang w:bidi="th-TH"/>
              </w:rPr>
              <w:t>501</w:t>
            </w:r>
          </w:p>
        </w:tc>
        <w:tc>
          <w:tcPr>
            <w:tcW w:w="270" w:type="dxa"/>
          </w:tcPr>
          <w:p w14:paraId="0D27D7E9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2B29A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270" w:type="dxa"/>
          </w:tcPr>
          <w:p w14:paraId="32DA9730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6CCBB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15F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</w:t>
            </w:r>
            <w:r w:rsidRPr="00A15F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5F9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017</w:t>
            </w:r>
          </w:p>
        </w:tc>
      </w:tr>
      <w:tr w:rsidR="00FE60E1" w:rsidRPr="008940CF" w14:paraId="67C85F6C" w14:textId="77777777" w:rsidTr="00FF5BCA">
        <w:tc>
          <w:tcPr>
            <w:tcW w:w="3240" w:type="dxa"/>
          </w:tcPr>
          <w:p w14:paraId="074FB8E8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755DD9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99DFED5" w14:textId="77777777" w:rsidR="00FE60E1" w:rsidRPr="00BB5C80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629A3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B84083" w14:textId="77777777" w:rsidR="00FE60E1" w:rsidRPr="00BB5C80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8FA374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7E6604" w14:textId="77777777" w:rsidR="00FE60E1" w:rsidRPr="00BB5C80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1C8F3A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AF93DE" w14:textId="77777777" w:rsidR="00FE60E1" w:rsidRPr="00BB5C80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6E46C625" w14:textId="77777777" w:rsidTr="00FF5BCA">
        <w:tc>
          <w:tcPr>
            <w:tcW w:w="3240" w:type="dxa"/>
          </w:tcPr>
          <w:p w14:paraId="0D019FC8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0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125B8491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F95809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3354D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09142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152FC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98EBA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  <w:tab w:val="decimal" w:pos="9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53A48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9A549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  <w:tab w:val="decimal" w:pos="9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0E1" w:rsidRPr="008940CF" w14:paraId="7BBD68F9" w14:textId="77777777" w:rsidTr="00FF5BCA">
        <w:tc>
          <w:tcPr>
            <w:tcW w:w="3240" w:type="dxa"/>
          </w:tcPr>
          <w:p w14:paraId="2C2C778C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0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40F3044F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F92B5B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251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69,4</w:t>
            </w:r>
            <w:r w:rsidR="005452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0301280A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69C34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59</w:t>
            </w: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C315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085</w:t>
            </w:r>
          </w:p>
        </w:tc>
        <w:tc>
          <w:tcPr>
            <w:tcW w:w="270" w:type="dxa"/>
          </w:tcPr>
          <w:p w14:paraId="1A7544C1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DB4EF2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C25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61,808</w:t>
            </w:r>
          </w:p>
        </w:tc>
        <w:tc>
          <w:tcPr>
            <w:tcW w:w="270" w:type="dxa"/>
          </w:tcPr>
          <w:p w14:paraId="3B70618C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B043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58</w:t>
            </w: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C31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601</w:t>
            </w:r>
          </w:p>
        </w:tc>
      </w:tr>
      <w:tr w:rsidR="00FE60E1" w:rsidRPr="008940CF" w14:paraId="5EE1174C" w14:textId="77777777" w:rsidTr="00FF5BCA">
        <w:tc>
          <w:tcPr>
            <w:tcW w:w="3240" w:type="dxa"/>
          </w:tcPr>
          <w:p w14:paraId="2C712519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A907AD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6E983849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B42A73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D6733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FCFF2C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6075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E44B9A" w14:textId="77777777" w:rsidR="00FE60E1" w:rsidRPr="008940CF" w:rsidRDefault="00FE60E1" w:rsidP="00FE60E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939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60E1" w:rsidRPr="008940CF" w14:paraId="6B02BF5D" w14:textId="77777777" w:rsidTr="00FF5BCA">
        <w:tc>
          <w:tcPr>
            <w:tcW w:w="3240" w:type="dxa"/>
          </w:tcPr>
          <w:p w14:paraId="7C47A568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3A18F13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98" w:type="dxa"/>
          </w:tcPr>
          <w:p w14:paraId="47FAB554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80B20CB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5FE4F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2A1290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6ED71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9FB456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60821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2E5E6B0C" w14:textId="77777777" w:rsidTr="00FF5BCA">
        <w:tc>
          <w:tcPr>
            <w:tcW w:w="3240" w:type="dxa"/>
          </w:tcPr>
          <w:p w14:paraId="637449C5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0C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940C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7F3EF57C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5C9DF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4F9C0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E1F9B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F4385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E005D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50A85B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78A37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75C7DE97" w14:textId="77777777" w:rsidTr="00FF5BCA">
        <w:tc>
          <w:tcPr>
            <w:tcW w:w="3240" w:type="dxa"/>
          </w:tcPr>
          <w:p w14:paraId="773D89FE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0C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940CF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8940CF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900" w:type="dxa"/>
          </w:tcPr>
          <w:p w14:paraId="0EE3BEED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2204211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bidi="th-TH"/>
              </w:rPr>
              <w:t>3,552</w:t>
            </w:r>
          </w:p>
        </w:tc>
        <w:tc>
          <w:tcPr>
            <w:tcW w:w="270" w:type="dxa"/>
          </w:tcPr>
          <w:p w14:paraId="3A937A51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3DBB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EC31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C3158">
              <w:rPr>
                <w:rFonts w:ascii="Angsana New" w:hAnsi="Angsana New"/>
                <w:sz w:val="30"/>
                <w:szCs w:val="30"/>
                <w:cs/>
                <w:lang w:bidi="th-TH"/>
              </w:rPr>
              <w:t>33</w:t>
            </w:r>
            <w:r w:rsidR="00545226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AF513A4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F32D9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val="en-US" w:bidi="th-TH"/>
              </w:rPr>
              <w:t>3,552</w:t>
            </w:r>
          </w:p>
        </w:tc>
        <w:tc>
          <w:tcPr>
            <w:tcW w:w="270" w:type="dxa"/>
          </w:tcPr>
          <w:p w14:paraId="374E987B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C8504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C31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33</w:t>
            </w:r>
            <w:r w:rsidR="0054522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E60E1" w:rsidRPr="008940CF" w14:paraId="4FA409D6" w14:textId="77777777" w:rsidTr="00FF5BCA">
        <w:tc>
          <w:tcPr>
            <w:tcW w:w="3240" w:type="dxa"/>
          </w:tcPr>
          <w:p w14:paraId="0FB33587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193A75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07E4801C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137156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FCECD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DD7128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AC77A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D352C9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BD41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0DA635DA" w14:textId="77777777" w:rsidTr="00FF5BCA">
        <w:tc>
          <w:tcPr>
            <w:tcW w:w="3240" w:type="dxa"/>
          </w:tcPr>
          <w:p w14:paraId="631A3945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00" w:type="dxa"/>
          </w:tcPr>
          <w:p w14:paraId="001406CE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1B55AE2E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07EE08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38FC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EFD48F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A30D0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849E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F5ED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2AB50323" w14:textId="77777777" w:rsidTr="006B4CB0">
        <w:tc>
          <w:tcPr>
            <w:tcW w:w="3240" w:type="dxa"/>
          </w:tcPr>
          <w:p w14:paraId="3C6C9435" w14:textId="77777777" w:rsidR="00FE60E1" w:rsidRPr="00A03E7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C7E8EF2" w14:textId="77777777" w:rsidR="00FE60E1" w:rsidRPr="00A64622" w:rsidRDefault="00FE60E1" w:rsidP="00FE60E1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3E9DA7" w14:textId="77777777" w:rsidR="00FE60E1" w:rsidRPr="00527A52" w:rsidRDefault="00FE60E1" w:rsidP="00FE60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32CAF0" w14:textId="77777777" w:rsidR="00FE60E1" w:rsidRPr="00527A52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026AA" w14:textId="77777777" w:rsidR="00FE60E1" w:rsidRPr="00527A52" w:rsidRDefault="00FE60E1" w:rsidP="00FE60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F81A8F" w14:textId="77777777" w:rsidR="00FE60E1" w:rsidRPr="00527A52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1F8869" w14:textId="77777777" w:rsidR="00FE60E1" w:rsidRPr="00527A52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C10148" w14:textId="77777777" w:rsidR="00FE60E1" w:rsidRPr="00527A52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B03FE" w14:textId="77777777" w:rsidR="00FE60E1" w:rsidRPr="00527A52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3E328144" w14:textId="77777777" w:rsidTr="006B4CB0">
        <w:tc>
          <w:tcPr>
            <w:tcW w:w="3240" w:type="dxa"/>
          </w:tcPr>
          <w:p w14:paraId="7D4623B6" w14:textId="77777777" w:rsidR="00FE60E1" w:rsidRPr="002844DB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4DB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06D500B2" w14:textId="77777777" w:rsidR="00FE60E1" w:rsidRPr="006B4CB0" w:rsidRDefault="001C7B7D" w:rsidP="00FE60E1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CB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8" w:type="dxa"/>
          </w:tcPr>
          <w:p w14:paraId="34885EA4" w14:textId="77777777" w:rsidR="00FE60E1" w:rsidRPr="008940CF" w:rsidRDefault="006C2512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2512">
              <w:rPr>
                <w:rFonts w:ascii="Angsana New" w:hAnsi="Angsana New"/>
                <w:sz w:val="30"/>
                <w:szCs w:val="30"/>
                <w:lang w:bidi="th-TH"/>
              </w:rPr>
              <w:t>2,500</w:t>
            </w:r>
          </w:p>
        </w:tc>
        <w:tc>
          <w:tcPr>
            <w:tcW w:w="270" w:type="dxa"/>
          </w:tcPr>
          <w:p w14:paraId="6EA39955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E5754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bidi="th-TH"/>
              </w:rPr>
              <w:t>67,000</w:t>
            </w:r>
          </w:p>
        </w:tc>
        <w:tc>
          <w:tcPr>
            <w:tcW w:w="270" w:type="dxa"/>
          </w:tcPr>
          <w:p w14:paraId="13A8F853" w14:textId="77777777" w:rsidR="00FE60E1" w:rsidRPr="00527A52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B5494" w14:textId="77777777" w:rsidR="00FE60E1" w:rsidRPr="00527A52" w:rsidRDefault="006C2512" w:rsidP="006C2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89618" w14:textId="77777777" w:rsidR="00FE60E1" w:rsidRPr="00527A52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2F8E0" w14:textId="77777777" w:rsidR="00FE60E1" w:rsidRPr="00527A52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4,794</w:t>
            </w:r>
          </w:p>
        </w:tc>
      </w:tr>
      <w:tr w:rsidR="00FE60E1" w:rsidRPr="008940CF" w14:paraId="1059473D" w14:textId="77777777" w:rsidTr="006B4CB0">
        <w:tc>
          <w:tcPr>
            <w:tcW w:w="3240" w:type="dxa"/>
          </w:tcPr>
          <w:p w14:paraId="3295EA04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3F6CE7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68419E6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66B002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B075B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D6049A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B59EA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355B44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B4A2C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3C6D8C59" w14:textId="77777777" w:rsidTr="00FF5BCA">
        <w:tc>
          <w:tcPr>
            <w:tcW w:w="3240" w:type="dxa"/>
          </w:tcPr>
          <w:p w14:paraId="4C0EAD0D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หนี้สินตามสัญญาเช่าการเงินส่วนที่</w:t>
            </w:r>
          </w:p>
        </w:tc>
        <w:tc>
          <w:tcPr>
            <w:tcW w:w="900" w:type="dxa"/>
          </w:tcPr>
          <w:p w14:paraId="6A11A6E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423D14A8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4E4CF8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B9B11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A88DE7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8AFA2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56B617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45AD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60E1" w:rsidRPr="008940CF" w14:paraId="0D83648A" w14:textId="77777777" w:rsidTr="00FF5BCA">
        <w:tc>
          <w:tcPr>
            <w:tcW w:w="3240" w:type="dxa"/>
          </w:tcPr>
          <w:p w14:paraId="51AE0C8C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40CF">
              <w:rPr>
                <w:rFonts w:ascii="Angsana New" w:hAnsi="Angsana New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900" w:type="dxa"/>
          </w:tcPr>
          <w:p w14:paraId="1D242503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EACA8E1" w14:textId="77777777" w:rsidR="00FE60E1" w:rsidRPr="008940CF" w:rsidRDefault="006C2512" w:rsidP="006C2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7697A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F62777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54522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2854D846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9B950" w14:textId="77777777" w:rsidR="00FE60E1" w:rsidRPr="008940CF" w:rsidRDefault="006C2512" w:rsidP="006C2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721A1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20916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4522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FE60E1" w:rsidRPr="008940CF" w14:paraId="7A9116AE" w14:textId="77777777" w:rsidTr="00FF5BCA">
        <w:tc>
          <w:tcPr>
            <w:tcW w:w="3240" w:type="dxa"/>
          </w:tcPr>
          <w:p w14:paraId="04B4C9EB" w14:textId="77777777" w:rsidR="00FE60E1" w:rsidRPr="008940CF" w:rsidRDefault="00FE60E1" w:rsidP="00FE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0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00" w:type="dxa"/>
          </w:tcPr>
          <w:p w14:paraId="26B2F04C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9B968BB" w14:textId="77777777" w:rsidR="00FE60E1" w:rsidRPr="008940CF" w:rsidRDefault="00865AC8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5AC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75,50</w:t>
            </w:r>
            <w:r w:rsidR="005452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8F38E99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B2540E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129,51</w:t>
            </w:r>
            <w:r w:rsidR="005452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1E4F7A13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0AEE56" w14:textId="77777777" w:rsidR="00FE60E1" w:rsidRPr="008940CF" w:rsidRDefault="00865AC8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5A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65,360</w:t>
            </w:r>
          </w:p>
        </w:tc>
        <w:tc>
          <w:tcPr>
            <w:tcW w:w="270" w:type="dxa"/>
          </w:tcPr>
          <w:p w14:paraId="4066455D" w14:textId="77777777" w:rsidR="00FE60E1" w:rsidRPr="008940CF" w:rsidRDefault="00FE60E1" w:rsidP="00FE60E1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7FDEBF" w14:textId="77777777" w:rsidR="00FE60E1" w:rsidRPr="008940CF" w:rsidRDefault="00FE60E1" w:rsidP="00FE60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66,824</w:t>
            </w:r>
          </w:p>
        </w:tc>
      </w:tr>
    </w:tbl>
    <w:p w14:paraId="2B20147D" w14:textId="77777777" w:rsidR="006C3B2A" w:rsidRPr="00C36E3D" w:rsidRDefault="006C3B2A" w:rsidP="006C3B2A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28"/>
        <w:gridCol w:w="1260"/>
        <w:gridCol w:w="270"/>
        <w:gridCol w:w="1224"/>
        <w:gridCol w:w="270"/>
        <w:gridCol w:w="1233"/>
        <w:gridCol w:w="270"/>
        <w:gridCol w:w="1233"/>
      </w:tblGrid>
      <w:tr w:rsidR="006C3B2A" w:rsidRPr="00A03E7F" w14:paraId="2F42A34E" w14:textId="77777777" w:rsidTr="00FF5BCA">
        <w:trPr>
          <w:tblHeader/>
        </w:trPr>
        <w:tc>
          <w:tcPr>
            <w:tcW w:w="3528" w:type="dxa"/>
          </w:tcPr>
          <w:p w14:paraId="08BEBBE2" w14:textId="77777777" w:rsidR="006C3B2A" w:rsidRPr="00993D16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183A709F" w14:textId="77777777" w:rsidR="006C3B2A" w:rsidRPr="00A03E7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03E7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4FF3AFD" w14:textId="77777777" w:rsidR="006C3B2A" w:rsidRPr="00A03E7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1E86AA5E" w14:textId="77777777" w:rsidR="006C3B2A" w:rsidRPr="00A03E7F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03E7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B2A" w:rsidRPr="00A03E7F" w14:paraId="664C886F" w14:textId="77777777" w:rsidTr="00FF5BCA">
        <w:trPr>
          <w:tblHeader/>
        </w:trPr>
        <w:tc>
          <w:tcPr>
            <w:tcW w:w="3528" w:type="dxa"/>
          </w:tcPr>
          <w:p w14:paraId="2A7FA1EE" w14:textId="77777777" w:rsidR="006C3B2A" w:rsidRPr="00A03E7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7402F2" w14:textId="77777777" w:rsidR="006C3B2A" w:rsidRPr="00A03E7F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6A1F5CC" w14:textId="77777777" w:rsidR="006C3B2A" w:rsidRPr="00A03E7F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E5F84EC" w14:textId="77777777" w:rsidR="006C3B2A" w:rsidRPr="00A03E7F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17B4E90" w14:textId="77777777" w:rsidR="006C3B2A" w:rsidRPr="00A03E7F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5281DBD4" w14:textId="77777777" w:rsidR="006C3B2A" w:rsidRPr="00A03E7F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DB34F9" w14:textId="77777777" w:rsidR="006C3B2A" w:rsidRPr="00A03E7F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68C0FF2" w14:textId="77777777" w:rsidR="006C3B2A" w:rsidRPr="00A03E7F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A03E7F" w14:paraId="13BF10DE" w14:textId="77777777" w:rsidTr="00FF5BCA">
        <w:trPr>
          <w:tblHeader/>
        </w:trPr>
        <w:tc>
          <w:tcPr>
            <w:tcW w:w="3528" w:type="dxa"/>
          </w:tcPr>
          <w:p w14:paraId="211AFC24" w14:textId="77777777" w:rsidR="006C3B2A" w:rsidRPr="00A03E7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347C78C" w14:textId="77777777" w:rsidR="006C3B2A" w:rsidRPr="00A03E7F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3E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54E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E7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03E7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B2A" w:rsidRPr="00A03E7F" w14:paraId="4B9C7F75" w14:textId="77777777" w:rsidTr="00FF5BCA">
        <w:tc>
          <w:tcPr>
            <w:tcW w:w="3528" w:type="dxa"/>
          </w:tcPr>
          <w:p w14:paraId="23F6C14F" w14:textId="77777777" w:rsidR="006C3B2A" w:rsidRPr="00A03E7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3E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4C62B111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FA9F4" w14:textId="77777777" w:rsidR="006C3B2A" w:rsidRPr="00A03E7F" w:rsidRDefault="006C3B2A" w:rsidP="00FF5BC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C97A1C7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60240" w14:textId="77777777" w:rsidR="006C3B2A" w:rsidRPr="00A03E7F" w:rsidRDefault="006C3B2A" w:rsidP="00FF5BC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4D30FDA5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7F8176" w14:textId="77777777" w:rsidR="006C3B2A" w:rsidRPr="00A03E7F" w:rsidRDefault="006C3B2A" w:rsidP="00FF5BC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15968C99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3B2A" w:rsidRPr="00A03E7F" w14:paraId="0126F338" w14:textId="77777777" w:rsidTr="00FF5BCA">
        <w:tc>
          <w:tcPr>
            <w:tcW w:w="3528" w:type="dxa"/>
          </w:tcPr>
          <w:p w14:paraId="4DD275FB" w14:textId="77777777" w:rsidR="006C3B2A" w:rsidRPr="00A03E7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3E7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1E050D28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66B62" w14:textId="77777777" w:rsidR="006C3B2A" w:rsidRPr="00A03E7F" w:rsidRDefault="006C3B2A" w:rsidP="00FF5BC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36E25CC1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D1CE6" w14:textId="77777777" w:rsidR="006C3B2A" w:rsidRPr="00A03E7F" w:rsidRDefault="006C3B2A" w:rsidP="00FF5BC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31A73A8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D3AE2D" w14:textId="77777777" w:rsidR="006C3B2A" w:rsidRPr="00A03E7F" w:rsidRDefault="006C3B2A" w:rsidP="00FF5BCA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5BCDCC64" w14:textId="77777777" w:rsidR="006C3B2A" w:rsidRPr="00A03E7F" w:rsidRDefault="006C3B2A" w:rsidP="00FF5B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2702" w:rsidRPr="00A03E7F" w14:paraId="01BD722B" w14:textId="77777777" w:rsidTr="00FF5BCA">
        <w:tc>
          <w:tcPr>
            <w:tcW w:w="3528" w:type="dxa"/>
          </w:tcPr>
          <w:p w14:paraId="4E4D6B7B" w14:textId="77777777" w:rsidR="007D2702" w:rsidRPr="00A03E7F" w:rsidRDefault="007D2702" w:rsidP="007D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3E7F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260" w:type="dxa"/>
          </w:tcPr>
          <w:p w14:paraId="0B213A1C" w14:textId="77777777" w:rsidR="007D2702" w:rsidRPr="00A03E7F" w:rsidRDefault="00B72614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2614">
              <w:rPr>
                <w:rFonts w:ascii="Angsana New" w:hAnsi="Angsana New"/>
                <w:sz w:val="30"/>
                <w:szCs w:val="30"/>
                <w:lang w:bidi="th-TH"/>
              </w:rPr>
              <w:t>7,437</w:t>
            </w:r>
          </w:p>
        </w:tc>
        <w:tc>
          <w:tcPr>
            <w:tcW w:w="270" w:type="dxa"/>
          </w:tcPr>
          <w:p w14:paraId="14BEFCBF" w14:textId="77777777" w:rsidR="007D2702" w:rsidRPr="00A03E7F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DF2E42E" w14:textId="77777777" w:rsidR="007D2702" w:rsidRPr="00A03E7F" w:rsidRDefault="007D2702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bidi="th-TH"/>
              </w:rPr>
              <w:t>10,993</w:t>
            </w:r>
          </w:p>
        </w:tc>
        <w:tc>
          <w:tcPr>
            <w:tcW w:w="270" w:type="dxa"/>
          </w:tcPr>
          <w:p w14:paraId="6A28ACC6" w14:textId="77777777" w:rsidR="007D2702" w:rsidRPr="00A03E7F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5790FB5" w14:textId="77777777" w:rsidR="007D2702" w:rsidRPr="00A03E7F" w:rsidRDefault="00B72614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sz w:val="30"/>
                <w:szCs w:val="30"/>
                <w:lang w:val="en-US" w:bidi="th-TH"/>
              </w:rPr>
              <w:t>7,437</w:t>
            </w:r>
          </w:p>
        </w:tc>
        <w:tc>
          <w:tcPr>
            <w:tcW w:w="270" w:type="dxa"/>
          </w:tcPr>
          <w:p w14:paraId="005C5C30" w14:textId="77777777" w:rsidR="007D2702" w:rsidRPr="00A03E7F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2495136" w14:textId="77777777" w:rsidR="007D2702" w:rsidRPr="00A03E7F" w:rsidRDefault="007D2702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10,993</w:t>
            </w:r>
          </w:p>
        </w:tc>
      </w:tr>
      <w:tr w:rsidR="00B72614" w:rsidRPr="00A03E7F" w14:paraId="38A4CA47" w14:textId="77777777" w:rsidTr="00FF5BCA">
        <w:tc>
          <w:tcPr>
            <w:tcW w:w="3528" w:type="dxa"/>
          </w:tcPr>
          <w:p w14:paraId="3AD6431D" w14:textId="77777777" w:rsidR="00B72614" w:rsidRPr="00A03E7F" w:rsidRDefault="00B72614" w:rsidP="00B7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3E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D978D1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26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7,437</w:t>
            </w:r>
          </w:p>
        </w:tc>
        <w:tc>
          <w:tcPr>
            <w:tcW w:w="270" w:type="dxa"/>
          </w:tcPr>
          <w:p w14:paraId="59FCB620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EE3DF69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10,993</w:t>
            </w:r>
          </w:p>
        </w:tc>
        <w:tc>
          <w:tcPr>
            <w:tcW w:w="270" w:type="dxa"/>
          </w:tcPr>
          <w:p w14:paraId="16FEADAB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3592986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7,437</w:t>
            </w:r>
          </w:p>
        </w:tc>
        <w:tc>
          <w:tcPr>
            <w:tcW w:w="270" w:type="dxa"/>
          </w:tcPr>
          <w:p w14:paraId="4E9AE08E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6A5907D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10,993</w:t>
            </w:r>
          </w:p>
        </w:tc>
      </w:tr>
      <w:tr w:rsidR="00B72614" w:rsidRPr="00A03E7F" w14:paraId="5B68B9C7" w14:textId="77777777" w:rsidTr="00FF5BCA">
        <w:tc>
          <w:tcPr>
            <w:tcW w:w="3528" w:type="dxa"/>
          </w:tcPr>
          <w:p w14:paraId="24F0C87B" w14:textId="77777777" w:rsidR="00B72614" w:rsidRPr="00A03E7F" w:rsidRDefault="00B72614" w:rsidP="00B7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47E37C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EEECDB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2D015B1C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111AF0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34333E4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2A8F57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FC9CA74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72614" w:rsidRPr="00A830ED" w14:paraId="56F91784" w14:textId="77777777" w:rsidTr="00FF5BCA">
        <w:tc>
          <w:tcPr>
            <w:tcW w:w="3528" w:type="dxa"/>
          </w:tcPr>
          <w:p w14:paraId="5BABE7E0" w14:textId="77777777" w:rsidR="00B72614" w:rsidRPr="00A03E7F" w:rsidRDefault="00B72614" w:rsidP="00B7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E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EB5B62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26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82,939</w:t>
            </w:r>
          </w:p>
        </w:tc>
        <w:tc>
          <w:tcPr>
            <w:tcW w:w="270" w:type="dxa"/>
          </w:tcPr>
          <w:p w14:paraId="1C1DA4BB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8456397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140,507</w:t>
            </w:r>
          </w:p>
        </w:tc>
        <w:tc>
          <w:tcPr>
            <w:tcW w:w="270" w:type="dxa"/>
          </w:tcPr>
          <w:p w14:paraId="590A6089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E2648F3" w14:textId="1A30001E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72,79</w:t>
            </w:r>
            <w:r w:rsidR="001B5C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DC982AC" w14:textId="77777777" w:rsidR="00B72614" w:rsidRPr="00A03E7F" w:rsidRDefault="00B72614" w:rsidP="00B7261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6A6C5A4" w14:textId="77777777" w:rsidR="00B72614" w:rsidRPr="00A03E7F" w:rsidRDefault="00B72614" w:rsidP="00B72614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77,817</w:t>
            </w:r>
          </w:p>
        </w:tc>
      </w:tr>
    </w:tbl>
    <w:p w14:paraId="2D081538" w14:textId="77777777" w:rsidR="006C3B2A" w:rsidRPr="004B797E" w:rsidRDefault="006C3B2A" w:rsidP="006C3B2A">
      <w:pPr>
        <w:spacing w:line="240" w:lineRule="auto"/>
        <w:rPr>
          <w:sz w:val="2"/>
          <w:szCs w:val="2"/>
          <w:highlight w:val="yellow"/>
        </w:rPr>
      </w:pPr>
    </w:p>
    <w:p w14:paraId="2A22DF42" w14:textId="77777777" w:rsidR="006C3B2A" w:rsidRPr="00DF7C6C" w:rsidRDefault="006C3B2A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lang w:bidi="th-TH"/>
        </w:rPr>
      </w:pPr>
    </w:p>
    <w:p w14:paraId="16DBBF9F" w14:textId="51FF5E6E" w:rsidR="006C3B2A" w:rsidRPr="002844DB" w:rsidRDefault="006C3B2A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2844DB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</w:t>
      </w:r>
      <w:r w:rsidRPr="002844D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844DB">
        <w:rPr>
          <w:rFonts w:ascii="Angsana New" w:hAnsi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Pr="002844DB">
        <w:rPr>
          <w:rFonts w:ascii="Angsana New" w:hAnsi="Angsana New"/>
          <w:sz w:val="30"/>
          <w:szCs w:val="30"/>
          <w:lang w:bidi="th-TH"/>
        </w:rPr>
        <w:t xml:space="preserve"> </w:t>
      </w:r>
      <w:r w:rsidRPr="002844DB">
        <w:rPr>
          <w:rFonts w:ascii="Angsana New" w:hAnsi="Angsana New"/>
          <w:sz w:val="30"/>
          <w:szCs w:val="30"/>
          <w:cs/>
          <w:lang w:bidi="th-TH"/>
        </w:rPr>
        <w:t>ณ วันที่ 31 ธันวาคมได้ดังนี้</w:t>
      </w:r>
    </w:p>
    <w:p w14:paraId="0752E5AC" w14:textId="77777777" w:rsidR="006C3B2A" w:rsidRPr="002844DB" w:rsidRDefault="006C3B2A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28"/>
        <w:gridCol w:w="1260"/>
        <w:gridCol w:w="270"/>
        <w:gridCol w:w="1224"/>
        <w:gridCol w:w="270"/>
        <w:gridCol w:w="1233"/>
        <w:gridCol w:w="270"/>
        <w:gridCol w:w="1233"/>
      </w:tblGrid>
      <w:tr w:rsidR="006C3B2A" w:rsidRPr="002844DB" w14:paraId="7B3E8A0D" w14:textId="77777777" w:rsidTr="00FF5BCA">
        <w:trPr>
          <w:tblHeader/>
        </w:trPr>
        <w:tc>
          <w:tcPr>
            <w:tcW w:w="3528" w:type="dxa"/>
          </w:tcPr>
          <w:p w14:paraId="12419FB9" w14:textId="77777777" w:rsidR="006C3B2A" w:rsidRPr="002844D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7A99446F" w14:textId="77777777" w:rsidR="006C3B2A" w:rsidRPr="002844DB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844D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4E35A6C" w14:textId="77777777" w:rsidR="006C3B2A" w:rsidRPr="002844DB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0110C412" w14:textId="77777777" w:rsidR="006C3B2A" w:rsidRPr="002844DB" w:rsidRDefault="006C3B2A" w:rsidP="00FF5BCA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844D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B2A" w:rsidRPr="002844DB" w14:paraId="28EA7A73" w14:textId="77777777" w:rsidTr="00FF5BCA">
        <w:trPr>
          <w:tblHeader/>
        </w:trPr>
        <w:tc>
          <w:tcPr>
            <w:tcW w:w="3528" w:type="dxa"/>
          </w:tcPr>
          <w:p w14:paraId="294318AD" w14:textId="77777777" w:rsidR="006C3B2A" w:rsidRPr="002844D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165EEC" w14:textId="77777777" w:rsidR="006C3B2A" w:rsidRPr="002844DB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442E72" w14:textId="77777777" w:rsidR="006C3B2A" w:rsidRPr="002844DB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1B6936B" w14:textId="77777777" w:rsidR="006C3B2A" w:rsidRPr="002844DB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4425F10" w14:textId="77777777" w:rsidR="006C3B2A" w:rsidRPr="002844DB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6145D7EE" w14:textId="77777777" w:rsidR="006C3B2A" w:rsidRPr="002844DB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F79AD9C" w14:textId="77777777" w:rsidR="006C3B2A" w:rsidRPr="002844DB" w:rsidRDefault="006C3B2A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0625F2" w14:textId="77777777" w:rsidR="006C3B2A" w:rsidRPr="002844DB" w:rsidRDefault="007D2702" w:rsidP="00FF5BCA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2844DB" w14:paraId="1992E66C" w14:textId="77777777" w:rsidTr="00FF5BCA">
        <w:trPr>
          <w:tblHeader/>
        </w:trPr>
        <w:tc>
          <w:tcPr>
            <w:tcW w:w="3528" w:type="dxa"/>
          </w:tcPr>
          <w:p w14:paraId="466856D5" w14:textId="77777777" w:rsidR="006C3B2A" w:rsidRPr="002844DB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BD8070A" w14:textId="77777777" w:rsidR="006C3B2A" w:rsidRPr="002844DB" w:rsidRDefault="00B54E0D" w:rsidP="00FF5BCA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3E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03E7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03E7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2702" w:rsidRPr="002844DB" w14:paraId="23C5801F" w14:textId="77777777" w:rsidTr="00FF5BCA">
        <w:tc>
          <w:tcPr>
            <w:tcW w:w="3528" w:type="dxa"/>
          </w:tcPr>
          <w:p w14:paraId="339E8444" w14:textId="77777777" w:rsidR="007D2702" w:rsidRPr="002844DB" w:rsidRDefault="007D2702" w:rsidP="007D27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44DB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2844D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3450608" w14:textId="77777777" w:rsidR="007D2702" w:rsidRPr="002844DB" w:rsidRDefault="00B72614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2614">
              <w:rPr>
                <w:rFonts w:ascii="Angsana New" w:hAnsi="Angsana New"/>
                <w:sz w:val="30"/>
                <w:szCs w:val="30"/>
                <w:lang w:bidi="th-TH"/>
              </w:rPr>
              <w:t>75,50</w:t>
            </w:r>
            <w:r w:rsidR="00B54E0D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6A055F3C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6B236413" w14:textId="77777777" w:rsidR="007D2702" w:rsidRPr="002844DB" w:rsidRDefault="007D2702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bidi="th-TH"/>
              </w:rPr>
              <w:t>129,41</w:t>
            </w:r>
            <w:r w:rsidR="00B54E0D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47C32097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23C62C14" w14:textId="77777777" w:rsidR="007D2702" w:rsidRPr="002844DB" w:rsidRDefault="00B72614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sz w:val="30"/>
                <w:szCs w:val="30"/>
                <w:lang w:val="en-US" w:bidi="th-TH"/>
              </w:rPr>
              <w:t>65,360</w:t>
            </w:r>
          </w:p>
        </w:tc>
        <w:tc>
          <w:tcPr>
            <w:tcW w:w="270" w:type="dxa"/>
          </w:tcPr>
          <w:p w14:paraId="0495D256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2B2E345" w14:textId="77777777" w:rsidR="007D2702" w:rsidRPr="002844DB" w:rsidRDefault="007D2702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66,727</w:t>
            </w:r>
          </w:p>
        </w:tc>
      </w:tr>
      <w:tr w:rsidR="007D2702" w:rsidRPr="002844DB" w14:paraId="34AF12B6" w14:textId="77777777" w:rsidTr="00FF5BCA">
        <w:tc>
          <w:tcPr>
            <w:tcW w:w="3528" w:type="dxa"/>
          </w:tcPr>
          <w:p w14:paraId="6AD0E5A0" w14:textId="77777777" w:rsidR="007D2702" w:rsidRPr="002844DB" w:rsidRDefault="007D2702" w:rsidP="007D27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4D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2844DB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844DB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2844DB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2844D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B061D17" w14:textId="77777777" w:rsidR="007D2702" w:rsidRPr="002844DB" w:rsidRDefault="00B72614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2614">
              <w:rPr>
                <w:rFonts w:ascii="Angsana New" w:hAnsi="Angsana New"/>
                <w:sz w:val="30"/>
                <w:szCs w:val="30"/>
                <w:lang w:bidi="th-TH"/>
              </w:rPr>
              <w:t>7,437</w:t>
            </w:r>
          </w:p>
        </w:tc>
        <w:tc>
          <w:tcPr>
            <w:tcW w:w="270" w:type="dxa"/>
          </w:tcPr>
          <w:p w14:paraId="6496DFD5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B15DE8D" w14:textId="77777777" w:rsidR="007D2702" w:rsidRPr="002844DB" w:rsidRDefault="007D2702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1577">
              <w:rPr>
                <w:rFonts w:ascii="Angsana New" w:hAnsi="Angsana New"/>
                <w:sz w:val="30"/>
                <w:szCs w:val="30"/>
                <w:lang w:bidi="th-TH"/>
              </w:rPr>
              <w:t>10,993</w:t>
            </w:r>
          </w:p>
        </w:tc>
        <w:tc>
          <w:tcPr>
            <w:tcW w:w="270" w:type="dxa"/>
          </w:tcPr>
          <w:p w14:paraId="6107777A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67F5C42" w14:textId="77777777" w:rsidR="007D2702" w:rsidRPr="002844DB" w:rsidRDefault="00B72614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sz w:val="30"/>
                <w:szCs w:val="30"/>
                <w:lang w:val="en-US" w:bidi="th-TH"/>
              </w:rPr>
              <w:t>7,437</w:t>
            </w:r>
          </w:p>
        </w:tc>
        <w:tc>
          <w:tcPr>
            <w:tcW w:w="270" w:type="dxa"/>
          </w:tcPr>
          <w:p w14:paraId="0F03411F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E60088" w14:textId="77777777" w:rsidR="007D2702" w:rsidRPr="002844DB" w:rsidRDefault="007D2702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1577">
              <w:rPr>
                <w:rFonts w:ascii="Angsana New" w:hAnsi="Angsana New"/>
                <w:sz w:val="30"/>
                <w:szCs w:val="30"/>
                <w:lang w:val="en-US" w:bidi="th-TH"/>
              </w:rPr>
              <w:t>10,993</w:t>
            </w:r>
          </w:p>
        </w:tc>
      </w:tr>
      <w:tr w:rsidR="007D2702" w:rsidRPr="00A03E7F" w14:paraId="75B7DE88" w14:textId="77777777" w:rsidTr="00FF5BCA">
        <w:tc>
          <w:tcPr>
            <w:tcW w:w="3528" w:type="dxa"/>
          </w:tcPr>
          <w:p w14:paraId="3B6D9786" w14:textId="77777777" w:rsidR="007D2702" w:rsidRPr="002844DB" w:rsidRDefault="007D2702" w:rsidP="007D27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4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5ACD7D" w14:textId="77777777" w:rsidR="007D2702" w:rsidRPr="00043723" w:rsidRDefault="00B72614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82,939</w:t>
            </w:r>
          </w:p>
        </w:tc>
        <w:tc>
          <w:tcPr>
            <w:tcW w:w="270" w:type="dxa"/>
          </w:tcPr>
          <w:p w14:paraId="148A1E23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1B2E395" w14:textId="77777777" w:rsidR="007D2702" w:rsidRPr="00043723" w:rsidRDefault="007D2702" w:rsidP="007D270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15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140,410</w:t>
            </w:r>
          </w:p>
        </w:tc>
        <w:tc>
          <w:tcPr>
            <w:tcW w:w="270" w:type="dxa"/>
          </w:tcPr>
          <w:p w14:paraId="16D18DD1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03A57BB" w14:textId="7D1782D0" w:rsidR="007D2702" w:rsidRPr="002844DB" w:rsidRDefault="00B72614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26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72,79</w:t>
            </w:r>
            <w:r w:rsidR="001B5C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9445B60" w14:textId="77777777" w:rsidR="007D2702" w:rsidRPr="002844DB" w:rsidRDefault="007D2702" w:rsidP="007D2702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E7265CB" w14:textId="77777777" w:rsidR="007D2702" w:rsidRPr="002844DB" w:rsidRDefault="007D2702" w:rsidP="007D270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15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77,720</w:t>
            </w:r>
          </w:p>
        </w:tc>
      </w:tr>
    </w:tbl>
    <w:p w14:paraId="29E0F3AE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35F11FD2" w14:textId="77777777" w:rsidR="006C3B2A" w:rsidRPr="00627B21" w:rsidRDefault="006C3B2A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  <w:r w:rsidRPr="00627B21">
        <w:rPr>
          <w:rFonts w:ascii="Angsana New" w:hAnsi="Angsana New"/>
          <w:spacing w:val="-6"/>
          <w:sz w:val="30"/>
          <w:szCs w:val="30"/>
          <w:cs/>
          <w:lang w:bidi="th-TH"/>
        </w:rPr>
        <w:t>หนี้สินที่มีภาระดอกเบี้ยส่วนที่มีหลักประกัน</w:t>
      </w:r>
      <w:r w:rsidRPr="00627B21"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 ณ วันที่ 31 ธันวาคม </w:t>
      </w:r>
      <w:r w:rsidRPr="00627B21">
        <w:rPr>
          <w:rFonts w:ascii="Angsana New" w:hAnsi="Angsana New"/>
          <w:spacing w:val="-6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14:paraId="7E5E8B4F" w14:textId="77777777" w:rsidR="006C3B2A" w:rsidRPr="006D40BA" w:rsidRDefault="006C3B2A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lang w:bidi="th-TH"/>
        </w:rPr>
      </w:pPr>
    </w:p>
    <w:tbl>
      <w:tblPr>
        <w:tblW w:w="96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170"/>
        <w:gridCol w:w="270"/>
        <w:gridCol w:w="1260"/>
        <w:gridCol w:w="270"/>
        <w:gridCol w:w="1350"/>
        <w:gridCol w:w="270"/>
        <w:gridCol w:w="1440"/>
      </w:tblGrid>
      <w:tr w:rsidR="00E53111" w:rsidRPr="00627B21" w14:paraId="78B0C28D" w14:textId="77777777" w:rsidTr="00317A72">
        <w:tc>
          <w:tcPr>
            <w:tcW w:w="3582" w:type="dxa"/>
          </w:tcPr>
          <w:p w14:paraId="0C13559B" w14:textId="77777777" w:rsidR="00E53111" w:rsidRPr="00627B21" w:rsidRDefault="00E53111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FE0D64" w14:textId="2CF11996" w:rsidR="00E53111" w:rsidRPr="00627B21" w:rsidRDefault="00E5311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7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7B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B4A49FF" w14:textId="18395852" w:rsidR="00E53111" w:rsidRPr="00627B21" w:rsidRDefault="00E5311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CC7D12E" w14:textId="1679FB80" w:rsidR="00E53111" w:rsidRPr="00627B21" w:rsidRDefault="00E53111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627B21">
              <w:rPr>
                <w:rFonts w:ascii="Angsana New" w:hAnsi="Angsana New"/>
                <w:b/>
                <w:bCs/>
                <w:sz w:val="30"/>
                <w:szCs w:val="30"/>
              </w:rPr>
              <w:t>งบการเงินเฉพาะกิจการ</w:t>
            </w:r>
            <w:proofErr w:type="spellEnd"/>
          </w:p>
        </w:tc>
      </w:tr>
      <w:tr w:rsidR="00E53111" w:rsidRPr="00627B21" w14:paraId="13AADF06" w14:textId="77777777" w:rsidTr="00E53111">
        <w:tc>
          <w:tcPr>
            <w:tcW w:w="3582" w:type="dxa"/>
          </w:tcPr>
          <w:p w14:paraId="30248A31" w14:textId="77777777" w:rsidR="00E53111" w:rsidRPr="00627B21" w:rsidRDefault="00E53111" w:rsidP="00E5311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BE6C4" w14:textId="22A34AC3" w:rsidR="00E5311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7DC3559" w14:textId="081790D5" w:rsidR="00E5311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9A840E" w14:textId="6D77F055" w:rsidR="00E5311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1D3467D" w14:textId="2F5499BC" w:rsidR="00E5311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D65418" w14:textId="4C05B3E5" w:rsidR="00E53111" w:rsidRPr="00627B2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64CB7A" w14:textId="77777777" w:rsidR="00E53111" w:rsidRPr="00627B2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DEC7FD" w14:textId="77777777" w:rsidR="00E53111" w:rsidRPr="00627B21" w:rsidRDefault="00E53111" w:rsidP="00E53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3111" w:rsidRPr="00627B21" w14:paraId="4F66F430" w14:textId="77777777" w:rsidTr="00317A72">
        <w:trPr>
          <w:trHeight w:val="450"/>
        </w:trPr>
        <w:tc>
          <w:tcPr>
            <w:tcW w:w="3582" w:type="dxa"/>
          </w:tcPr>
          <w:p w14:paraId="1D3A9FCE" w14:textId="77777777" w:rsidR="00E53111" w:rsidRPr="00627B21" w:rsidRDefault="00E53111" w:rsidP="00E531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6D116545" w14:textId="7143EB45" w:rsidR="00E53111" w:rsidRPr="00627B21" w:rsidRDefault="00E53111" w:rsidP="00E53111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7B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7B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53111" w:rsidRPr="00627B21" w14:paraId="694A1553" w14:textId="77777777" w:rsidTr="00E53111">
        <w:tc>
          <w:tcPr>
            <w:tcW w:w="3582" w:type="dxa"/>
          </w:tcPr>
          <w:p w14:paraId="3BB2B379" w14:textId="77777777" w:rsidR="00E53111" w:rsidRPr="00627B21" w:rsidRDefault="00E53111" w:rsidP="00E531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B21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70" w:type="dxa"/>
          </w:tcPr>
          <w:p w14:paraId="744190A3" w14:textId="6449375B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6B6A">
              <w:rPr>
                <w:rFonts w:ascii="Angsana New" w:hAnsi="Angsana New"/>
                <w:sz w:val="30"/>
                <w:szCs w:val="30"/>
                <w:lang w:val="en-US" w:bidi="th-TH"/>
              </w:rPr>
              <w:t>90,381</w:t>
            </w:r>
          </w:p>
        </w:tc>
        <w:tc>
          <w:tcPr>
            <w:tcW w:w="270" w:type="dxa"/>
          </w:tcPr>
          <w:p w14:paraId="0303BEE7" w14:textId="1EA327FB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54ED9F" w14:textId="67DD9797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85,381</w:t>
            </w:r>
          </w:p>
        </w:tc>
        <w:tc>
          <w:tcPr>
            <w:tcW w:w="270" w:type="dxa"/>
          </w:tcPr>
          <w:p w14:paraId="3D6CCAB5" w14:textId="736E1CD4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19C0139" w14:textId="387FAC5B" w:rsidR="00E53111" w:rsidRPr="00627B21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FA6B6A">
              <w:rPr>
                <w:rFonts w:ascii="Angsana New" w:hAnsi="Angsana New"/>
                <w:sz w:val="30"/>
                <w:szCs w:val="30"/>
                <w:lang w:val="en-US" w:bidi="th-TH"/>
              </w:rPr>
              <w:t>,381</w:t>
            </w:r>
          </w:p>
        </w:tc>
        <w:tc>
          <w:tcPr>
            <w:tcW w:w="270" w:type="dxa"/>
          </w:tcPr>
          <w:p w14:paraId="68E7C07F" w14:textId="77777777" w:rsidR="00E53111" w:rsidRPr="00627B21" w:rsidRDefault="00E53111" w:rsidP="00E5311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D0AB58" w14:textId="77777777" w:rsidR="00E53111" w:rsidRPr="00627B21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85,381</w:t>
            </w:r>
          </w:p>
        </w:tc>
      </w:tr>
      <w:tr w:rsidR="00E53111" w:rsidRPr="00627B21" w14:paraId="10D1CCF8" w14:textId="77777777" w:rsidTr="00E53111">
        <w:tc>
          <w:tcPr>
            <w:tcW w:w="3582" w:type="dxa"/>
          </w:tcPr>
          <w:p w14:paraId="5A21007F" w14:textId="77777777" w:rsidR="00E53111" w:rsidRPr="00627B21" w:rsidRDefault="00E53111" w:rsidP="00E531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B21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53B1A" w14:textId="3B0D6D86" w:rsidR="00E53111" w:rsidRPr="00FD11D5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11D5">
              <w:rPr>
                <w:rFonts w:ascii="Angsana New" w:hAnsi="Angsana New"/>
                <w:sz w:val="30"/>
                <w:szCs w:val="30"/>
                <w:lang w:val="en-US" w:bidi="th-TH"/>
              </w:rPr>
              <w:t>2,86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37D3B64" w14:textId="1256AFDC" w:rsidR="00E53111" w:rsidRPr="00FD11D5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334EF7" w14:textId="0D2F7637" w:rsidR="00E53111" w:rsidRPr="00FD11D5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2,100</w:t>
            </w:r>
          </w:p>
        </w:tc>
        <w:tc>
          <w:tcPr>
            <w:tcW w:w="270" w:type="dxa"/>
          </w:tcPr>
          <w:p w14:paraId="27FAF59A" w14:textId="6F2CC94C" w:rsidR="00E53111" w:rsidRPr="00FD11D5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F1CDED4" w14:textId="11A953A7" w:rsidR="00E53111" w:rsidRPr="00627B21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11D5">
              <w:rPr>
                <w:rFonts w:ascii="Angsana New" w:hAnsi="Angsana New"/>
                <w:sz w:val="30"/>
                <w:szCs w:val="30"/>
                <w:lang w:val="en-US" w:bidi="th-TH"/>
              </w:rPr>
              <w:t>2,86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19D4AEC" w14:textId="77777777" w:rsidR="00E53111" w:rsidRPr="00627B21" w:rsidRDefault="00E53111" w:rsidP="00E5311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502CC2" w14:textId="77777777" w:rsidR="00E53111" w:rsidRPr="00627B21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sz w:val="30"/>
                <w:szCs w:val="30"/>
                <w:lang w:val="en-US" w:bidi="th-TH"/>
              </w:rPr>
              <w:t>2,100</w:t>
            </w:r>
          </w:p>
        </w:tc>
      </w:tr>
      <w:tr w:rsidR="00E53111" w:rsidRPr="00627B21" w14:paraId="548C1F24" w14:textId="77777777" w:rsidTr="00E53111">
        <w:tc>
          <w:tcPr>
            <w:tcW w:w="3582" w:type="dxa"/>
          </w:tcPr>
          <w:p w14:paraId="5BB10C4D" w14:textId="77777777" w:rsidR="00E53111" w:rsidRPr="00627B21" w:rsidRDefault="00E53111" w:rsidP="00E531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B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A3A5C6" w14:textId="70D6C8DC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6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93,250</w:t>
            </w:r>
          </w:p>
        </w:tc>
        <w:tc>
          <w:tcPr>
            <w:tcW w:w="270" w:type="dxa"/>
          </w:tcPr>
          <w:p w14:paraId="30292E04" w14:textId="37D9266B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E473A6" w14:textId="7AE4988E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87,481</w:t>
            </w:r>
          </w:p>
        </w:tc>
        <w:tc>
          <w:tcPr>
            <w:tcW w:w="270" w:type="dxa"/>
          </w:tcPr>
          <w:p w14:paraId="3EB99013" w14:textId="5F691200" w:rsidR="00E53111" w:rsidRPr="00FA6B6A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1C761" w14:textId="2F1B5F86" w:rsidR="00E53111" w:rsidRPr="00627B21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FA6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,250</w:t>
            </w:r>
          </w:p>
        </w:tc>
        <w:tc>
          <w:tcPr>
            <w:tcW w:w="270" w:type="dxa"/>
          </w:tcPr>
          <w:p w14:paraId="3ABAB32C" w14:textId="77777777" w:rsidR="00E53111" w:rsidRPr="00627B21" w:rsidRDefault="00E53111" w:rsidP="00E5311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787E25" w14:textId="77777777" w:rsidR="00E53111" w:rsidRPr="00627B21" w:rsidRDefault="00E53111" w:rsidP="00E53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3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87,481</w:t>
            </w:r>
          </w:p>
        </w:tc>
      </w:tr>
    </w:tbl>
    <w:p w14:paraId="1E938FC8" w14:textId="2A1955AC" w:rsidR="006C3B2A" w:rsidRPr="00DB59D3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9D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B59D3">
        <w:rPr>
          <w:rFonts w:ascii="Angsana New" w:hAnsi="Angsana New"/>
          <w:sz w:val="30"/>
          <w:szCs w:val="30"/>
        </w:rPr>
        <w:t xml:space="preserve">31 </w:t>
      </w:r>
      <w:r w:rsidRPr="00DB59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7325E">
        <w:rPr>
          <w:rFonts w:ascii="Angsana New" w:hAnsi="Angsana New"/>
          <w:sz w:val="30"/>
          <w:szCs w:val="30"/>
        </w:rPr>
        <w:t>256</w:t>
      </w:r>
      <w:r w:rsidR="000369C4">
        <w:rPr>
          <w:rFonts w:ascii="Angsana New" w:hAnsi="Angsana New"/>
          <w:sz w:val="30"/>
          <w:szCs w:val="30"/>
        </w:rPr>
        <w:t>2</w:t>
      </w:r>
      <w:r w:rsidRPr="00DB59D3">
        <w:rPr>
          <w:rFonts w:ascii="Angsana New" w:hAnsi="Angsana New" w:hint="cs"/>
          <w:sz w:val="30"/>
          <w:szCs w:val="30"/>
          <w:cs/>
        </w:rPr>
        <w:t xml:space="preserve"> เงินเบิกเกินบัญชีธนาคาร และตั๋วสัญญาใช้เงินและเงินกู้ยืมระยะสั้นจากสถาบัน</w:t>
      </w:r>
      <w:r w:rsidRPr="00DB59D3">
        <w:rPr>
          <w:rFonts w:ascii="Angsana New" w:hAnsi="Angsana New" w:hint="cs"/>
          <w:spacing w:val="-6"/>
          <w:sz w:val="30"/>
          <w:szCs w:val="30"/>
          <w:cs/>
        </w:rPr>
        <w:t>การเงิน</w:t>
      </w:r>
      <w:r w:rsidRPr="00DB59D3">
        <w:rPr>
          <w:rFonts w:ascii="Angsana New" w:hAnsi="Angsana New"/>
          <w:spacing w:val="-6"/>
          <w:sz w:val="30"/>
          <w:szCs w:val="30"/>
          <w:cs/>
        </w:rPr>
        <w:t>มีอัตราดอกเบี้ย</w:t>
      </w:r>
      <w:r w:rsidRPr="00DB59D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B59D3">
        <w:rPr>
          <w:rFonts w:ascii="Angsana New" w:hAnsi="Angsana New"/>
          <w:spacing w:val="-6"/>
          <w:sz w:val="30"/>
          <w:szCs w:val="30"/>
        </w:rPr>
        <w:t xml:space="preserve">MOR </w:t>
      </w:r>
      <w:r w:rsidRPr="00DB59D3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DB59D3">
        <w:rPr>
          <w:rFonts w:ascii="Angsana New" w:hAnsi="Angsana New"/>
          <w:spacing w:val="-6"/>
          <w:sz w:val="30"/>
          <w:szCs w:val="30"/>
        </w:rPr>
        <w:t xml:space="preserve"> MLR </w:t>
      </w:r>
      <w:r w:rsidRPr="00DB59D3">
        <w:rPr>
          <w:rFonts w:ascii="Angsana New" w:hAnsi="Angsana New" w:hint="cs"/>
          <w:spacing w:val="-6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DB59D3">
        <w:rPr>
          <w:rFonts w:ascii="Angsana New" w:hAnsi="Angsana New"/>
          <w:spacing w:val="-6"/>
          <w:sz w:val="30"/>
          <w:szCs w:val="30"/>
        </w:rPr>
        <w:t xml:space="preserve"> </w:t>
      </w:r>
      <w:r w:rsidRPr="00DB59D3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Pr="00DB59D3">
        <w:rPr>
          <w:rFonts w:ascii="Angsana New" w:hAnsi="Angsana New"/>
          <w:spacing w:val="-6"/>
          <w:sz w:val="30"/>
          <w:szCs w:val="30"/>
        </w:rPr>
        <w:t xml:space="preserve"> </w:t>
      </w:r>
      <w:r w:rsidRPr="00DB59D3">
        <w:rPr>
          <w:rFonts w:ascii="Angsana New" w:hAnsi="Angsana New"/>
          <w:i/>
          <w:iCs/>
          <w:spacing w:val="-6"/>
          <w:sz w:val="30"/>
          <w:szCs w:val="30"/>
        </w:rPr>
        <w:t>(25</w:t>
      </w:r>
      <w:r w:rsidR="0087325E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0369C4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DB59D3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Pr="00DB59D3">
        <w:rPr>
          <w:rFonts w:ascii="Angsana New" w:hAnsi="Angsana New"/>
          <w:i/>
          <w:iCs/>
          <w:sz w:val="30"/>
          <w:szCs w:val="30"/>
        </w:rPr>
        <w:t>MOR</w:t>
      </w:r>
      <w:r w:rsidRPr="00DB59D3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DB59D3">
        <w:rPr>
          <w:rFonts w:ascii="Angsana New" w:hAnsi="Angsana New"/>
          <w:i/>
          <w:iCs/>
          <w:sz w:val="30"/>
          <w:szCs w:val="30"/>
        </w:rPr>
        <w:t xml:space="preserve">MLR </w:t>
      </w:r>
      <w:r w:rsidRPr="00DB59D3">
        <w:rPr>
          <w:rFonts w:ascii="Angsana New" w:hAnsi="Angsana New" w:hint="cs"/>
          <w:i/>
          <w:iCs/>
          <w:sz w:val="30"/>
          <w:szCs w:val="30"/>
          <w:cs/>
        </w:rPr>
        <w:t xml:space="preserve">ลบด้วยร้อยละ </w:t>
      </w:r>
      <w:r w:rsidRPr="00DB59D3">
        <w:rPr>
          <w:rFonts w:ascii="Angsana New" w:hAnsi="Angsana New"/>
          <w:i/>
          <w:iCs/>
          <w:sz w:val="30"/>
          <w:szCs w:val="30"/>
        </w:rPr>
        <w:t xml:space="preserve">1 </w:t>
      </w:r>
      <w:r w:rsidRPr="00DB59D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DB59D3">
        <w:rPr>
          <w:rFonts w:ascii="Angsana New" w:hAnsi="Angsana New"/>
          <w:i/>
          <w:iCs/>
          <w:sz w:val="30"/>
          <w:szCs w:val="30"/>
        </w:rPr>
        <w:t>)</w:t>
      </w:r>
    </w:p>
    <w:p w14:paraId="1DFFAE1F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74C79328" w14:textId="3E2FA2A0" w:rsidR="006C3B2A" w:rsidRPr="00717B1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17B1F"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บริษัทได้ทำสัญญากู้ยืมเงินจากสถาบันการเงินในประเทศแห่ง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717B1F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>
        <w:rPr>
          <w:rFonts w:ascii="Angsana New" w:hAnsi="Angsana New"/>
          <w:sz w:val="30"/>
          <w:szCs w:val="30"/>
        </w:rPr>
        <w:t>6</w:t>
      </w:r>
      <w:r w:rsidRPr="00717B1F">
        <w:rPr>
          <w:rFonts w:ascii="Angsana New" w:hAnsi="Angsana New"/>
          <w:sz w:val="30"/>
          <w:szCs w:val="30"/>
        </w:rPr>
        <w:t xml:space="preserve"> </w:t>
      </w:r>
      <w:r w:rsidRPr="00717B1F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717B1F">
        <w:rPr>
          <w:rFonts w:ascii="Angsana New" w:hAnsi="Angsana New"/>
          <w:sz w:val="30"/>
          <w:szCs w:val="30"/>
        </w:rPr>
        <w:t xml:space="preserve">7 </w:t>
      </w:r>
      <w:r w:rsidRPr="00717B1F">
        <w:rPr>
          <w:rFonts w:ascii="Angsana New" w:hAnsi="Angsana New" w:hint="cs"/>
          <w:sz w:val="30"/>
          <w:szCs w:val="30"/>
          <w:cs/>
        </w:rPr>
        <w:t>ปี เงินกู้ยืมดังกล่าว</w:t>
      </w:r>
      <w:r w:rsidRPr="00717B1F">
        <w:rPr>
          <w:rFonts w:ascii="Angsana New" w:hAnsi="Angsana New" w:hint="cs"/>
          <w:spacing w:val="-6"/>
          <w:sz w:val="30"/>
          <w:szCs w:val="30"/>
          <w:cs/>
        </w:rPr>
        <w:t>มีอัตราดอกเบี้ยส่วนใหญ่อยู่ระหว่างอัตราดอกเบี้ยเงินกู้ยืมขั้นต่ำ (</w:t>
      </w:r>
      <w:r w:rsidRPr="00717B1F">
        <w:rPr>
          <w:rFonts w:ascii="Angsana New" w:hAnsi="Angsana New"/>
          <w:spacing w:val="-6"/>
          <w:sz w:val="30"/>
          <w:szCs w:val="30"/>
        </w:rPr>
        <w:t>MLR</w:t>
      </w:r>
      <w:r w:rsidRPr="00717B1F">
        <w:rPr>
          <w:rFonts w:ascii="Angsana New" w:hAnsi="Angsana New" w:hint="cs"/>
          <w:spacing w:val="-6"/>
          <w:sz w:val="30"/>
          <w:szCs w:val="30"/>
          <w:cs/>
        </w:rPr>
        <w:t>)</w:t>
      </w:r>
      <w:r w:rsidRPr="00717B1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ลบ</w:t>
      </w:r>
      <w:r w:rsidRPr="00717B1F">
        <w:rPr>
          <w:rFonts w:ascii="Angsana New" w:hAnsi="Angsana New" w:hint="cs"/>
          <w:spacing w:val="-6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6"/>
          <w:sz w:val="30"/>
          <w:szCs w:val="30"/>
        </w:rPr>
        <w:t>0.5</w:t>
      </w:r>
      <w:r w:rsidRPr="00717B1F">
        <w:rPr>
          <w:rFonts w:ascii="Angsana New" w:hAnsi="Angsana New"/>
          <w:spacing w:val="-6"/>
          <w:sz w:val="30"/>
          <w:szCs w:val="30"/>
        </w:rPr>
        <w:t xml:space="preserve"> </w:t>
      </w:r>
      <w:r w:rsidRPr="00717B1F">
        <w:rPr>
          <w:rFonts w:ascii="Angsana New" w:hAnsi="Angsana New" w:hint="cs"/>
          <w:spacing w:val="-6"/>
          <w:sz w:val="30"/>
          <w:szCs w:val="30"/>
          <w:cs/>
        </w:rPr>
        <w:t>ต่อปีถึงอัตราดอกเบี้ยร้อยละ</w:t>
      </w:r>
      <w:r w:rsidRPr="00717B1F">
        <w:rPr>
          <w:rFonts w:ascii="Angsana New" w:hAnsi="Angsana New"/>
          <w:spacing w:val="-6"/>
          <w:sz w:val="30"/>
          <w:szCs w:val="30"/>
        </w:rPr>
        <w:t xml:space="preserve"> </w:t>
      </w:r>
      <w:r w:rsidRPr="00717B1F">
        <w:rPr>
          <w:rFonts w:ascii="Angsana New" w:hAnsi="Angsana New"/>
          <w:sz w:val="30"/>
          <w:szCs w:val="30"/>
        </w:rPr>
        <w:t>3</w:t>
      </w:r>
      <w:r w:rsidRPr="00717B1F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และมีกำหนดชำระทุกเดือนจนถึงปี </w:t>
      </w:r>
      <w:r w:rsidRPr="00717B1F">
        <w:rPr>
          <w:rFonts w:ascii="Angsana New" w:hAnsi="Angsana New"/>
          <w:sz w:val="30"/>
          <w:szCs w:val="30"/>
        </w:rPr>
        <w:t xml:space="preserve">2565 </w:t>
      </w:r>
      <w:r w:rsidRPr="00717B1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17B1F">
        <w:rPr>
          <w:rFonts w:ascii="Angsana New" w:hAnsi="Angsana New"/>
          <w:sz w:val="30"/>
          <w:szCs w:val="30"/>
        </w:rPr>
        <w:t xml:space="preserve">31 </w:t>
      </w:r>
      <w:r w:rsidRPr="00717B1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17B1F">
        <w:rPr>
          <w:rFonts w:ascii="Angsana New" w:hAnsi="Angsana New"/>
          <w:sz w:val="30"/>
          <w:szCs w:val="30"/>
        </w:rPr>
        <w:t>25</w:t>
      </w:r>
      <w:r w:rsidR="0087325E">
        <w:rPr>
          <w:rFonts w:ascii="Angsana New" w:hAnsi="Angsana New"/>
          <w:sz w:val="30"/>
          <w:szCs w:val="30"/>
        </w:rPr>
        <w:t>6</w:t>
      </w:r>
      <w:r w:rsidR="000369C4">
        <w:rPr>
          <w:rFonts w:ascii="Angsana New" w:hAnsi="Angsana New"/>
          <w:sz w:val="30"/>
          <w:szCs w:val="30"/>
        </w:rPr>
        <w:t>2</w:t>
      </w:r>
      <w:r w:rsidRPr="00717B1F">
        <w:rPr>
          <w:rFonts w:ascii="Angsana New" w:hAnsi="Angsana New" w:hint="cs"/>
          <w:sz w:val="30"/>
          <w:szCs w:val="30"/>
          <w:cs/>
        </w:rPr>
        <w:t xml:space="preserve"> ยอดคงเหลือเงินกู้ยืมมีจำนวนเงิน </w:t>
      </w:r>
      <w:r w:rsidR="00DD5764">
        <w:rPr>
          <w:rFonts w:ascii="Angsana New" w:hAnsi="Angsana New"/>
          <w:sz w:val="30"/>
          <w:szCs w:val="30"/>
        </w:rPr>
        <w:t>1</w:t>
      </w:r>
      <w:r w:rsidR="001570AF">
        <w:rPr>
          <w:rFonts w:ascii="Angsana New" w:hAnsi="Angsana New"/>
          <w:sz w:val="30"/>
          <w:szCs w:val="30"/>
        </w:rPr>
        <w:t>1.0</w:t>
      </w:r>
      <w:r w:rsidRPr="00717B1F">
        <w:rPr>
          <w:rFonts w:ascii="Angsana New" w:hAnsi="Angsana New"/>
          <w:sz w:val="30"/>
          <w:szCs w:val="30"/>
        </w:rPr>
        <w:t xml:space="preserve"> </w:t>
      </w:r>
      <w:r w:rsidRPr="00717B1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17B1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325E">
        <w:rPr>
          <w:rFonts w:ascii="Angsana New" w:hAnsi="Angsana New"/>
          <w:i/>
          <w:iCs/>
          <w:sz w:val="30"/>
          <w:szCs w:val="30"/>
        </w:rPr>
        <w:t>256</w:t>
      </w:r>
      <w:r w:rsidR="000369C4">
        <w:rPr>
          <w:rFonts w:ascii="Angsana New" w:hAnsi="Angsana New"/>
          <w:i/>
          <w:iCs/>
          <w:sz w:val="30"/>
          <w:szCs w:val="30"/>
        </w:rPr>
        <w:t>1</w:t>
      </w:r>
      <w:r w:rsidRPr="00717B1F">
        <w:rPr>
          <w:rFonts w:ascii="Angsana New" w:hAnsi="Angsana New"/>
          <w:i/>
          <w:iCs/>
          <w:sz w:val="30"/>
          <w:szCs w:val="30"/>
        </w:rPr>
        <w:t xml:space="preserve">: </w:t>
      </w:r>
      <w:r w:rsidR="0087325E">
        <w:rPr>
          <w:rFonts w:ascii="Angsana New" w:hAnsi="Angsana New"/>
          <w:i/>
          <w:iCs/>
          <w:sz w:val="30"/>
          <w:szCs w:val="30"/>
        </w:rPr>
        <w:t>1</w:t>
      </w:r>
      <w:r w:rsidR="00DD5764">
        <w:rPr>
          <w:rFonts w:ascii="Angsana New" w:hAnsi="Angsana New"/>
          <w:i/>
          <w:iCs/>
          <w:sz w:val="30"/>
          <w:szCs w:val="30"/>
        </w:rPr>
        <w:t>4.3</w:t>
      </w:r>
      <w:r w:rsidRPr="00717B1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276552B4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5228FE4" w14:textId="77777777" w:rsidR="006C3B2A" w:rsidRPr="0059087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590875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Pr="0059087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90875">
        <w:rPr>
          <w:rFonts w:ascii="Angsana New" w:hAnsi="Angsana New"/>
          <w:spacing w:val="-8"/>
          <w:sz w:val="30"/>
          <w:szCs w:val="30"/>
        </w:rPr>
        <w:t>31</w:t>
      </w:r>
      <w:r w:rsidRPr="0059087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90875">
        <w:rPr>
          <w:rFonts w:ascii="Angsana New" w:hAnsi="Angsana New"/>
          <w:spacing w:val="-8"/>
          <w:sz w:val="30"/>
          <w:szCs w:val="30"/>
          <w:cs/>
        </w:rPr>
        <w:t>ธันวาคม</w:t>
      </w:r>
      <w:r w:rsidRPr="0059087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90875">
        <w:rPr>
          <w:rFonts w:ascii="Angsana New" w:hAnsi="Angsana New"/>
          <w:spacing w:val="-8"/>
          <w:sz w:val="30"/>
          <w:szCs w:val="30"/>
        </w:rPr>
        <w:t>25</w:t>
      </w:r>
      <w:r w:rsidR="0087325E">
        <w:rPr>
          <w:rFonts w:ascii="Angsana New" w:hAnsi="Angsana New"/>
          <w:spacing w:val="-8"/>
          <w:sz w:val="30"/>
          <w:szCs w:val="30"/>
        </w:rPr>
        <w:t>6</w:t>
      </w:r>
      <w:r w:rsidR="000369C4">
        <w:rPr>
          <w:rFonts w:ascii="Angsana New" w:hAnsi="Angsana New"/>
          <w:spacing w:val="-8"/>
          <w:sz w:val="30"/>
          <w:szCs w:val="30"/>
        </w:rPr>
        <w:t>2</w:t>
      </w:r>
      <w:r w:rsidRPr="00590875">
        <w:rPr>
          <w:rFonts w:ascii="Angsana New" w:hAnsi="Angsana New" w:hint="cs"/>
          <w:spacing w:val="-8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6C6F04">
        <w:rPr>
          <w:rFonts w:ascii="Angsana New" w:hAnsi="Angsana New"/>
          <w:spacing w:val="-8"/>
          <w:sz w:val="30"/>
          <w:szCs w:val="30"/>
        </w:rPr>
        <w:t>8.2</w:t>
      </w:r>
      <w:r w:rsidRPr="00590875">
        <w:rPr>
          <w:rFonts w:ascii="Angsana New" w:hAnsi="Angsana New"/>
          <w:spacing w:val="-8"/>
          <w:sz w:val="30"/>
          <w:szCs w:val="30"/>
        </w:rPr>
        <w:t xml:space="preserve"> </w:t>
      </w:r>
      <w:r w:rsidRPr="00590875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590875">
        <w:rPr>
          <w:rFonts w:ascii="Angsana New" w:hAnsi="Angsana New"/>
          <w:spacing w:val="-8"/>
          <w:sz w:val="30"/>
          <w:szCs w:val="30"/>
        </w:rPr>
        <w:t xml:space="preserve"> </w:t>
      </w:r>
      <w:r w:rsidR="0087325E">
        <w:rPr>
          <w:rFonts w:ascii="Angsana New" w:hAnsi="Angsana New"/>
          <w:i/>
          <w:iCs/>
          <w:spacing w:val="-8"/>
          <w:sz w:val="30"/>
          <w:szCs w:val="30"/>
        </w:rPr>
        <w:t>(256</w:t>
      </w:r>
      <w:r w:rsidR="000369C4">
        <w:rPr>
          <w:rFonts w:ascii="Angsana New" w:hAnsi="Angsana New"/>
          <w:i/>
          <w:iCs/>
          <w:spacing w:val="-8"/>
          <w:sz w:val="30"/>
          <w:szCs w:val="30"/>
        </w:rPr>
        <w:t>1</w:t>
      </w:r>
      <w:r w:rsidRPr="00590875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0369C4">
        <w:rPr>
          <w:rFonts w:ascii="Angsana New" w:hAnsi="Angsana New"/>
          <w:i/>
          <w:iCs/>
          <w:spacing w:val="-8"/>
          <w:sz w:val="30"/>
          <w:szCs w:val="30"/>
        </w:rPr>
        <w:t>11.4</w:t>
      </w:r>
      <w:r w:rsidRPr="00590875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</w:t>
      </w:r>
      <w:r w:rsidRPr="00590875">
        <w:rPr>
          <w:rFonts w:ascii="Angsana New" w:hAnsi="Angsana New"/>
          <w:i/>
          <w:iCs/>
          <w:spacing w:val="-8"/>
          <w:sz w:val="30"/>
          <w:szCs w:val="30"/>
        </w:rPr>
        <w:t xml:space="preserve">     </w:t>
      </w:r>
      <w:r>
        <w:rPr>
          <w:rFonts w:ascii="Angsana New" w:hAnsi="Angsana New"/>
          <w:i/>
          <w:iCs/>
          <w:spacing w:val="-8"/>
          <w:sz w:val="30"/>
          <w:szCs w:val="30"/>
        </w:rPr>
        <w:t xml:space="preserve">           </w:t>
      </w:r>
      <w:r w:rsidRPr="00590875">
        <w:rPr>
          <w:rFonts w:ascii="Angsana New" w:hAnsi="Angsana New"/>
          <w:i/>
          <w:iCs/>
          <w:spacing w:val="-8"/>
          <w:sz w:val="30"/>
          <w:szCs w:val="30"/>
        </w:rPr>
        <w:t xml:space="preserve">  </w:t>
      </w:r>
      <w:r w:rsidRPr="00590875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Pr="00590875">
        <w:rPr>
          <w:rFonts w:ascii="Angsana New" w:hAnsi="Angsana New"/>
          <w:i/>
          <w:iCs/>
          <w:spacing w:val="-8"/>
          <w:sz w:val="30"/>
          <w:szCs w:val="30"/>
        </w:rPr>
        <w:t>)</w:t>
      </w:r>
    </w:p>
    <w:p w14:paraId="49F70920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525EEA9" w14:textId="1BE791DD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563D">
        <w:rPr>
          <w:rFonts w:ascii="Angsana New" w:hAnsi="Angsana New"/>
          <w:sz w:val="30"/>
          <w:szCs w:val="30"/>
          <w:cs/>
        </w:rPr>
        <w:t xml:space="preserve">บริษัทมีข้อผูกพันที่จะต้องปฏิบัติตามเงื่อนไขและข้อจำกัดที่กำหนดในสัญญาเงินกู้ยืม เช่น </w:t>
      </w:r>
      <w:r w:rsidRPr="0069563D">
        <w:rPr>
          <w:rFonts w:ascii="Angsana New" w:hAnsi="Angsana New" w:hint="cs"/>
          <w:sz w:val="30"/>
          <w:szCs w:val="30"/>
          <w:cs/>
        </w:rPr>
        <w:t>การรักษาสัดส่วน</w:t>
      </w:r>
      <w:r w:rsidRPr="0069563D">
        <w:rPr>
          <w:rFonts w:ascii="Angsana New" w:hAnsi="Angsana New"/>
          <w:sz w:val="30"/>
          <w:szCs w:val="30"/>
        </w:rPr>
        <w:t xml:space="preserve">       </w:t>
      </w:r>
      <w:r w:rsidRPr="0069563D">
        <w:rPr>
          <w:rFonts w:ascii="Angsana New" w:hAnsi="Angsana New" w:hint="cs"/>
          <w:sz w:val="30"/>
          <w:szCs w:val="30"/>
          <w:cs/>
        </w:rPr>
        <w:t>การถือหุ้น การดำรงอัตราส่วนของหนี้สินต่อส่วนของผู้</w:t>
      </w:r>
      <w:r w:rsidRPr="006B4CB0">
        <w:rPr>
          <w:rFonts w:ascii="Angsana New" w:hAnsi="Angsana New" w:hint="cs"/>
          <w:sz w:val="30"/>
          <w:szCs w:val="30"/>
          <w:cs/>
        </w:rPr>
        <w:t>ถือหุ้นและความสามารถในการชำระหนี้ ข้อจำกัดเกี่ยวกับการจำนอง จำน</w:t>
      </w:r>
      <w:r w:rsidR="00CE61DE" w:rsidRPr="006B4CB0">
        <w:rPr>
          <w:rFonts w:ascii="Angsana New" w:hAnsi="Angsana New" w:hint="cs"/>
          <w:sz w:val="30"/>
          <w:szCs w:val="30"/>
          <w:cs/>
        </w:rPr>
        <w:t>ำหรือสิทธิเรียกร้องต่อสินทรัพย์</w:t>
      </w:r>
      <w:r w:rsidR="00CE61DE" w:rsidRPr="006B4CB0">
        <w:rPr>
          <w:rFonts w:ascii="Angsana New" w:hAnsi="Angsana New"/>
          <w:sz w:val="30"/>
          <w:szCs w:val="30"/>
        </w:rPr>
        <w:t xml:space="preserve"> </w:t>
      </w:r>
      <w:r w:rsidR="00CE61DE" w:rsidRPr="006B4CB0">
        <w:rPr>
          <w:rFonts w:ascii="Angsana New" w:hAnsi="Angsana New" w:hint="cs"/>
          <w:sz w:val="30"/>
          <w:szCs w:val="30"/>
          <w:cs/>
        </w:rPr>
        <w:t>เป็นต้น</w:t>
      </w:r>
      <w:r w:rsidR="00CE61DE" w:rsidRPr="006B4CB0">
        <w:rPr>
          <w:rFonts w:ascii="Angsana New" w:hAnsi="Angsana New"/>
          <w:sz w:val="30"/>
          <w:szCs w:val="30"/>
        </w:rPr>
        <w:t xml:space="preserve"> </w:t>
      </w:r>
      <w:r w:rsidRPr="006B4CB0">
        <w:rPr>
          <w:rFonts w:ascii="Angsana New" w:hAnsi="Angsana New"/>
          <w:sz w:val="30"/>
          <w:szCs w:val="30"/>
          <w:cs/>
        </w:rPr>
        <w:t>(</w:t>
      </w:r>
      <w:r w:rsidRPr="006B4CB0">
        <w:rPr>
          <w:rFonts w:ascii="Angsana New" w:hAnsi="Angsana New" w:hint="cs"/>
          <w:sz w:val="30"/>
          <w:szCs w:val="30"/>
          <w:cs/>
        </w:rPr>
        <w:t>ดู</w:t>
      </w:r>
      <w:r w:rsidRPr="006B4CB0">
        <w:rPr>
          <w:rFonts w:ascii="Angsana New" w:hAnsi="Angsana New"/>
          <w:sz w:val="30"/>
          <w:szCs w:val="30"/>
          <w:cs/>
        </w:rPr>
        <w:t>หมายเหตุ</w:t>
      </w:r>
      <w:r w:rsidRPr="006B4CB0">
        <w:rPr>
          <w:rFonts w:ascii="Angsana New" w:hAnsi="Angsana New" w:hint="cs"/>
          <w:sz w:val="30"/>
          <w:szCs w:val="30"/>
          <w:cs/>
        </w:rPr>
        <w:t>ข้อ</w:t>
      </w:r>
      <w:r w:rsidRPr="006B4CB0">
        <w:rPr>
          <w:rFonts w:ascii="Angsana New" w:hAnsi="Angsana New"/>
          <w:sz w:val="30"/>
          <w:szCs w:val="30"/>
          <w:cs/>
        </w:rPr>
        <w:t xml:space="preserve"> 1</w:t>
      </w:r>
      <w:r w:rsidR="001B5C18">
        <w:rPr>
          <w:rFonts w:ascii="Angsana New" w:hAnsi="Angsana New"/>
          <w:sz w:val="30"/>
          <w:szCs w:val="30"/>
        </w:rPr>
        <w:t>5</w:t>
      </w:r>
      <w:r w:rsidRPr="006B4CB0">
        <w:rPr>
          <w:rFonts w:ascii="Angsana New" w:hAnsi="Angsana New"/>
          <w:sz w:val="30"/>
          <w:szCs w:val="30"/>
        </w:rPr>
        <w:t xml:space="preserve"> </w:t>
      </w:r>
      <w:r w:rsidRPr="006B4CB0">
        <w:rPr>
          <w:rFonts w:ascii="Angsana New" w:hAnsi="Angsana New" w:hint="cs"/>
          <w:sz w:val="30"/>
          <w:szCs w:val="30"/>
          <w:cs/>
        </w:rPr>
        <w:t>และ 1</w:t>
      </w:r>
      <w:r w:rsidR="006B4CB0" w:rsidRPr="006B4CB0">
        <w:rPr>
          <w:rFonts w:ascii="Angsana New" w:hAnsi="Angsana New"/>
          <w:sz w:val="30"/>
          <w:szCs w:val="30"/>
        </w:rPr>
        <w:t>7</w:t>
      </w:r>
      <w:r w:rsidRPr="006B4CB0">
        <w:rPr>
          <w:rFonts w:ascii="Angsana New" w:hAnsi="Angsana New"/>
          <w:sz w:val="30"/>
          <w:szCs w:val="30"/>
          <w:cs/>
        </w:rPr>
        <w:t>)</w:t>
      </w:r>
      <w:r w:rsidRPr="0069563D">
        <w:rPr>
          <w:rFonts w:ascii="Angsana New" w:hAnsi="Angsana New"/>
          <w:sz w:val="30"/>
          <w:szCs w:val="30"/>
        </w:rPr>
        <w:t xml:space="preserve"> </w:t>
      </w:r>
    </w:p>
    <w:p w14:paraId="36FB5DB4" w14:textId="6446A12C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CF5CDC" w14:textId="77777777" w:rsidR="00BF4354" w:rsidRDefault="00BF4354" w:rsidP="00BF435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การละเมิดสัญญาเงินกู้ยืม</w:t>
      </w:r>
    </w:p>
    <w:p w14:paraId="0F2A5272" w14:textId="77777777" w:rsidR="00BF4354" w:rsidRDefault="00BF4354" w:rsidP="00BF435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A98FD1" w14:textId="533AA85A" w:rsidR="00BF4354" w:rsidRDefault="00546614" w:rsidP="00BF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 w:rsidR="001B5C18">
        <w:rPr>
          <w:rFonts w:asciiTheme="majorBidi" w:hAnsiTheme="majorBidi" w:cstheme="majorBidi" w:hint="cs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</w:t>
      </w:r>
      <w:r w:rsidR="00061EA8">
        <w:rPr>
          <w:rFonts w:asciiTheme="majorBidi" w:hAnsiTheme="majorBidi" w:cstheme="majorBidi"/>
          <w:sz w:val="30"/>
          <w:szCs w:val="30"/>
        </w:rPr>
        <w:t xml:space="preserve"> </w:t>
      </w:r>
      <w:r w:rsidR="00061EA8">
        <w:rPr>
          <w:rFonts w:asciiTheme="majorBidi" w:hAnsiTheme="majorBidi" w:cstheme="majorBidi" w:hint="cs"/>
          <w:sz w:val="30"/>
          <w:szCs w:val="30"/>
          <w:cs/>
        </w:rPr>
        <w:t>เนื่องจากบริษัทมีผลประกอบการขาดทุน</w:t>
      </w:r>
      <w:r w:rsidR="001B5C18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 w:rsidR="001B5C18">
        <w:rPr>
          <w:rFonts w:asciiTheme="majorBidi" w:hAnsiTheme="majorBidi" w:cstheme="majorBidi" w:hint="cs"/>
          <w:sz w:val="30"/>
          <w:szCs w:val="30"/>
          <w:cs/>
        </w:rPr>
        <w:t>บริษัทได้รับหนังสือยืนยันการผ่อนผันจากสถาบันการเงินสำหรับการละเมิดสัญญาเงินกู้ยืมดังกล่าวแล้ว</w:t>
      </w:r>
      <w:r w:rsidR="00A92501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A92501">
        <w:rPr>
          <w:rFonts w:asciiTheme="majorBidi" w:hAnsiTheme="majorBidi" w:cstheme="majorBidi"/>
          <w:sz w:val="30"/>
          <w:szCs w:val="30"/>
        </w:rPr>
        <w:t xml:space="preserve">31 </w:t>
      </w:r>
      <w:r w:rsidR="00A9250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92501">
        <w:rPr>
          <w:rFonts w:asciiTheme="majorBidi" w:hAnsiTheme="majorBidi" w:cstheme="majorBidi"/>
          <w:sz w:val="30"/>
          <w:szCs w:val="30"/>
        </w:rPr>
        <w:t>2562</w:t>
      </w:r>
    </w:p>
    <w:p w14:paraId="3B41A1A9" w14:textId="25CFAAEC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ADCDA41" w14:textId="75ADC421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64A21FF" w14:textId="0506FECB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F86751" w14:textId="5AA060EC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5B3170C" w14:textId="528814FB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999B10F" w14:textId="282A580E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B80CF20" w14:textId="1796E7C1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3458499" w14:textId="6CFC9EDF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267C12E" w14:textId="77777777" w:rsidR="00BF4354" w:rsidRDefault="00BF4354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6A8B186" w14:textId="77777777" w:rsidR="00061EA8" w:rsidRDefault="0006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FE3A92F" w14:textId="42F83226" w:rsidR="006C3B2A" w:rsidRPr="004B2D76" w:rsidRDefault="006C3B2A" w:rsidP="006C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B2D7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3BDE5348" w14:textId="77777777" w:rsidR="006C3B2A" w:rsidRPr="004B2D7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B2DB783" w14:textId="77777777" w:rsidR="006C3B2A" w:rsidRPr="004B2D76" w:rsidRDefault="006C3B2A" w:rsidP="006C3B2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30"/>
          <w:szCs w:val="30"/>
        </w:rPr>
      </w:pPr>
      <w:r w:rsidRPr="004B2D76">
        <w:rPr>
          <w:rFonts w:ascii="Angsana New" w:hAnsi="Angsana New" w:cs="Angsana New"/>
          <w:b w:val="0"/>
          <w:bCs w:val="0"/>
          <w:sz w:val="30"/>
          <w:szCs w:val="30"/>
          <w:cs/>
        </w:rPr>
        <w:t>หนี้สินตามสัญญาเช่าการเงิน ณ วันที่ 31 ธันวาคม มีรายละเอียดดังนี้</w:t>
      </w:r>
    </w:p>
    <w:p w14:paraId="03E60BF0" w14:textId="77777777" w:rsidR="006C3B2A" w:rsidRPr="004B2D7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04"/>
        <w:gridCol w:w="1108"/>
        <w:gridCol w:w="237"/>
        <w:gridCol w:w="834"/>
        <w:gridCol w:w="273"/>
        <w:gridCol w:w="1089"/>
        <w:gridCol w:w="273"/>
        <w:gridCol w:w="1084"/>
        <w:gridCol w:w="273"/>
        <w:gridCol w:w="876"/>
        <w:gridCol w:w="273"/>
        <w:gridCol w:w="1116"/>
      </w:tblGrid>
      <w:tr w:rsidR="006C3B2A" w:rsidRPr="00D237E1" w14:paraId="0968E5F2" w14:textId="77777777" w:rsidTr="00FF5BCA">
        <w:trPr>
          <w:cantSplit/>
        </w:trPr>
        <w:tc>
          <w:tcPr>
            <w:tcW w:w="1103" w:type="pct"/>
          </w:tcPr>
          <w:p w14:paraId="2B64A685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7" w:type="pct"/>
            <w:gridSpan w:val="11"/>
          </w:tcPr>
          <w:p w14:paraId="4F54F5DC" w14:textId="4469DD5F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7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C952A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="00C952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B2A" w:rsidRPr="00D237E1" w14:paraId="37FB2F95" w14:textId="77777777" w:rsidTr="00FF5BCA">
        <w:trPr>
          <w:cantSplit/>
        </w:trPr>
        <w:tc>
          <w:tcPr>
            <w:tcW w:w="1103" w:type="pct"/>
          </w:tcPr>
          <w:p w14:paraId="184A3368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pct"/>
            <w:gridSpan w:val="5"/>
            <w:tcBorders>
              <w:bottom w:val="single" w:sz="4" w:space="0" w:color="auto"/>
            </w:tcBorders>
          </w:tcPr>
          <w:p w14:paraId="71A2E2FD" w14:textId="77777777" w:rsidR="006C3B2A" w:rsidRPr="00D237E1" w:rsidRDefault="000369C4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pct"/>
          </w:tcPr>
          <w:p w14:paraId="10EAE552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8" w:type="pct"/>
            <w:gridSpan w:val="5"/>
            <w:tcBorders>
              <w:bottom w:val="single" w:sz="4" w:space="0" w:color="auto"/>
            </w:tcBorders>
          </w:tcPr>
          <w:p w14:paraId="1E6C335D" w14:textId="77777777" w:rsidR="006C3B2A" w:rsidRPr="00D237E1" w:rsidRDefault="000369C4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C3B2A" w:rsidRPr="00D237E1" w14:paraId="4AF88359" w14:textId="77777777" w:rsidTr="00FF5BCA">
        <w:tc>
          <w:tcPr>
            <w:tcW w:w="1103" w:type="pct"/>
          </w:tcPr>
          <w:p w14:paraId="3A5D34D5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4C090B8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7E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0A7CA54F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6ADE7F98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D1D763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40E3D5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712764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7E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D00E5F9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6832F3C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7E1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3" w:type="pct"/>
          </w:tcPr>
          <w:p w14:paraId="21B81054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2D571FFD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7E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3" w:type="pct"/>
          </w:tcPr>
          <w:p w14:paraId="0272EC9A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0DEB928F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623DC9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E91D96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20EDF8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7E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3" w:type="pct"/>
          </w:tcPr>
          <w:p w14:paraId="7C55FAD6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</w:tcPr>
          <w:p w14:paraId="0984E958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7E1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6C3B2A" w:rsidRPr="00D237E1" w14:paraId="6551A809" w14:textId="77777777" w:rsidTr="00FF5BCA">
        <w:tc>
          <w:tcPr>
            <w:tcW w:w="1103" w:type="pct"/>
          </w:tcPr>
          <w:p w14:paraId="3AD3D7E1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7" w:type="pct"/>
            <w:gridSpan w:val="11"/>
          </w:tcPr>
          <w:p w14:paraId="6C0DB7D0" w14:textId="77777777" w:rsidR="006C3B2A" w:rsidRPr="00D237E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237E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B54E0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237E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61E55" w:rsidRPr="00D237E1" w14:paraId="0346A4D8" w14:textId="77777777" w:rsidTr="004B3DE9">
        <w:tc>
          <w:tcPr>
            <w:tcW w:w="1103" w:type="pct"/>
          </w:tcPr>
          <w:p w14:paraId="08A85CAE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D237E1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</w:t>
            </w:r>
          </w:p>
          <w:p w14:paraId="3DF838E8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D237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237E1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581" w:type="pct"/>
          </w:tcPr>
          <w:p w14:paraId="76ABF0DF" w14:textId="77777777" w:rsid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D449DFD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0C6DB9DF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68805403" w14:textId="77777777" w:rsid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E23D32E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F694840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6505B675" w14:textId="77777777" w:rsid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735A655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03AE012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vAlign w:val="bottom"/>
          </w:tcPr>
          <w:p w14:paraId="7DB30088" w14:textId="77777777" w:rsidR="00F61E55" w:rsidRPr="00D237E1" w:rsidRDefault="00F61E55" w:rsidP="00F61E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43" w:type="pct"/>
          </w:tcPr>
          <w:p w14:paraId="5728541F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413006B3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 w:rsidRPr="0087325E">
              <w:rPr>
                <w:rFonts w:ascii="Angsana New" w:hAnsi="Angsana New"/>
                <w:sz w:val="28"/>
                <w:szCs w:val="28"/>
              </w:rPr>
              <w:t>(</w:t>
            </w:r>
            <w:r w:rsidR="008A01BE">
              <w:rPr>
                <w:rFonts w:ascii="Angsana New" w:hAnsi="Angsana New"/>
                <w:sz w:val="28"/>
                <w:szCs w:val="28"/>
              </w:rPr>
              <w:t>1</w:t>
            </w:r>
            <w:r w:rsidRPr="008732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6A7DC7E8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66B0909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 w:rsidRPr="00DD26D9">
              <w:rPr>
                <w:rFonts w:ascii="Angsana New" w:hAnsi="Angsana New"/>
                <w:sz w:val="28"/>
                <w:szCs w:val="28"/>
              </w:rPr>
              <w:t>9</w:t>
            </w:r>
            <w:r w:rsidR="008A01B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61E55" w:rsidRPr="00D237E1" w14:paraId="3878061D" w14:textId="77777777" w:rsidTr="00FF5BCA">
        <w:tc>
          <w:tcPr>
            <w:tcW w:w="1103" w:type="pct"/>
          </w:tcPr>
          <w:p w14:paraId="482EAEA3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D237E1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581" w:type="pct"/>
          </w:tcPr>
          <w:p w14:paraId="41EE7796" w14:textId="77777777" w:rsidR="00F61E55" w:rsidRPr="00D237E1" w:rsidRDefault="00F61E55" w:rsidP="00F61E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" w:type="pct"/>
          </w:tcPr>
          <w:p w14:paraId="746E9433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51385925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79C0BA94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71C2AD4F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47F9F1E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3F081FA2" w14:textId="77777777" w:rsidR="00F61E55" w:rsidRPr="00D237E1" w:rsidRDefault="00F61E55" w:rsidP="00F61E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B26C9C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18FD5F96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4B48B8D6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FE7BE30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E55" w:rsidRPr="00D237E1" w14:paraId="4346F075" w14:textId="77777777" w:rsidTr="00FF5BCA">
        <w:tc>
          <w:tcPr>
            <w:tcW w:w="1103" w:type="pct"/>
          </w:tcPr>
          <w:p w14:paraId="6F8F55BB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D237E1">
              <w:rPr>
                <w:rFonts w:ascii="Angsana New" w:hAnsi="Angsana New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8D8E6E9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641F5BC6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2210A0AF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2F126AC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865912B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B7EDBB0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CBECA34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E5FE982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308DF80B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1719357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D2E462D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1E55" w:rsidRPr="00D237E1" w14:paraId="71BE0E61" w14:textId="77777777" w:rsidTr="004B3DE9">
        <w:tc>
          <w:tcPr>
            <w:tcW w:w="1103" w:type="pct"/>
          </w:tcPr>
          <w:p w14:paraId="1383969E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37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A35E445" w14:textId="77777777" w:rsidR="00F61E55" w:rsidRP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61E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4082FFBC" w14:textId="77777777" w:rsidR="00F61E55" w:rsidRP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14:paraId="7C99B2E0" w14:textId="77777777" w:rsidR="00F61E55" w:rsidRP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61E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F702493" w14:textId="77777777" w:rsidR="00F61E55" w:rsidRP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C37F623" w14:textId="77777777" w:rsidR="00F61E55" w:rsidRPr="00F61E55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61E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9EA9BA6" w14:textId="77777777" w:rsidR="00F61E55" w:rsidRPr="00D237E1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1D765" w14:textId="77777777" w:rsidR="00F61E55" w:rsidRPr="00DD26D9" w:rsidRDefault="00F61E55" w:rsidP="00F61E5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26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143" w:type="pct"/>
          </w:tcPr>
          <w:p w14:paraId="2C90F7FD" w14:textId="77777777" w:rsidR="00F61E55" w:rsidRPr="00DD26D9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66486" w14:textId="77777777" w:rsidR="00F61E55" w:rsidRPr="00DD26D9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9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26D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A01B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D26D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4ECB4AAF" w14:textId="77777777" w:rsidR="00F61E55" w:rsidRPr="00DD26D9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D0BE4" w14:textId="77777777" w:rsidR="00F61E55" w:rsidRPr="00DD26D9" w:rsidRDefault="00F61E55" w:rsidP="00F6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26D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8A01B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233A964D" w14:textId="77777777" w:rsidR="006C3B2A" w:rsidRPr="006D40BA" w:rsidRDefault="006C3B2A" w:rsidP="006C3B2A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19A4D394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68701468" w14:textId="5A276AD2" w:rsidR="006C3B2A" w:rsidRPr="004A2343" w:rsidRDefault="006C3B2A" w:rsidP="004A234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287FA4">
        <w:rPr>
          <w:rFonts w:ascii="Angsana New" w:hAnsi="Angsana New"/>
          <w:sz w:val="30"/>
          <w:szCs w:val="30"/>
          <w:cs/>
          <w:lang w:val="en-US" w:bidi="th-TH"/>
        </w:rPr>
        <w:t>ณ วันที่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31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ธันวาคม 25</w:t>
      </w:r>
      <w:r w:rsidR="00DD26D9" w:rsidRPr="00287FA4">
        <w:rPr>
          <w:rFonts w:ascii="Angsana New" w:hAnsi="Angsana New"/>
          <w:sz w:val="30"/>
          <w:szCs w:val="30"/>
          <w:lang w:val="en-US" w:bidi="th-TH"/>
        </w:rPr>
        <w:t>6</w:t>
      </w:r>
      <w:r w:rsidR="00287FA4" w:rsidRPr="00287FA4">
        <w:rPr>
          <w:rFonts w:ascii="Angsana New" w:hAnsi="Angsana New"/>
          <w:sz w:val="30"/>
          <w:szCs w:val="30"/>
          <w:lang w:val="en-US" w:bidi="th-TH"/>
        </w:rPr>
        <w:t>1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กลุ่มบริษัท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ทำสัญญาเช่าการเงิน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>หลายฉบับ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กับบริษัทในประเทศ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>หลายแห่ง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เพื่อซื้อเครื่องจักร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อุปกรณ์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>และรถยนต์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 xml:space="preserve"> สัญญาเช่าดังกล่าวมีระยะเวลาเช่าสิ้นสุด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>จน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 xml:space="preserve">ถึงปี 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 xml:space="preserve">โดยมีอัตราดอกเบี้ยร้อยละ 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3.85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ในปี 25</w:t>
      </w:r>
      <w:r w:rsidR="00DD26D9" w:rsidRPr="00287FA4">
        <w:rPr>
          <w:rFonts w:ascii="Angsana New" w:hAnsi="Angsana New" w:hint="cs"/>
          <w:sz w:val="30"/>
          <w:szCs w:val="30"/>
          <w:cs/>
          <w:lang w:val="en-US" w:bidi="th-TH"/>
        </w:rPr>
        <w:t>6</w:t>
      </w:r>
      <w:r w:rsidR="00DD26D9" w:rsidRPr="00287FA4">
        <w:rPr>
          <w:rFonts w:ascii="Angsana New" w:hAnsi="Angsana New"/>
          <w:sz w:val="30"/>
          <w:szCs w:val="30"/>
          <w:lang w:val="en-US" w:bidi="th-TH"/>
        </w:rPr>
        <w:t>1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 xml:space="preserve">กำหนดชำระคืนภายใน 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24 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Pr="00287FA4">
        <w:rPr>
          <w:rFonts w:ascii="Angsana New" w:hAnsi="Angsana New"/>
          <w:sz w:val="30"/>
          <w:szCs w:val="30"/>
          <w:lang w:val="en-US" w:bidi="th-TH"/>
        </w:rPr>
        <w:t>60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 xml:space="preserve"> เดือน</w:t>
      </w:r>
      <w:r w:rsidRPr="00287F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87FA4">
        <w:rPr>
          <w:rFonts w:ascii="Angsana New" w:hAnsi="Angsana New"/>
          <w:sz w:val="30"/>
          <w:szCs w:val="30"/>
          <w:cs/>
          <w:lang w:val="en-US" w:bidi="th-TH"/>
        </w:rPr>
        <w:t>เริ่มตั้งแต่เดือน</w:t>
      </w:r>
      <w:r w:rsidRPr="00287FA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Pr="00287FA4">
        <w:rPr>
          <w:rFonts w:ascii="Angsana New" w:hAnsi="Angsana New"/>
          <w:sz w:val="30"/>
          <w:szCs w:val="30"/>
          <w:lang w:val="en-US" w:bidi="th-TH"/>
        </w:rPr>
        <w:t>2556</w:t>
      </w:r>
      <w:r w:rsidR="004A234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B72BF1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 </w:t>
      </w:r>
      <w:r w:rsidR="00B72BF1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5F3B18">
        <w:rPr>
          <w:rFonts w:ascii="Angsana New" w:hAnsi="Angsana New"/>
          <w:sz w:val="30"/>
          <w:szCs w:val="30"/>
          <w:cs/>
          <w:lang w:val="th-TH"/>
        </w:rPr>
        <w:t>กรรมสิทธิ์ในเครื่องจักรและอุปกรณ์ที่ซื้อภายใต้สัญญาเช่าการเงินนี้โอนเป็นกรรมสิทธิ์ของ</w:t>
      </w:r>
      <w:r w:rsidRPr="005F3B18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5F3B18">
        <w:rPr>
          <w:rFonts w:ascii="Angsana New" w:hAnsi="Angsana New"/>
          <w:sz w:val="30"/>
          <w:szCs w:val="30"/>
          <w:cs/>
          <w:lang w:val="th-TH"/>
        </w:rPr>
        <w:t>บริษัทแล้ว</w:t>
      </w:r>
    </w:p>
    <w:p w14:paraId="2ECBC3F5" w14:textId="77777777" w:rsidR="006C3B2A" w:rsidRPr="00F05C73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29503D" w14:textId="3E428CAE" w:rsidR="006C3B2A" w:rsidRPr="001B5C18" w:rsidRDefault="006C3B2A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th-TH" w:bidi="th-TH"/>
        </w:rPr>
      </w:pPr>
      <w:r w:rsidRPr="001B5C18">
        <w:rPr>
          <w:rFonts w:ascii="Angsana New" w:hAnsi="Angsana New" w:hint="cs"/>
          <w:sz w:val="30"/>
          <w:szCs w:val="30"/>
          <w:cs/>
          <w:lang w:val="th-TH"/>
        </w:rPr>
        <w:t xml:space="preserve">หนี้สินที่มีภาระดอกเบี้ยทั้งหมดของกลุ่มบริษัทและบริษัท ณ วันที่ </w:t>
      </w:r>
      <w:r w:rsidRPr="001B5C18">
        <w:rPr>
          <w:rFonts w:ascii="Angsana New" w:hAnsi="Angsana New"/>
          <w:sz w:val="30"/>
          <w:szCs w:val="30"/>
          <w:lang w:val="th-TH" w:bidi="th-TH"/>
        </w:rPr>
        <w:t xml:space="preserve">31 </w:t>
      </w:r>
      <w:r w:rsidRPr="001B5C18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DD26D9" w:rsidRPr="001B5C18">
        <w:rPr>
          <w:rFonts w:ascii="Angsana New" w:hAnsi="Angsana New"/>
          <w:sz w:val="30"/>
          <w:szCs w:val="30"/>
          <w:lang w:val="th-TH" w:bidi="th-TH"/>
        </w:rPr>
        <w:t>256</w:t>
      </w:r>
      <w:r w:rsidR="000369C4" w:rsidRPr="001B5C18">
        <w:rPr>
          <w:rFonts w:ascii="Angsana New" w:hAnsi="Angsana New"/>
          <w:sz w:val="30"/>
          <w:szCs w:val="30"/>
          <w:lang w:val="th-TH" w:bidi="th-TH"/>
        </w:rPr>
        <w:t>2</w:t>
      </w:r>
      <w:r w:rsidRPr="001B5C18">
        <w:rPr>
          <w:rFonts w:ascii="Angsana New" w:hAnsi="Angsana New"/>
          <w:sz w:val="30"/>
          <w:szCs w:val="30"/>
          <w:lang w:val="th-TH" w:bidi="th-TH"/>
        </w:rPr>
        <w:t xml:space="preserve"> </w:t>
      </w:r>
      <w:r w:rsidRPr="001B5C18">
        <w:rPr>
          <w:rFonts w:ascii="Angsana New" w:hAnsi="Angsana New"/>
          <w:sz w:val="30"/>
          <w:szCs w:val="30"/>
          <w:cs/>
          <w:lang w:val="th-TH" w:bidi="th-TH"/>
        </w:rPr>
        <w:t xml:space="preserve">และ </w:t>
      </w:r>
      <w:r w:rsidRPr="001B5C18">
        <w:rPr>
          <w:rFonts w:ascii="Angsana New" w:hAnsi="Angsana New"/>
          <w:sz w:val="30"/>
          <w:szCs w:val="30"/>
          <w:lang w:val="th-TH" w:bidi="th-TH"/>
        </w:rPr>
        <w:t>25</w:t>
      </w:r>
      <w:r w:rsidR="00DD26D9" w:rsidRPr="001B5C18">
        <w:rPr>
          <w:rFonts w:ascii="Angsana New" w:hAnsi="Angsana New"/>
          <w:sz w:val="30"/>
          <w:szCs w:val="30"/>
          <w:lang w:val="th-TH" w:bidi="th-TH"/>
        </w:rPr>
        <w:t>6</w:t>
      </w:r>
      <w:r w:rsidR="000369C4" w:rsidRPr="001B5C18">
        <w:rPr>
          <w:rFonts w:ascii="Angsana New" w:hAnsi="Angsana New"/>
          <w:sz w:val="30"/>
          <w:szCs w:val="30"/>
          <w:lang w:val="th-TH" w:bidi="th-TH"/>
        </w:rPr>
        <w:t>1</w:t>
      </w:r>
      <w:r w:rsidRPr="001B5C18"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1B5C18">
        <w:rPr>
          <w:rFonts w:ascii="Angsana New" w:hAnsi="Angsana New" w:hint="cs"/>
          <w:sz w:val="30"/>
          <w:szCs w:val="30"/>
          <w:cs/>
          <w:lang w:val="th-TH"/>
        </w:rPr>
        <w:t>เป็นสกุลเงินบาท</w:t>
      </w:r>
    </w:p>
    <w:p w14:paraId="1A1BBC9D" w14:textId="516AD867" w:rsidR="007E3D00" w:rsidRDefault="007E3D00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AFCC754" w14:textId="1E77A82D" w:rsidR="00BF4354" w:rsidRDefault="00BF4354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6F7B84D6" w14:textId="70A3F250" w:rsidR="00BF4354" w:rsidRDefault="00BF4354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C93C88B" w14:textId="4B842389" w:rsidR="00BF4354" w:rsidRDefault="00BF4354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7540A99" w14:textId="5E276287" w:rsidR="004A2343" w:rsidRDefault="004A2343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7FBB1CE" w14:textId="77777777" w:rsidR="004A2343" w:rsidRDefault="004A2343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7AAB9DF6" w14:textId="24D7D6B0" w:rsidR="00BF4354" w:rsidRDefault="00BF4354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753DC35" w14:textId="37338E8F" w:rsidR="00BF4354" w:rsidRDefault="00BF4354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4FF0CB5B" w14:textId="77777777" w:rsidR="00BF4354" w:rsidRPr="00DC40F1" w:rsidRDefault="00BF4354" w:rsidP="006C3B2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10FFCCC8" w14:textId="7A3E2C9D" w:rsidR="006C3B2A" w:rsidRPr="007E3D00" w:rsidRDefault="00DD26D9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894FE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C2512">
        <w:rPr>
          <w:rFonts w:ascii="Angsana New" w:hAnsi="Angsana New"/>
          <w:b/>
          <w:bCs/>
          <w:sz w:val="30"/>
          <w:szCs w:val="30"/>
        </w:rPr>
        <w:t>9</w:t>
      </w:r>
      <w:r w:rsidR="006C3B2A" w:rsidRPr="00894FEA">
        <w:rPr>
          <w:rFonts w:ascii="Angsana New" w:hAnsi="Angsana New"/>
          <w:b/>
          <w:bCs/>
          <w:sz w:val="30"/>
          <w:szCs w:val="30"/>
        </w:rPr>
        <w:tab/>
      </w:r>
      <w:r w:rsidR="006C3B2A" w:rsidRPr="00894FEA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14:paraId="405FC237" w14:textId="77777777" w:rsidR="006C3B2A" w:rsidRPr="00137D5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2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1143"/>
        <w:gridCol w:w="268"/>
        <w:gridCol w:w="1173"/>
        <w:gridCol w:w="268"/>
        <w:gridCol w:w="1172"/>
        <w:gridCol w:w="268"/>
        <w:gridCol w:w="1172"/>
      </w:tblGrid>
      <w:tr w:rsidR="006C3B2A" w:rsidRPr="00ED3BEE" w14:paraId="5E0BE770" w14:textId="77777777" w:rsidTr="009E3619">
        <w:tc>
          <w:tcPr>
            <w:tcW w:w="2970" w:type="dxa"/>
          </w:tcPr>
          <w:p w14:paraId="34AA7C3E" w14:textId="77777777" w:rsidR="006C3B2A" w:rsidRPr="00ED3BEE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6D1C36" w14:textId="77777777" w:rsidR="006C3B2A" w:rsidRPr="00ED3BEE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3DFF43E" w14:textId="77777777" w:rsidR="006C3B2A" w:rsidRPr="00ED3BEE" w:rsidRDefault="006C3B2A" w:rsidP="00FF5BC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D3BE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1A9EA4D" w14:textId="77777777" w:rsidR="006C3B2A" w:rsidRPr="00ED3BEE" w:rsidRDefault="006C3B2A" w:rsidP="00FF5BC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1E8E8EE0" w14:textId="77777777" w:rsidR="006C3B2A" w:rsidRPr="00ED3BEE" w:rsidRDefault="006C3B2A" w:rsidP="00FF5BC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D3BE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7A2E" w:rsidRPr="00ED3BEE" w14:paraId="315F6549" w14:textId="77777777" w:rsidTr="009E3619">
        <w:tc>
          <w:tcPr>
            <w:tcW w:w="2970" w:type="dxa"/>
          </w:tcPr>
          <w:p w14:paraId="09BA9925" w14:textId="77777777" w:rsidR="00ED7A2E" w:rsidRPr="00ED3BE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91D1AB" w14:textId="77777777" w:rsidR="00ED7A2E" w:rsidRPr="00ED3BE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B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14:paraId="332573EC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3EDD06AB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055911B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14:paraId="2DACA17C" w14:textId="77777777" w:rsidR="00ED7A2E" w:rsidRPr="000859A8" w:rsidRDefault="00ED7A2E" w:rsidP="00ED7A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52BBE25F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0CE82591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0F5D0FE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7A2E" w:rsidRPr="00ED3BEE" w14:paraId="30DECACC" w14:textId="77777777" w:rsidTr="009E3619">
        <w:tc>
          <w:tcPr>
            <w:tcW w:w="2970" w:type="dxa"/>
          </w:tcPr>
          <w:p w14:paraId="33BD6029" w14:textId="77777777" w:rsidR="00ED7A2E" w:rsidRPr="00ED3BE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1ED90B" w14:textId="77777777" w:rsidR="00ED7A2E" w:rsidRPr="00ED3BE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14:paraId="51792DCC" w14:textId="77777777" w:rsidR="00ED7A2E" w:rsidRPr="00ED3BEE" w:rsidRDefault="00ED7A2E" w:rsidP="00ED7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BE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50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D3BE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D3BE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24C4" w:rsidRPr="00ED3BEE" w14:paraId="3FEE410F" w14:textId="77777777" w:rsidTr="009E3619">
        <w:tc>
          <w:tcPr>
            <w:tcW w:w="2970" w:type="dxa"/>
          </w:tcPr>
          <w:p w14:paraId="6E16BCDD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BEE">
              <w:rPr>
                <w:rFonts w:ascii="Angsana New" w:hAnsi="Angsana New"/>
                <w:sz w:val="30"/>
                <w:szCs w:val="30"/>
                <w:cs/>
              </w:rPr>
              <w:t>เจ้าหนี้อื่น -</w:t>
            </w:r>
            <w:r w:rsidRPr="00ED3B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BE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958526F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43" w:type="dxa"/>
            <w:shd w:val="clear" w:color="auto" w:fill="auto"/>
          </w:tcPr>
          <w:p w14:paraId="4C5F58BF" w14:textId="1C9DD644" w:rsidR="000924C4" w:rsidRPr="00ED3BEE" w:rsidRDefault="00A92501" w:rsidP="00A92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0DC6AF0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FF1A9C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FAC869A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8B47C35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0DA635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9ADE9C7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26D9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0924C4" w:rsidRPr="00ED3BEE" w14:paraId="6879F178" w14:textId="77777777" w:rsidTr="009E3619">
        <w:tc>
          <w:tcPr>
            <w:tcW w:w="2970" w:type="dxa"/>
          </w:tcPr>
          <w:p w14:paraId="3242C2C4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BE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ในการดำเนินงานค้างจ่าย</w:t>
            </w:r>
          </w:p>
        </w:tc>
        <w:tc>
          <w:tcPr>
            <w:tcW w:w="810" w:type="dxa"/>
          </w:tcPr>
          <w:p w14:paraId="4636A0FC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38CABDD6" w14:textId="40A14E6C" w:rsidR="000924C4" w:rsidRPr="00ED3BEE" w:rsidRDefault="001134AC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134AC">
              <w:rPr>
                <w:rFonts w:ascii="Angsana New" w:hAnsi="Angsana New"/>
                <w:sz w:val="30"/>
                <w:szCs w:val="30"/>
              </w:rPr>
              <w:t>3,</w:t>
            </w:r>
            <w:r w:rsidR="00490BD6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68" w:type="dxa"/>
            <w:shd w:val="clear" w:color="auto" w:fill="auto"/>
          </w:tcPr>
          <w:p w14:paraId="54E18FDC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C58D1F2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E317C">
              <w:rPr>
                <w:rFonts w:ascii="Angsana New" w:hAnsi="Angsana New"/>
                <w:sz w:val="30"/>
                <w:szCs w:val="30"/>
              </w:rPr>
              <w:t>8,82</w:t>
            </w:r>
            <w:r w:rsidR="00FB50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67B27C1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DB0CDE2" w14:textId="77777777" w:rsidR="000924C4" w:rsidRPr="00ED3BEE" w:rsidRDefault="001134AC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134AC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268" w:type="dxa"/>
          </w:tcPr>
          <w:p w14:paraId="62D74ED6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8F84B9E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26D9">
              <w:rPr>
                <w:rFonts w:ascii="Angsana New" w:hAnsi="Angsana New"/>
                <w:sz w:val="30"/>
                <w:szCs w:val="30"/>
              </w:rPr>
              <w:t>4,392</w:t>
            </w:r>
          </w:p>
        </w:tc>
      </w:tr>
      <w:tr w:rsidR="000924C4" w:rsidRPr="00ED3BEE" w14:paraId="01A244FA" w14:textId="77777777" w:rsidTr="009E3619">
        <w:tc>
          <w:tcPr>
            <w:tcW w:w="2970" w:type="dxa"/>
          </w:tcPr>
          <w:p w14:paraId="29317936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810" w:type="dxa"/>
          </w:tcPr>
          <w:p w14:paraId="6A03E6AE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2B587CA" w14:textId="77777777" w:rsidR="000924C4" w:rsidRPr="006C40E0" w:rsidRDefault="001134AC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134AC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268" w:type="dxa"/>
            <w:shd w:val="clear" w:color="auto" w:fill="auto"/>
          </w:tcPr>
          <w:p w14:paraId="79271D68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CA0147E" w14:textId="77777777" w:rsidR="000924C4" w:rsidRPr="006C40E0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26D9">
              <w:rPr>
                <w:rFonts w:ascii="Angsana New" w:hAnsi="Angsana New"/>
                <w:sz w:val="30"/>
                <w:szCs w:val="30"/>
              </w:rPr>
              <w:t>7,46</w:t>
            </w:r>
            <w:r w:rsidR="00FB50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43F0D66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1F1E3FD" w14:textId="77777777" w:rsidR="000924C4" w:rsidRPr="0036636A" w:rsidRDefault="00C244A0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244A0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268" w:type="dxa"/>
          </w:tcPr>
          <w:p w14:paraId="07C423E6" w14:textId="77777777" w:rsidR="000924C4" w:rsidRPr="00ED3BEE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A1F0DF" w14:textId="77777777" w:rsidR="000924C4" w:rsidRPr="0036636A" w:rsidRDefault="000924C4" w:rsidP="0009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26D9">
              <w:rPr>
                <w:rFonts w:ascii="Angsana New" w:hAnsi="Angsana New"/>
                <w:sz w:val="30"/>
                <w:szCs w:val="30"/>
              </w:rPr>
              <w:t>1,41</w:t>
            </w:r>
            <w:r w:rsidR="00FB509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134AC" w:rsidRPr="00ED3BEE" w14:paraId="798C90B5" w14:textId="77777777" w:rsidTr="009E3619">
        <w:tc>
          <w:tcPr>
            <w:tcW w:w="2970" w:type="dxa"/>
          </w:tcPr>
          <w:p w14:paraId="493CD382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BEE">
              <w:rPr>
                <w:rFonts w:ascii="Angsana New" w:hAnsi="Angsana New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10" w:type="dxa"/>
          </w:tcPr>
          <w:p w14:paraId="3D8AEDE8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5D5ADC2" w14:textId="495B7B23" w:rsidR="001134AC" w:rsidRPr="00287FA4" w:rsidRDefault="00287FA4" w:rsidP="0028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87FA4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68" w:type="dxa"/>
            <w:shd w:val="clear" w:color="auto" w:fill="auto"/>
          </w:tcPr>
          <w:p w14:paraId="4177A219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59282E2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0B3DDDD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F531EE3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134A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8" w:type="dxa"/>
          </w:tcPr>
          <w:p w14:paraId="02D49567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745278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34AC" w:rsidRPr="00ED3BEE" w14:paraId="2AA92238" w14:textId="77777777" w:rsidTr="009E3619">
        <w:tc>
          <w:tcPr>
            <w:tcW w:w="2970" w:type="dxa"/>
          </w:tcPr>
          <w:p w14:paraId="2098776A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BE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D3B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BE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1429DEEC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559CD2B" w14:textId="65DECFC7" w:rsidR="001134AC" w:rsidRPr="00ED3BEE" w:rsidRDefault="00490BD6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="00317A7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01209E67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B69763C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E317C">
              <w:rPr>
                <w:rFonts w:ascii="Angsana New" w:hAnsi="Angsana New"/>
                <w:sz w:val="30"/>
                <w:szCs w:val="30"/>
              </w:rPr>
              <w:t>1,61</w:t>
            </w:r>
            <w:r w:rsidR="00FB50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77E9CB10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F20265D" w14:textId="275B1B5B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244A0">
              <w:rPr>
                <w:rFonts w:ascii="Angsana New" w:hAnsi="Angsana New"/>
                <w:sz w:val="30"/>
                <w:szCs w:val="30"/>
              </w:rPr>
              <w:t>16</w:t>
            </w:r>
            <w:r w:rsidR="001B5C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6F6C99DF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457E2EB" w14:textId="7E37307D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7813">
              <w:rPr>
                <w:rFonts w:ascii="Angsana New" w:hAnsi="Angsana New"/>
                <w:sz w:val="30"/>
                <w:szCs w:val="30"/>
              </w:rPr>
              <w:t>6</w:t>
            </w:r>
            <w:r w:rsidR="001B5C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134AC" w:rsidRPr="00ED3BEE" w14:paraId="210FA787" w14:textId="77777777" w:rsidTr="009E3619">
        <w:tc>
          <w:tcPr>
            <w:tcW w:w="2970" w:type="dxa"/>
          </w:tcPr>
          <w:p w14:paraId="359297CF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3D6B564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9AB52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4AC">
              <w:rPr>
                <w:rFonts w:ascii="Angsana New" w:hAnsi="Angsana New"/>
                <w:b/>
                <w:bCs/>
                <w:sz w:val="30"/>
                <w:szCs w:val="30"/>
              </w:rPr>
              <w:t>5,11</w:t>
            </w:r>
            <w:r w:rsidR="00FB509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7B2E5B80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14D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6D9">
              <w:rPr>
                <w:rFonts w:ascii="Angsana New" w:hAnsi="Angsana New"/>
                <w:b/>
                <w:bCs/>
                <w:sz w:val="30"/>
                <w:szCs w:val="30"/>
              </w:rPr>
              <w:t>17,89</w:t>
            </w:r>
            <w:r w:rsidR="00FB50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12CAEDEF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69DD4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4AC">
              <w:rPr>
                <w:rFonts w:ascii="Angsana New" w:hAnsi="Angsana New"/>
                <w:b/>
                <w:bCs/>
                <w:sz w:val="30"/>
                <w:szCs w:val="30"/>
              </w:rPr>
              <w:t>2,71</w:t>
            </w:r>
            <w:r w:rsidR="00FB509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14B183BE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917CC90" w14:textId="77777777" w:rsidR="001134AC" w:rsidRPr="00ED3BEE" w:rsidRDefault="001134AC" w:rsidP="0011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6D9">
              <w:rPr>
                <w:rFonts w:ascii="Angsana New" w:hAnsi="Angsana New"/>
                <w:b/>
                <w:bCs/>
                <w:sz w:val="30"/>
                <w:szCs w:val="30"/>
              </w:rPr>
              <w:t>6,50</w:t>
            </w:r>
            <w:r w:rsidR="00FB50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388BF34" w14:textId="77777777" w:rsidR="00137D55" w:rsidRPr="00137D55" w:rsidRDefault="00137D55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75F4D581" w14:textId="66325236" w:rsidR="006C3B2A" w:rsidRPr="009A392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E476E">
        <w:rPr>
          <w:rFonts w:ascii="Angsana New" w:hAnsi="Angsana New"/>
          <w:b/>
          <w:bCs/>
          <w:sz w:val="30"/>
          <w:szCs w:val="30"/>
        </w:rPr>
        <w:t>2</w:t>
      </w:r>
      <w:r w:rsidR="007E3D00" w:rsidRPr="006E476E">
        <w:rPr>
          <w:rFonts w:ascii="Angsana New" w:hAnsi="Angsana New"/>
          <w:b/>
          <w:bCs/>
          <w:sz w:val="30"/>
          <w:szCs w:val="30"/>
        </w:rPr>
        <w:t>0</w:t>
      </w:r>
      <w:r w:rsidRPr="006E476E">
        <w:rPr>
          <w:rFonts w:ascii="Angsana New" w:hAnsi="Angsana New"/>
          <w:b/>
          <w:bCs/>
          <w:sz w:val="30"/>
          <w:szCs w:val="30"/>
        </w:rPr>
        <w:tab/>
      </w:r>
      <w:r w:rsidRPr="006E476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</w:t>
      </w:r>
      <w:r w:rsidRPr="006E476E">
        <w:rPr>
          <w:rFonts w:ascii="Angsana New" w:hAnsi="Angsana New"/>
          <w:b/>
          <w:bCs/>
          <w:sz w:val="30"/>
          <w:szCs w:val="30"/>
          <w:cs/>
        </w:rPr>
        <w:t>น</w:t>
      </w:r>
      <w:r w:rsidRPr="009A392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CAF9FE3" w14:textId="77777777" w:rsidR="006C3B2A" w:rsidRPr="00137D5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highlight w:val="yellow"/>
        </w:rPr>
      </w:pPr>
    </w:p>
    <w:tbl>
      <w:tblPr>
        <w:tblW w:w="4685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"/>
        <w:gridCol w:w="3609"/>
        <w:gridCol w:w="1143"/>
        <w:gridCol w:w="7"/>
        <w:gridCol w:w="261"/>
        <w:gridCol w:w="1147"/>
        <w:gridCol w:w="270"/>
        <w:gridCol w:w="1147"/>
        <w:gridCol w:w="265"/>
        <w:gridCol w:w="1132"/>
      </w:tblGrid>
      <w:tr w:rsidR="006C3B2A" w:rsidRPr="00885A68" w14:paraId="29FC14A2" w14:textId="77777777" w:rsidTr="00FF5BCA">
        <w:trPr>
          <w:trHeight w:val="435"/>
        </w:trPr>
        <w:tc>
          <w:tcPr>
            <w:tcW w:w="2016" w:type="pct"/>
            <w:gridSpan w:val="2"/>
          </w:tcPr>
          <w:p w14:paraId="0895A235" w14:textId="77777777" w:rsidR="006C3B2A" w:rsidRPr="009A392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1" w:type="pct"/>
            <w:gridSpan w:val="5"/>
          </w:tcPr>
          <w:p w14:paraId="6F7C7D74" w14:textId="77777777" w:rsidR="006C3B2A" w:rsidRPr="00885A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A6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13" w:type="pct"/>
            <w:gridSpan w:val="3"/>
          </w:tcPr>
          <w:p w14:paraId="15E5BFCF" w14:textId="77777777" w:rsidR="006C3B2A" w:rsidRPr="00885A68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A6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A2E" w:rsidRPr="00885A68" w14:paraId="4285A1AE" w14:textId="77777777" w:rsidTr="00FF5BCA">
        <w:trPr>
          <w:trHeight w:val="420"/>
        </w:trPr>
        <w:tc>
          <w:tcPr>
            <w:tcW w:w="2016" w:type="pct"/>
            <w:gridSpan w:val="2"/>
          </w:tcPr>
          <w:p w14:paraId="46B059AD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766D1EFB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34A7AEB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B5A6D66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0723CEB4" w14:textId="77777777" w:rsidR="00ED7A2E" w:rsidRPr="000859A8" w:rsidRDefault="00ED7A2E" w:rsidP="00ED7A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3BD918E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A85B6FA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6C945C0" w14:textId="77777777" w:rsidR="00ED7A2E" w:rsidRPr="000859A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D7A2E" w:rsidRPr="00885A68" w14:paraId="24E24E33" w14:textId="77777777" w:rsidTr="00FF5BCA">
        <w:trPr>
          <w:trHeight w:val="420"/>
        </w:trPr>
        <w:tc>
          <w:tcPr>
            <w:tcW w:w="2016" w:type="pct"/>
            <w:gridSpan w:val="2"/>
          </w:tcPr>
          <w:p w14:paraId="1B985C44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84" w:type="pct"/>
            <w:gridSpan w:val="8"/>
          </w:tcPr>
          <w:p w14:paraId="3F185E31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85A68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096C5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885A6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D7A2E" w:rsidRPr="00885A68" w14:paraId="50C41A54" w14:textId="77777777" w:rsidTr="00FF5BCA">
        <w:trPr>
          <w:trHeight w:val="420"/>
        </w:trPr>
        <w:tc>
          <w:tcPr>
            <w:tcW w:w="2016" w:type="pct"/>
            <w:gridSpan w:val="2"/>
          </w:tcPr>
          <w:p w14:paraId="18DED08C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85A6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36F3526B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E011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Pr="00885A6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635" w:type="pct"/>
          </w:tcPr>
          <w:p w14:paraId="2FAD9842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31B6D719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E66999F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12043CD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DD5DD8C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0A12809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189DBD9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D7A2E" w:rsidRPr="009A3928" w14:paraId="08D16F3D" w14:textId="77777777" w:rsidTr="00FF5BCA">
        <w:trPr>
          <w:trHeight w:val="420"/>
        </w:trPr>
        <w:tc>
          <w:tcPr>
            <w:tcW w:w="2016" w:type="pct"/>
            <w:gridSpan w:val="2"/>
            <w:tcBorders>
              <w:bottom w:val="nil"/>
            </w:tcBorders>
          </w:tcPr>
          <w:p w14:paraId="0E32E428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85A6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1678BA0" w14:textId="77777777" w:rsidR="00ED7A2E" w:rsidRPr="00885A68" w:rsidRDefault="00F05C73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C73">
              <w:rPr>
                <w:rFonts w:ascii="Angsana New" w:hAnsi="Angsana New"/>
                <w:b/>
                <w:bCs/>
                <w:sz w:val="30"/>
                <w:szCs w:val="30"/>
              </w:rPr>
              <w:t>1,680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0C6462B4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22B443F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6CA">
              <w:rPr>
                <w:rFonts w:ascii="Angsana New" w:hAnsi="Angsana New"/>
                <w:b/>
                <w:bCs/>
                <w:sz w:val="30"/>
                <w:szCs w:val="30"/>
              </w:rPr>
              <w:t>7,05</w:t>
            </w:r>
            <w:r w:rsidR="00096C5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tcBorders>
              <w:bottom w:val="nil"/>
            </w:tcBorders>
          </w:tcPr>
          <w:p w14:paraId="50E5E8D9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F229D03" w14:textId="77777777" w:rsidR="00ED7A2E" w:rsidRPr="00885A68" w:rsidRDefault="00F05C73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05C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1,48</w:t>
            </w:r>
            <w:r w:rsidR="00096C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bottom w:val="nil"/>
            </w:tcBorders>
          </w:tcPr>
          <w:p w14:paraId="0DEE2DD8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5618253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F26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3,95</w:t>
            </w:r>
            <w:r w:rsidR="00096C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ED7A2E" w:rsidRPr="00ED7A2E" w14:paraId="4E605803" w14:textId="77777777" w:rsidTr="00137D55">
        <w:trPr>
          <w:trHeight w:val="80"/>
        </w:trPr>
        <w:tc>
          <w:tcPr>
            <w:tcW w:w="2016" w:type="pct"/>
            <w:gridSpan w:val="2"/>
            <w:tcBorders>
              <w:bottom w:val="nil"/>
            </w:tcBorders>
          </w:tcPr>
          <w:p w14:paraId="65A53CC4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0F192198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522A7765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423339DA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23F4A12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11096145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FE5478B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09F6712C" w14:textId="77777777" w:rsidR="00ED7A2E" w:rsidRPr="00ED7A2E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7A2E" w:rsidRPr="00885A68" w14:paraId="765B72A0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611D3950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5A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85A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proofErr w:type="spellStart"/>
            <w:r w:rsidRPr="00885A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ธันวาคม</w:t>
            </w:r>
            <w:proofErr w:type="spellEnd"/>
          </w:p>
        </w:tc>
        <w:tc>
          <w:tcPr>
            <w:tcW w:w="635" w:type="pct"/>
          </w:tcPr>
          <w:p w14:paraId="392CA42E" w14:textId="77777777" w:rsidR="00ED7A2E" w:rsidRPr="00885A6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0A344B1" w14:textId="77777777" w:rsidR="00ED7A2E" w:rsidRPr="00885A6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28EF4D3" w14:textId="77777777" w:rsidR="00ED7A2E" w:rsidRPr="00885A6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52F0D0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5ED1658" w14:textId="77777777" w:rsidR="00ED7A2E" w:rsidRPr="00885A6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7F07B2" w14:textId="77777777" w:rsidR="00ED7A2E" w:rsidRPr="00885A6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B571208" w14:textId="77777777" w:rsidR="00ED7A2E" w:rsidRPr="00885A68" w:rsidRDefault="00ED7A2E" w:rsidP="00ED7A2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A2E" w:rsidRPr="00885A68" w14:paraId="77C2E0AD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2D496D65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A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35" w:type="pct"/>
          </w:tcPr>
          <w:p w14:paraId="74F68C89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7A6399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4BB9ED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288EAA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49F5FA3B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C8D878A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95BEBB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D7A2E" w:rsidRPr="00885A68" w14:paraId="3A751FE0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0A323766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A6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5" w:type="pct"/>
          </w:tcPr>
          <w:p w14:paraId="438402EB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A70DA6C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782E0A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8AF014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3C28FCD1" w14:textId="77777777" w:rsidR="00ED7A2E" w:rsidRPr="00885A68" w:rsidDel="006A7EC4" w:rsidRDefault="00ED7A2E" w:rsidP="00ED7A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B77B7B2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ACECC02" w14:textId="77777777" w:rsidR="00ED7A2E" w:rsidRPr="00885A68" w:rsidDel="006A7EC4" w:rsidRDefault="00ED7A2E" w:rsidP="00ED7A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D7A2E" w:rsidRPr="00885A68" w14:paraId="105A1D5D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3A54A23A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5A6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BE05A58" w14:textId="7E318D18" w:rsidR="00ED7A2E" w:rsidRPr="00885A68" w:rsidDel="006A7EC4" w:rsidRDefault="003A4224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7,630</w:t>
            </w:r>
          </w:p>
        </w:tc>
        <w:tc>
          <w:tcPr>
            <w:tcW w:w="149" w:type="pct"/>
            <w:gridSpan w:val="2"/>
          </w:tcPr>
          <w:p w14:paraId="48F6C28D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D927A3B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7813">
              <w:rPr>
                <w:rFonts w:ascii="Angsana New" w:hAnsi="Angsana New"/>
                <w:sz w:val="30"/>
                <w:szCs w:val="30"/>
              </w:rPr>
              <w:t>99</w:t>
            </w:r>
            <w:r w:rsidR="00096C5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37680F90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E29D0E5" w14:textId="4BF65D13" w:rsidR="00ED7A2E" w:rsidRPr="00885A68" w:rsidDel="006A7EC4" w:rsidRDefault="003A4224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2,686</w:t>
            </w:r>
          </w:p>
        </w:tc>
        <w:tc>
          <w:tcPr>
            <w:tcW w:w="147" w:type="pct"/>
          </w:tcPr>
          <w:p w14:paraId="153FA2E8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45595D39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7813">
              <w:rPr>
                <w:rFonts w:ascii="Angsana New" w:hAnsi="Angsana New"/>
                <w:sz w:val="30"/>
                <w:szCs w:val="30"/>
              </w:rPr>
              <w:t>54</w:t>
            </w:r>
            <w:r w:rsidR="00096C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D7A2E" w:rsidRPr="00885A68" w14:paraId="07DD05C8" w14:textId="77777777" w:rsidTr="00137D55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194"/>
        </w:trPr>
        <w:tc>
          <w:tcPr>
            <w:tcW w:w="2005" w:type="pct"/>
          </w:tcPr>
          <w:p w14:paraId="6C254177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C4D5369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9" w:type="pct"/>
            <w:gridSpan w:val="2"/>
          </w:tcPr>
          <w:p w14:paraId="6D85D39C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0"/>
                <w:szCs w:val="10"/>
                <w:rtl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213FA3D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</w:tcPr>
          <w:p w14:paraId="1373C5AA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5B72B384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</w:tcPr>
          <w:p w14:paraId="5A5DC7F6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5ACD0F9E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D7A2E" w:rsidRPr="00885A68" w14:paraId="4F30BDAC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453373EA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5A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5" w:type="pct"/>
          </w:tcPr>
          <w:p w14:paraId="61F2C2EE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92D0605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7" w:type="pct"/>
          </w:tcPr>
          <w:p w14:paraId="0F4CB454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CAEAB13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23E59FFE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B378D91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D3ED9A7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A2E" w:rsidRPr="00885A68" w14:paraId="695834F8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1BE95FCE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5A6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85A6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635" w:type="pct"/>
          </w:tcPr>
          <w:p w14:paraId="630D2006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9927D3F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7" w:type="pct"/>
          </w:tcPr>
          <w:p w14:paraId="53DB7F0D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6A5F329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476E32C7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99ECFB0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0C927326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A2E" w:rsidRPr="005728C2" w14:paraId="583C1B22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77F508D3" w14:textId="77777777" w:rsidR="00ED7A2E" w:rsidRPr="00885A68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A68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885A6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885A6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E6074BA" w14:textId="5B1389E4" w:rsidR="00ED7A2E" w:rsidRPr="00885A68" w:rsidDel="006A7EC4" w:rsidRDefault="00F650F5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(3,</w:t>
            </w:r>
            <w:r w:rsidR="00BF4354">
              <w:rPr>
                <w:rFonts w:ascii="Angsana New" w:hAnsi="Angsana New"/>
                <w:sz w:val="30"/>
                <w:szCs w:val="30"/>
              </w:rPr>
              <w:t>653</w:t>
            </w:r>
            <w:r w:rsidRPr="00F65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gridSpan w:val="2"/>
          </w:tcPr>
          <w:p w14:paraId="256AB09B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905E428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F26CA">
              <w:rPr>
                <w:rFonts w:ascii="Angsana New" w:hAnsi="Angsana New"/>
                <w:sz w:val="30"/>
                <w:szCs w:val="30"/>
              </w:rPr>
              <w:t>(3,25</w:t>
            </w:r>
            <w:r w:rsidR="00096C5D">
              <w:rPr>
                <w:rFonts w:ascii="Angsana New" w:hAnsi="Angsana New"/>
                <w:sz w:val="30"/>
                <w:szCs w:val="30"/>
              </w:rPr>
              <w:t>4</w:t>
            </w:r>
            <w:r w:rsidRPr="000F2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20E8EB3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3853D66" w14:textId="73A18AB7" w:rsidR="00ED7A2E" w:rsidRPr="00885A68" w:rsidDel="006A7EC4" w:rsidRDefault="00F650F5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(4,04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65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99139C2" w14:textId="77777777" w:rsidR="00ED7A2E" w:rsidRPr="00885A68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361C12A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F26CA">
              <w:rPr>
                <w:rFonts w:ascii="Angsana New" w:hAnsi="Angsana New"/>
                <w:sz w:val="30"/>
                <w:szCs w:val="30"/>
              </w:rPr>
              <w:t>(3,004)</w:t>
            </w:r>
          </w:p>
        </w:tc>
      </w:tr>
      <w:tr w:rsidR="00ED7A2E" w:rsidRPr="006A5E57" w14:paraId="2F252A0F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14E9CE02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5E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กำไรสะสมจากการประมาณตามหลัก</w:t>
            </w: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14:paraId="6890D05B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169624A7" w14:textId="77777777" w:rsidR="00ED7A2E" w:rsidRPr="006A5E57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1908DC3C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3F59ACE" w14:textId="77777777" w:rsidR="00ED7A2E" w:rsidRPr="006A5E57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00407C60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F01071" w14:textId="77777777" w:rsidR="00ED7A2E" w:rsidRPr="006A5E57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8B3A747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D7A2E" w:rsidRPr="006A5E57" w14:paraId="6DD6359B" w14:textId="77777777" w:rsidTr="00FF5BCA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" w:type="pct"/>
          <w:trHeight w:hRule="exact" w:val="374"/>
        </w:trPr>
        <w:tc>
          <w:tcPr>
            <w:tcW w:w="2005" w:type="pct"/>
          </w:tcPr>
          <w:p w14:paraId="3FCB3E11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5E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7318E9FD" w14:textId="39FACD11" w:rsidR="00ED7A2E" w:rsidRPr="006A5E57" w:rsidRDefault="006A5E5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5E57">
              <w:rPr>
                <w:rFonts w:ascii="Angsana New" w:hAnsi="Angsana New"/>
                <w:color w:val="000000"/>
                <w:sz w:val="30"/>
                <w:szCs w:val="30"/>
              </w:rPr>
              <w:t>(4,318)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DD58A9F" w14:textId="77777777" w:rsidR="00ED7A2E" w:rsidRPr="006A5E57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2433A50B" w14:textId="77777777" w:rsidR="00ED7A2E" w:rsidRPr="006A5E57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5E57">
              <w:rPr>
                <w:rFonts w:ascii="Angsana New" w:hAnsi="Angsana New"/>
                <w:color w:val="000000"/>
                <w:sz w:val="30"/>
                <w:szCs w:val="30"/>
              </w:rPr>
              <w:t>(592)</w:t>
            </w:r>
          </w:p>
        </w:tc>
        <w:tc>
          <w:tcPr>
            <w:tcW w:w="150" w:type="pct"/>
            <w:shd w:val="clear" w:color="auto" w:fill="auto"/>
          </w:tcPr>
          <w:p w14:paraId="6C4F6212" w14:textId="77777777" w:rsidR="00ED7A2E" w:rsidRPr="006A5E57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3C724CE4" w14:textId="3135395A" w:rsidR="00ED7A2E" w:rsidRPr="006A5E57" w:rsidRDefault="006A5E57" w:rsidP="00BF4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5E57">
              <w:rPr>
                <w:rFonts w:ascii="Angsana New" w:hAnsi="Angsana New"/>
                <w:color w:val="000000"/>
                <w:sz w:val="30"/>
                <w:szCs w:val="30"/>
              </w:rPr>
              <w:t>(4,073)</w:t>
            </w:r>
          </w:p>
        </w:tc>
        <w:tc>
          <w:tcPr>
            <w:tcW w:w="147" w:type="pct"/>
          </w:tcPr>
          <w:p w14:paraId="07FCA684" w14:textId="77777777" w:rsidR="00ED7A2E" w:rsidRPr="006A5E57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028CC7B6" w14:textId="77777777" w:rsidR="00ED7A2E" w:rsidRPr="006A5E57" w:rsidRDefault="00ED7A2E" w:rsidP="0009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5E57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</w:tbl>
    <w:p w14:paraId="23A11AF9" w14:textId="77777777" w:rsidR="00137D55" w:rsidRPr="00137D55" w:rsidRDefault="00137D55" w:rsidP="0013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lang w:val="th-TH"/>
        </w:rPr>
      </w:pPr>
    </w:p>
    <w:p w14:paraId="1C5DB37F" w14:textId="0673CD8C" w:rsidR="00137D55" w:rsidRPr="00E63320" w:rsidRDefault="00137D55" w:rsidP="0013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63320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63320">
        <w:rPr>
          <w:rFonts w:ascii="Angsana New" w:hAnsi="Angsana New"/>
          <w:sz w:val="30"/>
          <w:szCs w:val="30"/>
          <w:lang w:val="th-TH"/>
        </w:rPr>
        <w:t xml:space="preserve">2541 </w:t>
      </w:r>
      <w:r w:rsidRPr="00E63320">
        <w:rPr>
          <w:rFonts w:ascii="Angsana New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</w:p>
    <w:p w14:paraId="1FEA9B52" w14:textId="77777777" w:rsidR="006C3B2A" w:rsidRPr="00E63320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63320">
        <w:rPr>
          <w:rFonts w:ascii="Angsana New" w:hAnsi="Angsana New"/>
          <w:sz w:val="30"/>
          <w:szCs w:val="30"/>
          <w:cs/>
          <w:lang w:val="th-TH"/>
        </w:rPr>
        <w:lastRenderedPageBreak/>
        <w:t>โครงการผลประโยชน์</w:t>
      </w:r>
      <w:r w:rsidRPr="00E63320">
        <w:rPr>
          <w:rFonts w:ascii="Angsana New" w:hAnsi="Angsana New" w:hint="cs"/>
          <w:sz w:val="30"/>
          <w:szCs w:val="30"/>
          <w:cs/>
          <w:lang w:val="th-TH"/>
        </w:rPr>
        <w:t>ที่กำหนดไว้</w:t>
      </w:r>
      <w:r w:rsidRPr="00E63320">
        <w:rPr>
          <w:rFonts w:ascii="Angsana New" w:hAnsi="Angsana New"/>
          <w:sz w:val="30"/>
          <w:szCs w:val="30"/>
          <w:cs/>
          <w:lang w:val="th-TH"/>
        </w:rPr>
        <w:t xml:space="preserve">มีความเสี่ยงจากการประมาณการตามหลักคณิตศาสตร์ประกันภัย ได้แก่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Pr="00E63320">
        <w:rPr>
          <w:rFonts w:ascii="Angsana New" w:hAnsi="Angsana New"/>
          <w:sz w:val="30"/>
          <w:szCs w:val="30"/>
          <w:cs/>
          <w:lang w:val="th-TH"/>
        </w:rPr>
        <w:t>ความเสี่ยงจากอัตราดอกเบี้ย และความเสี่ยง</w:t>
      </w:r>
      <w:r>
        <w:rPr>
          <w:rFonts w:ascii="Angsana New" w:hAnsi="Angsana New" w:hint="cs"/>
          <w:sz w:val="30"/>
          <w:szCs w:val="30"/>
          <w:cs/>
          <w:lang w:val="th-TH"/>
        </w:rPr>
        <w:t>จากการเพิ่มขึ้นของเงินเดือนในอนาคต</w:t>
      </w:r>
    </w:p>
    <w:p w14:paraId="06554EF7" w14:textId="77777777" w:rsidR="006C3B2A" w:rsidRPr="004A2343" w:rsidRDefault="006C3B2A" w:rsidP="006C3B2A">
      <w:pPr>
        <w:ind w:firstLine="567"/>
        <w:rPr>
          <w:rFonts w:ascii="Angsana New" w:hAnsi="Angsana New"/>
          <w:sz w:val="14"/>
          <w:szCs w:val="14"/>
        </w:rPr>
      </w:pPr>
    </w:p>
    <w:p w14:paraId="11C319B9" w14:textId="77777777" w:rsidR="00502600" w:rsidRDefault="003B5816" w:rsidP="00502600">
      <w:pPr>
        <w:ind w:left="585"/>
        <w:jc w:val="thaiDistribute"/>
        <w:rPr>
          <w:rFonts w:ascii="Angsana New" w:hAnsi="Angsana New"/>
          <w:sz w:val="30"/>
          <w:szCs w:val="30"/>
          <w:lang w:val="th-TH"/>
        </w:rPr>
      </w:pPr>
      <w:r w:rsidRPr="003B5816">
        <w:rPr>
          <w:rFonts w:ascii="Angsana New" w:hAnsi="Angsana New" w:hint="cs"/>
          <w:sz w:val="30"/>
          <w:szCs w:val="30"/>
          <w:cs/>
          <w:lang w:val="th-TH"/>
        </w:rPr>
        <w:t>เมื่อวันที่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5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หากลูกจ้างทำงานติดต่อกันครบ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20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ปีขึ้นไป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ลูกจ้างมีสิทธิได้รับค่าชดเชยไม่น้อยกว่าค่าจ้างอัตราสุดท้าย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400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วันกลุ่มบริษัทจึงแก้ไขโครงการผลประโยชน์เมื่อเกษียณแก่พนักงานในปี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2562 </w:t>
      </w:r>
      <w:r w:rsidRPr="003B5816">
        <w:rPr>
          <w:rFonts w:ascii="Angsana New" w:hAnsi="Angsana New" w:hint="cs"/>
          <w:sz w:val="30"/>
          <w:szCs w:val="30"/>
          <w:cs/>
          <w:lang w:val="th-TH"/>
        </w:rPr>
        <w:t>เพื่อให้สอดคล้องกับพระราชบัญญัติคุ้มครองแรงงานฉบับปรับปรุง</w:t>
      </w:r>
      <w:r w:rsidRPr="003B581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A5E57">
        <w:rPr>
          <w:rFonts w:ascii="Angsana New" w:hAnsi="Angsana New" w:hint="cs"/>
          <w:sz w:val="30"/>
          <w:szCs w:val="30"/>
          <w:cs/>
          <w:lang w:val="th-TH"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C34203B" w14:textId="77777777" w:rsidR="003B5816" w:rsidRPr="004A2343" w:rsidRDefault="003B5816" w:rsidP="00BF4354">
      <w:pPr>
        <w:jc w:val="thaiDistribute"/>
        <w:rPr>
          <w:rFonts w:ascii="Angsana New" w:hAnsi="Angsana New"/>
          <w:sz w:val="14"/>
          <w:szCs w:val="14"/>
          <w:cs/>
          <w:lang w:val="th-TH"/>
        </w:rPr>
      </w:pPr>
    </w:p>
    <w:p w14:paraId="26EEE897" w14:textId="77777777" w:rsidR="006C3B2A" w:rsidRPr="006104FD" w:rsidRDefault="006C3B2A" w:rsidP="00502600">
      <w:pPr>
        <w:ind w:left="585"/>
        <w:jc w:val="thaiDistribute"/>
        <w:rPr>
          <w:sz w:val="30"/>
          <w:szCs w:val="30"/>
        </w:rPr>
      </w:pPr>
      <w:r w:rsidRPr="006104FD">
        <w:rPr>
          <w:rFonts w:ascii="Angsana New" w:hAnsi="Angsana New"/>
          <w:sz w:val="30"/>
          <w:szCs w:val="30"/>
          <w:cs/>
        </w:rPr>
        <w:t>การเปลี่ยนแปลงในมูลค่า</w:t>
      </w:r>
      <w:r w:rsidRPr="006104FD">
        <w:rPr>
          <w:sz w:val="30"/>
          <w:szCs w:val="30"/>
          <w:cs/>
        </w:rPr>
        <w:t>ปัจจุบันของ</w:t>
      </w:r>
      <w:r w:rsidRPr="006104FD">
        <w:rPr>
          <w:rFonts w:hint="cs"/>
          <w:sz w:val="30"/>
          <w:szCs w:val="30"/>
          <w:cs/>
        </w:rPr>
        <w:t>ภาระผูกพันของ</w:t>
      </w:r>
      <w:r w:rsidRPr="006104FD">
        <w:rPr>
          <w:sz w:val="30"/>
          <w:szCs w:val="30"/>
          <w:cs/>
        </w:rPr>
        <w:t>โครงการผลประโยชน์</w:t>
      </w:r>
    </w:p>
    <w:p w14:paraId="365DC073" w14:textId="77777777" w:rsidR="006C3B2A" w:rsidRPr="00137D5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6104FD" w14:paraId="1824149A" w14:textId="77777777" w:rsidTr="00FF5BCA">
        <w:trPr>
          <w:trHeight w:hRule="exact" w:val="374"/>
        </w:trPr>
        <w:tc>
          <w:tcPr>
            <w:tcW w:w="3690" w:type="dxa"/>
          </w:tcPr>
          <w:p w14:paraId="45ACBC37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EBD6BEA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0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E1B2FF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49CA2F3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6104FD" w14:paraId="2F6268F3" w14:textId="77777777" w:rsidTr="00FF5BCA">
        <w:trPr>
          <w:trHeight w:hRule="exact" w:val="374"/>
        </w:trPr>
        <w:tc>
          <w:tcPr>
            <w:tcW w:w="3690" w:type="dxa"/>
          </w:tcPr>
          <w:p w14:paraId="3B3726FF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FD050" w14:textId="77777777" w:rsidR="006C3B2A" w:rsidRPr="006104FD" w:rsidRDefault="00ED7A2E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477870" w14:textId="77777777" w:rsidR="006C3B2A" w:rsidRPr="006104FD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41F54" w14:textId="77777777" w:rsidR="006C3B2A" w:rsidRPr="006104FD" w:rsidRDefault="00ED7A2E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892ADA8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1D058F" w14:textId="77777777" w:rsidR="006C3B2A" w:rsidRPr="006104FD" w:rsidRDefault="00ED7A2E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6B1EA3" w14:textId="77777777" w:rsidR="006C3B2A" w:rsidRPr="006104FD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304F8" w14:textId="77777777" w:rsidR="006C3B2A" w:rsidRPr="006104FD" w:rsidRDefault="00ED7A2E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6104FD" w14:paraId="2B2AA2CB" w14:textId="77777777" w:rsidTr="00FF5BCA">
        <w:trPr>
          <w:trHeight w:hRule="exact" w:val="374"/>
        </w:trPr>
        <w:tc>
          <w:tcPr>
            <w:tcW w:w="3690" w:type="dxa"/>
          </w:tcPr>
          <w:p w14:paraId="6D60F75C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BFE7065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0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96C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10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B2A" w:rsidRPr="006104FD" w14:paraId="014054CD" w14:textId="77777777" w:rsidTr="00FF5BCA">
        <w:trPr>
          <w:trHeight w:hRule="exact" w:val="374"/>
        </w:trPr>
        <w:tc>
          <w:tcPr>
            <w:tcW w:w="3690" w:type="dxa"/>
          </w:tcPr>
          <w:p w14:paraId="1DB3FFE5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170" w:type="dxa"/>
          </w:tcPr>
          <w:p w14:paraId="1D6CA5DF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1FE5" w14:textId="77777777" w:rsidR="006C3B2A" w:rsidRPr="006104FD" w:rsidRDefault="006C3B2A" w:rsidP="00FF5B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883C3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39526" w14:textId="77777777" w:rsidR="006C3B2A" w:rsidRPr="006104FD" w:rsidRDefault="006C3B2A" w:rsidP="00FF5B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4DAD52" w14:textId="77777777" w:rsidR="006C3B2A" w:rsidRPr="006104FD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FEE672" w14:textId="77777777" w:rsidR="006C3B2A" w:rsidRPr="006104FD" w:rsidRDefault="006C3B2A" w:rsidP="00FF5B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BA471" w14:textId="77777777" w:rsidR="006C3B2A" w:rsidRPr="006104FD" w:rsidRDefault="006C3B2A" w:rsidP="00FF5BC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D7A2E" w:rsidRPr="006104FD" w14:paraId="54F81B7E" w14:textId="77777777" w:rsidTr="00FF5BCA">
        <w:trPr>
          <w:trHeight w:hRule="exact" w:val="374"/>
        </w:trPr>
        <w:tc>
          <w:tcPr>
            <w:tcW w:w="3690" w:type="dxa"/>
          </w:tcPr>
          <w:p w14:paraId="1C01F678" w14:textId="77777777" w:rsidR="00ED7A2E" w:rsidRPr="006104F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04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70" w:type="dxa"/>
          </w:tcPr>
          <w:p w14:paraId="125923B4" w14:textId="39B848C6" w:rsidR="00ED7A2E" w:rsidRPr="006104FD" w:rsidRDefault="00F650F5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7,056</w:t>
            </w:r>
          </w:p>
        </w:tc>
        <w:tc>
          <w:tcPr>
            <w:tcW w:w="270" w:type="dxa"/>
          </w:tcPr>
          <w:p w14:paraId="00BB61A9" w14:textId="77777777" w:rsidR="00ED7A2E" w:rsidRPr="006104FD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E4123" w14:textId="77777777" w:rsidR="00ED7A2E" w:rsidRPr="006104F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9,340</w:t>
            </w:r>
          </w:p>
        </w:tc>
        <w:tc>
          <w:tcPr>
            <w:tcW w:w="270" w:type="dxa"/>
          </w:tcPr>
          <w:p w14:paraId="6535A867" w14:textId="77777777" w:rsidR="00ED7A2E" w:rsidRPr="006104FD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8A6C74" w14:textId="1D253A23" w:rsidR="00ED7A2E" w:rsidRPr="006104FD" w:rsidRDefault="00F650F5" w:rsidP="00F6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3,955</w:t>
            </w:r>
          </w:p>
        </w:tc>
        <w:tc>
          <w:tcPr>
            <w:tcW w:w="270" w:type="dxa"/>
          </w:tcPr>
          <w:p w14:paraId="176F93B5" w14:textId="77777777" w:rsidR="00ED7A2E" w:rsidRPr="006104FD" w:rsidRDefault="00ED7A2E" w:rsidP="00ED7A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23A02" w14:textId="77777777" w:rsidR="00ED7A2E" w:rsidRPr="006104F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7,08</w:t>
            </w:r>
            <w:r w:rsidR="00096C5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37D55" w:rsidRPr="006104FD" w14:paraId="2DC8AC6A" w14:textId="77777777" w:rsidTr="00137D55">
        <w:trPr>
          <w:trHeight w:hRule="exact" w:val="110"/>
        </w:trPr>
        <w:tc>
          <w:tcPr>
            <w:tcW w:w="3690" w:type="dxa"/>
          </w:tcPr>
          <w:p w14:paraId="195760E6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2D19F1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909D9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0B6E65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70B1B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91F2A8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70DF2" w14:textId="77777777" w:rsidR="00137D55" w:rsidRPr="00885A68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EBA95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5" w:rsidRPr="006104FD" w14:paraId="48F88B14" w14:textId="77777777" w:rsidTr="00EF5DBF">
        <w:trPr>
          <w:trHeight w:hRule="exact" w:val="374"/>
        </w:trPr>
        <w:tc>
          <w:tcPr>
            <w:tcW w:w="3690" w:type="dxa"/>
          </w:tcPr>
          <w:p w14:paraId="5303FA47" w14:textId="4252BC7F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170" w:type="dxa"/>
            <w:shd w:val="clear" w:color="auto" w:fill="auto"/>
          </w:tcPr>
          <w:p w14:paraId="5AA54E48" w14:textId="7B013F38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12B90DDB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53B09" w14:textId="7653F84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6B61D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455B51" w14:textId="2D98124A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CF1AA" w14:textId="77777777" w:rsidR="00137D55" w:rsidRPr="00885A68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FEC4A" w14:textId="3E027122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D55" w:rsidRPr="00137D55" w14:paraId="26F0D5B9" w14:textId="77777777" w:rsidTr="00137D55">
        <w:trPr>
          <w:trHeight w:hRule="exact" w:val="164"/>
        </w:trPr>
        <w:tc>
          <w:tcPr>
            <w:tcW w:w="3690" w:type="dxa"/>
          </w:tcPr>
          <w:p w14:paraId="7A3287B7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8D6193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54C65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0B29C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0BE25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B897A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5E6B6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D0A257" w14:textId="77777777" w:rsidR="00137D55" w:rsidRP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7D55" w:rsidRPr="006104FD" w14:paraId="114F57DF" w14:textId="77777777" w:rsidTr="00FF5BCA">
        <w:trPr>
          <w:trHeight w:hRule="exact" w:val="374"/>
        </w:trPr>
        <w:tc>
          <w:tcPr>
            <w:tcW w:w="3690" w:type="dxa"/>
          </w:tcPr>
          <w:p w14:paraId="27693AEE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0B067436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4F47E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43415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EC6D8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76F35AC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ACA3E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DA6A8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5" w:rsidRPr="006104FD" w14:paraId="4A6C2094" w14:textId="77777777" w:rsidTr="00FF5BCA">
        <w:trPr>
          <w:trHeight w:hRule="exact" w:val="374"/>
        </w:trPr>
        <w:tc>
          <w:tcPr>
            <w:tcW w:w="3690" w:type="dxa"/>
          </w:tcPr>
          <w:p w14:paraId="2BEABB83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67285E97" w14:textId="336214DF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12C1A412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FF885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44ADBFB6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A08833" w14:textId="2A4DEEA3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2,444</w:t>
            </w:r>
          </w:p>
        </w:tc>
        <w:tc>
          <w:tcPr>
            <w:tcW w:w="270" w:type="dxa"/>
          </w:tcPr>
          <w:p w14:paraId="2195F9A0" w14:textId="77777777" w:rsidR="00137D55" w:rsidRPr="00885A68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63496" w14:textId="77777777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137D55" w:rsidRPr="006104FD" w14:paraId="77A5FB58" w14:textId="77777777" w:rsidTr="00FF5BCA">
        <w:trPr>
          <w:trHeight w:hRule="exact" w:val="374"/>
        </w:trPr>
        <w:tc>
          <w:tcPr>
            <w:tcW w:w="3690" w:type="dxa"/>
          </w:tcPr>
          <w:p w14:paraId="312AAF8C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9D6945" w14:textId="4BE7DA21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DC6CFC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DCF1E" w14:textId="1B296FCA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50FAE5A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0A795" w14:textId="6D730FB3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49E6C2" w14:textId="77777777" w:rsidR="00137D55" w:rsidRPr="00885A68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265C0B" w14:textId="77777777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7D55" w:rsidRPr="006104FD" w14:paraId="10A58F81" w14:textId="77777777" w:rsidTr="00FF5BCA">
        <w:trPr>
          <w:trHeight w:hRule="exact" w:val="374"/>
        </w:trPr>
        <w:tc>
          <w:tcPr>
            <w:tcW w:w="3690" w:type="dxa"/>
          </w:tcPr>
          <w:p w14:paraId="35A847A5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15558" w14:textId="438F9C18" w:rsidR="00137D55" w:rsidRPr="00C16B37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7,630</w:t>
            </w:r>
          </w:p>
        </w:tc>
        <w:tc>
          <w:tcPr>
            <w:tcW w:w="270" w:type="dxa"/>
          </w:tcPr>
          <w:p w14:paraId="60C3C09F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C181AE" w14:textId="77777777" w:rsidR="00137D55" w:rsidRPr="00C16B37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736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98DBF6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3B277C" w14:textId="497A68C7" w:rsidR="00137D55" w:rsidRPr="00C16B37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0F5">
              <w:rPr>
                <w:rFonts w:ascii="Angsana New" w:hAnsi="Angsana New"/>
                <w:b/>
                <w:bCs/>
                <w:sz w:val="30"/>
                <w:szCs w:val="30"/>
              </w:rPr>
              <w:t>2,686</w:t>
            </w:r>
          </w:p>
        </w:tc>
        <w:tc>
          <w:tcPr>
            <w:tcW w:w="270" w:type="dxa"/>
          </w:tcPr>
          <w:p w14:paraId="0966A5F4" w14:textId="77777777" w:rsidR="00137D55" w:rsidRPr="00C16B37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F93651" w14:textId="77777777" w:rsidR="00137D55" w:rsidRPr="00C16B37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73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137D55" w:rsidRPr="00885A68" w14:paraId="684B1E3D" w14:textId="77777777" w:rsidTr="00137D55">
        <w:trPr>
          <w:trHeight w:hRule="exact" w:val="174"/>
        </w:trPr>
        <w:tc>
          <w:tcPr>
            <w:tcW w:w="3690" w:type="dxa"/>
          </w:tcPr>
          <w:p w14:paraId="3A7F05AE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09B86E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3418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DC5848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39AA5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C099A3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2D90E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DDDBEE" w14:textId="77777777" w:rsidR="00137D55" w:rsidRPr="00885A68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7D55" w:rsidRPr="006104FD" w14:paraId="2F85EC2A" w14:textId="77777777" w:rsidTr="00FF5BCA">
        <w:trPr>
          <w:trHeight w:hRule="exact" w:val="374"/>
        </w:trPr>
        <w:tc>
          <w:tcPr>
            <w:tcW w:w="3690" w:type="dxa"/>
          </w:tcPr>
          <w:p w14:paraId="24D3EFC4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71A1F15D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581B5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DDF97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74773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3CC4F8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D2ECB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90447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5" w:rsidRPr="006104FD" w14:paraId="5DC63239" w14:textId="77777777" w:rsidTr="00FF5BCA">
        <w:trPr>
          <w:trHeight w:hRule="exact" w:val="374"/>
        </w:trPr>
        <w:tc>
          <w:tcPr>
            <w:tcW w:w="3690" w:type="dxa"/>
          </w:tcPr>
          <w:p w14:paraId="3FC1CEF7" w14:textId="77777777" w:rsidR="00137D55" w:rsidRPr="006104FD" w:rsidRDefault="00137D55" w:rsidP="00137D55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170" w:type="dxa"/>
          </w:tcPr>
          <w:p w14:paraId="092DAD0E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4A4F7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95805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28BCF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7A75CB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5AE4E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CE412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5" w:rsidRPr="006104FD" w14:paraId="02085695" w14:textId="77777777" w:rsidTr="00FF5BCA">
        <w:trPr>
          <w:trHeight w:hRule="exact" w:val="374"/>
        </w:trPr>
        <w:tc>
          <w:tcPr>
            <w:tcW w:w="3690" w:type="dxa"/>
          </w:tcPr>
          <w:p w14:paraId="17818A94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70" w:type="dxa"/>
          </w:tcPr>
          <w:p w14:paraId="5FAE2063" w14:textId="0A64925E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  <w:r w:rsidRPr="00F65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1D60E3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AC606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(3,25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527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2B9AB0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9DA28DB" w14:textId="088DFD8D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50F5">
              <w:rPr>
                <w:rFonts w:ascii="Angsana New" w:hAnsi="Angsana New"/>
                <w:sz w:val="30"/>
                <w:szCs w:val="30"/>
              </w:rPr>
              <w:t>(4,045)</w:t>
            </w:r>
          </w:p>
        </w:tc>
        <w:tc>
          <w:tcPr>
            <w:tcW w:w="270" w:type="dxa"/>
          </w:tcPr>
          <w:p w14:paraId="315E2802" w14:textId="77777777" w:rsidR="00137D55" w:rsidRPr="00885A68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1B563" w14:textId="77777777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(3,004)</w:t>
            </w:r>
          </w:p>
        </w:tc>
      </w:tr>
      <w:tr w:rsidR="00137D55" w:rsidRPr="00F760FF" w14:paraId="173EEA7E" w14:textId="77777777" w:rsidTr="00137D55">
        <w:trPr>
          <w:trHeight w:hRule="exact" w:val="164"/>
        </w:trPr>
        <w:tc>
          <w:tcPr>
            <w:tcW w:w="3690" w:type="dxa"/>
          </w:tcPr>
          <w:p w14:paraId="14EE4DC6" w14:textId="77777777" w:rsidR="00137D55" w:rsidRPr="00F760FF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</w:tcPr>
          <w:p w14:paraId="152A6EE4" w14:textId="77777777" w:rsidR="00137D55" w:rsidRPr="00F760FF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ECCFA9" w14:textId="77777777" w:rsidR="00137D55" w:rsidRPr="00F760FF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</w:tcPr>
          <w:p w14:paraId="72E74E06" w14:textId="77777777" w:rsidR="00137D55" w:rsidRPr="00F760FF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EA92EE5" w14:textId="77777777" w:rsidR="00137D55" w:rsidRPr="00F760FF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B78E4A1" w14:textId="77777777" w:rsidR="00137D55" w:rsidRPr="00F760FF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E7BB5F" w14:textId="77777777" w:rsidR="00137D55" w:rsidRPr="00F760FF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</w:tcPr>
          <w:p w14:paraId="700BFEE8" w14:textId="77777777" w:rsidR="00137D55" w:rsidRPr="00F760FF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37D55" w:rsidRPr="006104FD" w14:paraId="61DD1E7F" w14:textId="77777777" w:rsidTr="00FF5BCA">
        <w:trPr>
          <w:trHeight w:hRule="exact" w:val="374"/>
        </w:trPr>
        <w:tc>
          <w:tcPr>
            <w:tcW w:w="3690" w:type="dxa"/>
          </w:tcPr>
          <w:p w14:paraId="63B69FF0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7022B4EB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38970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C8773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500B3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98962B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59982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ED84F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5" w:rsidRPr="006104FD" w14:paraId="5E5C049E" w14:textId="77777777" w:rsidTr="00454D1A">
        <w:trPr>
          <w:trHeight w:hRule="exact" w:val="374"/>
        </w:trPr>
        <w:tc>
          <w:tcPr>
            <w:tcW w:w="3690" w:type="dxa"/>
          </w:tcPr>
          <w:p w14:paraId="7AE7D922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9E3619">
              <w:rPr>
                <w:rFonts w:ascii="Angsana New" w:hAnsi="Angsana New" w:hint="cs"/>
                <w:sz w:val="30"/>
                <w:szCs w:val="30"/>
                <w:cs/>
              </w:rPr>
              <w:t>ภาระผูกพันของผลประโยชน์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14:paraId="2B81D5E1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6DB33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411C9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B3932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7DD93B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36A67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5B8B6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D55" w:rsidRPr="006104FD" w14:paraId="37F2EB98" w14:textId="77777777" w:rsidTr="00454D1A">
        <w:trPr>
          <w:trHeight w:hRule="exact" w:val="374"/>
        </w:trPr>
        <w:tc>
          <w:tcPr>
            <w:tcW w:w="3690" w:type="dxa"/>
          </w:tcPr>
          <w:p w14:paraId="0B2A0DD3" w14:textId="77777777" w:rsidR="00137D55" w:rsidRPr="0069382A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6104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6104C2" w14:textId="65ED458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06DA8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B7E13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09A02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412959" w14:textId="238FFD18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(1,110)</w:t>
            </w:r>
          </w:p>
        </w:tc>
        <w:tc>
          <w:tcPr>
            <w:tcW w:w="270" w:type="dxa"/>
          </w:tcPr>
          <w:p w14:paraId="3DDC2761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F8B61" w14:textId="15F28A26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(66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527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7D55" w:rsidRPr="006104FD" w14:paraId="24B61DDF" w14:textId="77777777" w:rsidTr="00454D1A">
        <w:trPr>
          <w:trHeight w:hRule="exact" w:val="374"/>
        </w:trPr>
        <w:tc>
          <w:tcPr>
            <w:tcW w:w="3690" w:type="dxa"/>
          </w:tcPr>
          <w:p w14:paraId="11C391D2" w14:textId="2EEA975A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โอนออกจากการขายเงินลงทุน </w:t>
            </w:r>
          </w:p>
        </w:tc>
        <w:tc>
          <w:tcPr>
            <w:tcW w:w="1170" w:type="dxa"/>
          </w:tcPr>
          <w:p w14:paraId="16BDE428" w14:textId="46FF194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D7E6A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,658)</w:t>
            </w:r>
          </w:p>
        </w:tc>
        <w:tc>
          <w:tcPr>
            <w:tcW w:w="270" w:type="dxa"/>
          </w:tcPr>
          <w:p w14:paraId="0DE69539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75225" w14:textId="33A4CE60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17363F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D8902CD" w14:textId="548E04DA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D4C3C" w14:textId="77777777" w:rsidR="00137D55" w:rsidRPr="006A5E57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A28ADE" w14:textId="675D0013" w:rsidR="00137D55" w:rsidRPr="00752736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D55" w:rsidRPr="006104FD" w14:paraId="3D255906" w14:textId="77777777" w:rsidTr="00454D1A">
        <w:trPr>
          <w:trHeight w:hRule="exact" w:val="374"/>
        </w:trPr>
        <w:tc>
          <w:tcPr>
            <w:tcW w:w="3690" w:type="dxa"/>
          </w:tcPr>
          <w:p w14:paraId="7D44FA82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382A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B5AB1" w14:textId="588975B2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30FBF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DFC4E3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736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2F9122A4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AAFE3" w14:textId="73A01C19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A8E26" w14:textId="77777777" w:rsidR="00137D55" w:rsidRPr="00885A68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C3D38" w14:textId="77777777" w:rsidR="00137D55" w:rsidRPr="00885A68" w:rsidDel="006A7EC4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7D55" w:rsidRPr="006104FD" w14:paraId="5900441B" w14:textId="77777777" w:rsidTr="00FF5BCA">
        <w:trPr>
          <w:trHeight w:hRule="exact" w:val="374"/>
        </w:trPr>
        <w:tc>
          <w:tcPr>
            <w:tcW w:w="3690" w:type="dxa"/>
          </w:tcPr>
          <w:p w14:paraId="5CD50030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751670" w14:textId="1310ECE2" w:rsidR="00137D55" w:rsidRPr="00F50EB6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A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13,311</w:t>
            </w:r>
            <w:r w:rsidRPr="009D4AD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EAC133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027468" w14:textId="77777777" w:rsidR="00137D55" w:rsidRPr="009D4AD7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AD7">
              <w:rPr>
                <w:rFonts w:ascii="Angsana New" w:hAnsi="Angsana New"/>
                <w:b/>
                <w:bCs/>
                <w:sz w:val="30"/>
                <w:szCs w:val="30"/>
              </w:rPr>
              <w:t>(3,278)</w:t>
            </w:r>
          </w:p>
        </w:tc>
        <w:tc>
          <w:tcPr>
            <w:tcW w:w="270" w:type="dxa"/>
          </w:tcPr>
          <w:p w14:paraId="0E387A13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AFD889" w14:textId="15DFB1DA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(5,155)</w:t>
            </w:r>
          </w:p>
        </w:tc>
        <w:tc>
          <w:tcPr>
            <w:tcW w:w="270" w:type="dxa"/>
          </w:tcPr>
          <w:p w14:paraId="2012CB00" w14:textId="77777777" w:rsidR="00137D55" w:rsidRPr="006104FD" w:rsidRDefault="00137D55" w:rsidP="00137D5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028091" w14:textId="77777777" w:rsidR="00137D55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(3,670)</w:t>
            </w:r>
          </w:p>
          <w:p w14:paraId="570AEBAE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137D55" w:rsidRPr="006104FD" w14:paraId="2BB73CCD" w14:textId="77777777" w:rsidTr="00FF5BCA">
        <w:trPr>
          <w:trHeight w:hRule="exact" w:val="374"/>
        </w:trPr>
        <w:tc>
          <w:tcPr>
            <w:tcW w:w="3690" w:type="dxa"/>
          </w:tcPr>
          <w:p w14:paraId="2877A571" w14:textId="77777777" w:rsidR="00137D55" w:rsidRPr="004D7E6A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E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D7E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D7E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12B266" w14:textId="09C70BE0" w:rsidR="00137D55" w:rsidRPr="009D4AD7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1,680</w:t>
            </w:r>
          </w:p>
        </w:tc>
        <w:tc>
          <w:tcPr>
            <w:tcW w:w="270" w:type="dxa"/>
          </w:tcPr>
          <w:p w14:paraId="1552BE6F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6077D3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736">
              <w:rPr>
                <w:rFonts w:ascii="Angsana New" w:hAnsi="Angsana New"/>
                <w:b/>
                <w:bCs/>
                <w:sz w:val="30"/>
                <w:szCs w:val="30"/>
              </w:rPr>
              <w:t>7,05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E1A8C6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14ACF1" w14:textId="14B15F42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1,486</w:t>
            </w:r>
          </w:p>
        </w:tc>
        <w:tc>
          <w:tcPr>
            <w:tcW w:w="270" w:type="dxa"/>
          </w:tcPr>
          <w:p w14:paraId="613B5A70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096011" w14:textId="77777777" w:rsidR="00137D55" w:rsidRPr="006104FD" w:rsidRDefault="00137D55" w:rsidP="0013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3,955</w:t>
            </w:r>
          </w:p>
        </w:tc>
      </w:tr>
    </w:tbl>
    <w:p w14:paraId="2BC581C9" w14:textId="77777777" w:rsidR="00137D55" w:rsidRDefault="00137D55" w:rsidP="006C3B2A">
      <w:pPr>
        <w:ind w:firstLine="567"/>
        <w:rPr>
          <w:rFonts w:ascii="Angsana New" w:hAnsi="Angsana New"/>
          <w:sz w:val="30"/>
          <w:szCs w:val="30"/>
        </w:rPr>
      </w:pPr>
    </w:p>
    <w:p w14:paraId="4C929976" w14:textId="6BF18699" w:rsidR="006C3B2A" w:rsidRPr="006104FD" w:rsidRDefault="006C3B2A" w:rsidP="006C3B2A">
      <w:pPr>
        <w:ind w:firstLine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กำไร</w:t>
      </w:r>
      <w:r w:rsidRPr="006104FD">
        <w:rPr>
          <w:rFonts w:ascii="Angsana New" w:hAnsi="Angsana New"/>
          <w:sz w:val="30"/>
          <w:szCs w:val="30"/>
          <w:cs/>
        </w:rPr>
        <w:t>จากการประมาณตามหลักคณิตศาสตร์ประกันภัยที่รับรู้ในกำไรขาดทุนเบ็ดเสร็จอื่นเกิดขึ้นจาก</w:t>
      </w:r>
    </w:p>
    <w:p w14:paraId="2F1630BD" w14:textId="77777777" w:rsidR="006C3B2A" w:rsidRPr="00F760F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DC5441" w14:paraId="2FDA9005" w14:textId="77777777" w:rsidTr="00FF5BCA">
        <w:tc>
          <w:tcPr>
            <w:tcW w:w="3690" w:type="dxa"/>
          </w:tcPr>
          <w:p w14:paraId="01589995" w14:textId="77777777" w:rsidR="006C3B2A" w:rsidRPr="006104F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F089137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5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B7CBA4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0C1DA9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5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DC5441" w14:paraId="0F55522E" w14:textId="77777777" w:rsidTr="00FF5BCA">
        <w:tc>
          <w:tcPr>
            <w:tcW w:w="3690" w:type="dxa"/>
          </w:tcPr>
          <w:p w14:paraId="6ED3EF6C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4F9BE" w14:textId="77777777" w:rsidR="006C3B2A" w:rsidRPr="00DC5441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3DE370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B0B5F" w14:textId="77777777" w:rsidR="006C3B2A" w:rsidRPr="00DC5441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3FFDA29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11589" w14:textId="77777777" w:rsidR="006C3B2A" w:rsidRPr="00DC5441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C8413EA" w14:textId="77777777" w:rsidR="006C3B2A" w:rsidRPr="00DC5441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CEE77" w14:textId="77777777" w:rsidR="006C3B2A" w:rsidRPr="00DC5441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DC5441" w14:paraId="3D5E08E9" w14:textId="77777777" w:rsidTr="00FF5BCA">
        <w:tc>
          <w:tcPr>
            <w:tcW w:w="3690" w:type="dxa"/>
          </w:tcPr>
          <w:p w14:paraId="573E676E" w14:textId="77777777" w:rsidR="006C3B2A" w:rsidRPr="00DC5441" w:rsidRDefault="006C3B2A" w:rsidP="00FF5BC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012D40F" w14:textId="77777777" w:rsidR="006C3B2A" w:rsidRPr="00DC5441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5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96C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C5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7A2E" w:rsidRPr="00DC5441" w14:paraId="209B5080" w14:textId="77777777" w:rsidTr="00FF5BCA">
        <w:tc>
          <w:tcPr>
            <w:tcW w:w="3690" w:type="dxa"/>
          </w:tcPr>
          <w:p w14:paraId="5B8894BB" w14:textId="77777777" w:rsidR="00ED7A2E" w:rsidRPr="00DC5441" w:rsidRDefault="00ED7A2E" w:rsidP="00ED7A2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6B3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170" w:type="dxa"/>
          </w:tcPr>
          <w:p w14:paraId="21BEABB8" w14:textId="03C7B42D" w:rsidR="00ED7A2E" w:rsidRPr="006104FD" w:rsidRDefault="00BF4354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2ACE66E5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E29BF" w14:textId="77777777" w:rsidR="00ED7A2E" w:rsidRPr="006104F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>(1,06</w:t>
            </w:r>
            <w:r w:rsidR="00096C5D">
              <w:rPr>
                <w:rFonts w:ascii="Angsana New" w:hAnsi="Angsana New"/>
                <w:sz w:val="30"/>
                <w:szCs w:val="30"/>
              </w:rPr>
              <w:t>4</w:t>
            </w:r>
            <w:r w:rsidRPr="004456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A453F7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5DA77" w14:textId="14A4723A" w:rsidR="00ED7A2E" w:rsidRPr="00885A68" w:rsidDel="006A7EC4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4AD7">
              <w:rPr>
                <w:rFonts w:ascii="Angsana New" w:hAnsi="Angsana New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0AAF65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776F5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>(739)</w:t>
            </w:r>
          </w:p>
        </w:tc>
      </w:tr>
      <w:tr w:rsidR="00ED7A2E" w:rsidRPr="00DC5441" w14:paraId="51587DD8" w14:textId="77777777" w:rsidTr="00FF5BCA">
        <w:tc>
          <w:tcPr>
            <w:tcW w:w="3690" w:type="dxa"/>
          </w:tcPr>
          <w:p w14:paraId="016BFA86" w14:textId="77777777" w:rsidR="00ED7A2E" w:rsidRPr="00DC5441" w:rsidRDefault="00ED7A2E" w:rsidP="00ED7A2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6B3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267686C0" w14:textId="2AF9320A" w:rsidR="00ED7A2E" w:rsidRPr="006104FD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4AD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1C43B4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5E0819" w14:textId="77777777" w:rsidR="00ED7A2E" w:rsidRPr="006104F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>(52</w:t>
            </w:r>
            <w:r w:rsidR="00096C5D">
              <w:rPr>
                <w:rFonts w:ascii="Angsana New" w:hAnsi="Angsana New"/>
                <w:sz w:val="30"/>
                <w:szCs w:val="30"/>
              </w:rPr>
              <w:t>6</w:t>
            </w:r>
            <w:r w:rsidRPr="004456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699603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CDB0A" w14:textId="16A4F08A" w:rsidR="00ED7A2E" w:rsidRPr="00885A68" w:rsidDel="006A7EC4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4AD7">
              <w:rPr>
                <w:rFonts w:ascii="Angsana New" w:hAnsi="Angsana New"/>
                <w:sz w:val="30"/>
                <w:szCs w:val="30"/>
                <w:cs/>
              </w:rPr>
              <w:t>91</w:t>
            </w:r>
          </w:p>
        </w:tc>
        <w:tc>
          <w:tcPr>
            <w:tcW w:w="270" w:type="dxa"/>
          </w:tcPr>
          <w:p w14:paraId="7C5BE253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6863B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>(297)</w:t>
            </w:r>
          </w:p>
        </w:tc>
      </w:tr>
      <w:tr w:rsidR="00ED7A2E" w:rsidRPr="00DC5441" w14:paraId="4375A9EB" w14:textId="77777777" w:rsidTr="00FF5BCA">
        <w:tc>
          <w:tcPr>
            <w:tcW w:w="3690" w:type="dxa"/>
          </w:tcPr>
          <w:p w14:paraId="4AE09D69" w14:textId="77777777" w:rsidR="00ED7A2E" w:rsidRPr="00DC5441" w:rsidRDefault="00ED7A2E" w:rsidP="00ED7A2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C54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03AC19" w14:textId="55A6BA24" w:rsidR="00ED7A2E" w:rsidRPr="006104FD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4AD7">
              <w:rPr>
                <w:rFonts w:ascii="Angsana New" w:hAnsi="Angsana New"/>
                <w:sz w:val="30"/>
                <w:szCs w:val="30"/>
              </w:rPr>
              <w:t>(4,365)</w:t>
            </w:r>
          </w:p>
        </w:tc>
        <w:tc>
          <w:tcPr>
            <w:tcW w:w="270" w:type="dxa"/>
          </w:tcPr>
          <w:p w14:paraId="75EE0495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32CF99" w14:textId="7623FB27" w:rsidR="00ED7A2E" w:rsidRPr="006104F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>(1,66</w:t>
            </w:r>
            <w:r w:rsidR="00946534">
              <w:rPr>
                <w:rFonts w:ascii="Angsana New" w:hAnsi="Angsana New"/>
                <w:sz w:val="30"/>
                <w:szCs w:val="30"/>
              </w:rPr>
              <w:t>4</w:t>
            </w:r>
            <w:r w:rsidRPr="004456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530A03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3B802" w14:textId="27AD9421" w:rsidR="00ED7A2E" w:rsidRPr="00885A68" w:rsidDel="006A7EC4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4AD7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9D4AD7">
              <w:rPr>
                <w:rFonts w:ascii="Angsana New" w:hAnsi="Angsana New"/>
                <w:sz w:val="30"/>
                <w:szCs w:val="30"/>
              </w:rPr>
              <w:t>,</w:t>
            </w:r>
            <w:r w:rsidRPr="009D4AD7">
              <w:rPr>
                <w:rFonts w:ascii="Angsana New" w:hAnsi="Angsana New"/>
                <w:sz w:val="30"/>
                <w:szCs w:val="30"/>
                <w:cs/>
              </w:rPr>
              <w:t>365)</w:t>
            </w:r>
          </w:p>
        </w:tc>
        <w:tc>
          <w:tcPr>
            <w:tcW w:w="270" w:type="dxa"/>
          </w:tcPr>
          <w:p w14:paraId="40A6F0EE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75C0E3" w14:textId="77777777" w:rsidR="00ED7A2E" w:rsidRPr="00885A68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>(1,96</w:t>
            </w:r>
            <w:r w:rsidR="00096C5D">
              <w:rPr>
                <w:rFonts w:ascii="Angsana New" w:hAnsi="Angsana New"/>
                <w:sz w:val="30"/>
                <w:szCs w:val="30"/>
              </w:rPr>
              <w:t>8</w:t>
            </w:r>
            <w:r w:rsidRPr="004456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7A2E" w:rsidRPr="005A621E" w14:paraId="1079BE74" w14:textId="77777777" w:rsidTr="00FF5BCA">
        <w:tc>
          <w:tcPr>
            <w:tcW w:w="3690" w:type="dxa"/>
          </w:tcPr>
          <w:p w14:paraId="140473F7" w14:textId="77777777" w:rsidR="00ED7A2E" w:rsidRPr="00DC5441" w:rsidRDefault="00ED7A2E" w:rsidP="00ED7A2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C544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E18B2C" w14:textId="5B3864B7" w:rsidR="00ED7A2E" w:rsidRPr="004456F5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BF4354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A4D28E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2E5492" w14:textId="55840E65" w:rsidR="00ED7A2E" w:rsidRPr="004456F5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6F5">
              <w:rPr>
                <w:rFonts w:ascii="Angsana New" w:hAnsi="Angsana New"/>
                <w:b/>
                <w:bCs/>
                <w:sz w:val="30"/>
                <w:szCs w:val="30"/>
              </w:rPr>
              <w:t>(3,25</w:t>
            </w:r>
            <w:r w:rsidR="0094653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bookmarkStart w:id="1" w:name="_GoBack"/>
            <w:bookmarkEnd w:id="1"/>
            <w:r w:rsidRPr="004456F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6F4DB6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535CE" w14:textId="6C0AA7C6" w:rsidR="00ED7A2E" w:rsidRPr="004456F5" w:rsidDel="006A7EC4" w:rsidRDefault="009D4AD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(4,045)</w:t>
            </w:r>
          </w:p>
        </w:tc>
        <w:tc>
          <w:tcPr>
            <w:tcW w:w="270" w:type="dxa"/>
          </w:tcPr>
          <w:p w14:paraId="45EDEEE3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F24624" w14:textId="77777777" w:rsidR="00ED7A2E" w:rsidRPr="004456F5" w:rsidDel="006A7EC4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6F5">
              <w:rPr>
                <w:rFonts w:ascii="Angsana New" w:hAnsi="Angsana New"/>
                <w:b/>
                <w:bCs/>
                <w:sz w:val="30"/>
                <w:szCs w:val="30"/>
              </w:rPr>
              <w:t>(3,004)</w:t>
            </w:r>
          </w:p>
        </w:tc>
      </w:tr>
    </w:tbl>
    <w:p w14:paraId="298C26C8" w14:textId="77777777" w:rsidR="006C3B2A" w:rsidRPr="00F760F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b/>
          <w:bCs/>
          <w:i/>
          <w:iCs/>
        </w:rPr>
      </w:pPr>
    </w:p>
    <w:p w14:paraId="451783A3" w14:textId="77777777" w:rsidR="006C3B2A" w:rsidRPr="00DC544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5441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221E3E7" w14:textId="77777777" w:rsidR="006C3B2A" w:rsidRPr="00012CD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16"/>
          <w:szCs w:val="16"/>
          <w:highlight w:val="yellow"/>
        </w:rPr>
      </w:pPr>
    </w:p>
    <w:p w14:paraId="5930D222" w14:textId="77777777" w:rsidR="006C3B2A" w:rsidRPr="00F760F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60FF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40FA4B8D" w14:textId="77777777" w:rsidR="006C3B2A" w:rsidRPr="00012CD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16"/>
          <w:szCs w:val="16"/>
          <w:highlight w:val="yellow"/>
        </w:rPr>
      </w:pPr>
    </w:p>
    <w:tbl>
      <w:tblPr>
        <w:tblW w:w="9197" w:type="dxa"/>
        <w:tblInd w:w="558" w:type="dxa"/>
        <w:tblLook w:val="01E0" w:firstRow="1" w:lastRow="1" w:firstColumn="1" w:lastColumn="1" w:noHBand="0" w:noVBand="0"/>
      </w:tblPr>
      <w:tblGrid>
        <w:gridCol w:w="3519"/>
        <w:gridCol w:w="1166"/>
        <w:gridCol w:w="270"/>
        <w:gridCol w:w="1209"/>
        <w:gridCol w:w="270"/>
        <w:gridCol w:w="1175"/>
        <w:gridCol w:w="270"/>
        <w:gridCol w:w="1318"/>
      </w:tblGrid>
      <w:tr w:rsidR="006C3B2A" w:rsidRPr="00FC3260" w14:paraId="1D6B3E31" w14:textId="77777777" w:rsidTr="00ED7A2E">
        <w:tc>
          <w:tcPr>
            <w:tcW w:w="3519" w:type="dxa"/>
          </w:tcPr>
          <w:p w14:paraId="5D313AF6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44AFC7EF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32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5EA20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6043A058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32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FC3260" w14:paraId="03F2E811" w14:textId="77777777" w:rsidTr="00ED7A2E">
        <w:tc>
          <w:tcPr>
            <w:tcW w:w="3519" w:type="dxa"/>
          </w:tcPr>
          <w:p w14:paraId="363D98B2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7417B5A9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D7A2E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4CA0FBCC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6E88E0F" w14:textId="77777777" w:rsidR="006C3B2A" w:rsidRPr="00FC3260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29EC432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FD9777A" w14:textId="77777777" w:rsidR="006C3B2A" w:rsidRPr="00FC3260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C93779" w14:textId="77777777" w:rsidR="006C3B2A" w:rsidRPr="00FC3260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661E09E" w14:textId="77777777" w:rsidR="006C3B2A" w:rsidRPr="00FC3260" w:rsidRDefault="00ED7A2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FC3260" w14:paraId="4621DA06" w14:textId="77777777" w:rsidTr="00ED7A2E">
        <w:tc>
          <w:tcPr>
            <w:tcW w:w="3519" w:type="dxa"/>
          </w:tcPr>
          <w:p w14:paraId="18BD7F6A" w14:textId="77777777" w:rsidR="006C3B2A" w:rsidRPr="00FC3260" w:rsidRDefault="006C3B2A" w:rsidP="00FF5BC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</w:tcPr>
          <w:p w14:paraId="38CDB191" w14:textId="77777777" w:rsidR="006C3B2A" w:rsidRPr="00FC3260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32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C326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FC32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D7A2E" w:rsidRPr="00FC3260" w14:paraId="4700C9F5" w14:textId="77777777" w:rsidTr="00ED7A2E">
        <w:tc>
          <w:tcPr>
            <w:tcW w:w="3519" w:type="dxa"/>
          </w:tcPr>
          <w:p w14:paraId="1BB5E38F" w14:textId="77777777" w:rsidR="00ED7A2E" w:rsidRPr="00FC3260" w:rsidRDefault="00ED7A2E" w:rsidP="00ED7A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326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66" w:type="dxa"/>
          </w:tcPr>
          <w:p w14:paraId="2BE7B473" w14:textId="712D7207" w:rsidR="00ED7A2E" w:rsidRPr="00FC3260" w:rsidRDefault="00BF4E17" w:rsidP="00BF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4E17">
              <w:rPr>
                <w:rFonts w:ascii="Angsana New" w:hAnsi="Angsana New"/>
                <w:sz w:val="30"/>
                <w:szCs w:val="30"/>
              </w:rPr>
              <w:t>2.04</w:t>
            </w:r>
          </w:p>
        </w:tc>
        <w:tc>
          <w:tcPr>
            <w:tcW w:w="270" w:type="dxa"/>
          </w:tcPr>
          <w:p w14:paraId="73026EE6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3F656690" w14:textId="77777777" w:rsidR="00ED7A2E" w:rsidRPr="00FC3260" w:rsidRDefault="00ED7A2E" w:rsidP="00ED7A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1.43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3.93</w:t>
            </w:r>
          </w:p>
        </w:tc>
        <w:tc>
          <w:tcPr>
            <w:tcW w:w="270" w:type="dxa"/>
          </w:tcPr>
          <w:p w14:paraId="301C89A4" w14:textId="77777777" w:rsidR="00ED7A2E" w:rsidRPr="00FC3260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14:paraId="51D91E8F" w14:textId="777C789E" w:rsidR="00ED7A2E" w:rsidRPr="00FC3260" w:rsidRDefault="002200EF" w:rsidP="00BF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  <w:r w:rsidR="00BF4E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7646D1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018784DD" w14:textId="77777777" w:rsidR="00ED7A2E" w:rsidRPr="00FC3260" w:rsidRDefault="00ED7A2E" w:rsidP="00BF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56F5">
              <w:rPr>
                <w:rFonts w:ascii="Angsana New" w:hAnsi="Angsana New"/>
                <w:sz w:val="30"/>
                <w:szCs w:val="30"/>
              </w:rPr>
              <w:t xml:space="preserve">1.43 </w:t>
            </w:r>
            <w:r w:rsidRPr="004456F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4456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56F5">
              <w:rPr>
                <w:rFonts w:ascii="Angsana New" w:hAnsi="Angsana New"/>
                <w:sz w:val="30"/>
                <w:szCs w:val="30"/>
              </w:rPr>
              <w:t>3.93</w:t>
            </w:r>
          </w:p>
        </w:tc>
      </w:tr>
      <w:tr w:rsidR="00ED7A2E" w:rsidRPr="00FC3260" w14:paraId="3FFEC0C0" w14:textId="77777777" w:rsidTr="00ED7A2E">
        <w:trPr>
          <w:trHeight w:val="380"/>
        </w:trPr>
        <w:tc>
          <w:tcPr>
            <w:tcW w:w="3519" w:type="dxa"/>
          </w:tcPr>
          <w:p w14:paraId="04509446" w14:textId="77777777" w:rsidR="00ED7A2E" w:rsidRPr="00FC3260" w:rsidRDefault="00ED7A2E" w:rsidP="00ED7A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3260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6" w:type="dxa"/>
          </w:tcPr>
          <w:p w14:paraId="2254FF53" w14:textId="5BF15868" w:rsidR="00ED7A2E" w:rsidRPr="00FC3260" w:rsidRDefault="00BF4E17" w:rsidP="00BF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31D3C7FA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4AB9DD6" w14:textId="77777777" w:rsidR="00ED7A2E" w:rsidRPr="00FC3260" w:rsidRDefault="00ED7A2E" w:rsidP="00BF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260">
              <w:rPr>
                <w:rFonts w:ascii="Angsana New" w:hAnsi="Angsana New"/>
                <w:sz w:val="30"/>
                <w:szCs w:val="30"/>
              </w:rPr>
              <w:t xml:space="preserve">6.0 </w:t>
            </w:r>
            <w:r w:rsidRPr="00FC326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C32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3260">
              <w:rPr>
                <w:rFonts w:ascii="Angsana New" w:hAnsi="Angsana New"/>
                <w:sz w:val="30"/>
                <w:szCs w:val="30"/>
              </w:rPr>
              <w:t>8.0</w:t>
            </w:r>
          </w:p>
        </w:tc>
        <w:tc>
          <w:tcPr>
            <w:tcW w:w="270" w:type="dxa"/>
          </w:tcPr>
          <w:p w14:paraId="66D2D050" w14:textId="77777777" w:rsidR="00ED7A2E" w:rsidRPr="00FC3260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8E8865" w14:textId="4E6B195A" w:rsidR="00ED7A2E" w:rsidRPr="00FC3260" w:rsidRDefault="00BF4E17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371363C8" w14:textId="77777777" w:rsidR="00ED7A2E" w:rsidRPr="00DC5441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7DE7C85E" w14:textId="77777777" w:rsidR="00ED7A2E" w:rsidRPr="00FC3260" w:rsidRDefault="00ED7A2E" w:rsidP="00BF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260">
              <w:rPr>
                <w:rFonts w:ascii="Angsana New" w:hAnsi="Angsana New"/>
                <w:sz w:val="30"/>
                <w:szCs w:val="30"/>
              </w:rPr>
              <w:t xml:space="preserve">6.0 </w:t>
            </w:r>
            <w:r w:rsidRPr="00FC326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FC3260">
              <w:rPr>
                <w:rFonts w:ascii="Angsana New" w:hAnsi="Angsana New"/>
                <w:sz w:val="30"/>
                <w:szCs w:val="30"/>
              </w:rPr>
              <w:t>8.0</w:t>
            </w:r>
          </w:p>
        </w:tc>
      </w:tr>
    </w:tbl>
    <w:p w14:paraId="2B35504E" w14:textId="77777777" w:rsidR="006C3B2A" w:rsidRPr="007B6A33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16"/>
          <w:szCs w:val="16"/>
          <w:highlight w:val="yellow"/>
        </w:rPr>
      </w:pPr>
    </w:p>
    <w:p w14:paraId="37568FE9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5854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EDBB3BE" w14:textId="77777777" w:rsidR="006C3B2A" w:rsidRPr="00012CD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D8B2830" w14:textId="77777777" w:rsidR="006C3B2A" w:rsidRPr="009F520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520C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E917AB2" w14:textId="77777777" w:rsidR="006C3B2A" w:rsidRPr="00012CD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sz w:val="16"/>
          <w:szCs w:val="16"/>
          <w:highlight w:val="yellow"/>
        </w:rPr>
      </w:pPr>
    </w:p>
    <w:p w14:paraId="2E1D06E3" w14:textId="14A78AF5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F520C">
        <w:rPr>
          <w:rFonts w:ascii="Angsana New" w:hAnsi="Angsana New"/>
          <w:spacing w:val="-6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9F520C">
        <w:rPr>
          <w:rFonts w:ascii="Angsana New" w:hAnsi="Angsana New" w:hint="cs"/>
          <w:spacing w:val="-6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Pr="009F520C">
        <w:rPr>
          <w:rFonts w:ascii="Angsana New" w:hAnsi="Angsana New"/>
          <w:spacing w:val="-6"/>
          <w:sz w:val="30"/>
          <w:szCs w:val="30"/>
        </w:rPr>
        <w:t xml:space="preserve">     </w:t>
      </w:r>
      <w:r w:rsidRPr="009F520C">
        <w:rPr>
          <w:rFonts w:ascii="Angsana New" w:hAnsi="Angsana New" w:hint="cs"/>
          <w:sz w:val="30"/>
          <w:szCs w:val="30"/>
          <w:cs/>
        </w:rPr>
        <w:t>อย่างสมเหตุสมผล ณ วันที่รายงาน</w:t>
      </w:r>
      <w:r w:rsidRPr="009F520C">
        <w:rPr>
          <w:rFonts w:ascii="Angsana New" w:hAnsi="Angsana New"/>
          <w:sz w:val="30"/>
          <w:szCs w:val="30"/>
        </w:rPr>
        <w:t xml:space="preserve"> </w:t>
      </w:r>
      <w:r w:rsidRPr="009F520C">
        <w:rPr>
          <w:rFonts w:ascii="Angsana New" w:hAnsi="Angsana New"/>
          <w:sz w:val="30"/>
          <w:szCs w:val="30"/>
          <w:cs/>
        </w:rPr>
        <w:t>โดยถือว่าข้อสมมติอื่นๆ คงที่ จะมีผลกระทบต่อภาระผูกพัน</w:t>
      </w:r>
      <w:r w:rsidRPr="00527AEA">
        <w:rPr>
          <w:rFonts w:ascii="Angsana New" w:hAnsi="Angsana New" w:hint="cs"/>
          <w:sz w:val="30"/>
          <w:szCs w:val="30"/>
          <w:cs/>
        </w:rPr>
        <w:t>ของโครงการผลประโยชน์</w:t>
      </w:r>
      <w:r w:rsidRPr="009F520C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A8A8D3A" w14:textId="3058DB10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D8CB5A" w14:textId="26FE3408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1EE5CF" w14:textId="1962F3F1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3531CF" w14:textId="07C4753B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D21BE9" w14:textId="77777777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DEEA2" w14:textId="77777777" w:rsidR="006C3B2A" w:rsidRPr="00012CD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864"/>
        <w:gridCol w:w="1146"/>
        <w:gridCol w:w="266"/>
        <w:gridCol w:w="1146"/>
        <w:gridCol w:w="266"/>
        <w:gridCol w:w="1146"/>
        <w:gridCol w:w="266"/>
        <w:gridCol w:w="1080"/>
      </w:tblGrid>
      <w:tr w:rsidR="006C3B2A" w:rsidRPr="005F33AD" w14:paraId="0F8B2245" w14:textId="77777777" w:rsidTr="00FF5BCA">
        <w:tc>
          <w:tcPr>
            <w:tcW w:w="4050" w:type="dxa"/>
          </w:tcPr>
          <w:p w14:paraId="07D89139" w14:textId="77777777" w:rsidR="006C3B2A" w:rsidRPr="00576E8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A47FF6B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F33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1E58D4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2429641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F33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5F33AD" w14:paraId="27DE93E4" w14:textId="77777777" w:rsidTr="00FF5BCA">
        <w:tc>
          <w:tcPr>
            <w:tcW w:w="4050" w:type="dxa"/>
          </w:tcPr>
          <w:p w14:paraId="67AE5EB2" w14:textId="77777777" w:rsidR="006C3B2A" w:rsidRPr="005F33AD" w:rsidRDefault="00ED7A2E" w:rsidP="00FF5BC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773C442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F3CD98B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25A7F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4A06B265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6BB0F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D731DA4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50BB2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9B26BE" w:rsidRPr="005F33AD" w14:paraId="0461C60E" w14:textId="77777777" w:rsidTr="001615F0">
        <w:tc>
          <w:tcPr>
            <w:tcW w:w="4050" w:type="dxa"/>
          </w:tcPr>
          <w:p w14:paraId="20DC5EB5" w14:textId="77777777" w:rsidR="009B26BE" w:rsidRPr="005F33AD" w:rsidRDefault="009B26BE" w:rsidP="009B26B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12A072B" w14:textId="77777777" w:rsidR="009B26BE" w:rsidRPr="005F33AD" w:rsidRDefault="009B26BE" w:rsidP="009B26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33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7357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33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26BE" w:rsidRPr="005F33AD" w14:paraId="5A2A7315" w14:textId="77777777" w:rsidTr="00FF5BCA">
        <w:tc>
          <w:tcPr>
            <w:tcW w:w="4050" w:type="dxa"/>
          </w:tcPr>
          <w:p w14:paraId="35F7BADD" w14:textId="77777777" w:rsidR="009B26BE" w:rsidRPr="005F33AD" w:rsidRDefault="009B26BE" w:rsidP="009B26B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33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3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D7A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C87777" w14:textId="77777777" w:rsidR="009B26BE" w:rsidRPr="00937642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49BFF80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A5A14C" w14:textId="77777777" w:rsidR="009B26BE" w:rsidRPr="00937642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029CB9C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74E1D6" w14:textId="77777777" w:rsidR="009B26BE" w:rsidRPr="00937642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089121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B47648" w14:textId="77777777" w:rsidR="009B26BE" w:rsidRPr="00937642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6BE" w:rsidRPr="005F33AD" w14:paraId="6E684394" w14:textId="77777777" w:rsidTr="00FF5BCA">
        <w:tc>
          <w:tcPr>
            <w:tcW w:w="4050" w:type="dxa"/>
          </w:tcPr>
          <w:p w14:paraId="298DDF0C" w14:textId="77777777" w:rsidR="009B26BE" w:rsidRPr="005F33AD" w:rsidRDefault="009B26BE" w:rsidP="009B26B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5F33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5F33AD">
              <w:rPr>
                <w:rFonts w:ascii="Angsana New" w:hAnsi="Angsana New"/>
                <w:sz w:val="30"/>
                <w:szCs w:val="30"/>
              </w:rPr>
              <w:t>1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B290D9" w14:textId="38EBDA00" w:rsidR="009B26BE" w:rsidRPr="005F33AD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(2</w:t>
            </w:r>
            <w:r w:rsidR="0090350B">
              <w:rPr>
                <w:rFonts w:ascii="Angsana New" w:hAnsi="Angsana New"/>
                <w:sz w:val="30"/>
                <w:szCs w:val="30"/>
              </w:rPr>
              <w:t>85</w:t>
            </w:r>
            <w:r w:rsidRPr="007D3F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6BA53B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AE9E73" w14:textId="72311347" w:rsidR="009B26BE" w:rsidRPr="005F33AD" w:rsidRDefault="0090350B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7D3FF8" w:rsidRPr="007D3F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18FB2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F28B6A" w14:textId="2156671E" w:rsidR="009B26BE" w:rsidRPr="005F33AD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(24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D3F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DB1CA0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E60C08" w14:textId="4A6269F9" w:rsidR="009B26BE" w:rsidRPr="005F33AD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9B26BE" w:rsidRPr="00576E85" w14:paraId="6F359385" w14:textId="77777777" w:rsidTr="00FF5BCA">
        <w:tc>
          <w:tcPr>
            <w:tcW w:w="4050" w:type="dxa"/>
          </w:tcPr>
          <w:p w14:paraId="30F57935" w14:textId="77777777" w:rsidR="009B26BE" w:rsidRPr="005F33AD" w:rsidRDefault="009B26BE" w:rsidP="009B26B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5437A438" w14:textId="77777777" w:rsidR="009B26BE" w:rsidRPr="005F33AD" w:rsidRDefault="009B26BE" w:rsidP="009B26B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F33A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>(เปลี่ยนแปล</w:t>
            </w:r>
            <w:r w:rsidRPr="005F33AD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F33AD">
              <w:rPr>
                <w:rFonts w:ascii="Angsana New" w:hAnsi="Angsana New"/>
                <w:sz w:val="30"/>
                <w:szCs w:val="30"/>
              </w:rPr>
              <w:t>1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A3DA7F" w14:textId="593E62C8" w:rsidR="009B26BE" w:rsidRPr="005F33AD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023864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A30B7" w14:textId="5BDCD415" w:rsidR="009B26BE" w:rsidRPr="005F33AD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(242)</w:t>
            </w:r>
          </w:p>
        </w:tc>
        <w:tc>
          <w:tcPr>
            <w:tcW w:w="270" w:type="dxa"/>
            <w:shd w:val="clear" w:color="auto" w:fill="auto"/>
          </w:tcPr>
          <w:p w14:paraId="7D6BB4E4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79BEB" w14:textId="3A2A8F49" w:rsidR="009B26BE" w:rsidRPr="005F33AD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56169" w14:textId="77777777" w:rsidR="009B26BE" w:rsidRPr="005F33AD" w:rsidRDefault="009B26BE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A6C738" w14:textId="31CD0B41" w:rsidR="009B26BE" w:rsidRPr="00576E85" w:rsidRDefault="007D3FF8" w:rsidP="009B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FF8">
              <w:rPr>
                <w:rFonts w:ascii="Angsana New" w:hAnsi="Angsana New"/>
                <w:sz w:val="30"/>
                <w:szCs w:val="30"/>
              </w:rPr>
              <w:t>(21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D3F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5694FE5" w14:textId="77777777" w:rsidR="006C3B2A" w:rsidRPr="00012CD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highlight w:val="yellow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864"/>
        <w:gridCol w:w="1146"/>
        <w:gridCol w:w="266"/>
        <w:gridCol w:w="1146"/>
        <w:gridCol w:w="266"/>
        <w:gridCol w:w="1146"/>
        <w:gridCol w:w="266"/>
        <w:gridCol w:w="1080"/>
      </w:tblGrid>
      <w:tr w:rsidR="006C3B2A" w:rsidRPr="005F33AD" w14:paraId="1D6A835B" w14:textId="77777777" w:rsidTr="00FF5BCA">
        <w:tc>
          <w:tcPr>
            <w:tcW w:w="4050" w:type="dxa"/>
          </w:tcPr>
          <w:p w14:paraId="642B0AB0" w14:textId="77777777" w:rsidR="006C3B2A" w:rsidRPr="00576E8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245DD93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F33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522FDD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02F47F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F33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5F33AD" w14:paraId="276C0EE4" w14:textId="77777777" w:rsidTr="00FF5BCA">
        <w:tc>
          <w:tcPr>
            <w:tcW w:w="4050" w:type="dxa"/>
          </w:tcPr>
          <w:p w14:paraId="1A3DFE05" w14:textId="77777777" w:rsidR="006C3B2A" w:rsidRPr="005F33AD" w:rsidRDefault="006C3B2A" w:rsidP="00FF5BC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46D5FD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38C3263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5D3E2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774E6FB9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0F842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66E0ACC1" w14:textId="77777777" w:rsidR="006C3B2A" w:rsidRPr="005F33AD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04B78" w14:textId="77777777" w:rsidR="006C3B2A" w:rsidRPr="005F33AD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9B26BE" w:rsidRPr="005F33AD" w14:paraId="22AE2AD7" w14:textId="77777777" w:rsidTr="001615F0">
        <w:tc>
          <w:tcPr>
            <w:tcW w:w="4050" w:type="dxa"/>
          </w:tcPr>
          <w:p w14:paraId="77840190" w14:textId="77777777" w:rsidR="009B26BE" w:rsidRPr="005F33AD" w:rsidRDefault="009B26BE" w:rsidP="00FF5BC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E3CEF1F" w14:textId="77777777" w:rsidR="009B26BE" w:rsidRPr="005F33AD" w:rsidRDefault="009B26BE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33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7357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33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26BE" w:rsidRPr="005F33AD" w14:paraId="1CB35242" w14:textId="77777777" w:rsidTr="00FF5BCA">
        <w:tc>
          <w:tcPr>
            <w:tcW w:w="4050" w:type="dxa"/>
          </w:tcPr>
          <w:p w14:paraId="0EAE44E3" w14:textId="77777777" w:rsidR="009B26BE" w:rsidRPr="005F33AD" w:rsidRDefault="009B26BE" w:rsidP="00FF5BC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33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F3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D7A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E957694" w14:textId="77777777" w:rsidR="009B26BE" w:rsidRPr="005F33AD" w:rsidRDefault="009B26BE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6F2FBDB" w14:textId="77777777" w:rsidR="009B26BE" w:rsidRPr="005F33AD" w:rsidRDefault="009B26B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F692" w14:textId="77777777" w:rsidR="009B26BE" w:rsidRPr="005F33AD" w:rsidRDefault="009B26BE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641C1A" w14:textId="77777777" w:rsidR="009B26BE" w:rsidRPr="005F33AD" w:rsidRDefault="009B26B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6DBDA" w14:textId="77777777" w:rsidR="009B26BE" w:rsidRPr="005F33AD" w:rsidRDefault="009B26BE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7CFBD6" w14:textId="77777777" w:rsidR="009B26BE" w:rsidRPr="005F33AD" w:rsidRDefault="009B26B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5F8B7" w14:textId="77777777" w:rsidR="009B26BE" w:rsidRPr="005F33AD" w:rsidRDefault="009B26BE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D7A2E" w:rsidRPr="005F33AD" w14:paraId="317E7A2D" w14:textId="77777777" w:rsidTr="00FF5BCA">
        <w:tc>
          <w:tcPr>
            <w:tcW w:w="4050" w:type="dxa"/>
          </w:tcPr>
          <w:p w14:paraId="26677649" w14:textId="77777777" w:rsidR="00ED7A2E" w:rsidRPr="005F33AD" w:rsidRDefault="00ED7A2E" w:rsidP="00ED7A2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5F33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5F33AD">
              <w:rPr>
                <w:rFonts w:ascii="Angsana New" w:hAnsi="Angsana New"/>
                <w:sz w:val="30"/>
                <w:szCs w:val="30"/>
              </w:rPr>
              <w:t>1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6A318CDC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(1,15</w:t>
            </w:r>
            <w:r w:rsidR="00735756">
              <w:rPr>
                <w:rFonts w:ascii="Angsana New" w:hAnsi="Angsana New"/>
                <w:sz w:val="30"/>
                <w:szCs w:val="30"/>
              </w:rPr>
              <w:t>6</w:t>
            </w:r>
            <w:r w:rsidRPr="009376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9F5B28F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CFDB3C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270" w:type="dxa"/>
            <w:vAlign w:val="center"/>
          </w:tcPr>
          <w:p w14:paraId="0E1A6AFC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870563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(1,14</w:t>
            </w:r>
            <w:r w:rsidR="00735756">
              <w:rPr>
                <w:rFonts w:ascii="Angsana New" w:hAnsi="Angsana New"/>
                <w:sz w:val="30"/>
                <w:szCs w:val="30"/>
              </w:rPr>
              <w:t>4</w:t>
            </w:r>
            <w:r w:rsidRPr="009376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4E67784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83C08C" w14:textId="77777777" w:rsidR="00ED7A2E" w:rsidRPr="005F33AD" w:rsidRDefault="00ED7A2E" w:rsidP="000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1,32</w:t>
            </w:r>
            <w:r w:rsidR="0073575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D7A2E" w:rsidRPr="00576E85" w14:paraId="5AFB1D14" w14:textId="77777777" w:rsidTr="008C4566">
        <w:tc>
          <w:tcPr>
            <w:tcW w:w="4050" w:type="dxa"/>
          </w:tcPr>
          <w:p w14:paraId="5C21D67B" w14:textId="77777777" w:rsidR="00ED7A2E" w:rsidRPr="005F33AD" w:rsidRDefault="00ED7A2E" w:rsidP="00ED7A2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5F33A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192E0720" w14:textId="77777777" w:rsidR="00ED7A2E" w:rsidRPr="005F33AD" w:rsidRDefault="00ED7A2E" w:rsidP="00ED7A2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F33A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>(เปลี่ยนแปล</w:t>
            </w:r>
            <w:r w:rsidRPr="005F33AD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F33AD">
              <w:rPr>
                <w:rFonts w:ascii="Angsana New" w:hAnsi="Angsana New"/>
                <w:sz w:val="30"/>
                <w:szCs w:val="30"/>
              </w:rPr>
              <w:t>1</w:t>
            </w:r>
            <w:r w:rsidRPr="005F33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5D41352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70" w:type="dxa"/>
          </w:tcPr>
          <w:p w14:paraId="03F5E937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008DD8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270" w:type="dxa"/>
          </w:tcPr>
          <w:p w14:paraId="0C4E470D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087E50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1,59</w:t>
            </w:r>
            <w:r w:rsidR="007357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AE28C92" w14:textId="77777777" w:rsidR="00ED7A2E" w:rsidRPr="005F33AD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3777C9" w14:textId="77777777" w:rsidR="00ED7A2E" w:rsidRPr="00576E85" w:rsidRDefault="00ED7A2E" w:rsidP="00ED7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(1,37</w:t>
            </w:r>
            <w:r w:rsidR="00735756">
              <w:rPr>
                <w:rFonts w:ascii="Angsana New" w:hAnsi="Angsana New"/>
                <w:sz w:val="30"/>
                <w:szCs w:val="30"/>
              </w:rPr>
              <w:t>4</w:t>
            </w:r>
            <w:r w:rsidRPr="009376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B5B141D" w14:textId="77777777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3DFF1D9" w14:textId="68449D80" w:rsidR="006C3B2A" w:rsidRPr="00576E85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76E85">
        <w:rPr>
          <w:rFonts w:ascii="Angsana New" w:hAnsi="Angsana New"/>
          <w:spacing w:val="-6"/>
          <w:sz w:val="30"/>
          <w:szCs w:val="30"/>
          <w:cs/>
        </w:rPr>
        <w:t xml:space="preserve"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</w:t>
      </w:r>
      <w:r w:rsidRPr="00576E85">
        <w:rPr>
          <w:rFonts w:ascii="Angsana New" w:hAnsi="Angsana New"/>
          <w:spacing w:val="-6"/>
          <w:sz w:val="30"/>
          <w:szCs w:val="30"/>
        </w:rPr>
        <w:t xml:space="preserve">   </w:t>
      </w:r>
      <w:r w:rsidRPr="00576E85">
        <w:rPr>
          <w:rFonts w:ascii="Angsana New" w:hAnsi="Angsana New"/>
          <w:spacing w:val="-6"/>
          <w:sz w:val="30"/>
          <w:szCs w:val="30"/>
          <w:cs/>
        </w:rPr>
        <w:t>แต่ได้</w:t>
      </w:r>
      <w:r w:rsidRPr="00576E85">
        <w:rPr>
          <w:rFonts w:ascii="Angsana New" w:hAnsi="Angsana New" w:hint="cs"/>
          <w:spacing w:val="-6"/>
          <w:sz w:val="30"/>
          <w:szCs w:val="30"/>
          <w:cs/>
        </w:rPr>
        <w:t>แสดง</w:t>
      </w:r>
      <w:r w:rsidRPr="00576E85">
        <w:rPr>
          <w:rFonts w:ascii="Angsana New" w:hAnsi="Angsana New"/>
          <w:spacing w:val="-6"/>
          <w:sz w:val="30"/>
          <w:szCs w:val="30"/>
          <w:cs/>
        </w:rPr>
        <w:t>ประมาณการความอ่อนไหวของข้อสมมติต่างๆ</w:t>
      </w:r>
    </w:p>
    <w:p w14:paraId="32769D94" w14:textId="19AAE997" w:rsidR="00937642" w:rsidRDefault="00937642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D005B2" w14:textId="6E6CD1FD" w:rsidR="006E7273" w:rsidRDefault="006E7273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F5319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1</w:t>
      </w:r>
      <w:r w:rsidRPr="00DF531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C021C3F" w14:textId="18027109" w:rsidR="006E7273" w:rsidRPr="00BB2BAF" w:rsidRDefault="006E7273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B49A738" w14:textId="77777777" w:rsidR="006E7273" w:rsidRPr="002C0A8C" w:rsidRDefault="006E7273" w:rsidP="006E7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2C0A8C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3A10DD2" w14:textId="77777777" w:rsidR="006E7273" w:rsidRPr="00BB2BAF" w:rsidRDefault="006E7273" w:rsidP="006E7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49C2281" w14:textId="77777777" w:rsidR="006E7273" w:rsidRPr="002C0A8C" w:rsidRDefault="006E7273" w:rsidP="006E7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C0A8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C0A8C">
        <w:rPr>
          <w:rFonts w:ascii="Angsana New" w:hAnsi="Angsana New"/>
          <w:sz w:val="30"/>
          <w:szCs w:val="30"/>
        </w:rPr>
        <w:t>2535</w:t>
      </w:r>
      <w:r w:rsidRPr="002C0A8C">
        <w:rPr>
          <w:rFonts w:ascii="Angsana New" w:hAnsi="Angsana New"/>
          <w:sz w:val="30"/>
          <w:szCs w:val="30"/>
          <w:cs/>
        </w:rPr>
        <w:t xml:space="preserve"> มาตรา </w:t>
      </w:r>
      <w:r w:rsidRPr="002C0A8C">
        <w:rPr>
          <w:rFonts w:ascii="Angsana New" w:hAnsi="Angsana New"/>
          <w:sz w:val="30"/>
          <w:szCs w:val="30"/>
        </w:rPr>
        <w:t xml:space="preserve">51 </w:t>
      </w:r>
      <w:r w:rsidRPr="002C0A8C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0A8C">
        <w:rPr>
          <w:rFonts w:ascii="Angsana New" w:hAnsi="Angsana New"/>
          <w:sz w:val="30"/>
          <w:szCs w:val="30"/>
        </w:rPr>
        <w:t>“</w:t>
      </w:r>
      <w:r w:rsidRPr="002C0A8C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C0A8C">
        <w:rPr>
          <w:rFonts w:ascii="Angsana New" w:hAnsi="Angsana New"/>
          <w:sz w:val="30"/>
          <w:szCs w:val="30"/>
        </w:rPr>
        <w:t>”</w:t>
      </w:r>
      <w:r w:rsidRPr="002C0A8C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4E49A4F" w14:textId="77777777" w:rsidR="006E7273" w:rsidRPr="00BB2BAF" w:rsidRDefault="006E7273" w:rsidP="006E7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07"/>
        <w:gridCol w:w="450"/>
        <w:gridCol w:w="1440"/>
        <w:gridCol w:w="270"/>
        <w:gridCol w:w="1440"/>
      </w:tblGrid>
      <w:tr w:rsidR="006E7273" w:rsidRPr="002C0A8C" w14:paraId="050D7004" w14:textId="77777777" w:rsidTr="001B4D1B">
        <w:trPr>
          <w:trHeight w:hRule="exact" w:val="374"/>
        </w:trPr>
        <w:tc>
          <w:tcPr>
            <w:tcW w:w="5607" w:type="dxa"/>
          </w:tcPr>
          <w:p w14:paraId="6100B4AB" w14:textId="77777777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31FFA81" w14:textId="77777777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DA26C4" w14:textId="69CF267C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80E0971" w14:textId="77777777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CFE87" w14:textId="653A2D91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E7273" w:rsidRPr="002C0A8C" w14:paraId="6A3C8D21" w14:textId="77777777" w:rsidTr="001B4D1B">
        <w:trPr>
          <w:trHeight w:hRule="exact" w:val="374"/>
        </w:trPr>
        <w:tc>
          <w:tcPr>
            <w:tcW w:w="5607" w:type="dxa"/>
          </w:tcPr>
          <w:p w14:paraId="6F8EFD4D" w14:textId="77777777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B98677C" w14:textId="77777777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0C6EB46" w14:textId="76328A3A" w:rsidR="006E7273" w:rsidRPr="002C0A8C" w:rsidRDefault="006E7273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0A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0A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273" w:rsidRPr="002C0A8C" w14:paraId="105287A5" w14:textId="77777777" w:rsidTr="001B4D1B">
        <w:trPr>
          <w:trHeight w:hRule="exact" w:val="374"/>
        </w:trPr>
        <w:tc>
          <w:tcPr>
            <w:tcW w:w="5607" w:type="dxa"/>
          </w:tcPr>
          <w:p w14:paraId="2FFF2DBE" w14:textId="77777777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0A8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C0A8C">
              <w:rPr>
                <w:rFonts w:ascii="Angsana New" w:hAnsi="Angsana New"/>
                <w:sz w:val="30"/>
                <w:szCs w:val="30"/>
              </w:rPr>
              <w:t xml:space="preserve">1 </w:t>
            </w:r>
            <w:proofErr w:type="spellStart"/>
            <w:r w:rsidRPr="002C0A8C">
              <w:rPr>
                <w:rFonts w:ascii="Angsana New" w:hAnsi="Angsana New"/>
                <w:sz w:val="30"/>
                <w:szCs w:val="30"/>
              </w:rPr>
              <w:t>มกราคม</w:t>
            </w:r>
            <w:proofErr w:type="spellEnd"/>
            <w:r w:rsidRPr="002C0A8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B8A8F8A" w14:textId="77777777" w:rsidR="006E7273" w:rsidRPr="002C0A8C" w:rsidRDefault="006E7273" w:rsidP="006E72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DB17FD8" w14:textId="0BEDD453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209,891</w:t>
            </w:r>
          </w:p>
        </w:tc>
        <w:tc>
          <w:tcPr>
            <w:tcW w:w="270" w:type="dxa"/>
          </w:tcPr>
          <w:p w14:paraId="5D824BB9" w14:textId="77777777" w:rsidR="006E7273" w:rsidRPr="002C0A8C" w:rsidRDefault="006E7273" w:rsidP="006E72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9FD245" w14:textId="45F4F925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209,891</w:t>
            </w:r>
          </w:p>
        </w:tc>
      </w:tr>
      <w:tr w:rsidR="006E7273" w:rsidRPr="002C0A8C" w14:paraId="3FCAAF1D" w14:textId="77777777" w:rsidTr="001B4D1B">
        <w:trPr>
          <w:trHeight w:hRule="exact" w:val="374"/>
        </w:trPr>
        <w:tc>
          <w:tcPr>
            <w:tcW w:w="5607" w:type="dxa"/>
          </w:tcPr>
          <w:p w14:paraId="492A91F8" w14:textId="77777777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0A8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012EA672" w14:textId="77777777" w:rsidR="006E7273" w:rsidRPr="002C0A8C" w:rsidRDefault="006E7273" w:rsidP="006E72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42499" w14:textId="77777777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D02D6" w14:textId="77777777" w:rsidR="006E7273" w:rsidRPr="002C0A8C" w:rsidRDefault="006E7273" w:rsidP="006E72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2977F" w14:textId="3B2796E2" w:rsidR="006E7273" w:rsidRPr="002C0A8C" w:rsidRDefault="006E7273" w:rsidP="0033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273" w:rsidRPr="002C0A8C" w14:paraId="140DC017" w14:textId="77777777" w:rsidTr="001B4D1B">
        <w:trPr>
          <w:trHeight w:hRule="exact" w:val="374"/>
        </w:trPr>
        <w:tc>
          <w:tcPr>
            <w:tcW w:w="5607" w:type="dxa"/>
          </w:tcPr>
          <w:p w14:paraId="5DACCC6A" w14:textId="77777777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A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0A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0A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0" w:type="dxa"/>
          </w:tcPr>
          <w:p w14:paraId="492AF964" w14:textId="77777777" w:rsidR="006E7273" w:rsidRPr="002C0A8C" w:rsidRDefault="006E7273" w:rsidP="006E72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AE46F9" w14:textId="3DF7345E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642">
              <w:rPr>
                <w:rFonts w:ascii="Angsana New" w:hAnsi="Angsana New"/>
                <w:b/>
                <w:bCs/>
                <w:sz w:val="30"/>
                <w:szCs w:val="30"/>
              </w:rPr>
              <w:t>209,891</w:t>
            </w:r>
          </w:p>
        </w:tc>
        <w:tc>
          <w:tcPr>
            <w:tcW w:w="270" w:type="dxa"/>
          </w:tcPr>
          <w:p w14:paraId="08E5898A" w14:textId="77777777" w:rsidR="006E7273" w:rsidRPr="002C0A8C" w:rsidRDefault="006E7273" w:rsidP="006E72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DA26C2" w14:textId="7D51D0CF" w:rsidR="006E7273" w:rsidRPr="002C0A8C" w:rsidRDefault="006E7273" w:rsidP="006E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642">
              <w:rPr>
                <w:rFonts w:ascii="Angsana New" w:hAnsi="Angsana New"/>
                <w:b/>
                <w:bCs/>
                <w:sz w:val="30"/>
                <w:szCs w:val="30"/>
              </w:rPr>
              <w:t>209,891</w:t>
            </w:r>
          </w:p>
        </w:tc>
      </w:tr>
    </w:tbl>
    <w:p w14:paraId="0B8807FE" w14:textId="6B8C7CE2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F531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E7273">
        <w:rPr>
          <w:rFonts w:ascii="Angsana New" w:hAnsi="Angsana New"/>
          <w:b/>
          <w:bCs/>
          <w:sz w:val="30"/>
          <w:szCs w:val="30"/>
        </w:rPr>
        <w:t>2</w:t>
      </w:r>
      <w:r w:rsidRPr="00DF5319">
        <w:rPr>
          <w:rFonts w:ascii="Angsana New" w:hAnsi="Angsana New"/>
          <w:b/>
          <w:bCs/>
          <w:sz w:val="30"/>
          <w:szCs w:val="30"/>
          <w:cs/>
        </w:rPr>
        <w:tab/>
      </w:r>
      <w:r w:rsidRPr="00DF5319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7CA74AD9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38EF7426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F5319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55479F75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7BD3A8C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53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DF5319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DF53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17BEE0A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A67E607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F531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3EF05FB4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9448F8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531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F5319">
        <w:rPr>
          <w:rFonts w:ascii="Angsana New" w:hAnsi="Angsana New"/>
          <w:sz w:val="30"/>
          <w:szCs w:val="30"/>
        </w:rPr>
        <w:t>2535</w:t>
      </w:r>
      <w:r w:rsidRPr="00DF5319">
        <w:rPr>
          <w:rFonts w:ascii="Angsana New" w:hAnsi="Angsana New"/>
          <w:sz w:val="30"/>
          <w:szCs w:val="30"/>
          <w:cs/>
        </w:rPr>
        <w:t xml:space="preserve"> มาตรา </w:t>
      </w:r>
      <w:r w:rsidRPr="00DF5319">
        <w:rPr>
          <w:rFonts w:ascii="Angsana New" w:hAnsi="Angsana New"/>
          <w:sz w:val="30"/>
          <w:szCs w:val="30"/>
        </w:rPr>
        <w:t>116</w:t>
      </w:r>
      <w:r w:rsidRPr="00DF531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F5319">
        <w:rPr>
          <w:rFonts w:ascii="Angsana New" w:hAnsi="Angsana New"/>
          <w:sz w:val="30"/>
          <w:szCs w:val="30"/>
        </w:rPr>
        <w:t>“</w:t>
      </w:r>
      <w:r w:rsidRPr="00DF531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F5319">
        <w:rPr>
          <w:rFonts w:ascii="Angsana New" w:hAnsi="Angsana New"/>
          <w:sz w:val="30"/>
          <w:szCs w:val="30"/>
        </w:rPr>
        <w:t>”</w:t>
      </w:r>
      <w:r w:rsidRPr="00DF5319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F5319">
        <w:rPr>
          <w:rFonts w:ascii="Angsana New" w:hAnsi="Angsana New"/>
          <w:sz w:val="30"/>
          <w:szCs w:val="30"/>
        </w:rPr>
        <w:t>5</w:t>
      </w:r>
      <w:r w:rsidRPr="00DF5319">
        <w:rPr>
          <w:rFonts w:ascii="Angsana New" w:hAnsi="Angsana New" w:hint="cs"/>
          <w:sz w:val="30"/>
          <w:szCs w:val="30"/>
          <w:cs/>
        </w:rPr>
        <w:t xml:space="preserve"> </w:t>
      </w:r>
      <w:r w:rsidRPr="00DF5319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F5319">
        <w:rPr>
          <w:rFonts w:ascii="Angsana New" w:hAnsi="Angsana New"/>
          <w:sz w:val="30"/>
          <w:szCs w:val="30"/>
        </w:rPr>
        <w:t xml:space="preserve">10 </w:t>
      </w:r>
      <w:r w:rsidRPr="00DF5319">
        <w:rPr>
          <w:rFonts w:ascii="Angsana New" w:hAnsi="Angsana New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21C01E00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24B998D" w14:textId="3C8E4A89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53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94E8EDE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5CB898E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F5319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0C68DB30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2DAD88AB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5319"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7560E5DA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14:paraId="215EE551" w14:textId="77777777" w:rsidR="006C3B2A" w:rsidRPr="00DF531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F5319">
        <w:rPr>
          <w:rFonts w:ascii="Angsana New" w:hAnsi="Angsana New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5090177C" w14:textId="77777777" w:rsidR="006C3B2A" w:rsidRPr="00DF5319" w:rsidRDefault="006C3B2A" w:rsidP="006C3B2A">
      <w:pPr>
        <w:pStyle w:val="block"/>
        <w:spacing w:after="0" w:line="240" w:lineRule="auto"/>
        <w:ind w:left="540" w:right="44"/>
        <w:jc w:val="both"/>
        <w:rPr>
          <w:rFonts w:ascii="Angsana New" w:hAnsi="Angsana New"/>
          <w:sz w:val="24"/>
          <w:szCs w:val="24"/>
          <w:lang w:bidi="th-TH"/>
        </w:rPr>
      </w:pPr>
    </w:p>
    <w:p w14:paraId="42E1DFB1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5319">
        <w:rPr>
          <w:rFonts w:ascii="Angsana New" w:hAnsi="Angsana New" w:hint="cs"/>
          <w:sz w:val="30"/>
          <w:szCs w:val="30"/>
          <w:cs/>
        </w:rPr>
        <w:t xml:space="preserve">ผลต่างที่เกิดจากรายการภายใต้การควบคุมเดียวกันเป็นการแสดงถึงส่วนต่างระหว่างมูลค่าตามบัญชีของกิจการหรือธุรกิจภายใต้การควบคุมเดียวกัน ณ วันที่ได้มาที่ต่ำกว่าต้นทุน ซึ่งจะไม่จำหน่ายและจะคงอยู่จนกว่าบริษัทย่อยจะถูกขายหรือจำหน่ายออกไป </w:t>
      </w:r>
    </w:p>
    <w:p w14:paraId="6E4F5580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900549" w14:textId="77777777" w:rsidR="006C3B2A" w:rsidRDefault="007B7E89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7B7E89">
        <w:rPr>
          <w:rFonts w:ascii="Angsana New" w:hAnsi="Angsana New" w:hint="cs"/>
          <w:b/>
          <w:bCs/>
          <w:sz w:val="30"/>
          <w:szCs w:val="30"/>
          <w:cs/>
        </w:rPr>
        <w:t>ส่วนเกินทุนจากการตีราคาสินทรัพย์</w:t>
      </w:r>
    </w:p>
    <w:p w14:paraId="5427B00A" w14:textId="77777777" w:rsidR="006C3B2A" w:rsidRPr="00DA6E4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14:paraId="1199467A" w14:textId="77777777" w:rsidR="006C3B2A" w:rsidRPr="009A4C37" w:rsidRDefault="007B7E89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7E89">
        <w:rPr>
          <w:rFonts w:ascii="Angsana New" w:hAnsi="Angsana New" w:hint="cs"/>
          <w:sz w:val="30"/>
          <w:szCs w:val="30"/>
          <w:cs/>
        </w:rPr>
        <w:t>ส่วนเกินทุนจากการตีราคาสินทรัพย์</w:t>
      </w:r>
      <w:r w:rsidR="006C3B2A" w:rsidRPr="009A4C37">
        <w:rPr>
          <w:rFonts w:ascii="Angsana New" w:hAnsi="Angsana New" w:hint="cs"/>
          <w:sz w:val="30"/>
          <w:szCs w:val="30"/>
          <w:cs/>
        </w:rPr>
        <w:t>แสดงในส่วนของเจ้าของประกอบด้วยผลรวมของการเปลี่ยนแปลงสุทธิของก</w:t>
      </w:r>
      <w:r>
        <w:rPr>
          <w:rFonts w:ascii="Angsana New" w:hAnsi="Angsana New" w:hint="cs"/>
          <w:sz w:val="30"/>
          <w:szCs w:val="30"/>
          <w:cs/>
        </w:rPr>
        <w:t>ารตีราคาที่ดิน</w:t>
      </w:r>
      <w:r w:rsidR="006C3B2A" w:rsidRPr="009A4C37">
        <w:rPr>
          <w:rFonts w:ascii="Angsana New" w:hAnsi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40317DCD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9A301BF" w14:textId="150B5ECE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040B4A3" w14:textId="77777777" w:rsidR="004A2343" w:rsidRDefault="004A2343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95C5AA9" w14:textId="77777777" w:rsidR="00BB2BAF" w:rsidRDefault="00BB2BAF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5B40640" w14:textId="3D86D9BF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การเคลื่อนไหวในทุนสำรอง</w:t>
      </w:r>
    </w:p>
    <w:p w14:paraId="2660AADB" w14:textId="77777777" w:rsidR="006C3B2A" w:rsidRPr="00F6273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658752B9" w14:textId="191E573C" w:rsidR="006C3B2A" w:rsidRDefault="006C3B2A" w:rsidP="006C3B2A">
      <w:pPr>
        <w:ind w:left="540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C054F32" w14:textId="77777777" w:rsidR="007E3D00" w:rsidRDefault="007E3D00" w:rsidP="006C3B2A">
      <w:pPr>
        <w:ind w:left="540"/>
        <w:rPr>
          <w:rFonts w:cs="Cordia New"/>
        </w:rPr>
      </w:pPr>
    </w:p>
    <w:p w14:paraId="137D61C5" w14:textId="25859C7F" w:rsidR="006C3B2A" w:rsidRPr="008A36F4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A36F4">
        <w:rPr>
          <w:rFonts w:ascii="Angsana New" w:hAnsi="Angsana New"/>
          <w:b/>
          <w:bCs/>
          <w:sz w:val="30"/>
          <w:szCs w:val="30"/>
        </w:rPr>
        <w:t>2</w:t>
      </w:r>
      <w:r w:rsidR="00C33A00">
        <w:rPr>
          <w:rFonts w:ascii="Angsana New" w:hAnsi="Angsana New"/>
          <w:b/>
          <w:bCs/>
          <w:sz w:val="30"/>
          <w:szCs w:val="30"/>
        </w:rPr>
        <w:t>3</w:t>
      </w:r>
      <w:r w:rsidRPr="008A36F4">
        <w:rPr>
          <w:rFonts w:ascii="Angsana New" w:hAnsi="Angsana New"/>
          <w:b/>
          <w:bCs/>
          <w:sz w:val="30"/>
          <w:szCs w:val="30"/>
        </w:rPr>
        <w:tab/>
      </w:r>
      <w:r w:rsidRPr="008A36F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D18C3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C1C7EE2" w14:textId="77777777" w:rsidR="006C3B2A" w:rsidRPr="001A146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8FF5D8C" w14:textId="7D0F7EC0" w:rsidR="00E32DF8" w:rsidRPr="001A146C" w:rsidRDefault="004A2343" w:rsidP="00E3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เริ่ม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ตั้งแต่วันที่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/>
          <w:spacing w:val="-6"/>
          <w:sz w:val="30"/>
          <w:szCs w:val="30"/>
        </w:rPr>
        <w:t>1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/>
          <w:spacing w:val="-6"/>
          <w:sz w:val="30"/>
          <w:szCs w:val="30"/>
        </w:rPr>
        <w:t>256</w:t>
      </w:r>
      <w:r w:rsidR="00E32DF8">
        <w:rPr>
          <w:rFonts w:ascii="Angsana New" w:hAnsi="Angsana New"/>
          <w:spacing w:val="-6"/>
          <w:sz w:val="30"/>
          <w:szCs w:val="30"/>
        </w:rPr>
        <w:t>2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กลุ่มบริษัทได้นำเสนอและเปิดเผยข้อมูล</w:t>
      </w:r>
      <w:r>
        <w:rPr>
          <w:rFonts w:ascii="Angsana New" w:hAnsi="Angsana New" w:hint="cs"/>
          <w:spacing w:val="-6"/>
          <w:sz w:val="30"/>
          <w:szCs w:val="30"/>
          <w:cs/>
        </w:rPr>
        <w:t>จำแนกตาม</w:t>
      </w:r>
      <w:r w:rsidR="00DB4A84">
        <w:rPr>
          <w:rFonts w:ascii="Angsana New" w:hAnsi="Angsana New" w:hint="cs"/>
          <w:spacing w:val="-6"/>
          <w:sz w:val="30"/>
          <w:szCs w:val="30"/>
          <w:cs/>
        </w:rPr>
        <w:t>ส่วน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งานเป็น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>
        <w:rPr>
          <w:rFonts w:ascii="Angsana New" w:hAnsi="Angsana New"/>
          <w:spacing w:val="-6"/>
          <w:sz w:val="30"/>
          <w:szCs w:val="30"/>
        </w:rPr>
        <w:t>5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จากเดิมที่มีการแสดงข้อมูลจำแนกตามส่วนงาน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>
        <w:rPr>
          <w:rFonts w:ascii="Angsana New" w:hAnsi="Angsana New"/>
          <w:spacing w:val="-6"/>
          <w:sz w:val="30"/>
          <w:szCs w:val="30"/>
        </w:rPr>
        <w:t>3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เนื่องจาก</w:t>
      </w:r>
      <w:r w:rsidR="00DB4A84">
        <w:rPr>
          <w:rFonts w:ascii="Angsana New" w:hAnsi="Angsana New" w:hint="cs"/>
          <w:spacing w:val="-6"/>
          <w:sz w:val="30"/>
          <w:szCs w:val="30"/>
          <w:cs/>
        </w:rPr>
        <w:t>กลุ่มบริษัทพิจารณาว่าส่วนงาน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="00E32DF8">
        <w:rPr>
          <w:rFonts w:ascii="Angsana New" w:hAnsi="Angsana New" w:hint="cs"/>
          <w:spacing w:val="-6"/>
          <w:sz w:val="30"/>
          <w:szCs w:val="30"/>
          <w:cs/>
        </w:rPr>
        <w:t xml:space="preserve">ติดตั้งและบำรุงรักษาเครื่องจักร และ </w:t>
      </w:r>
      <w:r w:rsidR="008177D6">
        <w:rPr>
          <w:rFonts w:ascii="Angsana New" w:hAnsi="Angsana New" w:hint="cs"/>
          <w:spacing w:val="-6"/>
          <w:sz w:val="30"/>
          <w:szCs w:val="30"/>
          <w:cs/>
        </w:rPr>
        <w:t>ผลิตสาร</w:t>
      </w:r>
      <w:r w:rsidR="00E32DF8">
        <w:rPr>
          <w:rFonts w:ascii="Angsana New" w:hAnsi="Angsana New" w:hint="cs"/>
          <w:spacing w:val="-6"/>
          <w:sz w:val="30"/>
          <w:szCs w:val="30"/>
          <w:cs/>
        </w:rPr>
        <w:t>กำจัดศัตรูพืช</w:t>
      </w:r>
      <w:r w:rsidR="008177D6">
        <w:rPr>
          <w:rFonts w:ascii="Angsana New" w:hAnsi="Angsana New" w:hint="cs"/>
          <w:spacing w:val="-6"/>
          <w:sz w:val="30"/>
          <w:szCs w:val="30"/>
          <w:cs/>
        </w:rPr>
        <w:t>และเคมีภัณฑ์</w:t>
      </w:r>
      <w:r w:rsidR="003354DB">
        <w:rPr>
          <w:rFonts w:ascii="Angsana New" w:hAnsi="Angsana New" w:hint="cs"/>
          <w:spacing w:val="-6"/>
          <w:sz w:val="30"/>
          <w:szCs w:val="30"/>
          <w:cs/>
        </w:rPr>
        <w:t>เกษตร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DB4A84">
        <w:rPr>
          <w:rFonts w:ascii="Angsana New" w:hAnsi="Angsana New" w:hint="cs"/>
          <w:spacing w:val="-6"/>
          <w:sz w:val="30"/>
          <w:szCs w:val="30"/>
          <w:cs/>
        </w:rPr>
        <w:t>จำนวนเงินที่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มีสาระสำคัญต่องบการเงินรวม</w:t>
      </w:r>
      <w:r w:rsidR="00E32DF8">
        <w:rPr>
          <w:rFonts w:ascii="Angsana New" w:hAnsi="Angsana New"/>
          <w:spacing w:val="-6"/>
          <w:sz w:val="30"/>
          <w:szCs w:val="30"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กลุ่มบริษัทได้ปรับย้อนหลังการแสดงข้อมูลตามส่วนงานสำหรับปีสิ้นสุดวันที่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/>
          <w:spacing w:val="-6"/>
          <w:sz w:val="30"/>
          <w:szCs w:val="30"/>
        </w:rPr>
        <w:t>31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 w:rsidRPr="00D513DF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E32DF8" w:rsidRPr="00D513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32DF8">
        <w:rPr>
          <w:rFonts w:ascii="Angsana New" w:hAnsi="Angsana New"/>
          <w:spacing w:val="-6"/>
          <w:sz w:val="30"/>
          <w:szCs w:val="30"/>
        </w:rPr>
        <w:t>2561</w:t>
      </w:r>
      <w:r w:rsidR="00E32DF8" w:rsidRPr="00D513DF">
        <w:rPr>
          <w:rFonts w:ascii="Angsana New" w:hAnsi="Angsana New"/>
          <w:spacing w:val="-6"/>
          <w:sz w:val="30"/>
          <w:szCs w:val="30"/>
        </w:rPr>
        <w:t xml:space="preserve"> </w:t>
      </w:r>
      <w:r w:rsidR="00E32DF8" w:rsidRPr="006B49E5">
        <w:rPr>
          <w:rFonts w:ascii="Angsana New" w:hAnsi="Angsana New" w:hint="cs"/>
          <w:sz w:val="30"/>
          <w:szCs w:val="30"/>
          <w:cs/>
        </w:rPr>
        <w:t>ที่รวมอยู่ในงบการเงินสำหรับปีสิ้นสุดวันที่</w:t>
      </w:r>
      <w:r w:rsidR="00E32DF8" w:rsidRPr="006B49E5">
        <w:rPr>
          <w:rFonts w:ascii="Angsana New" w:hAnsi="Angsana New"/>
          <w:sz w:val="30"/>
          <w:szCs w:val="30"/>
          <w:cs/>
        </w:rPr>
        <w:t xml:space="preserve"> </w:t>
      </w:r>
      <w:r w:rsidR="00E32DF8" w:rsidRPr="006B49E5">
        <w:rPr>
          <w:rFonts w:ascii="Angsana New" w:hAnsi="Angsana New"/>
          <w:sz w:val="30"/>
          <w:szCs w:val="30"/>
        </w:rPr>
        <w:t>31</w:t>
      </w:r>
      <w:r w:rsidR="00E32DF8" w:rsidRPr="006B49E5">
        <w:rPr>
          <w:rFonts w:ascii="Angsana New" w:hAnsi="Angsana New"/>
          <w:sz w:val="30"/>
          <w:szCs w:val="30"/>
          <w:cs/>
        </w:rPr>
        <w:t xml:space="preserve"> </w:t>
      </w:r>
      <w:r w:rsidR="00E32DF8" w:rsidRPr="006B49E5">
        <w:rPr>
          <w:rFonts w:ascii="Angsana New" w:hAnsi="Angsana New" w:hint="cs"/>
          <w:sz w:val="30"/>
          <w:szCs w:val="30"/>
          <w:cs/>
        </w:rPr>
        <w:t>ธันวาคม</w:t>
      </w:r>
      <w:r w:rsidR="00E32DF8" w:rsidRPr="006B49E5">
        <w:rPr>
          <w:rFonts w:ascii="Angsana New" w:hAnsi="Angsana New"/>
          <w:sz w:val="30"/>
          <w:szCs w:val="30"/>
          <w:cs/>
        </w:rPr>
        <w:t xml:space="preserve"> </w:t>
      </w:r>
      <w:r w:rsidR="00E32DF8" w:rsidRPr="006B49E5">
        <w:rPr>
          <w:rFonts w:ascii="Angsana New" w:hAnsi="Angsana New"/>
          <w:sz w:val="30"/>
          <w:szCs w:val="30"/>
        </w:rPr>
        <w:t>256</w:t>
      </w:r>
      <w:r w:rsidR="00E32DF8">
        <w:rPr>
          <w:rFonts w:ascii="Angsana New" w:hAnsi="Angsana New"/>
          <w:sz w:val="30"/>
          <w:szCs w:val="30"/>
        </w:rPr>
        <w:t>2</w:t>
      </w:r>
      <w:r w:rsidR="00E32DF8" w:rsidRPr="006B49E5">
        <w:rPr>
          <w:rFonts w:ascii="Angsana New" w:hAnsi="Angsana New"/>
          <w:sz w:val="30"/>
          <w:szCs w:val="30"/>
          <w:cs/>
        </w:rPr>
        <w:t xml:space="preserve"> </w:t>
      </w:r>
      <w:r w:rsidR="00E32DF8" w:rsidRPr="006B49E5">
        <w:rPr>
          <w:rFonts w:ascii="Angsana New" w:hAnsi="Angsana New" w:hint="cs"/>
          <w:sz w:val="30"/>
          <w:szCs w:val="30"/>
          <w:cs/>
        </w:rPr>
        <w:t>ของกลุ่มบริษัทเพื่อวัตถุประสงค์ในการให้ข้อมูลเปรียบเทียบ</w:t>
      </w:r>
    </w:p>
    <w:p w14:paraId="64D285A5" w14:textId="77777777" w:rsidR="008177D6" w:rsidRDefault="008177D6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C8667" w14:textId="37A58B01" w:rsidR="006C3B2A" w:rsidRDefault="00DD18C3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C3B2A" w:rsidRPr="008A36F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8177D6">
        <w:rPr>
          <w:rFonts w:ascii="Angsana New" w:hAnsi="Angsana New"/>
          <w:sz w:val="30"/>
          <w:szCs w:val="30"/>
        </w:rPr>
        <w:t>5</w:t>
      </w:r>
      <w:r w:rsidR="006C3B2A" w:rsidRPr="008A36F4">
        <w:rPr>
          <w:rFonts w:ascii="Angsana New" w:hAnsi="Angsana New"/>
          <w:sz w:val="30"/>
          <w:szCs w:val="30"/>
        </w:rPr>
        <w:t xml:space="preserve"> </w:t>
      </w:r>
      <w:r w:rsidR="006C3B2A" w:rsidRPr="008A36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6C3B2A" w:rsidRPr="008A36F4">
        <w:rPr>
          <w:rFonts w:ascii="Angsana New" w:hAnsi="Angsana New"/>
          <w:sz w:val="30"/>
          <w:szCs w:val="30"/>
        </w:rPr>
        <w:t xml:space="preserve"> </w:t>
      </w:r>
      <w:r w:rsidR="006C3B2A" w:rsidRPr="008A36F4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C3B2A" w:rsidRPr="008A36F4">
        <w:rPr>
          <w:rFonts w:ascii="Angsana New" w:hAnsi="Angsana New" w:hint="cs"/>
          <w:sz w:val="30"/>
          <w:szCs w:val="30"/>
          <w:cs/>
        </w:rPr>
        <w:t>โ</w:t>
      </w:r>
      <w:r w:rsidR="006C3B2A" w:rsidRPr="008A36F4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14:paraId="38FD299C" w14:textId="77777777" w:rsidR="006C3B2A" w:rsidRDefault="006C3B2A" w:rsidP="006C3B2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3219D1" w14:textId="77777777" w:rsidR="006C3B2A" w:rsidRPr="006B49E5" w:rsidRDefault="006C3B2A" w:rsidP="006C3B2A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14:paraId="14154018" w14:textId="479381A7" w:rsidR="006C3B2A" w:rsidRDefault="006C3B2A" w:rsidP="006C3B2A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14:paraId="5C756E17" w14:textId="3B285D1B" w:rsidR="00496732" w:rsidRDefault="00496732" w:rsidP="00496732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>3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="00FF2A5D" w:rsidRPr="00FF2A5D">
        <w:rPr>
          <w:rFonts w:ascii="AngsanaUPC" w:hAnsi="AngsanaUPC" w:cs="AngsanaUPC" w:hint="cs"/>
          <w:sz w:val="30"/>
          <w:szCs w:val="30"/>
          <w:cs/>
        </w:rPr>
        <w:t>ติดตั้งและบำรุงรักษา</w:t>
      </w:r>
      <w:r w:rsidR="00A02384">
        <w:rPr>
          <w:rFonts w:ascii="AngsanaUPC" w:hAnsi="AngsanaUPC" w:cs="AngsanaUPC" w:hint="cs"/>
          <w:sz w:val="30"/>
          <w:szCs w:val="30"/>
          <w:cs/>
        </w:rPr>
        <w:t>เ</w:t>
      </w:r>
      <w:r w:rsidR="00FF2A5D" w:rsidRPr="00FF2A5D">
        <w:rPr>
          <w:rFonts w:ascii="AngsanaUPC" w:hAnsi="AngsanaUPC" w:cs="AngsanaUPC" w:hint="cs"/>
          <w:sz w:val="30"/>
          <w:szCs w:val="30"/>
          <w:cs/>
        </w:rPr>
        <w:t>ครื่องจักร</w:t>
      </w:r>
    </w:p>
    <w:p w14:paraId="00E1ACF4" w14:textId="537DC2F3" w:rsidR="00496732" w:rsidRPr="00496732" w:rsidRDefault="00496732" w:rsidP="00496732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>4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="008177D6">
        <w:rPr>
          <w:rFonts w:ascii="AngsanaUPC" w:hAnsi="AngsanaUPC" w:cs="AngsanaUPC" w:hint="cs"/>
          <w:sz w:val="30"/>
          <w:szCs w:val="30"/>
          <w:cs/>
        </w:rPr>
        <w:t>ผลิตสาร</w:t>
      </w:r>
      <w:r w:rsidR="00FF2A5D" w:rsidRPr="00FF2A5D">
        <w:rPr>
          <w:rFonts w:ascii="AngsanaUPC" w:hAnsi="AngsanaUPC" w:cs="AngsanaUPC" w:hint="cs"/>
          <w:sz w:val="30"/>
          <w:szCs w:val="30"/>
          <w:cs/>
        </w:rPr>
        <w:t>กำจัดศัตรูพืชและผลิตภัณฑ์เคมีเกษตร</w:t>
      </w:r>
    </w:p>
    <w:p w14:paraId="0E48920B" w14:textId="25EE7337" w:rsidR="006C3B2A" w:rsidRPr="00C426EF" w:rsidRDefault="006C3B2A" w:rsidP="006C3B2A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FF2A5D">
        <w:rPr>
          <w:rFonts w:ascii="AngsanaUPC" w:hAnsi="AngsanaUPC" w:cs="AngsanaUPC"/>
          <w:sz w:val="30"/>
          <w:szCs w:val="30"/>
        </w:rPr>
        <w:t>5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14:paraId="111761C0" w14:textId="77777777" w:rsidR="006C3B2A" w:rsidRPr="009D3D23" w:rsidRDefault="006C3B2A" w:rsidP="006C3B2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90DCD9A" w14:textId="3AA961A1" w:rsidR="006C3B2A" w:rsidRPr="00B52E3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E36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B4A84">
        <w:rPr>
          <w:rFonts w:ascii="Angsana New" w:hAnsi="Angsana New" w:hint="cs"/>
          <w:sz w:val="30"/>
          <w:szCs w:val="30"/>
          <w:cs/>
        </w:rPr>
        <w:t xml:space="preserve"> </w:t>
      </w:r>
      <w:r w:rsidR="00DB4A84">
        <w:rPr>
          <w:rFonts w:ascii="Angsana New" w:hAnsi="Angsana New"/>
          <w:sz w:val="30"/>
          <w:szCs w:val="30"/>
        </w:rPr>
        <w:t>(</w:t>
      </w:r>
      <w:r w:rsidR="00DB4A84">
        <w:rPr>
          <w:rFonts w:ascii="Angsana New" w:hAnsi="Angsana New" w:hint="cs"/>
          <w:sz w:val="30"/>
          <w:szCs w:val="30"/>
          <w:cs/>
        </w:rPr>
        <w:t>ขาดทุน</w:t>
      </w:r>
      <w:r w:rsidR="00DB4A84">
        <w:rPr>
          <w:rFonts w:ascii="Angsana New" w:hAnsi="Angsana New"/>
          <w:sz w:val="30"/>
          <w:szCs w:val="30"/>
        </w:rPr>
        <w:t>)</w:t>
      </w:r>
      <w:r w:rsidR="00DB4A84">
        <w:rPr>
          <w:rFonts w:ascii="Angsana New" w:hAnsi="Angsana New" w:hint="cs"/>
          <w:sz w:val="30"/>
          <w:szCs w:val="30"/>
          <w:cs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1957865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color w:val="000000"/>
          <w:sz w:val="24"/>
          <w:szCs w:val="24"/>
          <w:highlight w:val="yellow"/>
          <w:lang w:eastAsia="th-TH"/>
        </w:rPr>
      </w:pPr>
    </w:p>
    <w:p w14:paraId="4E38804D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  <w:sectPr w:rsidR="006C3B2A" w:rsidSect="008C42DF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89ED9FE" w14:textId="77777777" w:rsidR="006C3B2A" w:rsidRPr="00B52E36" w:rsidRDefault="006C3B2A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52E3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B52E36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เกี่ยวกับ</w:t>
      </w:r>
      <w:r w:rsidRPr="00B52E3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311DE52D" w14:textId="77777777" w:rsidR="006C3B2A" w:rsidRPr="006D40BA" w:rsidRDefault="006C3B2A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UPC" w:hAnsi="AngsanaUPC" w:cs="AngsanaUPC"/>
          <w:sz w:val="24"/>
          <w:szCs w:val="24"/>
          <w:highlight w:val="yellow"/>
        </w:rPr>
      </w:pPr>
    </w:p>
    <w:tbl>
      <w:tblPr>
        <w:tblW w:w="5540" w:type="pct"/>
        <w:tblInd w:w="-720" w:type="dxa"/>
        <w:tblLayout w:type="fixed"/>
        <w:tblLook w:val="00A0" w:firstRow="1" w:lastRow="0" w:firstColumn="1" w:lastColumn="0" w:noHBand="0" w:noVBand="0"/>
      </w:tblPr>
      <w:tblGrid>
        <w:gridCol w:w="1621"/>
        <w:gridCol w:w="796"/>
        <w:gridCol w:w="274"/>
        <w:gridCol w:w="834"/>
        <w:gridCol w:w="270"/>
        <w:gridCol w:w="811"/>
        <w:gridCol w:w="277"/>
        <w:gridCol w:w="811"/>
        <w:gridCol w:w="277"/>
        <w:gridCol w:w="715"/>
        <w:gridCol w:w="254"/>
        <w:gridCol w:w="737"/>
        <w:gridCol w:w="251"/>
        <w:gridCol w:w="834"/>
        <w:gridCol w:w="251"/>
        <w:gridCol w:w="824"/>
        <w:gridCol w:w="251"/>
        <w:gridCol w:w="741"/>
        <w:gridCol w:w="251"/>
        <w:gridCol w:w="831"/>
        <w:gridCol w:w="251"/>
        <w:gridCol w:w="827"/>
        <w:gridCol w:w="251"/>
        <w:gridCol w:w="827"/>
        <w:gridCol w:w="251"/>
        <w:gridCol w:w="10"/>
        <w:gridCol w:w="818"/>
        <w:gridCol w:w="251"/>
        <w:gridCol w:w="702"/>
      </w:tblGrid>
      <w:tr w:rsidR="0029382B" w:rsidRPr="00FE1EE8" w14:paraId="7566C62B" w14:textId="77777777" w:rsidTr="00A02384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2EDCB82" w14:textId="77777777" w:rsidR="0029382B" w:rsidRPr="0029382B" w:rsidRDefault="0029382B" w:rsidP="009E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97" w:type="pct"/>
            <w:gridSpan w:val="28"/>
            <w:tcBorders>
              <w:top w:val="nil"/>
              <w:left w:val="nil"/>
              <w:bottom w:val="nil"/>
            </w:tcBorders>
          </w:tcPr>
          <w:p w14:paraId="57A52419" w14:textId="18940EED" w:rsidR="0029382B" w:rsidRPr="0029382B" w:rsidRDefault="0029382B" w:rsidP="009E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9382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53BA1" w:rsidRPr="00FE1EE8" w14:paraId="56C50D65" w14:textId="77777777" w:rsidTr="00582A94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2CD5FD4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61E71" w14:textId="359C72DD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ออกแบบ ผลิต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E7D531F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F82CC" w14:textId="5A8CF1FD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7B19E0F" w14:textId="6B6B6430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1F367" w14:textId="6C627630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4643706A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C739E" w14:textId="2ECD0BAC" w:rsidR="00C53BA1" w:rsidRPr="0029382B" w:rsidRDefault="008177D6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ผลิตสาร</w:t>
            </w:r>
            <w:r w:rsidR="00C53BA1" w:rsidRPr="00F62F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ศัตรูพืช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3E2C3776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87326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79464501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22D27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AF952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gridSpan w:val="3"/>
          </w:tcPr>
          <w:p w14:paraId="26DBBBEC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53BA1" w:rsidRPr="00FE1EE8" w14:paraId="7593D21E" w14:textId="77777777" w:rsidTr="00582A94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09FD287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5DD8C" w14:textId="4FA0FBC5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และติดตั้งเครื่องจักร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B29F9AF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9B6AA" w14:textId="7F89B5F6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691D85CE" w14:textId="2C797B3E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C6207" w14:textId="3A91CAC8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69299057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345B9" w14:textId="7A8A12FA" w:rsidR="00C53BA1" w:rsidRPr="0029382B" w:rsidRDefault="008177D6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</w:t>
            </w:r>
            <w:r w:rsidR="00C53BA1" w:rsidRPr="00F62F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ผลิตภัณฑ์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7EE6CE87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E08DA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EF67E1F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12687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FFCE2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gridSpan w:val="3"/>
          </w:tcPr>
          <w:p w14:paraId="1ED53D0D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53BA1" w:rsidRPr="00FE1EE8" w14:paraId="665E0E4F" w14:textId="77777777" w:rsidTr="00582A94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2F0C428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B86F9" w14:textId="669CC578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แบบกึ่งอัตโนมัติ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78EF9DE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1BDC6" w14:textId="374DD7F1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0A48EEE3" w14:textId="176179FE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204BB" w14:textId="760E0465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และบำรุงรักษา</w:t>
            </w:r>
            <w:r w:rsidR="004126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</w:t>
            </w: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ครื่องจักร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479C3760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5359E" w14:textId="73488710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62F1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เคมีเกษตร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5E6BCC7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4D19E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84A8480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C9DDC4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9C0B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gridSpan w:val="3"/>
          </w:tcPr>
          <w:p w14:paraId="706824F0" w14:textId="77777777" w:rsidR="00C53BA1" w:rsidRPr="0029382B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382B" w:rsidRPr="0029382B" w14:paraId="010EAD24" w14:textId="77777777" w:rsidTr="00582A94">
        <w:trPr>
          <w:trHeight w:val="344"/>
          <w:tblHeader/>
        </w:trPr>
        <w:tc>
          <w:tcPr>
            <w:tcW w:w="5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9FFFFF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4157E81B" w14:textId="6DAA558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  <w:t xml:space="preserve">31 </w:t>
            </w: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6" w:type="pct"/>
            <w:tcBorders>
              <w:top w:val="nil"/>
              <w:left w:val="nil"/>
              <w:right w:val="nil"/>
            </w:tcBorders>
          </w:tcPr>
          <w:p w14:paraId="3E33A91F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D95D64C" w14:textId="5EEBCD65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05E777B" w14:textId="706C80CB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right w:val="nil"/>
            </w:tcBorders>
          </w:tcPr>
          <w:p w14:paraId="1733924E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840EF7" w14:textId="3080826B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58BB44F3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1A751128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C6A475" w14:textId="181FFDCE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3704E89B" w14:textId="2271CCB3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1E588C3F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52124D" w14:textId="46092082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68D61681" w14:textId="1F2A06C2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</w:tcPr>
          <w:p w14:paraId="5630D70F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7033DD" w14:textId="27507F50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3F82A03E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533AF716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14A4723" w14:textId="2AB740BA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6997D0AB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011512B5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2D30DA" w14:textId="1825E6D4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60B7D0EB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</w:tcPr>
          <w:p w14:paraId="39F917FC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D6AA48" w14:textId="207B6C5E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744F4506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</w:tcPr>
          <w:p w14:paraId="10FDAAE7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17F237" w14:textId="2419E89E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51B3E559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14:paraId="7338AFCB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72581A" w14:textId="6E92078D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26AAD64E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</w:tcPr>
          <w:p w14:paraId="4D54049C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EC47BB" w14:textId="60BCFD73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3D8878CC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</w:tcPr>
          <w:p w14:paraId="13A5342F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78EF5DD" w14:textId="2B41BABA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" w:type="pct"/>
          </w:tcPr>
          <w:p w14:paraId="027B0245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7" w:type="pct"/>
            <w:gridSpan w:val="2"/>
          </w:tcPr>
          <w:p w14:paraId="125C0D36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12C285" w14:textId="43CFB4E8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" w:type="pct"/>
          </w:tcPr>
          <w:p w14:paraId="1EBD3DAA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9" w:type="pct"/>
          </w:tcPr>
          <w:p w14:paraId="1E795209" w14:textId="77777777" w:rsid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CF368F7" w14:textId="70739DCA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382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9382B" w:rsidRPr="00FE1EE8" w14:paraId="6942376E" w14:textId="77777777" w:rsidTr="00A02384">
        <w:trPr>
          <w:trHeight w:val="317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B14F6A7" w14:textId="77777777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97" w:type="pct"/>
            <w:gridSpan w:val="28"/>
            <w:tcBorders>
              <w:top w:val="nil"/>
              <w:left w:val="nil"/>
            </w:tcBorders>
          </w:tcPr>
          <w:p w14:paraId="5E471D77" w14:textId="782A371D" w:rsidR="0029382B" w:rsidRPr="0029382B" w:rsidRDefault="0029382B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  <w:r w:rsidRPr="0029382B">
              <w:rPr>
                <w:rFonts w:ascii="Angsana New" w:hAnsi="Angsana New"/>
                <w:i/>
                <w:iCs/>
                <w:color w:val="000000"/>
                <w:sz w:val="22"/>
                <w:szCs w:val="22"/>
                <w:lang w:val="en-GB"/>
              </w:rPr>
              <w:t>(</w:t>
            </w:r>
            <w:r w:rsidRPr="0029382B">
              <w:rPr>
                <w:rFonts w:ascii="Angsana New" w:hAnsi="Angsana New"/>
                <w:i/>
                <w:iCs/>
                <w:color w:val="000000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E221AE" w:rsidRPr="00FE1EE8" w14:paraId="5CA8DA3F" w14:textId="77777777" w:rsidTr="00A02384">
        <w:trPr>
          <w:trHeight w:val="317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8B9CA6A" w14:textId="77777777" w:rsidR="00E221AE" w:rsidRPr="0029382B" w:rsidRDefault="00E221AE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lang w:val="en-GB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ข้อมูลตามส่วนงาน</w:t>
            </w:r>
          </w:p>
          <w:p w14:paraId="2E0A6D96" w14:textId="6DED03DB" w:rsidR="00E221AE" w:rsidRPr="0029382B" w:rsidRDefault="00E221AE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ดำเนินงาน</w:t>
            </w:r>
          </w:p>
        </w:tc>
        <w:tc>
          <w:tcPr>
            <w:tcW w:w="4497" w:type="pct"/>
            <w:gridSpan w:val="28"/>
            <w:tcBorders>
              <w:left w:val="nil"/>
            </w:tcBorders>
          </w:tcPr>
          <w:p w14:paraId="611ACFF5" w14:textId="107A0915" w:rsidR="00E221AE" w:rsidRPr="0029382B" w:rsidRDefault="00E221AE" w:rsidP="002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2"/>
                <w:szCs w:val="22"/>
                <w:lang w:val="en-GB"/>
              </w:rPr>
            </w:pPr>
          </w:p>
        </w:tc>
      </w:tr>
      <w:tr w:rsidR="00E221AE" w:rsidRPr="0029382B" w14:paraId="034986D0" w14:textId="77777777" w:rsidTr="00582A94">
        <w:trPr>
          <w:trHeight w:val="95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8AA34FE" w14:textId="77777777" w:rsidR="00E221AE" w:rsidRPr="00623DA3" w:rsidRDefault="00E221AE" w:rsidP="00DB4A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รายได้จาก</w:t>
            </w:r>
            <w:r w:rsidR="00DB4A84"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การขายและ</w:t>
            </w:r>
          </w:p>
          <w:p w14:paraId="2C556D59" w14:textId="398B2A02" w:rsidR="00DB4A84" w:rsidRPr="00623DA3" w:rsidRDefault="00DB4A84" w:rsidP="00DB4A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การให้บริการ</w:t>
            </w:r>
          </w:p>
        </w:tc>
        <w:tc>
          <w:tcPr>
            <w:tcW w:w="24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8FD168" w14:textId="77777777" w:rsidR="005F5B08" w:rsidRPr="00623DA3" w:rsidRDefault="005F5B08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1511860B" w14:textId="2EF6440D" w:rsidR="00E221AE" w:rsidRPr="00623DA3" w:rsidRDefault="00534BEB" w:rsidP="001C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202,035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7E197EE" w14:textId="6E6ADF9D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7F5FA1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0178D08D" w14:textId="65062C60" w:rsidR="00E221AE" w:rsidRPr="00623DA3" w:rsidRDefault="00623DA3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446,637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15CDE1D1" w14:textId="77777777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DF0E5B" w14:textId="77777777" w:rsidR="001C1892" w:rsidRPr="00623DA3" w:rsidRDefault="001C1892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02E6691D" w14:textId="305FAA4A" w:rsidR="00E221AE" w:rsidRPr="00623DA3" w:rsidRDefault="00534BEB" w:rsidP="001C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19,160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3A756F8F" w14:textId="1C18EA6F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A219B4" w14:textId="71FDD7FA" w:rsidR="00E221AE" w:rsidRPr="00623DA3" w:rsidRDefault="00623DA3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62,573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7E662BD7" w14:textId="0801D702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50C8DF" w14:textId="4E3C8F03" w:rsidR="00E221AE" w:rsidRPr="00623DA3" w:rsidRDefault="00534BEB" w:rsidP="001C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17,762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6EF2D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254DB" w14:textId="66E1A0A3" w:rsidR="00E221AE" w:rsidRPr="00623DA3" w:rsidRDefault="00A02542" w:rsidP="00B0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3,285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E48A6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5E225" w14:textId="7C8FF4A0" w:rsidR="00E221AE" w:rsidRPr="00623DA3" w:rsidRDefault="001C1892" w:rsidP="001C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1771D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36CED" w14:textId="02AC3082" w:rsidR="00E221AE" w:rsidRPr="00623DA3" w:rsidRDefault="00E221AE" w:rsidP="006E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668E52" w14:textId="77777777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3F8150" w14:textId="77777777" w:rsidR="001C1892" w:rsidRPr="00266471" w:rsidRDefault="001C1892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116ED1E8" w14:textId="7ECF0741" w:rsidR="00E221AE" w:rsidRPr="00266471" w:rsidRDefault="00534BEB" w:rsidP="0072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22,422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777D55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B133B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7A100DBA" w14:textId="279123C3" w:rsidR="00E221AE" w:rsidRPr="00266471" w:rsidRDefault="00266471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36,551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54EB8F55" w14:textId="77777777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DF81A3" w14:textId="77777777" w:rsidR="001C1892" w:rsidRPr="00DB4A84" w:rsidRDefault="001C1892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6BE685F8" w14:textId="340A23BF" w:rsidR="00E221AE" w:rsidRPr="00DB4A84" w:rsidRDefault="001C1892" w:rsidP="001C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534B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42,949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05AE6FFC" w14:textId="77777777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E146BA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100AD7D0" w14:textId="3E7192CE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266471"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176,661</w:t>
            </w: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</w:tcPr>
          <w:p w14:paraId="0B06020F" w14:textId="77777777" w:rsidR="00E221AE" w:rsidRPr="00DB4A84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89B579" w14:textId="21F6B976" w:rsidR="00E221AE" w:rsidRPr="00266471" w:rsidRDefault="00266471" w:rsidP="00DB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233,804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E038307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C6737F" w14:textId="748C8AB3" w:rsidR="00E221AE" w:rsidRPr="00266471" w:rsidRDefault="00266471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372,385</w:t>
            </w:r>
          </w:p>
        </w:tc>
      </w:tr>
      <w:tr w:rsidR="00E221AE" w:rsidRPr="0029382B" w14:paraId="3A638307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58B77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08C7D5C4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E95A796" w14:textId="5C501F26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04102751" w14:textId="448E350A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FDFB7FB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2FFE6294" w14:textId="77777777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53C40FA" w14:textId="5C5B2745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067D06E4" w14:textId="46458CED" w:rsidR="00E221AE" w:rsidRPr="00623DA3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11A8B76" w14:textId="6AC0EE26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42D06" w14:textId="30ACD2AA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01307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6B0D6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CB8D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F907B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67143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3E21F" w14:textId="77777777" w:rsidR="00E221AE" w:rsidRPr="0029382B" w:rsidRDefault="00E221AE" w:rsidP="006E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8067D60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04BBF7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3CABE8BE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0C9E16" w14:textId="77777777" w:rsidR="00E221AE" w:rsidRPr="00E221AE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41197C65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</w:tcPr>
          <w:p w14:paraId="09C616B2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F6162A4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11D4FE" w14:textId="77777777" w:rsidR="00E221AE" w:rsidRPr="00E221AE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1524DC95" w14:textId="77777777" w:rsidR="00E221AE" w:rsidRPr="0029382B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422EFE78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FE5203B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34123AB8" w14:textId="77777777" w:rsidR="00E221AE" w:rsidRPr="00266471" w:rsidRDefault="00E221AE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262B" w:rsidRPr="0029382B" w14:paraId="3FBBBE7F" w14:textId="77777777" w:rsidTr="00582A94">
        <w:trPr>
          <w:trHeight w:val="262"/>
        </w:trPr>
        <w:tc>
          <w:tcPr>
            <w:tcW w:w="75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081E90A" w14:textId="4EF92F50" w:rsidR="0041262B" w:rsidRPr="00623DA3" w:rsidRDefault="0041262B" w:rsidP="00F5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BBF8DBE" w14:textId="75607553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5BE6E055" w14:textId="6E4AEEFF" w:rsidR="0041262B" w:rsidRPr="00623DA3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BEA048E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426A4699" w14:textId="77777777" w:rsidR="0041262B" w:rsidRPr="00623DA3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0CF1C09" w14:textId="4D189072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528D9CC5" w14:textId="2395B1B4" w:rsidR="0041262B" w:rsidRPr="00623DA3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DAB2577" w14:textId="057E1F90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BB304" w14:textId="2265278E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F9F03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3E1A0" w14:textId="77777777" w:rsidR="0041262B" w:rsidRPr="00E221AE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37F0E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E2450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3DDF0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627F7" w14:textId="77777777" w:rsidR="0041262B" w:rsidRPr="0029382B" w:rsidRDefault="0041262B" w:rsidP="006E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627F829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6681708" w14:textId="77777777" w:rsidR="0041262B" w:rsidRPr="00E221AE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2487B73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61B4DA0B" w14:textId="77777777" w:rsidR="0041262B" w:rsidRPr="00E221AE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21DCE28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7C7ABF87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C128692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3DC15180" w14:textId="77777777" w:rsidR="0041262B" w:rsidRPr="00E221AE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3C6079C3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5C2BF4A5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D5550BC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6D06FA43" w14:textId="77777777" w:rsidR="0041262B" w:rsidRPr="0029382B" w:rsidRDefault="0041262B" w:rsidP="00E2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03EA2" w:rsidRPr="0029382B" w14:paraId="7AF6437E" w14:textId="77777777" w:rsidTr="00582A94">
        <w:trPr>
          <w:trHeight w:val="262"/>
        </w:trPr>
        <w:tc>
          <w:tcPr>
            <w:tcW w:w="503" w:type="pct"/>
            <w:tcBorders>
              <w:left w:val="nil"/>
              <w:bottom w:val="nil"/>
              <w:right w:val="nil"/>
            </w:tcBorders>
            <w:noWrap/>
          </w:tcPr>
          <w:p w14:paraId="7BA4D618" w14:textId="5861741D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44685276" w14:textId="4A5228C2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188,958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531540F" w14:textId="62D5F015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7B7A8138" w14:textId="478C0225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420,251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30DE4202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966BD32" w14:textId="35D28228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19,160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6DE4052" w14:textId="0223259E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0726ED3D" w14:textId="1B6C8886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62,573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00BF050" w14:textId="1DC41A05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64EC0" w14:textId="0E8DDFF2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17,193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81BA7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9B1E8" w14:textId="70C2A0D9" w:rsidR="00703EA2" w:rsidRPr="00B055F0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A18F5">
              <w:rPr>
                <w:rFonts w:ascii="Angsana New" w:hAnsi="Angsana New"/>
                <w:color w:val="000000"/>
                <w:sz w:val="22"/>
                <w:szCs w:val="22"/>
              </w:rPr>
              <w:t>3,285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ADBC2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D9072" w14:textId="7A0FE310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B3FA0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D1A5" w14:textId="1CCC8EB0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99B455C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4C0D0E2" w14:textId="600F0013" w:rsidR="00703EA2" w:rsidRPr="00E221AE" w:rsidRDefault="00B2329F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21,329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41A5A3A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02041AAC" w14:textId="3B77EC7D" w:rsidR="00703EA2" w:rsidRPr="00E221AE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26,134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27FE36A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2F445CC9" w14:textId="4B5824DC" w:rsidR="00703EA2" w:rsidRPr="00266471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BA4781">
              <w:rPr>
                <w:rFonts w:ascii="Angsana New" w:hAnsi="Angsana New"/>
                <w:color w:val="000000"/>
                <w:sz w:val="22"/>
                <w:szCs w:val="22"/>
              </w:rPr>
              <w:t>42,949</w:t>
            </w:r>
            <w:r w:rsidRPr="0026647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CA85E90" w14:textId="77777777" w:rsidR="00703EA2" w:rsidRPr="00266471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1240A876" w14:textId="639374B4" w:rsidR="00703EA2" w:rsidRPr="00266471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color w:val="000000"/>
                <w:sz w:val="22"/>
                <w:szCs w:val="22"/>
              </w:rPr>
              <w:t>(176,661)</w:t>
            </w:r>
          </w:p>
        </w:tc>
        <w:tc>
          <w:tcPr>
            <w:tcW w:w="78" w:type="pct"/>
          </w:tcPr>
          <w:p w14:paraId="558B6AF1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6092829B" w14:textId="50A1FC2C" w:rsidR="00703EA2" w:rsidRPr="00B32779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219,0</w:t>
            </w:r>
            <w:r w:rsidR="00B023CC"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FA95317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4DE590F1" w14:textId="6D465174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335,582</w:t>
            </w:r>
          </w:p>
        </w:tc>
      </w:tr>
      <w:tr w:rsidR="00703EA2" w:rsidRPr="0029382B" w14:paraId="78B0A2E3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ADA61D" w14:textId="6595AAE0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46" w:type="pct"/>
            <w:tcBorders>
              <w:left w:val="nil"/>
              <w:bottom w:val="single" w:sz="4" w:space="0" w:color="auto"/>
              <w:right w:val="nil"/>
            </w:tcBorders>
          </w:tcPr>
          <w:p w14:paraId="63A89508" w14:textId="2E88871E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13,077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5FDC919" w14:textId="713043DE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</w:tcPr>
          <w:p w14:paraId="41ACEF4C" w14:textId="59B516CE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26,386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225D641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</w:tcPr>
          <w:p w14:paraId="42B7A2EE" w14:textId="4CB5D49B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9163F34" w14:textId="1574F3BF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</w:tcPr>
          <w:p w14:paraId="5DC3CC2B" w14:textId="6F5BA804" w:rsidR="00703EA2" w:rsidRPr="00623DA3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A5816CF" w14:textId="7B67F235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A8339" w14:textId="789FFD48" w:rsidR="00703EA2" w:rsidRPr="0029382B" w:rsidRDefault="00703EA2" w:rsidP="00B2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8EFA2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DF019" w14:textId="51E6C2D0" w:rsidR="00703EA2" w:rsidRPr="00B055F0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0A52E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DB519" w14:textId="044EACFD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3C53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C177E" w14:textId="6E8AC9B4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27E005B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09D1F" w14:textId="4B3BDD95" w:rsidR="00703EA2" w:rsidRPr="00E221AE" w:rsidRDefault="00B2329F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1,093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41F85D9E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C4871" w14:textId="50FC30B1" w:rsidR="00703EA2" w:rsidRPr="00E221AE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A18F5">
              <w:rPr>
                <w:rFonts w:ascii="Angsana New" w:hAnsi="Angsana New"/>
                <w:color w:val="000000"/>
                <w:sz w:val="22"/>
                <w:szCs w:val="22"/>
              </w:rPr>
              <w:t>10,417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DE41348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</w:tcPr>
          <w:p w14:paraId="61C4914A" w14:textId="5FB1B1DD" w:rsidR="00703EA2" w:rsidRPr="009B676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67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4D069F85" w14:textId="77777777" w:rsidR="00703EA2" w:rsidRPr="009B676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290C7" w14:textId="2FB0DC73" w:rsidR="00703EA2" w:rsidRPr="00E221AE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</w:tcPr>
          <w:p w14:paraId="5318E581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95D14" w14:textId="6E3071D5" w:rsidR="00755598" w:rsidRPr="00B32779" w:rsidRDefault="00703EA2" w:rsidP="0075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32779">
              <w:rPr>
                <w:rFonts w:ascii="Angsana New" w:hAnsi="Angsana New"/>
                <w:color w:val="000000"/>
                <w:sz w:val="22"/>
                <w:szCs w:val="22"/>
              </w:rPr>
              <w:t>14,7</w:t>
            </w:r>
            <w:r w:rsidR="00755598"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6E4B297" w14:textId="77777777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41B1A" w14:textId="39A45BD2" w:rsidR="00703EA2" w:rsidRPr="0029382B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36,803</w:t>
            </w:r>
          </w:p>
        </w:tc>
      </w:tr>
      <w:tr w:rsidR="00266471" w:rsidRPr="0029382B" w14:paraId="384D623D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46E1AA" w14:textId="4B045F5D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538FC" w14:textId="432E2220" w:rsidR="00266471" w:rsidRPr="00623DA3" w:rsidRDefault="00703EA2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202,035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7091924" w14:textId="556A37A3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C844E" w14:textId="4C1587E9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446,637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E7FA4BD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F912B" w14:textId="75AC5895" w:rsidR="00266471" w:rsidRPr="00623DA3" w:rsidRDefault="00703EA2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19,160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05A155C" w14:textId="19F25550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2BAEA" w14:textId="79C2D4D7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62,573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E20BE92" w14:textId="3B7C83A2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4C2DF8" w14:textId="26F7C6CC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</w:t>
            </w:r>
            <w:r w:rsidR="00703E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C5CA2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CA8F04" w14:textId="1076F714" w:rsidR="00266471" w:rsidRPr="00B055F0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B055F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3,285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D4FF6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18375" w14:textId="6BC089A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CF958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676A4" w14:textId="7FCC38FB" w:rsidR="00266471" w:rsidRPr="009E1589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158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4E24AF7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2DA51" w14:textId="0027FC29" w:rsidR="00266471" w:rsidRPr="00F56D2C" w:rsidRDefault="00B2329F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22,422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35E478A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EB6B79" w14:textId="3B4B572F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36,551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C86E1D8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2C9A0" w14:textId="39E73B41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BA478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42,949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34DD4C4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854A6" w14:textId="6495A2F8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(176,661)</w:t>
            </w:r>
          </w:p>
        </w:tc>
        <w:tc>
          <w:tcPr>
            <w:tcW w:w="78" w:type="pct"/>
          </w:tcPr>
          <w:p w14:paraId="6B041814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CA4D0" w14:textId="3206A37A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233,804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0EB889E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4F310" w14:textId="5F2669A0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372,385</w:t>
            </w:r>
          </w:p>
        </w:tc>
      </w:tr>
      <w:tr w:rsidR="00EF555F" w:rsidRPr="0029382B" w14:paraId="12F8837D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66DAF2" w14:textId="77777777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6" w:type="pct"/>
            <w:tcBorders>
              <w:top w:val="double" w:sz="4" w:space="0" w:color="auto"/>
              <w:left w:val="nil"/>
              <w:right w:val="nil"/>
            </w:tcBorders>
          </w:tcPr>
          <w:p w14:paraId="50C3B318" w14:textId="77777777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C981947" w14:textId="02C81469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  <w:left w:val="nil"/>
              <w:right w:val="nil"/>
            </w:tcBorders>
          </w:tcPr>
          <w:p w14:paraId="3AFCCB1A" w14:textId="6316611A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C50E98F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right w:val="nil"/>
            </w:tcBorders>
          </w:tcPr>
          <w:p w14:paraId="7B46A2C5" w14:textId="77777777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8B08CD9" w14:textId="5030CD73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right w:val="nil"/>
            </w:tcBorders>
          </w:tcPr>
          <w:p w14:paraId="56C73D25" w14:textId="3AF2338D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774061A" w14:textId="59596D69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EA701F" w14:textId="593BD555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C38EB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80592C" w14:textId="77777777" w:rsidR="00EF555F" w:rsidRPr="00B055F0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9E9F7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181AB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86E43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CAE4D1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3B91604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8E8D77" w14:textId="77777777" w:rsidR="00EF555F" w:rsidRPr="00E221AE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4DD5EB4A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B066A7" w14:textId="77777777" w:rsidR="00EF555F" w:rsidRPr="00E221AE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45ED64E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</w:tcPr>
          <w:p w14:paraId="25504CAC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49A3043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3A42A4" w14:textId="77777777" w:rsidR="00EF555F" w:rsidRPr="00E221AE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281B98A6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BD093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513D810D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8CADE8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F555F" w:rsidRPr="0029382B" w14:paraId="14B4AB2D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CF12BE" w14:textId="5858FFDF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จังหวะเวลา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55CD297B" w14:textId="1D13C4E4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A549AF4" w14:textId="7EBA8D56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50FEC96D" w14:textId="220EBC25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80BBD37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71C3DBC" w14:textId="77777777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9FC0BD7" w14:textId="5FDF5DBE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69E8AA11" w14:textId="28185EDD" w:rsidR="00EF555F" w:rsidRPr="00623DA3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CDC4F59" w14:textId="348192C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EEC5F" w14:textId="691B06AF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EE131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1BEC3" w14:textId="77777777" w:rsidR="00EF555F" w:rsidRPr="00B055F0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00DE3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1AF81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6D33C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289E1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B80317C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FF75D75" w14:textId="77777777" w:rsidR="00EF555F" w:rsidRPr="00E221AE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3FC90B46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1EC257FF" w14:textId="77777777" w:rsidR="00EF555F" w:rsidRPr="00E221AE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20B683C4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14E9BD8A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619079C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6945D984" w14:textId="77777777" w:rsidR="00EF555F" w:rsidRPr="00E221AE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37B681BC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6F9BC889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669154C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4862E33E" w14:textId="77777777" w:rsidR="00EF555F" w:rsidRPr="0029382B" w:rsidRDefault="00EF555F" w:rsidP="00EF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4A84" w:rsidRPr="0029382B" w14:paraId="1AA5638A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B9568D" w14:textId="13F86949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ในการรับรู้รายได้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423A4A5F" w14:textId="77777777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143EE9C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3625B72E" w14:textId="77777777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FF137C0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43F4AB00" w14:textId="77777777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C50E835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66E8FE7C" w14:textId="77777777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377D4F5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182C8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3334F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432E4" w14:textId="77777777" w:rsidR="00DB4A84" w:rsidRPr="00B055F0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142D3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501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8B4B8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A037C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09483A4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C8AEB05" w14:textId="77777777" w:rsidR="00DB4A84" w:rsidRPr="00E221AE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866DA62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4CD4CAF3" w14:textId="77777777" w:rsidR="00DB4A84" w:rsidRPr="00E221AE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A7AB4F4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707CC4F6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D9D06C7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0C19F26A" w14:textId="77777777" w:rsidR="00DB4A84" w:rsidRPr="00E221AE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5A757232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66AAD003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1FAF9DA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544FF636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4A84" w:rsidRPr="0029382B" w14:paraId="1A2D28FD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A2080D" w14:textId="271DDE69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</w:t>
            </w: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เวลาใดเวลาหนึ่ง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08CCE53B" w14:textId="7165EB6D" w:rsidR="00DB4A84" w:rsidRPr="00623DA3" w:rsidRDefault="00A92501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7F6A2FC" w14:textId="3ABD3CA9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768F36E9" w14:textId="79E35C6E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8,727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20B8971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0AAE8CFA" w14:textId="1AD79435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DC8E6AE" w14:textId="31790481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7F180F2B" w14:textId="2AFE5E1E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A4E1AC3" w14:textId="1DD13CD9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BA042" w14:textId="698D6F73" w:rsidR="00DB4A84" w:rsidRPr="00F55C21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55C21">
              <w:rPr>
                <w:rFonts w:ascii="Angsana New" w:hAnsi="Angsana New"/>
                <w:color w:val="000000"/>
                <w:sz w:val="22"/>
                <w:szCs w:val="22"/>
              </w:rPr>
              <w:t>17,</w:t>
            </w:r>
            <w:r w:rsidR="00703EA2">
              <w:rPr>
                <w:rFonts w:ascii="Angsana New" w:hAnsi="Angsana New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FCD09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98992" w14:textId="49D8F6CD" w:rsidR="00DB4A84" w:rsidRPr="00E313F1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313F1">
              <w:rPr>
                <w:rFonts w:ascii="Angsana New" w:hAnsi="Angsana New"/>
                <w:color w:val="000000"/>
                <w:sz w:val="22"/>
                <w:szCs w:val="22"/>
              </w:rPr>
              <w:t>3,285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F5B78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4AB43" w14:textId="7A536081" w:rsidR="00DB4A84" w:rsidRPr="00F55C21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B0AAC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54073" w14:textId="46387B11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0565F0F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C898FC7" w14:textId="70387895" w:rsidR="00DB4A84" w:rsidRPr="00E221AE" w:rsidRDefault="00703EA2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A92501">
              <w:rPr>
                <w:rFonts w:ascii="Angsana New" w:hAnsi="Angsana New"/>
                <w:color w:val="000000"/>
                <w:sz w:val="22"/>
                <w:szCs w:val="22"/>
              </w:rPr>
              <w:t>,812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45D8A26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7389D13B" w14:textId="509CF721" w:rsidR="00DB4A84" w:rsidRPr="00E221AE" w:rsidRDefault="00266471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23,592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92CC730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15E22E91" w14:textId="51DB87EE" w:rsidR="00DB4A84" w:rsidRPr="00390B29" w:rsidRDefault="00BA4781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(5,</w:t>
            </w:r>
            <w:r w:rsidR="00A92501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21)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21213802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126E7B92" w14:textId="2A8B43D3" w:rsidR="00DB4A84" w:rsidRPr="00E221AE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(20,260)</w:t>
            </w:r>
          </w:p>
        </w:tc>
        <w:tc>
          <w:tcPr>
            <w:tcW w:w="78" w:type="pct"/>
          </w:tcPr>
          <w:p w14:paraId="33875786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6A356E18" w14:textId="2783FB8A" w:rsidR="00DB4A84" w:rsidRPr="00390B29" w:rsidRDefault="00BA4781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26,556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ECD7453" w14:textId="77777777" w:rsidR="00DB4A84" w:rsidRPr="0029382B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4AF45351" w14:textId="0386292A" w:rsidR="00DB4A84" w:rsidRPr="0029382B" w:rsidRDefault="00266471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15,344</w:t>
            </w:r>
          </w:p>
        </w:tc>
      </w:tr>
      <w:tr w:rsidR="00623DA3" w:rsidRPr="0029382B" w14:paraId="4F7E8F04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169458" w14:textId="3FEA29A0" w:rsidR="00623DA3" w:rsidRP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246" w:type="pct"/>
            <w:tcBorders>
              <w:left w:val="nil"/>
              <w:bottom w:val="single" w:sz="4" w:space="0" w:color="auto"/>
              <w:right w:val="nil"/>
            </w:tcBorders>
          </w:tcPr>
          <w:p w14:paraId="2F19182D" w14:textId="522BEBA6" w:rsidR="00623DA3" w:rsidRPr="00623DA3" w:rsidRDefault="00703EA2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201,</w:t>
            </w:r>
            <w:r w:rsidR="00A92501">
              <w:rPr>
                <w:rFonts w:ascii="Angsana New" w:hAnsi="Angsana Ne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8924E85" w14:textId="3782C700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</w:tcPr>
          <w:p w14:paraId="34EB4FC8" w14:textId="2AEBE85C" w:rsidR="00623DA3" w:rsidRP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437,910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A1A5084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</w:tcPr>
          <w:p w14:paraId="23993BE9" w14:textId="42804E12" w:rsidR="00623DA3" w:rsidRP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703EA2">
              <w:rPr>
                <w:rFonts w:ascii="Angsana New" w:hAnsi="Angsana New"/>
                <w:color w:val="000000"/>
                <w:sz w:val="22"/>
                <w:szCs w:val="22"/>
              </w:rPr>
              <w:t>9,160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9FA80C9" w14:textId="65630A91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</w:tcPr>
          <w:p w14:paraId="12B13C20" w14:textId="04DA9835" w:rsidR="00623DA3" w:rsidRPr="00266471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color w:val="000000"/>
                <w:sz w:val="22"/>
                <w:szCs w:val="22"/>
              </w:rPr>
              <w:t>62,573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193D6DF" w14:textId="590AE99E" w:rsidR="00623DA3" w:rsidRP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5B0BC" w14:textId="23B6D130" w:rsidR="00623DA3" w:rsidRPr="002C24D2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A020E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D79D3" w14:textId="2381000C" w:rsidR="00623DA3" w:rsidRPr="00B055F0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769F9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3286" w14:textId="3D4E4E68" w:rsidR="00623DA3" w:rsidRPr="002C24D2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55C21">
              <w:rPr>
                <w:rFonts w:ascii="Angsana New" w:hAnsi="Angsana New"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419F2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423EB" w14:textId="7BA6B9F2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2112C165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1FD0E" w14:textId="229AB788" w:rsidR="00623DA3" w:rsidRPr="00E221AE" w:rsidRDefault="00703EA2" w:rsidP="0070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</w:t>
            </w:r>
            <w:r w:rsidR="00A92501">
              <w:rPr>
                <w:rFonts w:ascii="Angsana New" w:hAnsi="Angsana New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6A5F938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6D235" w14:textId="7C8B8734" w:rsidR="00623DA3" w:rsidRPr="00E221AE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313F1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E313F1">
              <w:rPr>
                <w:rFonts w:ascii="Angsana New" w:hAnsi="Angsana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5CAEE36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</w:tcPr>
          <w:p w14:paraId="55212E82" w14:textId="1F782CBC" w:rsidR="00623DA3" w:rsidRPr="00390B29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90B2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BA4781">
              <w:rPr>
                <w:rFonts w:ascii="Angsana New" w:hAnsi="Angsana New"/>
                <w:color w:val="000000"/>
                <w:sz w:val="22"/>
                <w:szCs w:val="22"/>
              </w:rPr>
              <w:t>37,028</w:t>
            </w:r>
            <w:r w:rsidRPr="00390B2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5022776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0CBD5" w14:textId="679F9092" w:rsidR="00623DA3" w:rsidRPr="00E221AE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66471">
              <w:rPr>
                <w:rFonts w:ascii="Angsana New" w:hAnsi="Angsana New"/>
                <w:color w:val="000000"/>
                <w:sz w:val="22"/>
                <w:szCs w:val="22"/>
              </w:rPr>
              <w:t>156,401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</w:tcPr>
          <w:p w14:paraId="0F888EDC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D57BB" w14:textId="2B84DC0A" w:rsidR="00623DA3" w:rsidRPr="00390B29" w:rsidRDefault="00BA4781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207,248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A7B5130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67761" w14:textId="2DFCFEE7" w:rsidR="00623DA3" w:rsidRPr="0029382B" w:rsidRDefault="00266471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357,041</w:t>
            </w:r>
          </w:p>
        </w:tc>
      </w:tr>
      <w:tr w:rsidR="00266471" w:rsidRPr="0029382B" w14:paraId="6F335BB3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578224" w14:textId="154BC3E8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24D29" w14:textId="6A143D5F" w:rsidR="00266471" w:rsidRPr="00703EA2" w:rsidRDefault="00703EA2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03E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202,035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2660A1E" w14:textId="70C153A1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E2AD0" w14:textId="6FA1BD01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446,637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56BBB0B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996A5" w14:textId="34CF6A7C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703E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9,160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4C7B3A2" w14:textId="489C2E50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C0297" w14:textId="4BF0E447" w:rsidR="00266471" w:rsidRPr="00623DA3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62,573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3A12855" w14:textId="345C566A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2880B6" w14:textId="3BBD51F8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</w:t>
            </w:r>
            <w:r w:rsidR="00703E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E9398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D10104" w14:textId="5D0FF558" w:rsidR="00266471" w:rsidRPr="009E1589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E158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3,285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0C547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D11EF" w14:textId="434A1594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5A8D5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8AD742" w14:textId="6175B4D2" w:rsidR="00266471" w:rsidRPr="009E1589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158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170DDC2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F85310" w14:textId="229E9B0E" w:rsidR="00266471" w:rsidRPr="00F56D2C" w:rsidRDefault="00703EA2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22,422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E9762C1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46D11" w14:textId="0DF9C225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9E158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6,551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4C8EED4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F2A10" w14:textId="40FC2746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BA478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42,</w:t>
            </w:r>
            <w:r w:rsidR="00A9250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  <w:r w:rsidR="00BA478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49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287D62A2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DAAE1" w14:textId="65622F6C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(176,661)</w:t>
            </w:r>
          </w:p>
        </w:tc>
        <w:tc>
          <w:tcPr>
            <w:tcW w:w="78" w:type="pct"/>
          </w:tcPr>
          <w:p w14:paraId="71D16542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687FF" w14:textId="7528469D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233,804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63BEE39" w14:textId="77777777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EB71A" w14:textId="537030FA" w:rsidR="00266471" w:rsidRPr="00F56D2C" w:rsidRDefault="00266471" w:rsidP="0026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372,385</w:t>
            </w:r>
          </w:p>
        </w:tc>
      </w:tr>
      <w:tr w:rsidR="00DB4A84" w:rsidRPr="0029382B" w14:paraId="4ED96A0F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44E704" w14:textId="77777777" w:rsidR="00DB4A84" w:rsidRPr="00A02542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right w:val="nil"/>
            </w:tcBorders>
          </w:tcPr>
          <w:p w14:paraId="095F6AF5" w14:textId="77777777" w:rsidR="00DB4A84" w:rsidRPr="00F5564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C96FF10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</w:tcPr>
          <w:p w14:paraId="37C3DC49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FE69D54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nil"/>
            </w:tcBorders>
          </w:tcPr>
          <w:p w14:paraId="7D2EA449" w14:textId="77777777" w:rsidR="00DB4A84" w:rsidRPr="00CA3216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1617FA2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nil"/>
            </w:tcBorders>
          </w:tcPr>
          <w:p w14:paraId="146A07C0" w14:textId="77777777" w:rsidR="00DB4A84" w:rsidRPr="00623DA3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2B8166F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182D2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47009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AB028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4D2C8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674435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08157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5EC983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33657770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3DD27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767F65C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3156B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6397639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</w:tcPr>
          <w:p w14:paraId="45794611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5881E074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8C99A9" w14:textId="77777777" w:rsidR="00DB4A84" w:rsidRPr="00835A5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71EFA1DD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18157" w14:textId="77777777" w:rsidR="00DB4A84" w:rsidRPr="00DB47B1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D6BA95E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D4EEB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B4A84" w:rsidRPr="0029382B" w14:paraId="157E8484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F58992" w14:textId="77777777" w:rsidR="00DB4A84" w:rsidRPr="00A02542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5EAB7922" w14:textId="77777777" w:rsidR="00DB4A84" w:rsidRPr="00F5564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352F80C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5102D760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50D50D1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AE2650E" w14:textId="77777777" w:rsidR="00DB4A84" w:rsidRPr="00CA3216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A4B78C3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3C64D743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3A2FA16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0E22E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1BD6E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CD9B6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8F029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234F4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6493B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45F68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F2D061B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D4FEDE2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E65DA29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746F0F50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3AB67A5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41B4213F" w14:textId="77777777" w:rsidR="00DB4A84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366C54D7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74FF859B" w14:textId="77777777" w:rsidR="00DB4A84" w:rsidRPr="00835A5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09B592C8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15CCC5B8" w14:textId="77777777" w:rsidR="00DB4A84" w:rsidRPr="00DB47B1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6BC9ED1F" w14:textId="77777777" w:rsidR="00DB4A84" w:rsidRPr="00F56D2C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3C9AB0D4" w14:textId="77777777" w:rsidR="00DB4A84" w:rsidRPr="009E1589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2A94" w:rsidRPr="0029382B" w14:paraId="1924AE71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4252A" w14:textId="77777777" w:rsidR="00582A94" w:rsidRPr="00C578A7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578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lastRenderedPageBreak/>
              <w:t>กำไร (ขาดทุน)</w:t>
            </w:r>
          </w:p>
          <w:p w14:paraId="16A689BF" w14:textId="61F8EC75" w:rsidR="00582A94" w:rsidRPr="00C578A7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78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ก่อนภาษีเงินได้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6FE62C75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7FDFB5DC" w14:textId="6C446C8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9,637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0413D329" w14:textId="2A46F98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56CDC560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06080F16" w14:textId="2F19E98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24,998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1020272D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48234011" w14:textId="488069F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53D27366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/>
              </w:rPr>
            </w:pPr>
          </w:p>
          <w:p w14:paraId="25157F08" w14:textId="4BA1FFF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(6,335)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12C69F9" w14:textId="4704FAC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4FA2486B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071851BB" w14:textId="1FC120E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(13,749)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31A4E7C" w14:textId="2BAC2BC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F34F0" w14:textId="5682C36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(442)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9E98C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57EFF8" w14:textId="23F64C8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(3,195)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9DE99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17204B" w14:textId="06F0019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(17,467)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3EC06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6708A0" w14:textId="3978153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DC2D597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1D09E36" w14:textId="77777777" w:rsidR="00582A94" w:rsidRPr="00582A94" w:rsidRDefault="00582A94" w:rsidP="00582A94">
            <w:pPr>
              <w:pStyle w:val="acctfourfigures"/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7688D82B" w14:textId="2B5247B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33,472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AD9F36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3794BBB3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165C04D9" w14:textId="5FF18E4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(37,129)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332BC7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3373F5F8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2C760870" w14:textId="02B0023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(21,261)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472E824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3D16FB77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5E48FCF0" w14:textId="35B9DBF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26,608</w:t>
            </w:r>
          </w:p>
        </w:tc>
        <w:tc>
          <w:tcPr>
            <w:tcW w:w="78" w:type="pct"/>
          </w:tcPr>
          <w:p w14:paraId="311C7BE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2CC9F1EF" w14:textId="37719E1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(2,396)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A532D5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43FE9847" w14:textId="07144B1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(2,467)</w:t>
            </w:r>
          </w:p>
        </w:tc>
      </w:tr>
      <w:tr w:rsidR="00DB4A84" w:rsidRPr="00FA4B18" w14:paraId="2911D3AF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4E5F1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6A367736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F080071" w14:textId="4450C8DC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2E12CF95" w14:textId="07987688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225ABD44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427EA642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3ABA4ABD" w14:textId="44B72E79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77F20AF2" w14:textId="5FEA4DDF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D506875" w14:textId="4B041DA4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0D92" w14:textId="0341C5DD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3444D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00289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E0878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79263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7B74A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F99CE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15C3A7E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A3CD8A1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B4F5EB1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2EF0B412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338F579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1B2E021E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4F140699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4E4E0348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</w:tcPr>
          <w:p w14:paraId="21E0C9FC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47B18071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7F995C38" w14:textId="77777777" w:rsidR="00DB4A84" w:rsidRPr="00FA4B18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3973C322" w14:textId="77777777" w:rsidR="00DB4A84" w:rsidRPr="00FA4B18" w:rsidRDefault="00DB4A84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84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B4A84" w:rsidRPr="0029382B" w14:paraId="045A8EF6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2B25E" w14:textId="02447C6F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กำไรจากการซื้อใน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74718FF2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3AC21E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3D9DD02C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6A47EA5E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63F715CD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90C4AC4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079D0D42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F125E77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ECBA0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6B582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E03C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3FB67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07FE6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78088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AC36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3AE78376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EAB2A7F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78A21CD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393FA33E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59665F55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4764299A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89CDE1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6501472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7D13E72D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7F98B024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FAA4C97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63490BE7" w14:textId="77777777" w:rsidR="00DB4A84" w:rsidRPr="002B4E37" w:rsidRDefault="00DB4A84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84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4A84" w:rsidRPr="0029382B" w14:paraId="2FEF6479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B5BE" w14:textId="6DCEC64A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ราคาต่ำกว่ามูลค่า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7CC7EBC6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1CACFC26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335202F7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6C488A4E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35EEC49A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3F921F0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2797AD6F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0E54C7A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38CEE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2718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A6984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EB123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E70CC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9F6DD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02AF8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B8D25C9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70EF8AFA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30B3810C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716A764F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C49A372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501011DF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38A8077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436F10A6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</w:tcPr>
          <w:p w14:paraId="16DE8BB8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72A2DC65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6CEE04A0" w14:textId="77777777" w:rsidR="00DB4A84" w:rsidRPr="002B4E37" w:rsidRDefault="00DB4A84" w:rsidP="00DB4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02346ABC" w14:textId="77777777" w:rsidR="00DB4A84" w:rsidRPr="002B4E37" w:rsidRDefault="00DB4A84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84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B4E37" w:rsidRPr="0029382B" w14:paraId="6EBE3695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2D677" w14:textId="26C97EFF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3CAA79BC" w14:textId="0800AE60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30CF2D1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52CC2DBE" w14:textId="1D2E6049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7E03A890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6D6694A5" w14:textId="173087F8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361735B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335D0" w14:textId="3BDCF874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684388A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9E704" w14:textId="27345F4C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058F9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21E19" w14:textId="1F38A254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99686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06CAB" w14:textId="5AB84170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BBBB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FC615" w14:textId="69B3461E" w:rsidR="002B4E37" w:rsidRPr="002B4E37" w:rsidRDefault="002B4E37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4A4EE29A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F581904" w14:textId="59FDAB64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26,874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1C49DF3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6EEC318A" w14:textId="4B794B4A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6357929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7C761EBD" w14:textId="01F47EA3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5A863ACF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6A8B04AB" w14:textId="08E4C902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</w:tcPr>
          <w:p w14:paraId="723EFC6B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75668F14" w14:textId="1069C258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26,874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A8BD5FE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619D687C" w14:textId="7EF6A18B" w:rsidR="002B4E37" w:rsidRPr="002B4E37" w:rsidRDefault="002B4E37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4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B4E37" w:rsidRPr="0029382B" w14:paraId="4A3679B7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DA61C" w14:textId="13C3FE3F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กำไรจากการจำหน่าย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0ACA63FB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116A4591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34FB73B0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2D9200A1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552EE439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2F64058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3C0F1715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9F5536E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E626D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C3AB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94952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E8C3A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68B2D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60BB9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C91E7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315E84A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A7D4084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220E3D1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12D096EE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73ADF4E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5895B20A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1DC0965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71612069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</w:tcPr>
          <w:p w14:paraId="3625493E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4F77AC0F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D10A1CD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421C13F5" w14:textId="77777777" w:rsidR="002B4E37" w:rsidRPr="00DB4A84" w:rsidRDefault="002B4E37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84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</w:tr>
      <w:tr w:rsidR="002B4E37" w:rsidRPr="0029382B" w14:paraId="419790A1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11088" w14:textId="31709D05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เงินลงทุน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5763FAAF" w14:textId="04922C4D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194FE24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3BE67A81" w14:textId="76BA405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13F66F06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700DE995" w14:textId="6243368D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0C6E001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6F56" w14:textId="47909D42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E982270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E079E" w14:textId="11EDC53F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0593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DB5B1" w14:textId="69B4B450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62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0003F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62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64C86" w14:textId="54764444" w:rsidR="002B4E37" w:rsidRPr="00623DA3" w:rsidRDefault="002B4E37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23D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29023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62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07849" w14:textId="5825D16C" w:rsidR="002B4E37" w:rsidRPr="002B4E37" w:rsidRDefault="002B4E37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C73861A" w14:textId="77777777" w:rsidR="002B4E37" w:rsidRPr="00DB4A84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6EC5768" w14:textId="0F0C3878" w:rsidR="002B4E37" w:rsidRPr="002B4E37" w:rsidRDefault="00596230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9,459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3E200F5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104B781F" w14:textId="57290375" w:rsidR="002B4E37" w:rsidRPr="002B4E37" w:rsidRDefault="002B4E37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3A4BEAD2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0D7C3E8D" w14:textId="5B767F69" w:rsidR="002B4E37" w:rsidRPr="002B4E37" w:rsidRDefault="002B4E37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2786CE7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10F6D747" w14:textId="6C02CC2A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</w:tcPr>
          <w:p w14:paraId="68AD6DEC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605EDA3D" w14:textId="174B0A49" w:rsidR="002B4E37" w:rsidRPr="002B4E37" w:rsidRDefault="00596230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9,459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1E73864" w14:textId="77777777" w:rsidR="002B4E37" w:rsidRPr="002B4E37" w:rsidRDefault="002B4E37" w:rsidP="002B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0E6B3331" w14:textId="5CF7BAE4" w:rsidR="002B4E37" w:rsidRPr="002B4E37" w:rsidRDefault="002B4E37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4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82A94" w:rsidRPr="0029382B" w14:paraId="313AB1DC" w14:textId="77777777" w:rsidTr="00582A94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9BE3A" w14:textId="3D8DE87E" w:rsidR="00582A94" w:rsidRPr="00623DA3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รายได้อื่น </w:t>
            </w: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</w:tcPr>
          <w:p w14:paraId="343385AC" w14:textId="5CC13F3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6,684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79BDFB7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</w:tcPr>
          <w:p w14:paraId="71E24D37" w14:textId="1590E40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36,290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11B919B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051D2ABA" w14:textId="0E8F071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AFCC47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</w:tcPr>
          <w:p w14:paraId="5E0ABB9C" w14:textId="1264CB0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6,007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CCC457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18806" w14:textId="770868B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571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C24F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23ECA" w14:textId="3AD873F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62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B44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62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41363" w14:textId="425D1D9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508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87FA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62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5F679" w14:textId="541CADC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85D3A6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B964EF9" w14:textId="7534EFA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758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206059D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2B6417A1" w14:textId="31C9FAC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1,628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39EB32A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0F026512" w14:textId="676A215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(3,285)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9EC0C7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1FA6785D" w14:textId="5BFE1D1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(36,775)</w:t>
            </w:r>
          </w:p>
        </w:tc>
        <w:tc>
          <w:tcPr>
            <w:tcW w:w="78" w:type="pct"/>
          </w:tcPr>
          <w:p w14:paraId="5064406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3108A217" w14:textId="45B997A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5,869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33F15F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163959E7" w14:textId="17D0500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62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7,150</w:t>
            </w:r>
          </w:p>
        </w:tc>
      </w:tr>
      <w:tr w:rsidR="00582A94" w:rsidRPr="0029382B" w14:paraId="68C25A34" w14:textId="77777777" w:rsidTr="00582A94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29C5E" w14:textId="77777777" w:rsidR="00582A94" w:rsidRPr="0029382B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74A20DB2" w14:textId="107CA6B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(176,516)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9C9F89C" w14:textId="468843E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2B931191" w14:textId="56AD5A1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(432,873)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476933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616A0EE2" w14:textId="27F046A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(23,989)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0AE343B" w14:textId="092ABE9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DEE5BEE" w14:textId="65A4502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(78,771)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E4095A9" w14:textId="1B9AD51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59A0B" w14:textId="7CD66EC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(16,347)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34DF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20E5C" w14:textId="447C0E0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(6,309)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DCA5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87388" w14:textId="2FD47DA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(31,632)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4C88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EA023" w14:textId="44C3DA1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0F25387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B7B42C6" w14:textId="4185CC1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(23,980)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2BD92E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4DB87942" w14:textId="38BD327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(73,329)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3910C9A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54158627" w14:textId="7A633FF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19,413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58C8689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1B628F87" w14:textId="5EC9014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239,160</w:t>
            </w:r>
          </w:p>
        </w:tc>
        <w:tc>
          <w:tcPr>
            <w:tcW w:w="78" w:type="pct"/>
          </w:tcPr>
          <w:p w14:paraId="2F28F9D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5206B2F5" w14:textId="20B36F7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(253,051)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60C3DC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7EAA5D18" w14:textId="008A531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(352,122)</w:t>
            </w:r>
          </w:p>
        </w:tc>
      </w:tr>
      <w:tr w:rsidR="00582A94" w:rsidRPr="0029382B" w14:paraId="42FE45DA" w14:textId="77777777" w:rsidTr="00582A94">
        <w:trPr>
          <w:trHeight w:val="29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30B59BB" w14:textId="77777777" w:rsidR="00582A94" w:rsidRPr="0029382B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424E9180" w14:textId="3ABB5BC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(7,287)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3CC16C2" w14:textId="07F44D8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0FD08C19" w14:textId="0A14BC8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(6,420)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6E939B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260AFB6C" w14:textId="572B4A3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(691)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D943725" w14:textId="2EA2343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0A0A0C29" w14:textId="443D145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(912)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0F87031" w14:textId="5C497B3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E106E" w14:textId="06267C8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(623)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9405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5A45F" w14:textId="161B4C7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(44)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F796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204D0" w14:textId="1A5A6C8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(555)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FA50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A2AE6" w14:textId="035C6C6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44CC860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753FB261" w14:textId="37E5741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(827)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27AB37A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6E82408E" w14:textId="18B098B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(507)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5F3675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35D07A34" w14:textId="36C8C3E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2,368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9ECF19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31FBDE88" w14:textId="4A0482E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1,317</w:t>
            </w:r>
          </w:p>
        </w:tc>
        <w:tc>
          <w:tcPr>
            <w:tcW w:w="78" w:type="pct"/>
          </w:tcPr>
          <w:p w14:paraId="2694CA3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351F8743" w14:textId="01C5305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(7,615)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594EDE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0D77AB96" w14:textId="13744E5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(6,566)</w:t>
            </w:r>
          </w:p>
        </w:tc>
      </w:tr>
      <w:tr w:rsidR="00582A94" w:rsidRPr="0029382B" w14:paraId="7E633554" w14:textId="77777777" w:rsidTr="00582A94">
        <w:trPr>
          <w:trHeight w:val="29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D4A12D2" w14:textId="77777777" w:rsid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</w:t>
            </w:r>
          </w:p>
          <w:p w14:paraId="2FCA840E" w14:textId="1FF5A1BA" w:rsidR="00582A94" w:rsidRPr="0029382B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และค่าตัดจำหน่าย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2B7B68BF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782DAAD1" w14:textId="386E294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(15,279)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FF463D8" w14:textId="5B30BF7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7ECF3866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36192185" w14:textId="6EB390E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(18,636)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2E46A4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136977A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7F288D61" w14:textId="765DEF8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(1,449)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6774D1A" w14:textId="3D337D2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720F4EF6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0077B305" w14:textId="5055307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(2,646)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73A760E" w14:textId="3E81466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C7FC" w14:textId="7A799EB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(1,305)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CB92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9011E" w14:textId="5FBF08F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(127)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C827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6BDCA" w14:textId="303E7B4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(1,163)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BDA0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92599" w14:textId="39914C9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414489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3DEB796B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29323CF9" w14:textId="0D9DE1F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(1,733)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759EE0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117CF3CC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200E6182" w14:textId="01A18E1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(1,473)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2BF8A9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51E0F276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6933F4C7" w14:textId="3DC27A1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3,247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9426C2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6E518C48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543C09A8" w14:textId="497F882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(164)</w:t>
            </w:r>
          </w:p>
        </w:tc>
        <w:tc>
          <w:tcPr>
            <w:tcW w:w="78" w:type="pct"/>
          </w:tcPr>
          <w:p w14:paraId="1E4B44A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48968819" w14:textId="1AAB652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(17,682)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1F00C7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011ADB7F" w14:textId="27C71A1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(23,046)</w:t>
            </w:r>
          </w:p>
        </w:tc>
      </w:tr>
      <w:tr w:rsidR="00623DA3" w:rsidRPr="0029382B" w14:paraId="28F0405F" w14:textId="77777777" w:rsidTr="00582A94">
        <w:trPr>
          <w:trHeight w:val="6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F01DF70" w14:textId="54882949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29382B">
              <w:rPr>
                <w:rFonts w:ascii="Angsana New" w:eastAsia="Times New Roman" w:hAnsi="Angsana New"/>
                <w:sz w:val="22"/>
                <w:szCs w:val="22"/>
                <w:cs/>
              </w:rPr>
              <w:t>ส่วนแบ่ง</w:t>
            </w:r>
            <w:r w:rsidRPr="0029382B">
              <w:rPr>
                <w:rFonts w:ascii="Angsana New" w:eastAsia="Times New Roman" w:hAnsi="Angsana New" w:hint="cs"/>
                <w:sz w:val="22"/>
                <w:szCs w:val="22"/>
                <w:cs/>
              </w:rPr>
              <w:t>ขาดทุนจาก</w:t>
            </w:r>
          </w:p>
          <w:p w14:paraId="45E59DBC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eastAsia="Times New Roman" w:hAnsi="Angsana New"/>
                <w:sz w:val="22"/>
                <w:szCs w:val="22"/>
              </w:rPr>
              <w:t xml:space="preserve">   </w:t>
            </w:r>
            <w:r w:rsidRPr="0029382B">
              <w:rPr>
                <w:rFonts w:ascii="Angsana New" w:eastAsia="Times New Roman" w:hAnsi="Angsana New"/>
                <w:sz w:val="22"/>
                <w:szCs w:val="22"/>
                <w:cs/>
              </w:rPr>
              <w:t>เงินลงทุ</w:t>
            </w:r>
            <w:r w:rsidRPr="0029382B">
              <w:rPr>
                <w:rFonts w:ascii="Angsana New" w:eastAsia="Times New Roman" w:hAnsi="Angsana New" w:hint="cs"/>
                <w:sz w:val="22"/>
                <w:szCs w:val="22"/>
                <w:cs/>
              </w:rPr>
              <w:t>น</w:t>
            </w:r>
            <w:r w:rsidRPr="0029382B">
              <w:rPr>
                <w:rFonts w:ascii="Angsana New" w:eastAsia="Times New Roman" w:hAnsi="Angsana New"/>
                <w:sz w:val="22"/>
                <w:szCs w:val="22"/>
                <w:cs/>
              </w:rPr>
              <w:t>ใน</w:t>
            </w:r>
            <w:r w:rsidRPr="0029382B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3D8B6D2D" w14:textId="77777777" w:rsid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3C009AC" w14:textId="28E83A2E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2B4B106" w14:textId="0AFF006D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34453E71" w14:textId="77777777" w:rsid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905A9BC" w14:textId="5F7949F1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1667F40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3D46851B" w14:textId="77777777" w:rsid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1C67902" w14:textId="556D38AB" w:rsidR="00623DA3" w:rsidRPr="000A6D06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68FFFC1" w14:textId="51C4B0FB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vAlign w:val="bottom"/>
          </w:tcPr>
          <w:p w14:paraId="38C1FA53" w14:textId="2F342E42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6F68CA0" w14:textId="0B1B7E1E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10B2B" w14:textId="3A316D2F" w:rsidR="00623DA3" w:rsidRPr="00A02384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0238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62A3E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F5A27" w14:textId="6758425E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2448B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C28B8" w14:textId="7FF10FC4" w:rsidR="00623DA3" w:rsidRPr="000A6D06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2D25E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D35FA" w14:textId="61152FF9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280CA781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2BC69" w14:textId="504DA47D" w:rsidR="00623DA3" w:rsidRPr="000A6D06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A82B2A2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BA3F4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color w:val="000000"/>
                <w:sz w:val="22"/>
                <w:szCs w:val="22"/>
              </w:rPr>
              <w:t>(269)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109D9CD6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2533E203" w14:textId="77777777" w:rsid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9968561" w14:textId="4E81DF6A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E878039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0B2B90CF" w14:textId="77777777" w:rsid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6E97863" w14:textId="215F0DCF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</w:tcPr>
          <w:p w14:paraId="75BC536A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</w:tcPr>
          <w:p w14:paraId="3A5A3D1E" w14:textId="77777777" w:rsidR="00623DA3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4D9079C" w14:textId="1370D27D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505E07D" w14:textId="77777777" w:rsidR="00623DA3" w:rsidRPr="0029382B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6D81D5B4" w14:textId="77777777" w:rsidR="00623DA3" w:rsidRPr="0029382B" w:rsidRDefault="00623DA3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color w:val="000000"/>
                <w:sz w:val="22"/>
                <w:szCs w:val="22"/>
              </w:rPr>
              <w:t>(269)</w:t>
            </w:r>
          </w:p>
        </w:tc>
      </w:tr>
      <w:tr w:rsidR="00623DA3" w:rsidRPr="00FA4B18" w14:paraId="09C80225" w14:textId="77777777" w:rsidTr="00582A94">
        <w:trPr>
          <w:trHeight w:val="6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9BA888B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14AF0312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15CF05D" w14:textId="293FEE8B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6046A812" w14:textId="78F81C2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03F453E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2282459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1AC644F" w14:textId="361D03D0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7EFF6D83" w14:textId="1D5359E5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DFFDD7B" w14:textId="04AD14B1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53401" w14:textId="5B7DA3C0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FFB4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66119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7EB93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54B09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C4994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F53D0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ECF0A03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FD874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5DF98EE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AC48B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2852D96C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0D6BBE4F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79708768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6D078F26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</w:tcPr>
          <w:p w14:paraId="560B9412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153C6CB4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A22FA06" w14:textId="77777777" w:rsidR="00623DA3" w:rsidRPr="00FA4B18" w:rsidRDefault="00623DA3" w:rsidP="0062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3ADEA0B5" w14:textId="77777777" w:rsidR="00623DA3" w:rsidRPr="00FA4B18" w:rsidRDefault="00623DA3" w:rsidP="003A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20"/>
              </w:tabs>
              <w:spacing w:line="240" w:lineRule="auto"/>
              <w:ind w:left="-128" w:right="-1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82A94" w:rsidRPr="0029382B" w14:paraId="0511B424" w14:textId="77777777" w:rsidTr="00582A94">
        <w:trPr>
          <w:trHeight w:val="6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6428" w14:textId="213A7620" w:rsidR="00582A94" w:rsidRPr="0029382B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38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สินทรัพย์ส่วนงาน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41BA0B13" w14:textId="68D7955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513,774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3A679BC" w14:textId="5483074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0CA0F422" w14:textId="624DDE6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546,855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6978402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31FE4B27" w14:textId="15C9B1B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48,724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637A6A6" w14:textId="21F2E9D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2ED4E9FC" w14:textId="1F70B3B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87,617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2437AB4" w14:textId="1EC60C5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8039C" w14:textId="5B3976B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43,898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F508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181F1" w14:textId="3AF5B41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2,682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2E327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11886" w14:textId="65E0210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39,095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69FD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F397F" w14:textId="0E56355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ABDAC1A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0980621A" w14:textId="18C35CD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58,289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D402E3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4239418E" w14:textId="4D2E12E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31,178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2994B51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48F2DD6F" w14:textId="01123EB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(366,044)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2825D52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4E6DF262" w14:textId="29678B2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(192,369)</w:t>
            </w:r>
          </w:p>
        </w:tc>
        <w:tc>
          <w:tcPr>
            <w:tcW w:w="78" w:type="pct"/>
          </w:tcPr>
          <w:p w14:paraId="6AF8778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shd w:val="clear" w:color="auto" w:fill="auto"/>
            <w:vAlign w:val="bottom"/>
          </w:tcPr>
          <w:p w14:paraId="590FA09C" w14:textId="465A24E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337,736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7915DA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14:paraId="2EC2DFD5" w14:textId="3B71063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62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475,963</w:t>
            </w:r>
          </w:p>
        </w:tc>
      </w:tr>
      <w:tr w:rsidR="00582A94" w:rsidRPr="0029382B" w14:paraId="4BA079FE" w14:textId="77777777" w:rsidTr="00582A94">
        <w:trPr>
          <w:trHeight w:val="6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361C" w14:textId="1FBA7673" w:rsidR="00582A94" w:rsidRPr="0029382B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38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246" w:type="pct"/>
            <w:tcBorders>
              <w:left w:val="nil"/>
              <w:right w:val="nil"/>
            </w:tcBorders>
          </w:tcPr>
          <w:p w14:paraId="28017A9B" w14:textId="26FBC28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229,927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5F4CA6F" w14:textId="01BC186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05322531" w14:textId="21C0CAA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288,729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3E7AC4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32ABBF55" w14:textId="26CAD70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21,805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A95C05B" w14:textId="578C0BC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6D9BE6FA" w14:textId="3C6D032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48,234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82C8E5F" w14:textId="034AF4B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8AD62" w14:textId="7068B2B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19,645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060F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3DD50" w14:textId="72AAADB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942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FEC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42BC0" w14:textId="6FC7CFE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17,496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F509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2D97E" w14:textId="2E568F2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3AE723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565F9D36" w14:textId="21936A4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26,086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2D1F118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1BF08459" w14:textId="32B54FA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10,954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7511FA0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4DB30656" w14:textId="242C880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(205,444)</w:t>
            </w: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6806F8D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6E863E81" w14:textId="5F07228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(99,971)</w:t>
            </w:r>
          </w:p>
        </w:tc>
        <w:tc>
          <w:tcPr>
            <w:tcW w:w="78" w:type="pct"/>
          </w:tcPr>
          <w:p w14:paraId="2F18BD3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20E064" w14:textId="48673BE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109,515</w:t>
            </w:r>
          </w:p>
        </w:tc>
        <w:tc>
          <w:tcPr>
            <w:tcW w:w="78" w:type="pct"/>
            <w:tcBorders>
              <w:bottom w:val="nil"/>
            </w:tcBorders>
            <w:shd w:val="clear" w:color="auto" w:fill="auto"/>
            <w:vAlign w:val="bottom"/>
          </w:tcPr>
          <w:p w14:paraId="7F4D599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9" w:type="pct"/>
            <w:tcBorders>
              <w:bottom w:val="nil"/>
            </w:tcBorders>
            <w:shd w:val="clear" w:color="auto" w:fill="auto"/>
            <w:vAlign w:val="bottom"/>
          </w:tcPr>
          <w:p w14:paraId="5573841F" w14:textId="051CB61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20"/>
              </w:tabs>
              <w:spacing w:line="240" w:lineRule="auto"/>
              <w:ind w:left="-128" w:right="-1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248,888</w:t>
            </w:r>
          </w:p>
        </w:tc>
      </w:tr>
    </w:tbl>
    <w:p w14:paraId="23E2383B" w14:textId="77777777" w:rsidR="006C3B2A" w:rsidRDefault="006C3B2A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03"/>
        </w:tabs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27E6EDF0" w14:textId="42FDA46C" w:rsidR="009E4161" w:rsidRPr="009E4161" w:rsidRDefault="009E4161" w:rsidP="009E4161">
      <w:pPr>
        <w:spacing w:line="240" w:lineRule="auto"/>
        <w:rPr>
          <w:sz w:val="2"/>
          <w:szCs w:val="2"/>
        </w:rPr>
      </w:pPr>
    </w:p>
    <w:tbl>
      <w:tblPr>
        <w:tblW w:w="5420" w:type="pct"/>
        <w:tblInd w:w="-630" w:type="dxa"/>
        <w:tblLayout w:type="fixed"/>
        <w:tblLook w:val="00A0" w:firstRow="1" w:lastRow="0" w:firstColumn="1" w:lastColumn="0" w:noHBand="0" w:noVBand="0"/>
      </w:tblPr>
      <w:tblGrid>
        <w:gridCol w:w="2160"/>
        <w:gridCol w:w="813"/>
        <w:gridCol w:w="274"/>
        <w:gridCol w:w="910"/>
        <w:gridCol w:w="277"/>
        <w:gridCol w:w="901"/>
        <w:gridCol w:w="268"/>
        <w:gridCol w:w="910"/>
        <w:gridCol w:w="271"/>
        <w:gridCol w:w="904"/>
        <w:gridCol w:w="268"/>
        <w:gridCol w:w="904"/>
        <w:gridCol w:w="268"/>
        <w:gridCol w:w="901"/>
        <w:gridCol w:w="268"/>
        <w:gridCol w:w="904"/>
        <w:gridCol w:w="271"/>
        <w:gridCol w:w="989"/>
        <w:gridCol w:w="268"/>
        <w:gridCol w:w="904"/>
        <w:gridCol w:w="271"/>
        <w:gridCol w:w="810"/>
        <w:gridCol w:w="268"/>
        <w:gridCol w:w="769"/>
      </w:tblGrid>
      <w:tr w:rsidR="00EF4E57" w:rsidRPr="00FE1EE8" w14:paraId="38EF1184" w14:textId="77777777" w:rsidTr="00963EAE">
        <w:trPr>
          <w:trHeight w:val="299"/>
          <w:tblHeader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2B7825F3" w14:textId="77777777" w:rsidR="00EF4E57" w:rsidRPr="00C53BA1" w:rsidRDefault="00EF4E5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4" w:type="pct"/>
            <w:gridSpan w:val="23"/>
            <w:tcBorders>
              <w:top w:val="nil"/>
              <w:left w:val="nil"/>
              <w:bottom w:val="nil"/>
            </w:tcBorders>
          </w:tcPr>
          <w:p w14:paraId="3B54A29C" w14:textId="5AB68108" w:rsidR="00EF4E57" w:rsidRPr="00C53BA1" w:rsidRDefault="00EF4E57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53BA1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C53BA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93268" w:rsidRPr="00F62F14" w14:paraId="79BD9E97" w14:textId="77777777" w:rsidTr="0082640E">
        <w:trPr>
          <w:trHeight w:val="299"/>
          <w:tblHeader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467FBC6F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22C23" w14:textId="68DD6D68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17203ADD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C1503" w14:textId="0CB63F91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4E6B81E6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CD31B" w14:textId="6636B300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2EB720C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31BE3" w14:textId="01CB0794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กำจัดศัตรูพืช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09D1B207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772DC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4EEE443A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C4AE6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93268" w:rsidRPr="00F62F14" w14:paraId="49E66317" w14:textId="77777777" w:rsidTr="0082640E">
        <w:trPr>
          <w:trHeight w:val="299"/>
          <w:tblHeader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7A7A04F5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1BA8B" w14:textId="566F91C0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039AE2FF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13EFC" w14:textId="081882DC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3676E4D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D1FD1" w14:textId="5B7E02EE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65A75A9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09AFB" w14:textId="6DD85BE4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และผลิตภัณฑ์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402646B5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35816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F06FEA9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47BDB" w14:textId="77777777" w:rsidR="00C53BA1" w:rsidRPr="00C53BA1" w:rsidRDefault="00C53BA1" w:rsidP="00AA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B109F" w:rsidRPr="00F62F14" w14:paraId="214196D3" w14:textId="77777777" w:rsidTr="0082640E">
        <w:trPr>
          <w:trHeight w:val="299"/>
          <w:tblHeader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2674461E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D26A1" w14:textId="40CC968F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54AAF643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F65C5" w14:textId="6CFF29B6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A4B0792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2C1CB" w14:textId="5D014D55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และบำรุงรักษาครื่องจักร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5C15ADE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7D37D" w14:textId="204A1EC2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เคมีเกษตร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7E0917E8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713A5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64E97E3A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C5660" w14:textId="162EC1E8" w:rsidR="00C53BA1" w:rsidRPr="00C53BA1" w:rsidRDefault="000353ED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93268" w:rsidRPr="00F62F14" w14:paraId="6CBC6632" w14:textId="77777777" w:rsidTr="0082640E">
        <w:trPr>
          <w:trHeight w:val="344"/>
          <w:tblHeader/>
        </w:trPr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43EFBF" w14:textId="39B9974F" w:rsidR="00C53BA1" w:rsidRPr="00C53BA1" w:rsidRDefault="00C53BA1" w:rsidP="00C5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</w:tcPr>
          <w:p w14:paraId="420DD9AE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A4BEC8E" w14:textId="23F3263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277A1F6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</w:tcPr>
          <w:p w14:paraId="3E890678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22C17F" w14:textId="2864CFEA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13E7B274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</w:tcPr>
          <w:p w14:paraId="3C181E0E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378057" w14:textId="6260F15B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1507165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</w:tcPr>
          <w:p w14:paraId="049A650D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D9F503" w14:textId="0445CB71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2494CB35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14:paraId="53BE4163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515D17" w14:textId="1F7B2EC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D6CE1A5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14:paraId="47EDF159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51949CF" w14:textId="44DF5C8A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31865A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</w:tcPr>
          <w:p w14:paraId="4CEE7634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FC2A27" w14:textId="0E50CDA9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8E9CC86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14:paraId="02643A12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57E68E" w14:textId="7339905D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4334A011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</w:tcPr>
          <w:p w14:paraId="60D0E628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ED74C8" w14:textId="5A1488CC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4A5F6DF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14:paraId="17DB5966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FC9729" w14:textId="491A7A8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E3FEB0B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</w:tcPr>
          <w:p w14:paraId="1C716F48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28D518" w14:textId="4C02A499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A83DA39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</w:tcPr>
          <w:p w14:paraId="53CBADB2" w14:textId="77777777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57BB1D" w14:textId="46C6CDA3" w:rsidR="00C53BA1" w:rsidRPr="00C53BA1" w:rsidRDefault="00C53BA1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53BA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F62F14" w:rsidRPr="00FE1EE8" w14:paraId="289C03FA" w14:textId="77777777" w:rsidTr="00963EAE">
        <w:trPr>
          <w:trHeight w:val="317"/>
          <w:tblHeader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12A97418" w14:textId="77777777" w:rsidR="00F62F14" w:rsidRPr="00C53BA1" w:rsidRDefault="00F62F14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314" w:type="pct"/>
            <w:gridSpan w:val="23"/>
            <w:tcBorders>
              <w:top w:val="nil"/>
              <w:left w:val="nil"/>
            </w:tcBorders>
          </w:tcPr>
          <w:p w14:paraId="09D76DCD" w14:textId="7B44819F" w:rsidR="00F62F14" w:rsidRPr="00C53BA1" w:rsidRDefault="00F62F14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C53BA1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C53BA1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F62F14" w:rsidRPr="00FE1EE8" w14:paraId="528019B6" w14:textId="77777777" w:rsidTr="00963EAE">
        <w:trPr>
          <w:trHeight w:val="317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45151A2" w14:textId="7DFF4A57" w:rsidR="00F62F14" w:rsidRPr="00C53BA1" w:rsidRDefault="00F62F14" w:rsidP="0079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4314" w:type="pct"/>
            <w:gridSpan w:val="23"/>
            <w:tcBorders>
              <w:top w:val="nil"/>
              <w:left w:val="nil"/>
            </w:tcBorders>
          </w:tcPr>
          <w:p w14:paraId="3EB57617" w14:textId="0B6BF427" w:rsidR="00F62F14" w:rsidRPr="00C53BA1" w:rsidRDefault="00F62F14" w:rsidP="00EF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042360" w:rsidRPr="00F62F14" w14:paraId="48214532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A83B77" w14:textId="7B5C3EC5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258" w:type="pct"/>
            <w:tcBorders>
              <w:left w:val="nil"/>
              <w:bottom w:val="double" w:sz="4" w:space="0" w:color="auto"/>
              <w:right w:val="nil"/>
            </w:tcBorders>
          </w:tcPr>
          <w:p w14:paraId="62B8F5F8" w14:textId="54F7DAF1" w:rsidR="00042360" w:rsidRPr="00042360" w:rsidRDefault="00FB73A9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43,763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FE519D8" w14:textId="77777777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</w:tcPr>
          <w:p w14:paraId="295A2DD4" w14:textId="5B7B4670" w:rsidR="00042360" w:rsidRPr="00042360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236,288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552D8AE" w14:textId="77777777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double" w:sz="4" w:space="0" w:color="auto"/>
              <w:right w:val="nil"/>
            </w:tcBorders>
          </w:tcPr>
          <w:p w14:paraId="00960814" w14:textId="412DF56D" w:rsidR="00042360" w:rsidRPr="00042360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8014AED" w14:textId="77777777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</w:tcPr>
          <w:p w14:paraId="513DCF54" w14:textId="66E0CA6F" w:rsidR="00042360" w:rsidRPr="00042360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39,081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7A7D7F9" w14:textId="77777777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FE4DCD" w14:textId="0CE520F2" w:rsidR="00042360" w:rsidRPr="00042360" w:rsidRDefault="00042360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B77D5" w14:textId="77777777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0EF5D" w14:textId="4D2D9DE9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2,967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B731D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5BFF71" w14:textId="6A0FC93F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4236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37F13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0EBA64" w14:textId="7AA8770F" w:rsidR="00042360" w:rsidRPr="00042360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4236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5117AE6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A4AAF7" w14:textId="5AA383D9" w:rsidR="00042360" w:rsidRPr="00C53BA1" w:rsidRDefault="00FB73A9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18,713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A3F7E4D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D2F22" w14:textId="32BB9364" w:rsidR="00042360" w:rsidRPr="00963EAE" w:rsidRDefault="00FB73A9" w:rsidP="00963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36,227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065F90E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</w:tcPr>
          <w:p w14:paraId="53104F6C" w14:textId="6954EED2" w:rsidR="00042360" w:rsidRPr="00C53BA1" w:rsidRDefault="00FB73A9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81,832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3C3CB0F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51DCB5" w14:textId="652A234B" w:rsidR="00042360" w:rsidRPr="00C53BA1" w:rsidRDefault="00FB73A9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314,563</w:t>
            </w:r>
          </w:p>
        </w:tc>
      </w:tr>
      <w:tr w:rsidR="00042360" w:rsidRPr="00F62F14" w14:paraId="0F2968AB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7B3297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</w:tcPr>
          <w:p w14:paraId="3A508F57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F97D732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</w:tcPr>
          <w:p w14:paraId="3F2763CB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52C3949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</w:tcPr>
          <w:p w14:paraId="6C9E9DDA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C1AA976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</w:tcPr>
          <w:p w14:paraId="45E3D1AF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FEFFACB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751DE1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81C4D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28E77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03290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09528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6E704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942DF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BF72441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3690C8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F5D00D9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F68DE1" w14:textId="77777777" w:rsidR="00042360" w:rsidRPr="00963EAE" w:rsidRDefault="00042360" w:rsidP="00963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6ADACC1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</w:tcPr>
          <w:p w14:paraId="2FC954E9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9CB3E97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2D1FCA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2360" w:rsidRPr="00F62F14" w14:paraId="3BE8A822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867F4" w14:textId="77777777" w:rsidR="00042360" w:rsidRPr="000353ED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49509829" w14:textId="71F76DF1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5512B34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3525BD87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01247D1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780B4507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8A954BB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16EDE4C0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0A66D98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8DED9" w14:textId="6D152E84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9F132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6ADC9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5A859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83E3D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8972E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CA490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329214E2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29380383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64EB7129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3761110E" w14:textId="77777777" w:rsidR="00042360" w:rsidRPr="00963EAE" w:rsidRDefault="00042360" w:rsidP="00963E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1D813CA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797BEDB8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25B94AC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2E634275" w14:textId="77777777" w:rsidR="00042360" w:rsidRPr="00C53BA1" w:rsidRDefault="00042360" w:rsidP="0004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B73A9" w:rsidRPr="000353ED" w14:paraId="33DEDAB6" w14:textId="77777777" w:rsidTr="00FB73A9">
        <w:trPr>
          <w:trHeight w:val="245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C84A3" w14:textId="3F9F5694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353E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58" w:type="pct"/>
            <w:tcBorders>
              <w:left w:val="nil"/>
              <w:bottom w:val="double" w:sz="4" w:space="0" w:color="auto"/>
              <w:right w:val="nil"/>
            </w:tcBorders>
          </w:tcPr>
          <w:p w14:paraId="684EEAF2" w14:textId="4FC8929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43,763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C0B8FBC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</w:tcPr>
          <w:p w14:paraId="104209E0" w14:textId="1D276239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236,288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6DCC31A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double" w:sz="4" w:space="0" w:color="auto"/>
              <w:right w:val="nil"/>
            </w:tcBorders>
          </w:tcPr>
          <w:p w14:paraId="0953A7BF" w14:textId="7BA58E34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BD0C823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</w:tcPr>
          <w:p w14:paraId="380822B8" w14:textId="430047F6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39,081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3D91E50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94061" w14:textId="683B97D8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7093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69F1B" w14:textId="030B2AB0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2,967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2914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BE254" w14:textId="2C24B91E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67753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EC7795" w14:textId="17DE844D" w:rsidR="00FB73A9" w:rsidRPr="00042360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4236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EB44D18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FE73DF" w14:textId="4A78FD18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18,713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DB03044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87D17" w14:textId="117426CF" w:rsidR="00FB73A9" w:rsidRPr="00963EAE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63E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6,227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123B3C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</w:tcPr>
          <w:p w14:paraId="41B4734B" w14:textId="64FF80CB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81,832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2B7DF3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FAE1BA" w14:textId="4570DD15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314,563</w:t>
            </w:r>
          </w:p>
        </w:tc>
      </w:tr>
      <w:tr w:rsidR="00FB73A9" w:rsidRPr="00F62F14" w14:paraId="3153814C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95110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</w:tcPr>
          <w:p w14:paraId="07A7A28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8B8481E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</w:tcPr>
          <w:p w14:paraId="1372CECE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79F59320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</w:tcPr>
          <w:p w14:paraId="4A446E39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EE0470A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</w:tcPr>
          <w:p w14:paraId="559D41C8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21CA3AE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7773A" w14:textId="5B6CA5AC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D08E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E7AF4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FB249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79DF1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31779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8262C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FDD15B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96DC01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1982F9FE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0BD40C4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76A819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</w:tcPr>
          <w:p w14:paraId="1BFA1DED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55ADD0B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9DEE7EE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B73A9" w:rsidRPr="00F62F14" w14:paraId="31CBE36E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94053E" w14:textId="77777777" w:rsidR="00FB73A9" w:rsidRPr="00012AC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7BC8F1D0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63C5DFA8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2945E895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1E8D7A8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0619D9C0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C250699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25C227A3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ADD4555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A040D" w14:textId="4FC02F24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A292F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ACE56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A800C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F3F26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67922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1EF82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37DE261E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60692935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D5ECE11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791426A8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51BFBFC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6D9EBD3F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DCF1DC2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0DB58FB2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B73A9" w:rsidRPr="00F62F14" w14:paraId="6D0E3A24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E0C66E" w14:textId="77777777" w:rsidR="00FB73A9" w:rsidRPr="00012AC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012AC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012AC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632A3EDC" w14:textId="4C24A46C" w:rsidR="00FB73A9" w:rsidRPr="003B109F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109F">
              <w:rPr>
                <w:rFonts w:ascii="Angsana New" w:hAnsi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6E456F1D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4ABE892E" w14:textId="61E6FBBC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3,392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AD8EBEB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67B0F7D6" w14:textId="06ED80C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A23FB9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13992932" w14:textId="60720C23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A33DFC1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95123" w14:textId="2CE07084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A8A34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4A23E" w14:textId="7B6EF042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2,967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0E49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E33F2" w14:textId="42491933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BA281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615A9" w14:textId="09588608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7B9FCB1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251FD55D" w14:textId="42F1FE76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17,213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51491A10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7C79CA60" w14:textId="248095FF" w:rsidR="00FB73A9" w:rsidRPr="000353ED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35,383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755BAA9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5EE6D3EA" w14:textId="5500A5D6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33,005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85C8EC6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71DE28CE" w14:textId="5EF2E0C9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41,742</w:t>
            </w:r>
          </w:p>
        </w:tc>
      </w:tr>
      <w:tr w:rsidR="00FB73A9" w:rsidRPr="00F62F14" w14:paraId="7E567941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D9794D" w14:textId="77777777" w:rsidR="00FB73A9" w:rsidRPr="00012AC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</w:tcPr>
          <w:p w14:paraId="1A51D123" w14:textId="14E7F27C" w:rsidR="00FB73A9" w:rsidRPr="003B109F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42,860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BE9243D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nil"/>
            </w:tcBorders>
          </w:tcPr>
          <w:p w14:paraId="7300F5B8" w14:textId="1C005411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232,896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4DA9D03C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single" w:sz="4" w:space="0" w:color="auto"/>
              <w:right w:val="nil"/>
            </w:tcBorders>
          </w:tcPr>
          <w:p w14:paraId="7FFF4426" w14:textId="7AD5206D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060AC4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nil"/>
            </w:tcBorders>
          </w:tcPr>
          <w:p w14:paraId="7E0DE5D5" w14:textId="72419F84" w:rsidR="00FB73A9" w:rsidRPr="00FB73A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73A9">
              <w:rPr>
                <w:rFonts w:ascii="Angsana New" w:hAnsi="Angsana New"/>
                <w:color w:val="000000"/>
                <w:sz w:val="24"/>
                <w:szCs w:val="24"/>
              </w:rPr>
              <w:t>39,081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C4C668F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F737D" w14:textId="5B466BFD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E4732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E1943" w14:textId="37A99EDB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BFFD9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2FFE0" w14:textId="241AA5D8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EF843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6EB8C" w14:textId="2D590724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0671F18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0AF43" w14:textId="2EB498FC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3F08B7C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3EE56" w14:textId="22C4430B" w:rsidR="00FB73A9" w:rsidRPr="000353ED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37B2E5D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</w:tcPr>
          <w:p w14:paraId="17AE6673" w14:textId="6EEEB738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48,827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89D1A41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4E63C" w14:textId="2964E7B8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272,821</w:t>
            </w:r>
          </w:p>
        </w:tc>
      </w:tr>
      <w:tr w:rsidR="00FB73A9" w:rsidRPr="00F62F14" w14:paraId="0CCB32F4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76BC2E" w14:textId="77777777" w:rsidR="00FB73A9" w:rsidRPr="00012AC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52C88" w14:textId="76C14885" w:rsidR="00FB73A9" w:rsidRPr="00FB73A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73A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43,763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9E3ECBF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2D50F" w14:textId="11D407C4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236,288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B948AD9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5CD31" w14:textId="3B74B8AD" w:rsidR="00FB73A9" w:rsidRPr="00FB73A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73A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BB1A974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F4891" w14:textId="25FF5C48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39,081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B77DE66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1E1D6F" w14:textId="4417E50B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BF44E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82B08" w14:textId="63BAB614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2,967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78B74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8DA7CD" w14:textId="0CE80A5D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B21F7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02C6F1" w14:textId="3CE2573F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496C698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4D9427" w14:textId="6304F18F" w:rsidR="00FB73A9" w:rsidRPr="00FB73A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73A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18,713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6397B54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3D1337" w14:textId="45A6CBDF" w:rsidR="00FB73A9" w:rsidRPr="001B5C18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B5C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6,227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0170CAF" w14:textId="77777777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E580A" w14:textId="72AC35E6" w:rsidR="00FB73A9" w:rsidRPr="00FB73A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73A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81,832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B942F88" w14:textId="77777777" w:rsidR="00FB73A9" w:rsidRPr="00FB73A9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F048DF" w14:textId="0D9A1DBB" w:rsidR="00FB73A9" w:rsidRPr="000353ED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314,563</w:t>
            </w:r>
          </w:p>
        </w:tc>
      </w:tr>
      <w:tr w:rsidR="00FB73A9" w:rsidRPr="00F62F14" w14:paraId="27DEAB2B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35F4A0" w14:textId="77777777" w:rsidR="00FB73A9" w:rsidRPr="00A02384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</w:tcPr>
          <w:p w14:paraId="03A441A5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59843AD5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</w:tcPr>
          <w:p w14:paraId="14EB79D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1F48CA73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</w:tcPr>
          <w:p w14:paraId="4816EC4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80C000A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</w:tcPr>
          <w:p w14:paraId="1A240AE0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FA296F6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66B60" w14:textId="309BAF58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22622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D9B2C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6E95B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34A5C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8807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15354A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AAA2C7A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D7920EE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0AF137C9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F5CE05" w14:textId="77777777" w:rsidR="00FB73A9" w:rsidRPr="00963EAE" w:rsidRDefault="00FB73A9" w:rsidP="00FB73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AED71E8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</w:tcPr>
          <w:p w14:paraId="52378DD3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848A880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750FF7" w14:textId="77777777" w:rsidR="00FB73A9" w:rsidRPr="00C53BA1" w:rsidRDefault="00FB73A9" w:rsidP="00FB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A94" w:rsidRPr="00F62F14" w14:paraId="78F365B9" w14:textId="77777777" w:rsidTr="005362BF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4B3D0E" w14:textId="77777777" w:rsidR="00582A94" w:rsidRPr="00A0238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023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 (ขาดทุน)</w:t>
            </w:r>
          </w:p>
          <w:p w14:paraId="2D3FBBBD" w14:textId="667225F7" w:rsidR="00582A94" w:rsidRPr="00A0238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023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ก่อนภาษีเงินได้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0D4C1C72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011216A2" w14:textId="3BEC01C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(31,871)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DFB0537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574F4D15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/>
              </w:rPr>
            </w:pPr>
          </w:p>
          <w:p w14:paraId="1203E9F3" w14:textId="184D06E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(6,145)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B32BB8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1A520FFE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2450D444" w14:textId="593C4D1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(4,545)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BEC08E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51BE8D0A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391F25DE" w14:textId="1635A9D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(4,977)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AFC913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B9D1C" w14:textId="5E1FF0C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(1,832)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7029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AC593" w14:textId="47A60D9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1,698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A822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EEADA" w14:textId="6437D64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4963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4BBD7" w14:textId="5D9B0B7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426EF7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1011B363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/>
              </w:rPr>
            </w:pPr>
          </w:p>
          <w:p w14:paraId="34BE53B8" w14:textId="121B84D4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697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049E945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1BC9458C" w14:textId="77777777" w:rsidR="00582A94" w:rsidRPr="00582A94" w:rsidRDefault="00582A94" w:rsidP="00582A9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  <w:lang w:eastAsia="ja-JP"/>
              </w:rPr>
            </w:pPr>
          </w:p>
          <w:p w14:paraId="52AE5115" w14:textId="137DC662" w:rsidR="00582A94" w:rsidRPr="00582A94" w:rsidRDefault="00582A94" w:rsidP="00582A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15,014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4696D4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vAlign w:val="bottom"/>
          </w:tcPr>
          <w:p w14:paraId="5B92A7D7" w14:textId="66D7271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(37,551)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43DDBE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98C2C" w14:textId="36C8329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5,590</w:t>
            </w:r>
          </w:p>
        </w:tc>
      </w:tr>
      <w:tr w:rsidR="00582A94" w:rsidRPr="00F62F14" w14:paraId="09A57A00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4E2A1F" w14:textId="5D1C1B00" w:rsidR="00582A94" w:rsidRPr="00FB73A9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B73A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รายได้อื่น 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02B2D064" w14:textId="5FDD262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10,792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0F139B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6140BDFC" w14:textId="2A930A8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23,635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BC5517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2BD3827F" w14:textId="31C015B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1,102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C421F6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3FBC518B" w14:textId="54DE79B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3,987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6911D2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780CF" w14:textId="1CB8E39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56EC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77939" w14:textId="3D9BEED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24AA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1B45" w14:textId="1C8D01E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0E78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002FD" w14:textId="4D31095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A5F539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2615A93C" w14:textId="7C0783A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4,264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280A282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28B44E32" w14:textId="3AC95828" w:rsidR="00582A94" w:rsidRPr="00582A94" w:rsidRDefault="00582A94" w:rsidP="00582A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854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82893B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37B73B6E" w14:textId="31C14D5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16,158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B6FB90A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581A7273" w14:textId="5FCADDB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28,476</w:t>
            </w:r>
          </w:p>
        </w:tc>
      </w:tr>
      <w:tr w:rsidR="00582A94" w:rsidRPr="00F62F14" w14:paraId="53539738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B9317" w14:textId="15B6BBED" w:rsidR="00582A94" w:rsidRPr="00C53BA1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58" w:type="pct"/>
            <w:tcBorders>
              <w:left w:val="nil"/>
              <w:right w:val="nil"/>
            </w:tcBorders>
            <w:vAlign w:val="bottom"/>
          </w:tcPr>
          <w:p w14:paraId="249B1F43" w14:textId="6AB30CE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(75,719)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518A1F5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vAlign w:val="bottom"/>
          </w:tcPr>
          <w:p w14:paraId="3076B259" w14:textId="6E778E3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(247,081)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D2E5473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097C8D45" w14:textId="68CAE76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(9,021)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1A8FE1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vAlign w:val="bottom"/>
          </w:tcPr>
          <w:p w14:paraId="7054CFC7" w14:textId="7AAD3DEC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(44,898)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A433AE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6A87A" w14:textId="633FC6B6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(13,078)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A495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C02D8" w14:textId="2B348F7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(1,052)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5DE87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6B483" w14:textId="4A9F15F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7ECC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2F99C" w14:textId="26ECA6A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D3ED0C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5DDC4CEA" w14:textId="15652BA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(17,702)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677F990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251F8514" w14:textId="36203C57" w:rsidR="00582A94" w:rsidRPr="00582A94" w:rsidRDefault="00582A94" w:rsidP="00582A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(19,358)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54125A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6F4F871C" w14:textId="577CC07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(115,520)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8FF238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4F02AA50" w14:textId="3B41AC9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(312,389)</w:t>
            </w:r>
          </w:p>
        </w:tc>
      </w:tr>
      <w:tr w:rsidR="00582A94" w:rsidRPr="00F62F14" w14:paraId="5343AAAE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3A2EC5" w14:textId="3CE944F0" w:rsidR="00582A94" w:rsidRPr="00C53BA1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58" w:type="pct"/>
            <w:tcBorders>
              <w:left w:val="nil"/>
              <w:right w:val="nil"/>
            </w:tcBorders>
            <w:vAlign w:val="bottom"/>
          </w:tcPr>
          <w:p w14:paraId="3892736F" w14:textId="28197A55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(2,568)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00A7D8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4FEBA2D7" w14:textId="0EF6219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(3,629)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AC4186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76928C2B" w14:textId="5863560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(262)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0F595A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15AB263B" w14:textId="51983DCD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(601)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58EDDC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12B95" w14:textId="6AED34F0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(874)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E23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730A" w14:textId="1E5FB20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(41)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70CB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EB5C6" w14:textId="4A634D9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02DB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7B070" w14:textId="6EAB011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0B8671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5D56E1B9" w14:textId="59835B3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(1,098)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691E5B4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4CA0DAA2" w14:textId="43225549" w:rsidR="00582A94" w:rsidRPr="00582A94" w:rsidRDefault="00582A94" w:rsidP="00582A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(518)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1F04DE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0AE92A41" w14:textId="74961869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(4,802)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E06ADD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51481414" w14:textId="77AA872E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(4,789)</w:t>
            </w:r>
          </w:p>
        </w:tc>
      </w:tr>
      <w:tr w:rsidR="00582A94" w:rsidRPr="00F62F14" w14:paraId="17A48768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D63CC6" w14:textId="69971724" w:rsidR="00582A94" w:rsidRPr="00015E98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58" w:type="pct"/>
            <w:tcBorders>
              <w:left w:val="nil"/>
              <w:right w:val="nil"/>
            </w:tcBorders>
            <w:vAlign w:val="bottom"/>
          </w:tcPr>
          <w:p w14:paraId="299090E6" w14:textId="77AE62E3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(8,139)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321AFE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vAlign w:val="bottom"/>
          </w:tcPr>
          <w:p w14:paraId="42C8F105" w14:textId="4B3FEA9F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(15,359)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407ED34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0F43CDDF" w14:textId="477656C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(831)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12FA23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vAlign w:val="bottom"/>
          </w:tcPr>
          <w:p w14:paraId="5EAB4BC5" w14:textId="52EBF7D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(2,545)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0A14C9E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619F3" w14:textId="232C13E2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(2,769)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E449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0902" w14:textId="3E237EA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(175)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8556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091A1" w14:textId="274E9F61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F9F3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A128" w14:textId="0960522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97F45A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029F4A59" w14:textId="04CD4AE8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(3,480)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3F3DA6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2D0F53E1" w14:textId="7E1CFB7E" w:rsidR="00582A94" w:rsidRPr="00582A94" w:rsidRDefault="00582A94" w:rsidP="00582A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(2,191)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011A5C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001157E7" w14:textId="1E9A167B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(15,219)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465EA8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44E2D399" w14:textId="6B3E3E3A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(20,270)</w:t>
            </w:r>
          </w:p>
        </w:tc>
      </w:tr>
      <w:tr w:rsidR="00582A94" w:rsidRPr="00F62F14" w14:paraId="034D0319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7984CD" w14:textId="77777777" w:rsidR="00582A94" w:rsidRPr="00C53BA1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vAlign w:val="bottom"/>
          </w:tcPr>
          <w:p w14:paraId="65E870A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136C21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vAlign w:val="bottom"/>
          </w:tcPr>
          <w:p w14:paraId="4CC1874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76FD090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57A1045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731851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vAlign w:val="bottom"/>
          </w:tcPr>
          <w:p w14:paraId="21CC396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2C3AB3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B512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5945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8D6E1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2039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9042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1E12D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86958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9AE2152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58412426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5614AC1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721A7924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CA66045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15C8438F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ED48E9B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7B6F98FC" w14:textId="77777777" w:rsidR="00582A94" w:rsidRPr="00582A94" w:rsidRDefault="00582A94" w:rsidP="0058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60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</w:tr>
      <w:tr w:rsidR="005B39D6" w:rsidRPr="00F62F14" w14:paraId="6647DC65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A1D4D" w14:textId="7589DBE5" w:rsidR="005B39D6" w:rsidRPr="00F62F14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  <w:cs/>
              </w:rPr>
            </w:pPr>
            <w:r w:rsidRPr="00F62F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lastRenderedPageBreak/>
              <w:t>สินทรัพย์ส่วนงาน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7D07AEEC" w14:textId="2D95A6C9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153,076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5DD25D4B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0401DD94" w14:textId="75EFEDE8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322,242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E897258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049A9DF0" w14:textId="2186E8D0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15,625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0ADDD62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5940D5CE" w14:textId="036BC3DE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53,394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E0808DF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2FF79" w14:textId="0759051F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52,079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F7908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30AF7" w14:textId="3DBCD695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3,678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85E27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0CF64" w14:textId="398B0190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10545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40F04" w14:textId="21059A9E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D20FC78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258276A4" w14:textId="54BA21AA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65,456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190E2C8D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4FCFCED3" w14:textId="3AFC2B90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45,970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723E57EE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</w:tcPr>
          <w:p w14:paraId="5CC03926" w14:textId="1FD9CE8E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286,236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55D5207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7820AD9B" w14:textId="047710D5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425,284</w:t>
            </w:r>
          </w:p>
        </w:tc>
      </w:tr>
      <w:tr w:rsidR="005B39D6" w:rsidRPr="00D4485F" w14:paraId="688805F6" w14:textId="77777777" w:rsidTr="0082640E">
        <w:trPr>
          <w:trHeight w:val="262"/>
        </w:trPr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DB40A" w14:textId="2E865FAC" w:rsidR="005B39D6" w:rsidRPr="00F62F14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  <w:cs/>
              </w:rPr>
            </w:pPr>
            <w:r w:rsidRPr="00F62F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258" w:type="pct"/>
            <w:tcBorders>
              <w:left w:val="nil"/>
              <w:right w:val="nil"/>
            </w:tcBorders>
          </w:tcPr>
          <w:p w14:paraId="6E264F05" w14:textId="702E86B9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47,296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9E39C4A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2FA4E40A" w14:textId="6C1515FD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132,361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11B2BFC7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</w:tcPr>
          <w:p w14:paraId="36213974" w14:textId="22AB513F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4,828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D147FB6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14:paraId="63EFE438" w14:textId="63033273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21,932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95A4DAB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0A725" w14:textId="54711880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16,091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9032C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B6275" w14:textId="6AAA18B0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1,511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D1A8A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FF9AC" w14:textId="0AF9395C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A17A5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9FED0" w14:textId="04CE23AE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31164A8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4D4F3482" w14:textId="4D3D5001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20,224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29E30E6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39C6D7F3" w14:textId="7709E0A9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18,882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C574A70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bottom w:val="nil"/>
              <w:right w:val="nil"/>
            </w:tcBorders>
          </w:tcPr>
          <w:p w14:paraId="5BCF7743" w14:textId="0A1DFF59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88,439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</w:tcPr>
          <w:p w14:paraId="411F379B" w14:textId="77777777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A50F38" w14:textId="2AE69A6E" w:rsidR="005B39D6" w:rsidRPr="005B39D6" w:rsidRDefault="005B39D6" w:rsidP="005B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8" w:right="-1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39D6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174,686</w:t>
            </w:r>
          </w:p>
        </w:tc>
      </w:tr>
    </w:tbl>
    <w:p w14:paraId="22B2D4AA" w14:textId="77777777" w:rsidR="006C3B2A" w:rsidRDefault="006C3B2A" w:rsidP="006C3B2A">
      <w:pPr>
        <w:ind w:right="-133"/>
        <w:jc w:val="thaiDistribute"/>
        <w:rPr>
          <w:rFonts w:ascii="Angsana New" w:hAnsi="Angsana New"/>
          <w:sz w:val="30"/>
          <w:szCs w:val="30"/>
          <w:highlight w:val="yellow"/>
        </w:rPr>
        <w:sectPr w:rsidR="006C3B2A" w:rsidSect="009E4161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195428B" w14:textId="16C1AD73" w:rsidR="006C3B2A" w:rsidRPr="004F444F" w:rsidRDefault="006C3B2A" w:rsidP="006C3B2A">
      <w:pPr>
        <w:ind w:left="540" w:right="-13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444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16269E99" w14:textId="77777777" w:rsidR="006C3B2A" w:rsidRPr="00CB29A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8"/>
        <w:gridCol w:w="1320"/>
        <w:gridCol w:w="1350"/>
        <w:gridCol w:w="270"/>
        <w:gridCol w:w="1350"/>
      </w:tblGrid>
      <w:tr w:rsidR="006C3B2A" w:rsidRPr="00CB29A8" w14:paraId="3A83C491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629F0DB9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ADE709D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92FAEC" w14:textId="77777777" w:rsidR="006C3B2A" w:rsidRPr="00CB29A8" w:rsidRDefault="006D4A30" w:rsidP="00FF5BC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0F8F1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4AFAC9" w14:textId="77777777" w:rsidR="006C3B2A" w:rsidRPr="00CB29A8" w:rsidRDefault="006D4A30" w:rsidP="00FF5BC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CB29A8" w14:paraId="2947A52F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6C18B674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B1C80CC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5C0F0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B2A" w:rsidRPr="00CB29A8" w14:paraId="1B16CB7B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3C98C86D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4DDAF5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5CF47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DD4AC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54AA52" w14:textId="77777777" w:rsidR="006C3B2A" w:rsidRPr="00CB29A8" w:rsidRDefault="006C3B2A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A30" w:rsidRPr="00CB29A8" w14:paraId="38FD4F10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5488F04B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4775972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AF28FB" w14:textId="12A5F341" w:rsidR="006D4A30" w:rsidRPr="00CB29A8" w:rsidRDefault="00393A83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3A83">
              <w:rPr>
                <w:rFonts w:ascii="Angsana New" w:hAnsi="Angsana New"/>
                <w:color w:val="000000"/>
                <w:sz w:val="30"/>
                <w:szCs w:val="30"/>
              </w:rPr>
              <w:t>233,804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3F25D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3590B6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642">
              <w:rPr>
                <w:rFonts w:ascii="Angsana New" w:hAnsi="Angsana New"/>
                <w:color w:val="000000"/>
                <w:sz w:val="30"/>
                <w:szCs w:val="30"/>
              </w:rPr>
              <w:t>372,38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6D4A30" w:rsidRPr="00CB29A8" w14:paraId="701FC9CB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68CEF473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390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684D63D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BC2AC" w14:textId="13EB55F5" w:rsidR="006D4A30" w:rsidRPr="00925FB3" w:rsidRDefault="00440571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7F229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E1F924" w14:textId="77777777" w:rsidR="006D4A30" w:rsidRPr="00925FB3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7642">
              <w:rPr>
                <w:rFonts w:ascii="Angsana New" w:hAnsi="Angsana New"/>
                <w:color w:val="000000"/>
                <w:sz w:val="30"/>
                <w:szCs w:val="30"/>
              </w:rPr>
              <w:t>7,150</w:t>
            </w:r>
          </w:p>
        </w:tc>
      </w:tr>
      <w:tr w:rsidR="006D4A30" w:rsidRPr="00CB29A8" w14:paraId="0F1E660A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0E8D6A48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233179B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D9223" w14:textId="1D14FEA3" w:rsidR="006D4A30" w:rsidRPr="00CB29A8" w:rsidRDefault="00440571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276,006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C3A15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D0AA7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76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379,536</w:t>
            </w:r>
          </w:p>
        </w:tc>
      </w:tr>
      <w:tr w:rsidR="006D4A30" w:rsidRPr="00CB29A8" w14:paraId="03BCDC6C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1C3D380C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39BE77E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0CC363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0751E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89FD07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A30" w:rsidRPr="00CB29A8" w14:paraId="382DC6AC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7F60DDD8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9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22B93AA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CCC5B0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8BE1C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323BD3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A30" w:rsidRPr="00CB29A8" w14:paraId="0B5A3FE7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4F2B9717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sz w:val="30"/>
                <w:szCs w:val="30"/>
                <w:cs/>
              </w:rPr>
              <w:t>รวมขาดทุน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CB29A8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65028B1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35F83F" w14:textId="7DABB29E" w:rsidR="006D4A30" w:rsidRPr="00CB29A8" w:rsidRDefault="00B82103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B82103">
              <w:rPr>
                <w:rFonts w:ascii="Angsana New" w:hAnsi="Angsana New"/>
                <w:color w:val="000000"/>
                <w:sz w:val="30"/>
                <w:szCs w:val="30"/>
              </w:rPr>
              <w:t>2,39</w:t>
            </w:r>
            <w:r w:rsidR="003A422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182F3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953A3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642">
              <w:rPr>
                <w:rFonts w:ascii="Angsana New" w:hAnsi="Angsana New"/>
                <w:color w:val="000000"/>
                <w:sz w:val="30"/>
                <w:szCs w:val="30"/>
              </w:rPr>
              <w:t>(2,467)</w:t>
            </w:r>
          </w:p>
        </w:tc>
      </w:tr>
      <w:tr w:rsidR="006D4A30" w:rsidRPr="00CB29A8" w14:paraId="6C6AC89D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2052306D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C187F39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554F9" w14:textId="238BD5A5" w:rsidR="006D4A30" w:rsidRPr="00CB29A8" w:rsidRDefault="00B82103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8210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(2,39</w:t>
            </w:r>
            <w:r w:rsidR="003A42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B8210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98ED3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92198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76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(2,467)</w:t>
            </w:r>
          </w:p>
        </w:tc>
      </w:tr>
      <w:tr w:rsidR="006D4A30" w:rsidRPr="00CB29A8" w14:paraId="5987F996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579F2DBD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0AA8B7F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B646D3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7F5A0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6E765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D4A30" w:rsidRPr="00CB29A8" w14:paraId="5E6809C0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507EDEE9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3A6E4E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A68220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ACCA9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EA2A5E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A30" w:rsidRPr="00CB29A8" w14:paraId="72876702" w14:textId="77777777" w:rsidTr="00310243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584AEE07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D9A763B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A0A8" w14:textId="52E28440" w:rsidR="006D4A30" w:rsidRPr="002B128A" w:rsidRDefault="003653A1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3A1">
              <w:rPr>
                <w:rFonts w:ascii="Angsana New" w:hAnsi="Angsana New"/>
                <w:color w:val="000000"/>
                <w:sz w:val="30"/>
                <w:szCs w:val="30"/>
              </w:rPr>
              <w:t>337,736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E2419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F79" w14:textId="77777777" w:rsidR="006D4A30" w:rsidRPr="002B128A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128A">
              <w:rPr>
                <w:rFonts w:ascii="Angsana New" w:hAnsi="Angsana New"/>
                <w:color w:val="000000"/>
                <w:sz w:val="30"/>
                <w:szCs w:val="30"/>
              </w:rPr>
              <w:t>475,9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6D4A30" w:rsidRPr="00CB29A8" w14:paraId="79A7FF84" w14:textId="77777777" w:rsidTr="00310243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4F879E74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0D6A32E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EE9C9" w14:textId="0887CE60" w:rsidR="006D4A30" w:rsidRPr="002B128A" w:rsidRDefault="003653A1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53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337,736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BA833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080C0" w14:textId="77777777" w:rsidR="006D4A30" w:rsidRPr="002B128A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475,963</w:t>
            </w:r>
          </w:p>
        </w:tc>
      </w:tr>
      <w:tr w:rsidR="006D4A30" w:rsidRPr="00CB29A8" w14:paraId="2AEC3AA0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3D026CE1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117CC61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7A82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09BD4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6DC3F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D4A30" w:rsidRPr="00CB29A8" w14:paraId="70348870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4391C884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9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AC6593A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59E7C7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D91BD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6CCE56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4A30" w:rsidRPr="00CB29A8" w14:paraId="38DFBF3C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2A6330AB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29A8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A4ECCE3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170637" w14:textId="391EE791" w:rsidR="006D4A30" w:rsidRPr="00CB29A8" w:rsidRDefault="003653A1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3A1">
              <w:rPr>
                <w:rFonts w:ascii="Angsana New" w:hAnsi="Angsana New"/>
                <w:color w:val="000000"/>
                <w:sz w:val="30"/>
                <w:szCs w:val="30"/>
              </w:rPr>
              <w:t>109,515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65F73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986ECE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248,888</w:t>
            </w:r>
          </w:p>
        </w:tc>
      </w:tr>
      <w:tr w:rsidR="006D4A30" w:rsidRPr="00CB29A8" w14:paraId="5AFB29AE" w14:textId="77777777" w:rsidTr="00FF5BCA">
        <w:trPr>
          <w:cantSplit/>
          <w:trHeight w:hRule="exact" w:val="374"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7AB837EF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9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46D58C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B09F1" w14:textId="5EAE01BD" w:rsidR="006D4A30" w:rsidRPr="00CB29A8" w:rsidRDefault="003653A1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53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109,515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39313A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24D45" w14:textId="77777777" w:rsidR="006D4A30" w:rsidRPr="00CB29A8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248,888</w:t>
            </w:r>
          </w:p>
        </w:tc>
      </w:tr>
    </w:tbl>
    <w:p w14:paraId="707ADB57" w14:textId="77777777" w:rsidR="006C3B2A" w:rsidRPr="00925FB3" w:rsidRDefault="006C3B2A" w:rsidP="006C3B2A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highlight w:val="yellow"/>
          <w:lang w:val="en-US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860"/>
        <w:gridCol w:w="1350"/>
        <w:gridCol w:w="1350"/>
        <w:gridCol w:w="241"/>
        <w:gridCol w:w="1379"/>
      </w:tblGrid>
      <w:tr w:rsidR="00177077" w:rsidRPr="00CB29A8" w14:paraId="71B22BD8" w14:textId="77777777" w:rsidTr="009506D5">
        <w:trPr>
          <w:tblHeader/>
        </w:trPr>
        <w:tc>
          <w:tcPr>
            <w:tcW w:w="4860" w:type="dxa"/>
          </w:tcPr>
          <w:p w14:paraId="343D7E5C" w14:textId="77777777" w:rsidR="00177077" w:rsidRPr="00CB29A8" w:rsidRDefault="00177077" w:rsidP="00FF5BC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255CAD" w14:textId="77777777" w:rsidR="00177077" w:rsidRPr="00CB29A8" w:rsidRDefault="00177077" w:rsidP="00FF5BC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26116BD" w14:textId="77777777" w:rsidR="00177077" w:rsidRPr="00CB29A8" w:rsidRDefault="00177077" w:rsidP="00FF5BC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29A8">
              <w:rPr>
                <w:rFonts w:ascii="Angsana New" w:hAnsi="Angsana New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177077" w:rsidRPr="00CB29A8" w14:paraId="44B6C887" w14:textId="77777777" w:rsidTr="00177077">
        <w:trPr>
          <w:tblHeader/>
        </w:trPr>
        <w:tc>
          <w:tcPr>
            <w:tcW w:w="4860" w:type="dxa"/>
          </w:tcPr>
          <w:p w14:paraId="5B48FFD8" w14:textId="77777777" w:rsidR="00177077" w:rsidRPr="00CB29A8" w:rsidRDefault="00177077" w:rsidP="0017707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A8BDD69" w14:textId="77777777" w:rsidR="00177077" w:rsidRPr="00CB29A8" w:rsidRDefault="00177077" w:rsidP="001770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9B3C1" w14:textId="77777777" w:rsidR="00177077" w:rsidRPr="00CB29A8" w:rsidRDefault="006D4A30" w:rsidP="0017707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2931A5D7" w14:textId="77777777" w:rsidR="00177077" w:rsidRPr="00CB29A8" w:rsidRDefault="00177077" w:rsidP="0017707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0B401D2" w14:textId="77777777" w:rsidR="00177077" w:rsidRPr="00CB29A8" w:rsidRDefault="006D4A30" w:rsidP="0017707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77077" w:rsidRPr="00CB29A8" w14:paraId="14256236" w14:textId="77777777" w:rsidTr="009506D5">
        <w:trPr>
          <w:tblHeader/>
        </w:trPr>
        <w:tc>
          <w:tcPr>
            <w:tcW w:w="4860" w:type="dxa"/>
          </w:tcPr>
          <w:p w14:paraId="3337CAF8" w14:textId="77777777" w:rsidR="00177077" w:rsidRPr="00CB29A8" w:rsidRDefault="00177077" w:rsidP="0017707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726375" w14:textId="77777777" w:rsidR="00177077" w:rsidRPr="00CB29A8" w:rsidRDefault="00177077" w:rsidP="001770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55E77C5" w14:textId="77777777" w:rsidR="00177077" w:rsidRPr="00CB29A8" w:rsidRDefault="00177077" w:rsidP="001770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29A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B29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7077" w:rsidRPr="00CB29A8" w14:paraId="357CF8C3" w14:textId="77777777" w:rsidTr="00177077">
        <w:tc>
          <w:tcPr>
            <w:tcW w:w="4860" w:type="dxa"/>
          </w:tcPr>
          <w:p w14:paraId="79357A72" w14:textId="77777777" w:rsidR="00177077" w:rsidRPr="00CB29A8" w:rsidRDefault="00177077" w:rsidP="0017707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29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รายการอื่นที่มีสาระสำคัญ </w:t>
            </w:r>
          </w:p>
        </w:tc>
        <w:tc>
          <w:tcPr>
            <w:tcW w:w="1350" w:type="dxa"/>
          </w:tcPr>
          <w:p w14:paraId="13A75689" w14:textId="77777777" w:rsidR="00177077" w:rsidRPr="00CB29A8" w:rsidRDefault="00177077" w:rsidP="001770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AF87A2" w14:textId="77777777" w:rsidR="00177077" w:rsidRPr="00CB29A8" w:rsidRDefault="00177077" w:rsidP="001770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9F31EBB" w14:textId="77777777" w:rsidR="00177077" w:rsidRPr="00CB29A8" w:rsidRDefault="00177077" w:rsidP="001770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EEEAD58" w14:textId="77777777" w:rsidR="00177077" w:rsidRPr="00CB29A8" w:rsidRDefault="00177077" w:rsidP="0017707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A30" w:rsidRPr="00CB29A8" w14:paraId="090AC404" w14:textId="77777777" w:rsidTr="00177077">
        <w:tc>
          <w:tcPr>
            <w:tcW w:w="4860" w:type="dxa"/>
          </w:tcPr>
          <w:p w14:paraId="16602AFB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B29A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25DA65F" w14:textId="77777777" w:rsidR="006D4A30" w:rsidRPr="00CB29A8" w:rsidRDefault="006D4A30" w:rsidP="006D4A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C42D0D" w14:textId="7BD2672D" w:rsidR="006D4A30" w:rsidRPr="00CB29A8" w:rsidRDefault="00393A83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A8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41" w:type="dxa"/>
          </w:tcPr>
          <w:p w14:paraId="4A0141D0" w14:textId="77777777" w:rsidR="006D4A30" w:rsidRPr="00937642" w:rsidRDefault="006D4A30" w:rsidP="006D4A30">
            <w:pPr>
              <w:tabs>
                <w:tab w:val="clear" w:pos="680"/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D469D3C" w14:textId="77777777" w:rsidR="006D4A30" w:rsidRPr="00CB29A8" w:rsidRDefault="006D4A30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6D4A30" w:rsidRPr="00CB29A8" w14:paraId="576BFD5D" w14:textId="77777777" w:rsidTr="00177077">
        <w:tc>
          <w:tcPr>
            <w:tcW w:w="4860" w:type="dxa"/>
          </w:tcPr>
          <w:p w14:paraId="7D0E9049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2C1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2C2419F" w14:textId="77777777" w:rsidR="006D4A30" w:rsidRPr="00CB29A8" w:rsidRDefault="006D4A30" w:rsidP="006D4A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5C4966" w14:textId="1173D551" w:rsidR="006D4A30" w:rsidRPr="00CB29A8" w:rsidRDefault="00393A83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A83">
              <w:rPr>
                <w:rFonts w:ascii="Angsana New" w:hAnsi="Angsana New"/>
                <w:sz w:val="30"/>
                <w:szCs w:val="30"/>
              </w:rPr>
              <w:t>7,615</w:t>
            </w:r>
          </w:p>
        </w:tc>
        <w:tc>
          <w:tcPr>
            <w:tcW w:w="241" w:type="dxa"/>
          </w:tcPr>
          <w:p w14:paraId="2C78C9B0" w14:textId="77777777" w:rsidR="006D4A30" w:rsidRPr="00937642" w:rsidRDefault="006D4A30" w:rsidP="006D4A30">
            <w:pPr>
              <w:tabs>
                <w:tab w:val="clear" w:pos="680"/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0DE338A" w14:textId="77777777" w:rsidR="006D4A30" w:rsidRPr="00CB29A8" w:rsidRDefault="006D4A30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</w:tr>
      <w:tr w:rsidR="006D4A30" w:rsidRPr="00CB29A8" w14:paraId="38DB6A44" w14:textId="77777777" w:rsidTr="00454D1A">
        <w:tc>
          <w:tcPr>
            <w:tcW w:w="4860" w:type="dxa"/>
          </w:tcPr>
          <w:p w14:paraId="64E3B685" w14:textId="77777777" w:rsidR="006D4A30" w:rsidRPr="000353ED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53ED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350" w:type="dxa"/>
          </w:tcPr>
          <w:p w14:paraId="0EDDEF13" w14:textId="77777777" w:rsidR="006D4A30" w:rsidRPr="000353ED" w:rsidRDefault="006D4A30" w:rsidP="006D4A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296ECF" w14:textId="491C020D" w:rsidR="006D4A30" w:rsidRPr="000353ED" w:rsidRDefault="000353ED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3ED">
              <w:rPr>
                <w:rFonts w:ascii="Angsana New" w:hAnsi="Angsana New"/>
                <w:sz w:val="30"/>
                <w:szCs w:val="30"/>
              </w:rPr>
              <w:t>10,086</w:t>
            </w:r>
          </w:p>
        </w:tc>
        <w:tc>
          <w:tcPr>
            <w:tcW w:w="241" w:type="dxa"/>
          </w:tcPr>
          <w:p w14:paraId="178D0346" w14:textId="77777777" w:rsidR="006D4A30" w:rsidRPr="00393A83" w:rsidRDefault="006D4A30" w:rsidP="006D4A30">
            <w:pPr>
              <w:tabs>
                <w:tab w:val="clear" w:pos="680"/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379" w:type="dxa"/>
          </w:tcPr>
          <w:p w14:paraId="17C34283" w14:textId="77777777" w:rsidR="006D4A30" w:rsidRPr="00CB29A8" w:rsidRDefault="006D4A30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</w:tr>
      <w:tr w:rsidR="006D4A30" w:rsidRPr="00CB29A8" w14:paraId="0FC2C8B8" w14:textId="77777777" w:rsidTr="00177077">
        <w:tc>
          <w:tcPr>
            <w:tcW w:w="4860" w:type="dxa"/>
          </w:tcPr>
          <w:p w14:paraId="548881E7" w14:textId="77777777" w:rsidR="006D4A30" w:rsidRPr="00CB29A8" w:rsidRDefault="006D4A30" w:rsidP="006D4A3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B29A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13EC5489" w14:textId="77777777" w:rsidR="006D4A30" w:rsidRPr="00CB29A8" w:rsidRDefault="006D4A30" w:rsidP="006D4A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73C889" w14:textId="39069149" w:rsidR="006D4A30" w:rsidRPr="00CB29A8" w:rsidRDefault="00A92501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17,682</w:t>
            </w:r>
          </w:p>
        </w:tc>
        <w:tc>
          <w:tcPr>
            <w:tcW w:w="241" w:type="dxa"/>
          </w:tcPr>
          <w:p w14:paraId="30E11586" w14:textId="77777777" w:rsidR="006D4A30" w:rsidRPr="00937642" w:rsidRDefault="006D4A30" w:rsidP="006D4A30">
            <w:pPr>
              <w:tabs>
                <w:tab w:val="clear" w:pos="680"/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60382EE" w14:textId="77777777" w:rsidR="006D4A30" w:rsidRPr="00CB29A8" w:rsidRDefault="006D4A30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642">
              <w:rPr>
                <w:rFonts w:ascii="Angsana New" w:hAnsi="Angsana New"/>
                <w:sz w:val="30"/>
                <w:szCs w:val="30"/>
              </w:rPr>
              <w:t>23,046</w:t>
            </w:r>
          </w:p>
        </w:tc>
      </w:tr>
      <w:tr w:rsidR="006D4A30" w:rsidRPr="00CB29A8" w14:paraId="7EBB833B" w14:textId="77777777" w:rsidTr="00454D1A">
        <w:tc>
          <w:tcPr>
            <w:tcW w:w="4860" w:type="dxa"/>
          </w:tcPr>
          <w:p w14:paraId="3E9AEFAB" w14:textId="77777777" w:rsidR="006D4A30" w:rsidRPr="00CB29A8" w:rsidRDefault="006D4A30" w:rsidP="006D4A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0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E94F22" w14:textId="77777777" w:rsidR="006D4A30" w:rsidRPr="00CB29A8" w:rsidRDefault="006D4A30" w:rsidP="006D4A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A74B" w14:textId="42FA9B8A" w:rsidR="006D4A30" w:rsidRPr="000E6910" w:rsidRDefault="00D26DA6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92501">
              <w:rPr>
                <w:rFonts w:ascii="Angsana New" w:hAnsi="Angsana New"/>
                <w:b/>
                <w:bCs/>
                <w:sz w:val="30"/>
                <w:szCs w:val="30"/>
              </w:rPr>
              <w:t>5,559</w:t>
            </w:r>
          </w:p>
        </w:tc>
        <w:tc>
          <w:tcPr>
            <w:tcW w:w="241" w:type="dxa"/>
          </w:tcPr>
          <w:p w14:paraId="1A5796DB" w14:textId="77777777" w:rsidR="006D4A30" w:rsidRPr="00937642" w:rsidRDefault="006D4A30" w:rsidP="006D4A30">
            <w:pPr>
              <w:tabs>
                <w:tab w:val="clear" w:pos="680"/>
                <w:tab w:val="left" w:pos="540"/>
              </w:tabs>
              <w:ind w:right="2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D430249" w14:textId="77777777" w:rsidR="006D4A30" w:rsidRPr="000E6910" w:rsidRDefault="006D4A30" w:rsidP="006D4A30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642">
              <w:rPr>
                <w:rFonts w:ascii="Angsana New" w:hAnsi="Angsana New"/>
                <w:b/>
                <w:bCs/>
                <w:sz w:val="30"/>
                <w:szCs w:val="30"/>
              </w:rPr>
              <w:t>38,073</w:t>
            </w:r>
          </w:p>
        </w:tc>
      </w:tr>
    </w:tbl>
    <w:p w14:paraId="7AA67108" w14:textId="77777777" w:rsidR="006C3B2A" w:rsidRPr="003F2DC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5E4B30D2" w14:textId="77777777" w:rsidR="00177077" w:rsidRDefault="00177077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090D08" w14:textId="77777777" w:rsidR="00177077" w:rsidRDefault="00177077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45DCAC" w14:textId="77777777" w:rsidR="006C3B2A" w:rsidRPr="00570A2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A2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4F2F9A8F" w14:textId="77777777" w:rsidR="006C3B2A" w:rsidRPr="003F2DC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494553" w14:textId="114FAE38" w:rsidR="006C3B2A" w:rsidRPr="003F2DC2" w:rsidRDefault="006C3B2A" w:rsidP="006C3B2A">
      <w:pPr>
        <w:pStyle w:val="a"/>
        <w:tabs>
          <w:tab w:val="left" w:pos="540"/>
        </w:tabs>
        <w:ind w:left="540"/>
        <w:rPr>
          <w:rFonts w:ascii="Angsana New" w:hAnsi="Angsana New" w:cs="Angsana New"/>
          <w:cs/>
          <w:lang w:val="en-US"/>
        </w:rPr>
      </w:pPr>
      <w:r w:rsidRPr="003F2DC2">
        <w:rPr>
          <w:rFonts w:ascii="Angsana New" w:hAnsi="Angsana New" w:cs="Angsana New" w:hint="cs"/>
          <w:cs/>
          <w:lang w:val="en-US"/>
        </w:rPr>
        <w:t>ส่วนงานที่</w:t>
      </w:r>
      <w:r w:rsidRPr="003F2DC2">
        <w:rPr>
          <w:rFonts w:ascii="Angsana New" w:hAnsi="Angsana New" w:cs="Angsana New"/>
          <w:cs/>
          <w:lang w:val="en-US"/>
        </w:rPr>
        <w:t xml:space="preserve"> 1 </w:t>
      </w:r>
      <w:r w:rsidR="0082640E">
        <w:rPr>
          <w:rFonts w:ascii="Angsana New" w:hAnsi="Angsana New" w:cs="Angsana New" w:hint="cs"/>
          <w:cs/>
          <w:lang w:val="en-US"/>
        </w:rPr>
        <w:t xml:space="preserve">และ </w:t>
      </w:r>
      <w:r w:rsidRPr="003F2DC2">
        <w:rPr>
          <w:rFonts w:ascii="Angsana New" w:hAnsi="Angsana New" w:cs="Angsana New"/>
          <w:cs/>
          <w:lang w:val="en-US"/>
        </w:rPr>
        <w:t xml:space="preserve">2 </w:t>
      </w:r>
      <w:r w:rsidRPr="003F2DC2">
        <w:rPr>
          <w:rFonts w:ascii="Angsana New" w:hAnsi="Angsana New" w:cs="Angsana New" w:hint="cs"/>
          <w:cs/>
          <w:lang w:val="en-US"/>
        </w:rPr>
        <w:t>มีการจัดการ</w:t>
      </w:r>
      <w:r>
        <w:rPr>
          <w:rFonts w:ascii="Angsana New" w:hAnsi="Angsana New" w:cs="Angsana New"/>
          <w:lang w:val="en-US"/>
        </w:rPr>
        <w:t xml:space="preserve"> </w:t>
      </w:r>
      <w:r w:rsidRPr="003F2DC2">
        <w:rPr>
          <w:rFonts w:ascii="Angsana New" w:hAnsi="Angsana New" w:cs="Angsana New" w:hint="cs"/>
          <w:cs/>
          <w:lang w:val="en-US"/>
        </w:rPr>
        <w:t>การผลิตและสำนักงานขายในประเทศไทย</w:t>
      </w:r>
      <w:r w:rsidRPr="003F2DC2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อินเดีย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และประเทศอื่นๆ</w:t>
      </w:r>
      <w:r w:rsidR="0082640E">
        <w:rPr>
          <w:rFonts w:ascii="Angsana New" w:hAnsi="Angsana New" w:cs="Angsana New" w:hint="cs"/>
          <w:cs/>
          <w:lang w:val="en-US"/>
        </w:rPr>
        <w:t xml:space="preserve"> ส่วนงานที่ </w:t>
      </w:r>
      <w:r w:rsidR="0082640E">
        <w:rPr>
          <w:rFonts w:ascii="Angsana New" w:hAnsi="Angsana New" w:cs="Angsana New"/>
          <w:lang w:val="en-US"/>
        </w:rPr>
        <w:t xml:space="preserve">3 4 </w:t>
      </w:r>
      <w:r w:rsidR="0082640E">
        <w:rPr>
          <w:rFonts w:ascii="Angsana New" w:hAnsi="Angsana New" w:cs="Angsana New" w:hint="cs"/>
          <w:cs/>
          <w:lang w:val="en-US"/>
        </w:rPr>
        <w:t xml:space="preserve">และ </w:t>
      </w:r>
      <w:r w:rsidR="0082640E">
        <w:rPr>
          <w:rFonts w:ascii="Angsana New" w:hAnsi="Angsana New" w:cs="Angsana New"/>
          <w:lang w:val="en-US"/>
        </w:rPr>
        <w:t xml:space="preserve">5 </w:t>
      </w:r>
      <w:r w:rsidR="0082640E">
        <w:rPr>
          <w:rFonts w:ascii="Angsana New" w:hAnsi="Angsana New" w:cs="Angsana New" w:hint="cs"/>
          <w:cs/>
          <w:lang w:val="en-US"/>
        </w:rPr>
        <w:t>มีการจ</w:t>
      </w:r>
      <w:r w:rsidR="003A4224">
        <w:rPr>
          <w:rFonts w:ascii="Angsana New" w:hAnsi="Angsana New" w:cs="Angsana New" w:hint="cs"/>
          <w:cs/>
          <w:lang w:val="en-US"/>
        </w:rPr>
        <w:t>ั</w:t>
      </w:r>
      <w:r w:rsidR="0082640E">
        <w:rPr>
          <w:rFonts w:ascii="Angsana New" w:hAnsi="Angsana New" w:cs="Angsana New" w:hint="cs"/>
          <w:cs/>
          <w:lang w:val="en-US"/>
        </w:rPr>
        <w:t xml:space="preserve">ดการ การผลิตและสำนักงานขายในประเทศไทย </w:t>
      </w:r>
    </w:p>
    <w:p w14:paraId="45F57823" w14:textId="77777777" w:rsidR="006C3B2A" w:rsidRPr="003F2DC2" w:rsidRDefault="006C3B2A" w:rsidP="006C3B2A">
      <w:pPr>
        <w:pStyle w:val="a"/>
        <w:tabs>
          <w:tab w:val="left" w:pos="540"/>
        </w:tabs>
        <w:ind w:left="540" w:hanging="540"/>
        <w:rPr>
          <w:rFonts w:ascii="Angsana New" w:hAnsi="Angsana New" w:cs="Angsana New"/>
          <w:sz w:val="24"/>
          <w:szCs w:val="24"/>
          <w:lang w:val="en-US"/>
        </w:rPr>
      </w:pPr>
    </w:p>
    <w:p w14:paraId="750EC1A2" w14:textId="77777777" w:rsidR="006C3B2A" w:rsidRDefault="006C3B2A" w:rsidP="006C3B2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 w:cs="Angsana New"/>
          <w:lang w:val="en-US"/>
        </w:rPr>
      </w:pPr>
      <w:r w:rsidRPr="003F2DC2">
        <w:rPr>
          <w:rFonts w:ascii="Angsana New" w:hAnsi="Angsana New" w:cs="Angsana New" w:hint="cs"/>
          <w:cs/>
          <w:lang w:val="en-US"/>
        </w:rPr>
        <w:t>ในการนำเสนอการจำแนกส่วนงานภูมิศาสตร์</w:t>
      </w:r>
      <w:r w:rsidRPr="003F2DC2">
        <w:rPr>
          <w:rFonts w:ascii="Angsana New" w:hAnsi="Angsana New" w:cs="Angsana New"/>
          <w:cs/>
          <w:lang w:val="en-US"/>
        </w:rPr>
        <w:t xml:space="preserve"> </w:t>
      </w:r>
      <w:r w:rsidRPr="003F2DC2">
        <w:rPr>
          <w:rFonts w:ascii="Angsana New" w:hAnsi="Angsana New" w:cs="Angsana New" w:hint="cs"/>
          <w:cs/>
          <w:lang w:val="en-US"/>
        </w:rPr>
        <w:t>รายได้ตามส่วนงานแยกตามที่ตั้งทางภูมิศาสตร์ของลูกค้า</w:t>
      </w:r>
      <w:r w:rsidRPr="003F2DC2">
        <w:rPr>
          <w:rFonts w:ascii="Angsana New" w:hAnsi="Angsana New" w:cs="Angsana New"/>
          <w:cs/>
          <w:lang w:val="en-US"/>
        </w:rPr>
        <w:t xml:space="preserve">  </w:t>
      </w:r>
      <w:r w:rsidRPr="003F2DC2">
        <w:rPr>
          <w:rFonts w:ascii="Angsana New" w:hAnsi="Angsana New" w:cs="Angsana New" w:hint="cs"/>
          <w:cs/>
          <w:lang w:val="en-US"/>
        </w:rPr>
        <w:t>สินทรัพย์ตามส่วนงานแยกตามสถานที่ตั้งทางภูมิศาสตร์ของสินทรัพย์</w:t>
      </w:r>
    </w:p>
    <w:p w14:paraId="52276BC5" w14:textId="77777777" w:rsidR="006C3B2A" w:rsidRPr="003F2DC2" w:rsidRDefault="006C3B2A" w:rsidP="006C3B2A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 w:cs="Angsana New"/>
          <w:sz w:val="22"/>
          <w:szCs w:val="22"/>
          <w:highlight w:val="yellow"/>
          <w:lang w:val="en-US"/>
        </w:rPr>
      </w:pPr>
    </w:p>
    <w:tbl>
      <w:tblPr>
        <w:tblW w:w="9113" w:type="dxa"/>
        <w:tblInd w:w="558" w:type="dxa"/>
        <w:tblLook w:val="04A0" w:firstRow="1" w:lastRow="0" w:firstColumn="1" w:lastColumn="0" w:noHBand="0" w:noVBand="1"/>
      </w:tblPr>
      <w:tblGrid>
        <w:gridCol w:w="3472"/>
        <w:gridCol w:w="1256"/>
        <w:gridCol w:w="266"/>
        <w:gridCol w:w="1206"/>
        <w:gridCol w:w="266"/>
        <w:gridCol w:w="1206"/>
        <w:gridCol w:w="235"/>
        <w:gridCol w:w="1206"/>
      </w:tblGrid>
      <w:tr w:rsidR="006C3B2A" w:rsidRPr="00D43D8C" w14:paraId="17387812" w14:textId="77777777" w:rsidTr="006D4A30">
        <w:tc>
          <w:tcPr>
            <w:tcW w:w="3472" w:type="dxa"/>
          </w:tcPr>
          <w:p w14:paraId="4D5E5196" w14:textId="77777777" w:rsidR="006C3B2A" w:rsidRPr="00D43D8C" w:rsidRDefault="006C3B2A" w:rsidP="00FF5BC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28" w:type="dxa"/>
            <w:gridSpan w:val="3"/>
          </w:tcPr>
          <w:p w14:paraId="366CCC59" w14:textId="77777777" w:rsidR="006C3B2A" w:rsidRPr="00D43D8C" w:rsidRDefault="006C3B2A" w:rsidP="00FF5BCA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3D8C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66" w:type="dxa"/>
          </w:tcPr>
          <w:p w14:paraId="06E8388B" w14:textId="77777777" w:rsidR="006C3B2A" w:rsidRPr="00D43D8C" w:rsidRDefault="006C3B2A" w:rsidP="00FF5BCA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47" w:type="dxa"/>
            <w:gridSpan w:val="3"/>
          </w:tcPr>
          <w:p w14:paraId="15CDE78B" w14:textId="77777777" w:rsidR="006C3B2A" w:rsidRPr="00D43D8C" w:rsidRDefault="006C3B2A" w:rsidP="00FF5BCA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3D8C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6C3B2A" w:rsidRPr="00D43D8C" w14:paraId="26DC60BE" w14:textId="77777777" w:rsidTr="006D4A30">
        <w:tc>
          <w:tcPr>
            <w:tcW w:w="3472" w:type="dxa"/>
          </w:tcPr>
          <w:p w14:paraId="6C630355" w14:textId="77777777" w:rsidR="006C3B2A" w:rsidRPr="00D43D8C" w:rsidRDefault="006C3B2A" w:rsidP="00FF5BC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  <w:vAlign w:val="center"/>
          </w:tcPr>
          <w:p w14:paraId="2D83C7F2" w14:textId="77777777" w:rsidR="006C3B2A" w:rsidRPr="00D43D8C" w:rsidRDefault="006D4A30" w:rsidP="00FF5BCA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vAlign w:val="center"/>
          </w:tcPr>
          <w:p w14:paraId="339A5054" w14:textId="77777777" w:rsidR="006C3B2A" w:rsidRPr="00D43D8C" w:rsidRDefault="006C3B2A" w:rsidP="00FF5BCA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vAlign w:val="center"/>
          </w:tcPr>
          <w:p w14:paraId="42086FF2" w14:textId="77777777" w:rsidR="006C3B2A" w:rsidRPr="00D43D8C" w:rsidRDefault="006D4A30" w:rsidP="00FF5BCA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14:paraId="58BB710D" w14:textId="77777777" w:rsidR="006C3B2A" w:rsidRPr="00D43D8C" w:rsidRDefault="006C3B2A" w:rsidP="00FF5BC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vAlign w:val="center"/>
          </w:tcPr>
          <w:p w14:paraId="29ECED45" w14:textId="77777777" w:rsidR="006C3B2A" w:rsidRPr="00D43D8C" w:rsidRDefault="006D4A30" w:rsidP="00FF5BCA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center"/>
          </w:tcPr>
          <w:p w14:paraId="015738FA" w14:textId="77777777" w:rsidR="006C3B2A" w:rsidRPr="00D43D8C" w:rsidRDefault="006C3B2A" w:rsidP="00FF5BCA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vAlign w:val="center"/>
          </w:tcPr>
          <w:p w14:paraId="0A31782F" w14:textId="77777777" w:rsidR="006C3B2A" w:rsidRPr="00D43D8C" w:rsidRDefault="006D4A30" w:rsidP="00FF5BCA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B2A" w:rsidRPr="00D43D8C" w14:paraId="0E132E43" w14:textId="77777777" w:rsidTr="006D4A30">
        <w:tc>
          <w:tcPr>
            <w:tcW w:w="3472" w:type="dxa"/>
          </w:tcPr>
          <w:p w14:paraId="6F782ACE" w14:textId="77777777" w:rsidR="006C3B2A" w:rsidRPr="00D43D8C" w:rsidRDefault="006C3B2A" w:rsidP="00FF5BC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41" w:type="dxa"/>
            <w:gridSpan w:val="7"/>
          </w:tcPr>
          <w:p w14:paraId="700F17DB" w14:textId="77777777" w:rsidR="006C3B2A" w:rsidRPr="007D51BF" w:rsidRDefault="006C3B2A" w:rsidP="00FF5BCA">
            <w:pPr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</w:t>
            </w:r>
            <w:r w:rsidR="00094549"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พัน</w:t>
            </w:r>
            <w:r w:rsidRPr="007D51BF"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4A30" w:rsidRPr="00D43D8C" w14:paraId="3F38D732" w14:textId="77777777" w:rsidTr="006D4A30">
        <w:tc>
          <w:tcPr>
            <w:tcW w:w="3472" w:type="dxa"/>
          </w:tcPr>
          <w:p w14:paraId="10E28401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56" w:type="dxa"/>
          </w:tcPr>
          <w:p w14:paraId="5CEECEA9" w14:textId="07A27916" w:rsidR="006D4A30" w:rsidRPr="00D43D8C" w:rsidRDefault="00440571" w:rsidP="003A4224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261,214</w:t>
            </w:r>
          </w:p>
        </w:tc>
        <w:tc>
          <w:tcPr>
            <w:tcW w:w="266" w:type="dxa"/>
          </w:tcPr>
          <w:p w14:paraId="507B215B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1EBB727B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21F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342,65</w:t>
            </w:r>
            <w:r w:rsidR="00094549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66" w:type="dxa"/>
          </w:tcPr>
          <w:p w14:paraId="1823AB08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2B651D49" w14:textId="7EAAC035" w:rsidR="006D4A30" w:rsidRPr="00D43D8C" w:rsidRDefault="001F5D6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217,024</w:t>
            </w:r>
          </w:p>
        </w:tc>
        <w:tc>
          <w:tcPr>
            <w:tcW w:w="235" w:type="dxa"/>
          </w:tcPr>
          <w:p w14:paraId="61214904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54FB13F1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01E11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173,617</w:t>
            </w:r>
          </w:p>
        </w:tc>
      </w:tr>
      <w:tr w:rsidR="006D4A30" w:rsidRPr="00D43D8C" w14:paraId="360D2B55" w14:textId="77777777" w:rsidTr="006D4A30">
        <w:tc>
          <w:tcPr>
            <w:tcW w:w="3472" w:type="dxa"/>
          </w:tcPr>
          <w:p w14:paraId="02A4806B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256" w:type="dxa"/>
          </w:tcPr>
          <w:p w14:paraId="7BDF47E2" w14:textId="3EC8507B" w:rsidR="006D4A30" w:rsidRPr="00D43D8C" w:rsidRDefault="00FF2A5D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2A5D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14,773</w:t>
            </w:r>
          </w:p>
        </w:tc>
        <w:tc>
          <w:tcPr>
            <w:tcW w:w="266" w:type="dxa"/>
          </w:tcPr>
          <w:p w14:paraId="3FD5A017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016B6DFF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21F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36,839</w:t>
            </w:r>
          </w:p>
        </w:tc>
        <w:tc>
          <w:tcPr>
            <w:tcW w:w="266" w:type="dxa"/>
          </w:tcPr>
          <w:p w14:paraId="116788BC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4BF55782" w14:textId="4EBF59BD" w:rsidR="006D4A30" w:rsidRPr="00393A83" w:rsidRDefault="00FF2A5D" w:rsidP="00393A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3A8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1E2AF8F2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719D2E7B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21F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4,18</w:t>
            </w:r>
            <w:r w:rsidR="00094549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5</w:t>
            </w:r>
          </w:p>
        </w:tc>
      </w:tr>
      <w:tr w:rsidR="006D4A30" w:rsidRPr="00D43D8C" w14:paraId="180AF91C" w14:textId="77777777" w:rsidTr="006D4A30">
        <w:tc>
          <w:tcPr>
            <w:tcW w:w="3472" w:type="dxa"/>
          </w:tcPr>
          <w:p w14:paraId="32441F17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3D8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256" w:type="dxa"/>
          </w:tcPr>
          <w:p w14:paraId="7A698C92" w14:textId="37B3F306" w:rsidR="006D4A30" w:rsidRPr="00D43D8C" w:rsidRDefault="00FF2A5D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2A5D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266" w:type="dxa"/>
          </w:tcPr>
          <w:p w14:paraId="3E42A75D" w14:textId="77777777" w:rsidR="006D4A30" w:rsidRPr="00D43D8C" w:rsidRDefault="006D4A30" w:rsidP="006D4A30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1E1B6B09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21F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  <w:r w:rsidR="00094549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66" w:type="dxa"/>
          </w:tcPr>
          <w:p w14:paraId="1CE6005A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3EA84C7F" w14:textId="1DE28B18" w:rsidR="006D4A30" w:rsidRPr="00393A83" w:rsidRDefault="00FF2A5D" w:rsidP="00393A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3A8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598B68C5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543F3617" w14:textId="77777777" w:rsidR="006D4A30" w:rsidRPr="00D43D8C" w:rsidRDefault="006D4A30" w:rsidP="006D4A30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21F5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18,70</w:t>
            </w:r>
            <w:r w:rsidR="00094549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5</w:t>
            </w:r>
          </w:p>
        </w:tc>
      </w:tr>
      <w:tr w:rsidR="006D4A30" w:rsidRPr="00D43D8C" w14:paraId="1E0251B3" w14:textId="77777777" w:rsidTr="006D4A30">
        <w:tc>
          <w:tcPr>
            <w:tcW w:w="3472" w:type="dxa"/>
          </w:tcPr>
          <w:p w14:paraId="78035819" w14:textId="77777777" w:rsidR="006D4A30" w:rsidRPr="00D43D8C" w:rsidRDefault="006D4A30" w:rsidP="006D4A3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D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357A860" w14:textId="5C354FDC" w:rsidR="006D4A30" w:rsidRPr="00D43D8C" w:rsidRDefault="00440571" w:rsidP="006D4A30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276,006</w:t>
            </w:r>
          </w:p>
        </w:tc>
        <w:tc>
          <w:tcPr>
            <w:tcW w:w="266" w:type="dxa"/>
          </w:tcPr>
          <w:p w14:paraId="44E336ED" w14:textId="77777777" w:rsidR="006D4A30" w:rsidRPr="00D43D8C" w:rsidRDefault="006D4A30" w:rsidP="006D4A30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BBF09F2" w14:textId="77777777" w:rsidR="006D4A30" w:rsidRPr="00D43D8C" w:rsidRDefault="006D4A30" w:rsidP="006D4A30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21F5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379,53</w:t>
            </w:r>
            <w:r w:rsidR="00094549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66" w:type="dxa"/>
          </w:tcPr>
          <w:p w14:paraId="4AED7FAD" w14:textId="77777777" w:rsidR="006D4A30" w:rsidRPr="00D43D8C" w:rsidRDefault="006D4A30" w:rsidP="006D4A30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447E5DE" w14:textId="787C8472" w:rsidR="006D4A30" w:rsidRPr="00D43D8C" w:rsidRDefault="00FF2A5D" w:rsidP="006D4A30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2A5D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21</w:t>
            </w:r>
            <w:r w:rsidR="001F5D60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7,024</w:t>
            </w:r>
          </w:p>
        </w:tc>
        <w:tc>
          <w:tcPr>
            <w:tcW w:w="235" w:type="dxa"/>
          </w:tcPr>
          <w:p w14:paraId="254A3D35" w14:textId="77777777" w:rsidR="006D4A30" w:rsidRPr="00D43D8C" w:rsidRDefault="006D4A30" w:rsidP="006D4A30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C1ADFA4" w14:textId="77777777" w:rsidR="006D4A30" w:rsidRPr="00D43D8C" w:rsidRDefault="006D4A30" w:rsidP="006D4A30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01E11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196,507</w:t>
            </w:r>
          </w:p>
        </w:tc>
      </w:tr>
    </w:tbl>
    <w:p w14:paraId="5A04FF91" w14:textId="77777777" w:rsidR="006C3B2A" w:rsidRPr="003F2DC2" w:rsidRDefault="006C3B2A" w:rsidP="006C3B2A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14:paraId="0CCD38B8" w14:textId="77777777" w:rsidR="006C3B2A" w:rsidRPr="00570A2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A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805928E" w14:textId="77777777" w:rsidR="006C3B2A" w:rsidRPr="003F2DC2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8D435C4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4C7BB938" w14:textId="77777777" w:rsidR="006C3B2A" w:rsidRDefault="006C3B2A" w:rsidP="007E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7D75F5" w14:textId="11148A8C" w:rsidR="006C3B2A" w:rsidRPr="009D6037" w:rsidRDefault="006C3B2A" w:rsidP="006D4A30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9D6037">
        <w:rPr>
          <w:rFonts w:ascii="Angsana New" w:hAnsi="Angsana New" w:cs="Angsana New"/>
          <w:b/>
          <w:bCs/>
          <w:cs/>
          <w:lang w:val="en-US"/>
        </w:rPr>
        <w:t>2</w:t>
      </w:r>
      <w:r w:rsidR="00D351E8">
        <w:rPr>
          <w:rFonts w:ascii="Angsana New" w:hAnsi="Angsana New" w:cs="Angsana New"/>
          <w:b/>
          <w:bCs/>
          <w:lang w:val="en-US"/>
        </w:rPr>
        <w:t>4</w:t>
      </w:r>
      <w:r w:rsidRPr="009D6037">
        <w:rPr>
          <w:rFonts w:ascii="Angsana New" w:hAnsi="Angsana New" w:cs="Angsana New"/>
          <w:b/>
          <w:bCs/>
          <w:lang w:val="en-US"/>
        </w:rPr>
        <w:tab/>
      </w:r>
      <w:r w:rsidRPr="009D6037">
        <w:rPr>
          <w:rFonts w:ascii="Angsana New" w:hAnsi="Angsana New" w:cs="Angsana New"/>
          <w:b/>
          <w:bCs/>
          <w:cs/>
          <w:lang w:val="en-US"/>
        </w:rPr>
        <w:t>ต้นทุนในการจัดจำหน่าย</w:t>
      </w:r>
    </w:p>
    <w:p w14:paraId="0522FEF7" w14:textId="77777777" w:rsidR="006C3B2A" w:rsidRPr="009D6037" w:rsidRDefault="006C3B2A" w:rsidP="006D4A30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highlight w:val="yellow"/>
          <w:lang w:val="en-US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170"/>
      </w:tblGrid>
      <w:tr w:rsidR="006C3B2A" w:rsidRPr="006D4A30" w14:paraId="14143DA1" w14:textId="77777777" w:rsidTr="006D4A30">
        <w:trPr>
          <w:trHeight w:val="20"/>
        </w:trPr>
        <w:tc>
          <w:tcPr>
            <w:tcW w:w="3510" w:type="dxa"/>
          </w:tcPr>
          <w:p w14:paraId="2A9BFDBB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61CB05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B661B8" w14:textId="77777777" w:rsidR="006C3B2A" w:rsidRPr="009D6037" w:rsidRDefault="006C3B2A" w:rsidP="006D4A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ECFC70E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6D4A30" w14:paraId="462421F1" w14:textId="77777777" w:rsidTr="006D4A30">
        <w:trPr>
          <w:trHeight w:val="20"/>
        </w:trPr>
        <w:tc>
          <w:tcPr>
            <w:tcW w:w="3510" w:type="dxa"/>
          </w:tcPr>
          <w:p w14:paraId="678CFF49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A7D65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D4A30"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70" w:type="dxa"/>
          </w:tcPr>
          <w:p w14:paraId="2419586C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1DAB5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41049C9" w14:textId="77777777" w:rsidR="006C3B2A" w:rsidRPr="009D6037" w:rsidRDefault="006C3B2A" w:rsidP="006D4A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EBA3EC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DFC70F8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86CAEF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6C3B2A" w:rsidRPr="006D4A30" w14:paraId="6F8D4494" w14:textId="77777777" w:rsidTr="006D4A30">
        <w:trPr>
          <w:trHeight w:val="20"/>
        </w:trPr>
        <w:tc>
          <w:tcPr>
            <w:tcW w:w="3510" w:type="dxa"/>
          </w:tcPr>
          <w:p w14:paraId="733702B3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206F794D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5677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A30" w:rsidRPr="006D4A30" w14:paraId="7E02499E" w14:textId="77777777" w:rsidTr="006D4A30">
        <w:trPr>
          <w:trHeight w:val="20"/>
        </w:trPr>
        <w:tc>
          <w:tcPr>
            <w:tcW w:w="3510" w:type="dxa"/>
          </w:tcPr>
          <w:p w14:paraId="198CD828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ค่าโฆษณาและสนับสนุนการขาย</w:t>
            </w:r>
          </w:p>
        </w:tc>
        <w:tc>
          <w:tcPr>
            <w:tcW w:w="1260" w:type="dxa"/>
          </w:tcPr>
          <w:p w14:paraId="4B4D29B5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val="en-US" w:bidi="th-TH"/>
              </w:rPr>
              <w:t>12,321</w:t>
            </w:r>
          </w:p>
        </w:tc>
        <w:tc>
          <w:tcPr>
            <w:tcW w:w="270" w:type="dxa"/>
          </w:tcPr>
          <w:p w14:paraId="6A45E0EA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5D25AE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2,948</w:t>
            </w:r>
          </w:p>
        </w:tc>
        <w:tc>
          <w:tcPr>
            <w:tcW w:w="270" w:type="dxa"/>
          </w:tcPr>
          <w:p w14:paraId="41F55CD4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CF70ADA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bidi="th-TH"/>
              </w:rPr>
              <w:t>447</w:t>
            </w:r>
          </w:p>
        </w:tc>
        <w:tc>
          <w:tcPr>
            <w:tcW w:w="270" w:type="dxa"/>
          </w:tcPr>
          <w:p w14:paraId="2C68453B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734C1F9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1,64</w:t>
            </w:r>
            <w:r w:rsidR="00D5677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6D4A30" w:rsidRPr="006D4A30" w14:paraId="2781B473" w14:textId="77777777" w:rsidTr="006D4A30">
        <w:trPr>
          <w:trHeight w:val="20"/>
        </w:trPr>
        <w:tc>
          <w:tcPr>
            <w:tcW w:w="3510" w:type="dxa"/>
          </w:tcPr>
          <w:p w14:paraId="38CF1C46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260" w:type="dxa"/>
          </w:tcPr>
          <w:p w14:paraId="7C7C763A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val="en-US" w:bidi="th-TH"/>
              </w:rPr>
              <w:t>4,29</w:t>
            </w:r>
            <w:r w:rsidR="00D5677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DD0963E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6209613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3,792</w:t>
            </w:r>
          </w:p>
        </w:tc>
        <w:tc>
          <w:tcPr>
            <w:tcW w:w="270" w:type="dxa"/>
          </w:tcPr>
          <w:p w14:paraId="3B2A30AB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99DAD3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bidi="th-TH"/>
              </w:rPr>
              <w:t>1,44</w:t>
            </w:r>
            <w:r w:rsidR="00D56775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156CAE2A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624F1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2,873</w:t>
            </w:r>
          </w:p>
        </w:tc>
      </w:tr>
      <w:tr w:rsidR="006D4A30" w:rsidRPr="006D4A30" w14:paraId="1AE06EE8" w14:textId="77777777" w:rsidTr="006D4A30">
        <w:trPr>
          <w:trHeight w:val="20"/>
        </w:trPr>
        <w:tc>
          <w:tcPr>
            <w:tcW w:w="3510" w:type="dxa"/>
          </w:tcPr>
          <w:p w14:paraId="35F459FF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260" w:type="dxa"/>
          </w:tcPr>
          <w:p w14:paraId="7A2D6AA4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val="en-US" w:bidi="th-TH"/>
              </w:rPr>
              <w:t>1,38</w:t>
            </w:r>
            <w:r w:rsidR="00D5677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B61221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64D63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2,011</w:t>
            </w:r>
          </w:p>
        </w:tc>
        <w:tc>
          <w:tcPr>
            <w:tcW w:w="270" w:type="dxa"/>
          </w:tcPr>
          <w:p w14:paraId="6F7A04D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718B3A7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bidi="th-TH"/>
              </w:rPr>
              <w:t>869</w:t>
            </w:r>
          </w:p>
        </w:tc>
        <w:tc>
          <w:tcPr>
            <w:tcW w:w="270" w:type="dxa"/>
          </w:tcPr>
          <w:p w14:paraId="49B0D7C6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52930F" w14:textId="4CF60309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1,6</w:t>
            </w:r>
            <w:r w:rsidR="008C53EF">
              <w:rPr>
                <w:rFonts w:ascii="Angsana New" w:hAnsi="Angsana New"/>
                <w:sz w:val="30"/>
                <w:szCs w:val="30"/>
                <w:lang w:bidi="th-TH"/>
              </w:rPr>
              <w:t>80</w:t>
            </w:r>
          </w:p>
        </w:tc>
      </w:tr>
      <w:tr w:rsidR="006D4A30" w:rsidRPr="006D4A30" w14:paraId="02BDD836" w14:textId="77777777" w:rsidTr="006D4A30">
        <w:trPr>
          <w:trHeight w:val="20"/>
        </w:trPr>
        <w:tc>
          <w:tcPr>
            <w:tcW w:w="3510" w:type="dxa"/>
          </w:tcPr>
          <w:p w14:paraId="2F0B868F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260" w:type="dxa"/>
          </w:tcPr>
          <w:p w14:paraId="6835F257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789EDE00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1B7A38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7D086F4A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7A26B83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</w:tcPr>
          <w:p w14:paraId="3D035449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C54A3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637</w:t>
            </w:r>
          </w:p>
        </w:tc>
      </w:tr>
      <w:tr w:rsidR="006D4A30" w:rsidRPr="006D4A30" w14:paraId="211B9F52" w14:textId="77777777" w:rsidTr="006D4A30">
        <w:trPr>
          <w:trHeight w:val="20"/>
        </w:trPr>
        <w:tc>
          <w:tcPr>
            <w:tcW w:w="3510" w:type="dxa"/>
          </w:tcPr>
          <w:p w14:paraId="481C3F1F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7EAE683E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</w:tcPr>
          <w:p w14:paraId="03E21D85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9328B2" w14:textId="7C582CA3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B5C1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C8D0309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BA7052" w14:textId="63E6F020" w:rsidR="006D4A30" w:rsidRPr="009D6037" w:rsidRDefault="00DA62BD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62BD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D351E8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2373E3F7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FD3D0B" w14:textId="7F66934A" w:rsidR="006D4A30" w:rsidRPr="009D6037" w:rsidRDefault="008C53EF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6D4A30" w:rsidRPr="006D4A30" w14:paraId="043FA0F1" w14:textId="77777777" w:rsidTr="006D4A30">
        <w:trPr>
          <w:trHeight w:val="20"/>
        </w:trPr>
        <w:tc>
          <w:tcPr>
            <w:tcW w:w="3510" w:type="dxa"/>
          </w:tcPr>
          <w:p w14:paraId="3BBBDBD7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ED92C9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62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18,92</w:t>
            </w:r>
            <w:r w:rsidR="00D567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524EE0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C678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9,46</w:t>
            </w:r>
            <w:r w:rsidR="00D337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0AD3A0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971188" w14:textId="77777777" w:rsidR="006D4A30" w:rsidRPr="009D6037" w:rsidRDefault="00DA62BD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62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</w:t>
            </w:r>
            <w:r w:rsidR="00D3376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800</w:t>
            </w:r>
          </w:p>
        </w:tc>
        <w:tc>
          <w:tcPr>
            <w:tcW w:w="270" w:type="dxa"/>
          </w:tcPr>
          <w:p w14:paraId="0E8847BB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48E31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6,89</w:t>
            </w:r>
            <w:r w:rsidR="00D3376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180E030D" w14:textId="77777777" w:rsidR="006C3B2A" w:rsidRPr="009D6037" w:rsidRDefault="006C3B2A" w:rsidP="006D4A30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</w:p>
    <w:p w14:paraId="6C97BC1C" w14:textId="02A47CF5" w:rsidR="006C3B2A" w:rsidRPr="009D6037" w:rsidRDefault="006D4A30" w:rsidP="006D4A30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9D6037">
        <w:rPr>
          <w:rFonts w:ascii="Angsana New" w:hAnsi="Angsana New" w:cs="Angsana New"/>
          <w:b/>
          <w:bCs/>
          <w:cs/>
          <w:lang w:val="en-US"/>
        </w:rPr>
        <w:br w:type="page"/>
      </w:r>
      <w:r w:rsidR="006C3B2A" w:rsidRPr="009D6037">
        <w:rPr>
          <w:rFonts w:ascii="Angsana New" w:hAnsi="Angsana New" w:cs="Angsana New"/>
          <w:b/>
          <w:bCs/>
          <w:cs/>
          <w:lang w:val="en-US"/>
        </w:rPr>
        <w:lastRenderedPageBreak/>
        <w:t>2</w:t>
      </w:r>
      <w:r w:rsidR="00D351E8">
        <w:rPr>
          <w:rFonts w:ascii="Angsana New" w:hAnsi="Angsana New" w:cs="Angsana New"/>
          <w:b/>
          <w:bCs/>
          <w:lang w:val="en-US"/>
        </w:rPr>
        <w:t>5</w:t>
      </w:r>
      <w:r w:rsidR="006C3B2A" w:rsidRPr="009D6037">
        <w:rPr>
          <w:rFonts w:ascii="Angsana New" w:hAnsi="Angsana New" w:cs="Angsana New"/>
          <w:b/>
          <w:bCs/>
          <w:lang w:val="en-US"/>
        </w:rPr>
        <w:tab/>
      </w:r>
      <w:r w:rsidR="006C3B2A" w:rsidRPr="009D6037">
        <w:rPr>
          <w:rFonts w:ascii="Angsana New" w:hAnsi="Angsana New" w:cs="Angsana New"/>
          <w:b/>
          <w:bCs/>
          <w:cs/>
          <w:lang w:val="en-US"/>
        </w:rPr>
        <w:t>ค่าใช้จ่ายในการบริหาร</w:t>
      </w:r>
    </w:p>
    <w:p w14:paraId="14187114" w14:textId="77777777" w:rsidR="006C3B2A" w:rsidRPr="007355AC" w:rsidRDefault="006C3B2A" w:rsidP="006D4A30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sz w:val="20"/>
          <w:szCs w:val="20"/>
          <w:highlight w:val="yellow"/>
          <w:lang w:val="en-US"/>
        </w:rPr>
      </w:pPr>
    </w:p>
    <w:tbl>
      <w:tblPr>
        <w:tblW w:w="96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900"/>
        <w:gridCol w:w="1170"/>
        <w:gridCol w:w="270"/>
        <w:gridCol w:w="1278"/>
        <w:gridCol w:w="236"/>
        <w:gridCol w:w="1204"/>
        <w:gridCol w:w="241"/>
        <w:gridCol w:w="1215"/>
      </w:tblGrid>
      <w:tr w:rsidR="006C3B2A" w:rsidRPr="006D4A30" w14:paraId="7E1545A7" w14:textId="77777777" w:rsidTr="00CB7D83">
        <w:trPr>
          <w:trHeight w:val="20"/>
        </w:trPr>
        <w:tc>
          <w:tcPr>
            <w:tcW w:w="3132" w:type="dxa"/>
          </w:tcPr>
          <w:p w14:paraId="08B6C18B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2BAA97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343C4C6E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4CEF2E" w14:textId="77777777" w:rsidR="006C3B2A" w:rsidRPr="009D6037" w:rsidRDefault="006C3B2A" w:rsidP="006D4A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3"/>
          </w:tcPr>
          <w:p w14:paraId="0A807BAD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6D4A30" w14:paraId="1371A8E3" w14:textId="77777777" w:rsidTr="00CB7D83">
        <w:trPr>
          <w:trHeight w:val="20"/>
        </w:trPr>
        <w:tc>
          <w:tcPr>
            <w:tcW w:w="3132" w:type="dxa"/>
          </w:tcPr>
          <w:p w14:paraId="111E2583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91C039" w14:textId="394EB1CA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E8815F0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5BE59C1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85F21E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27A63ACC" w14:textId="77777777" w:rsidR="006C3B2A" w:rsidRPr="009D6037" w:rsidRDefault="006C3B2A" w:rsidP="006D4A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F2A6C0B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1" w:type="dxa"/>
          </w:tcPr>
          <w:p w14:paraId="097FA3DD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0BDFBCD" w14:textId="77777777" w:rsidR="006C3B2A" w:rsidRPr="009D6037" w:rsidRDefault="006D4A30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6C3B2A" w:rsidRPr="006D4A30" w14:paraId="45608CF9" w14:textId="77777777" w:rsidTr="00CB7D83">
        <w:trPr>
          <w:trHeight w:val="128"/>
        </w:trPr>
        <w:tc>
          <w:tcPr>
            <w:tcW w:w="3132" w:type="dxa"/>
          </w:tcPr>
          <w:p w14:paraId="0A68D5E6" w14:textId="77777777" w:rsidR="006C3B2A" w:rsidRPr="009D6037" w:rsidRDefault="006C3B2A" w:rsidP="006D4A3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2E297D4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14" w:type="dxa"/>
            <w:gridSpan w:val="7"/>
          </w:tcPr>
          <w:p w14:paraId="79E79C35" w14:textId="77777777" w:rsidR="006C3B2A" w:rsidRPr="009D6037" w:rsidRDefault="006C3B2A" w:rsidP="006D4A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B7D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A30" w:rsidRPr="006D4A30" w14:paraId="0933A7D8" w14:textId="77777777" w:rsidTr="00CB7D83">
        <w:trPr>
          <w:trHeight w:val="20"/>
        </w:trPr>
        <w:tc>
          <w:tcPr>
            <w:tcW w:w="3132" w:type="dxa"/>
          </w:tcPr>
          <w:p w14:paraId="240CFFB4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21BA6EAA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34342C" w14:textId="77777777" w:rsidR="006D4A30" w:rsidRPr="009D6037" w:rsidRDefault="000F2CA3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50</w:t>
            </w:r>
            <w:r w:rsidRPr="000F2C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5C2293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B4FE47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009</w:t>
            </w:r>
          </w:p>
        </w:tc>
        <w:tc>
          <w:tcPr>
            <w:tcW w:w="236" w:type="dxa"/>
          </w:tcPr>
          <w:p w14:paraId="7E8B999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905813" w14:textId="77777777" w:rsidR="006D4A30" w:rsidRPr="009D6037" w:rsidRDefault="002B2581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lang w:bidi="th-TH"/>
              </w:rPr>
              <w:t>22,254</w:t>
            </w:r>
          </w:p>
        </w:tc>
        <w:tc>
          <w:tcPr>
            <w:tcW w:w="241" w:type="dxa"/>
          </w:tcPr>
          <w:p w14:paraId="588FB47B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C0BBBE3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35</w:t>
            </w: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186</w:t>
            </w:r>
          </w:p>
        </w:tc>
      </w:tr>
      <w:tr w:rsidR="006D4A30" w:rsidRPr="006D4A30" w14:paraId="2F2FF5AA" w14:textId="77777777" w:rsidTr="00CB7D83">
        <w:trPr>
          <w:trHeight w:val="20"/>
        </w:trPr>
        <w:tc>
          <w:tcPr>
            <w:tcW w:w="3132" w:type="dxa"/>
          </w:tcPr>
          <w:p w14:paraId="1DBABBAC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1FBE83C9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AD288BD" w14:textId="77777777" w:rsidR="006D4A30" w:rsidRPr="009D6037" w:rsidRDefault="000F2CA3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  <w:r w:rsidRPr="000F2C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9D4A8E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E5FA11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55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5B3078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33C326" w14:textId="77777777" w:rsidR="006D4A30" w:rsidRPr="009D6037" w:rsidRDefault="002B2581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lang w:val="en-US" w:bidi="th-TH"/>
              </w:rPr>
              <w:t>14,81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1" w:type="dxa"/>
          </w:tcPr>
          <w:p w14:paraId="2CD22FC5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7F5D6E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637D8" w:rsidRPr="006D4A30" w14:paraId="180AF135" w14:textId="77777777" w:rsidTr="00CB7D83">
        <w:trPr>
          <w:trHeight w:val="20"/>
        </w:trPr>
        <w:tc>
          <w:tcPr>
            <w:tcW w:w="3132" w:type="dxa"/>
          </w:tcPr>
          <w:p w14:paraId="65A8A6D2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ค่าที่ปรึกษาและค่าบริการทางวิชาชีพ</w:t>
            </w:r>
            <w:r w:rsidRPr="009D6037">
              <w:rPr>
                <w:rFonts w:ascii="Angsana New" w:hAnsi="Angsana New"/>
                <w:vanish/>
                <w:sz w:val="30"/>
                <w:szCs w:val="30"/>
              </w:rPr>
              <w:pgNum/>
            </w:r>
          </w:p>
        </w:tc>
        <w:tc>
          <w:tcPr>
            <w:tcW w:w="900" w:type="dxa"/>
          </w:tcPr>
          <w:p w14:paraId="1214B350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F2FC28E" w14:textId="32826DE9" w:rsidR="00A637D8" w:rsidRPr="009D6037" w:rsidRDefault="002C34BC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2C34B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64787CC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315828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60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D0FAF19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BD579A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lang w:bidi="th-TH"/>
              </w:rPr>
              <w:t>3,651</w:t>
            </w:r>
          </w:p>
        </w:tc>
        <w:tc>
          <w:tcPr>
            <w:tcW w:w="241" w:type="dxa"/>
          </w:tcPr>
          <w:p w14:paraId="43D6A329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C3E2B2C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613</w:t>
            </w:r>
          </w:p>
        </w:tc>
      </w:tr>
      <w:tr w:rsidR="00A637D8" w:rsidRPr="006D4A30" w14:paraId="3C4AE702" w14:textId="77777777" w:rsidTr="00CB7D83">
        <w:trPr>
          <w:trHeight w:val="20"/>
        </w:trPr>
        <w:tc>
          <w:tcPr>
            <w:tcW w:w="3132" w:type="dxa"/>
          </w:tcPr>
          <w:p w14:paraId="76D436E6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464AFBAF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A6323B" w14:textId="77777777" w:rsidR="00A637D8" w:rsidRPr="009D6037" w:rsidRDefault="000F2CA3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0F2C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343</w:t>
            </w:r>
          </w:p>
        </w:tc>
        <w:tc>
          <w:tcPr>
            <w:tcW w:w="270" w:type="dxa"/>
          </w:tcPr>
          <w:p w14:paraId="13E1CA1E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58139BB7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392</w:t>
            </w:r>
          </w:p>
        </w:tc>
        <w:tc>
          <w:tcPr>
            <w:tcW w:w="236" w:type="dxa"/>
          </w:tcPr>
          <w:p w14:paraId="0349ABE0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537589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2B258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151</w:t>
            </w:r>
          </w:p>
        </w:tc>
        <w:tc>
          <w:tcPr>
            <w:tcW w:w="241" w:type="dxa"/>
          </w:tcPr>
          <w:p w14:paraId="68D0D559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959A3D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07</w:t>
            </w:r>
            <w:r w:rsidR="00CB7D83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A637D8" w:rsidRPr="006D4A30" w14:paraId="591E0219" w14:textId="77777777" w:rsidTr="00CB7D83">
        <w:trPr>
          <w:trHeight w:val="20"/>
        </w:trPr>
        <w:tc>
          <w:tcPr>
            <w:tcW w:w="3132" w:type="dxa"/>
          </w:tcPr>
          <w:p w14:paraId="208D1131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00" w:type="dxa"/>
          </w:tcPr>
          <w:p w14:paraId="5ED959FE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5E5344" w14:textId="77777777" w:rsidR="00A637D8" w:rsidRPr="009D6037" w:rsidRDefault="000F2CA3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0F2C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378</w:t>
            </w:r>
          </w:p>
        </w:tc>
        <w:tc>
          <w:tcPr>
            <w:tcW w:w="270" w:type="dxa"/>
          </w:tcPr>
          <w:p w14:paraId="64AD4A6B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670CC83B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06A65B5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CCCEA2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2B258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544</w:t>
            </w:r>
          </w:p>
        </w:tc>
        <w:tc>
          <w:tcPr>
            <w:tcW w:w="241" w:type="dxa"/>
          </w:tcPr>
          <w:p w14:paraId="181FFCB0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E2DABA1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1,395</w:t>
            </w:r>
          </w:p>
        </w:tc>
      </w:tr>
      <w:tr w:rsidR="00A637D8" w:rsidRPr="006D4A30" w14:paraId="3C2AC81E" w14:textId="77777777" w:rsidTr="00CB7D83">
        <w:trPr>
          <w:trHeight w:val="20"/>
        </w:trPr>
        <w:tc>
          <w:tcPr>
            <w:tcW w:w="3132" w:type="dxa"/>
          </w:tcPr>
          <w:p w14:paraId="739765EF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ค่าใช้จ่ายเบ็ดเตล็ด</w:t>
            </w:r>
          </w:p>
        </w:tc>
        <w:tc>
          <w:tcPr>
            <w:tcW w:w="900" w:type="dxa"/>
          </w:tcPr>
          <w:p w14:paraId="122E72AB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F1D2E1" w14:textId="1AE5A402" w:rsidR="00A637D8" w:rsidRPr="009D6037" w:rsidRDefault="002C34BC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2C34B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4A33C386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EE0D7F4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109</w:t>
            </w:r>
          </w:p>
        </w:tc>
        <w:tc>
          <w:tcPr>
            <w:tcW w:w="236" w:type="dxa"/>
          </w:tcPr>
          <w:p w14:paraId="52C9712C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5079468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1" w:type="dxa"/>
          </w:tcPr>
          <w:p w14:paraId="5ED51114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EFD080E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626</w:t>
            </w:r>
          </w:p>
        </w:tc>
      </w:tr>
      <w:tr w:rsidR="00A637D8" w:rsidRPr="006D4A30" w14:paraId="3065C881" w14:textId="77777777" w:rsidTr="00CB7D83">
        <w:trPr>
          <w:trHeight w:val="20"/>
        </w:trPr>
        <w:tc>
          <w:tcPr>
            <w:tcW w:w="3132" w:type="dxa"/>
          </w:tcPr>
          <w:p w14:paraId="504C083B" w14:textId="77777777" w:rsidR="00A637D8" w:rsidRPr="009D6037" w:rsidRDefault="00A637D8" w:rsidP="00A63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900" w:type="dxa"/>
          </w:tcPr>
          <w:p w14:paraId="0FE49767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910756" w14:textId="77777777" w:rsidR="00A637D8" w:rsidRPr="009D6037" w:rsidRDefault="000F2CA3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0F2C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09D33B92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7A114E7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617</w:t>
            </w:r>
          </w:p>
        </w:tc>
        <w:tc>
          <w:tcPr>
            <w:tcW w:w="236" w:type="dxa"/>
          </w:tcPr>
          <w:p w14:paraId="49AB929F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24BA26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lang w:bidi="th-TH"/>
              </w:rPr>
              <w:t>528</w:t>
            </w:r>
          </w:p>
        </w:tc>
        <w:tc>
          <w:tcPr>
            <w:tcW w:w="241" w:type="dxa"/>
          </w:tcPr>
          <w:p w14:paraId="5A061C38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7757712" w14:textId="77777777" w:rsidR="00A637D8" w:rsidRPr="009D6037" w:rsidRDefault="00A637D8" w:rsidP="00A637D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98</w:t>
            </w:r>
            <w:r w:rsidR="00CB7D8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2C34BC" w:rsidRPr="006D4A30" w14:paraId="473B8349" w14:textId="77777777" w:rsidTr="006F4EAD">
        <w:trPr>
          <w:trHeight w:val="20"/>
        </w:trPr>
        <w:tc>
          <w:tcPr>
            <w:tcW w:w="3132" w:type="dxa"/>
          </w:tcPr>
          <w:p w14:paraId="0F5BF495" w14:textId="77777777" w:rsidR="002C34BC" w:rsidRPr="009D6037" w:rsidRDefault="002C34BC" w:rsidP="006F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00" w:type="dxa"/>
          </w:tcPr>
          <w:p w14:paraId="55C2C108" w14:textId="77777777" w:rsidR="002C34BC" w:rsidRPr="009D6037" w:rsidRDefault="002C34BC" w:rsidP="006F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7445FF" w14:textId="3EC2B308" w:rsidR="002C34BC" w:rsidRPr="009D6037" w:rsidRDefault="002C34BC" w:rsidP="006F4EA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2C34B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6AE054E" w14:textId="77777777" w:rsidR="002C34BC" w:rsidRPr="009D6037" w:rsidRDefault="002C34BC" w:rsidP="006F4EA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7D0E479E" w14:textId="77777777" w:rsidR="002C34BC" w:rsidRPr="009D6037" w:rsidRDefault="002C34BC" w:rsidP="006F4EA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254</w:t>
            </w:r>
          </w:p>
        </w:tc>
        <w:tc>
          <w:tcPr>
            <w:tcW w:w="236" w:type="dxa"/>
          </w:tcPr>
          <w:p w14:paraId="27DE60C6" w14:textId="77777777" w:rsidR="002C34BC" w:rsidRPr="009D6037" w:rsidRDefault="002C34BC" w:rsidP="006F4E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3366D2" w14:textId="77777777" w:rsidR="002C34BC" w:rsidRPr="00A637D8" w:rsidRDefault="002C34BC" w:rsidP="006F4EA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3FC466D" w14:textId="77777777" w:rsidR="002C34BC" w:rsidRPr="009D6037" w:rsidRDefault="002C34BC" w:rsidP="006F4E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26B004" w14:textId="77777777" w:rsidR="002C34BC" w:rsidRPr="009D6037" w:rsidRDefault="002C34BC" w:rsidP="006F4EAD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186</w:t>
            </w:r>
          </w:p>
        </w:tc>
      </w:tr>
      <w:tr w:rsidR="00D351E8" w:rsidRPr="006D4A30" w14:paraId="57634F4E" w14:textId="77777777" w:rsidTr="001B4D1B">
        <w:trPr>
          <w:trHeight w:val="20"/>
        </w:trPr>
        <w:tc>
          <w:tcPr>
            <w:tcW w:w="3132" w:type="dxa"/>
          </w:tcPr>
          <w:p w14:paraId="32C565E3" w14:textId="77777777" w:rsidR="00D351E8" w:rsidRPr="009D6037" w:rsidRDefault="00D351E8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ค่าบริการระบบสารสนเทศ</w:t>
            </w:r>
          </w:p>
        </w:tc>
        <w:tc>
          <w:tcPr>
            <w:tcW w:w="900" w:type="dxa"/>
          </w:tcPr>
          <w:p w14:paraId="59E28D48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52D87F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2C34B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C34B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7C487C11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3CC82A7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57BCF87D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95B99E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15FE8C96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1641415" w14:textId="77777777" w:rsidR="00D351E8" w:rsidRPr="009D6037" w:rsidRDefault="00D351E8" w:rsidP="001B4D1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637D8" w:rsidRPr="006D4A30" w14:paraId="573D5BB6" w14:textId="77777777" w:rsidTr="00CB7D83">
        <w:trPr>
          <w:trHeight w:val="20"/>
        </w:trPr>
        <w:tc>
          <w:tcPr>
            <w:tcW w:w="3132" w:type="dxa"/>
          </w:tcPr>
          <w:p w14:paraId="4BC9C3F8" w14:textId="77777777" w:rsidR="00A637D8" w:rsidRPr="009D6037" w:rsidRDefault="00A637D8" w:rsidP="00FD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900" w:type="dxa"/>
          </w:tcPr>
          <w:p w14:paraId="166FE966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599B89" w14:textId="77777777" w:rsidR="00A637D8" w:rsidRPr="009D6037" w:rsidRDefault="000F2CA3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(46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F2C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B0BA6D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CECB167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D60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</w:t>
            </w:r>
            <w:r w:rsidR="00CB7D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F5E9309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3B9935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152</w:t>
            </w:r>
          </w:p>
        </w:tc>
        <w:tc>
          <w:tcPr>
            <w:tcW w:w="241" w:type="dxa"/>
          </w:tcPr>
          <w:p w14:paraId="3B717765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AFE422C" w14:textId="77777777" w:rsidR="00A637D8" w:rsidRPr="009D6037" w:rsidRDefault="00A637D8" w:rsidP="00FD11D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  <w:lang w:bidi="th-TH"/>
              </w:rPr>
              <w:t>24</w:t>
            </w:r>
            <w:r w:rsidR="00CB7D83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2C34BC" w:rsidRPr="006D4A30" w14:paraId="1EBFC5B2" w14:textId="77777777" w:rsidTr="006F4EAD">
        <w:trPr>
          <w:trHeight w:val="20"/>
        </w:trPr>
        <w:tc>
          <w:tcPr>
            <w:tcW w:w="3132" w:type="dxa"/>
          </w:tcPr>
          <w:p w14:paraId="70E82ED8" w14:textId="77777777" w:rsidR="002C34BC" w:rsidRPr="009D6037" w:rsidRDefault="002C34BC" w:rsidP="002C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ขาดทุนจากการด้อยค่าเงินลงทุน</w:t>
            </w:r>
          </w:p>
          <w:p w14:paraId="12469115" w14:textId="165A15F3" w:rsidR="002C34BC" w:rsidRPr="009D6037" w:rsidRDefault="002C34BC" w:rsidP="002C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900" w:type="dxa"/>
          </w:tcPr>
          <w:p w14:paraId="1908B9F6" w14:textId="77777777" w:rsidR="002C34BC" w:rsidRPr="009D6037" w:rsidRDefault="002C34BC" w:rsidP="002C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8389371" w14:textId="5AC7AD42" w:rsidR="002C34BC" w:rsidRPr="009D6037" w:rsidRDefault="002C34BC" w:rsidP="002C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7D3475" w14:textId="54B3115C" w:rsidR="002C34BC" w:rsidRPr="000F2CA3" w:rsidRDefault="002C34BC" w:rsidP="002C34B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52679C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F5DB64C" w14:textId="1A5EB078" w:rsidR="002C34BC" w:rsidRPr="009D6037" w:rsidRDefault="002C34BC" w:rsidP="002C34B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27475E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E9BF1C" w14:textId="3DA4B998" w:rsidR="002C34BC" w:rsidRPr="002B2581" w:rsidRDefault="002C34BC" w:rsidP="002C34B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2B25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25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091</w:t>
            </w:r>
          </w:p>
        </w:tc>
        <w:tc>
          <w:tcPr>
            <w:tcW w:w="241" w:type="dxa"/>
          </w:tcPr>
          <w:p w14:paraId="4C556678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348E682" w14:textId="7370D96D" w:rsidR="002C34BC" w:rsidRPr="002C34BC" w:rsidRDefault="002C34BC" w:rsidP="002C34B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34BC" w:rsidRPr="006D4A30" w14:paraId="5AE4B06C" w14:textId="77777777" w:rsidTr="00CB7D83">
        <w:trPr>
          <w:trHeight w:val="20"/>
        </w:trPr>
        <w:tc>
          <w:tcPr>
            <w:tcW w:w="3132" w:type="dxa"/>
          </w:tcPr>
          <w:p w14:paraId="603FD6A2" w14:textId="77777777" w:rsidR="002C34BC" w:rsidRPr="009D6037" w:rsidRDefault="002C34BC" w:rsidP="002C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0C19EB0F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5B48A2" w14:textId="794E0E0F" w:rsidR="002C34BC" w:rsidRPr="009D6037" w:rsidRDefault="001B5C18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7,76</w:t>
            </w:r>
            <w:r w:rsidR="0092106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FE52CF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0BB8E84" w14:textId="6B22A25A" w:rsidR="002C34BC" w:rsidRPr="009D6037" w:rsidRDefault="002C34BC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8,00</w:t>
            </w:r>
            <w:r w:rsidR="008D6A2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6572415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103A6F" w14:textId="6A16087A" w:rsidR="002C34BC" w:rsidRPr="009D6037" w:rsidRDefault="002C34BC" w:rsidP="002C34B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4</w:t>
            </w:r>
            <w:r w:rsidRPr="002B258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2581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A81E90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41" w:type="dxa"/>
          </w:tcPr>
          <w:p w14:paraId="719E7117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665651B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5,693</w:t>
            </w:r>
          </w:p>
        </w:tc>
      </w:tr>
      <w:tr w:rsidR="002C34BC" w:rsidRPr="006D4A30" w14:paraId="7635EFC5" w14:textId="77777777" w:rsidTr="00CB7D83">
        <w:trPr>
          <w:trHeight w:val="20"/>
        </w:trPr>
        <w:tc>
          <w:tcPr>
            <w:tcW w:w="3132" w:type="dxa"/>
          </w:tcPr>
          <w:p w14:paraId="1251037E" w14:textId="77777777" w:rsidR="002C34BC" w:rsidRPr="009D6037" w:rsidRDefault="002C34BC" w:rsidP="002C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8FFAD99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B3A299" w14:textId="4CF00475" w:rsidR="002C34BC" w:rsidRPr="002C34BC" w:rsidRDefault="001B5C18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89,332</w:t>
            </w:r>
          </w:p>
        </w:tc>
        <w:tc>
          <w:tcPr>
            <w:tcW w:w="270" w:type="dxa"/>
          </w:tcPr>
          <w:p w14:paraId="6D717D27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5DB3C80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106,880</w:t>
            </w:r>
          </w:p>
        </w:tc>
        <w:tc>
          <w:tcPr>
            <w:tcW w:w="236" w:type="dxa"/>
          </w:tcPr>
          <w:p w14:paraId="36ACD3BE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43E050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37D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59</w:t>
            </w:r>
            <w:r w:rsidRPr="00A637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637D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1" w:type="dxa"/>
          </w:tcPr>
          <w:p w14:paraId="0A013110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AC3D7AD" w14:textId="77777777" w:rsidR="002C34BC" w:rsidRPr="009D6037" w:rsidRDefault="002C34BC" w:rsidP="002C34B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74,436</w:t>
            </w:r>
          </w:p>
        </w:tc>
      </w:tr>
    </w:tbl>
    <w:p w14:paraId="0E3C564D" w14:textId="77777777" w:rsidR="006D4A30" w:rsidRPr="007355AC" w:rsidRDefault="006D4A30" w:rsidP="006C3B2A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3BC773A8" w14:textId="6249BBDC" w:rsidR="006C3B2A" w:rsidRPr="009D6037" w:rsidRDefault="00997A4E" w:rsidP="006C3B2A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9D6037">
        <w:rPr>
          <w:rFonts w:ascii="Angsana New" w:hAnsi="Angsana New" w:cs="Angsana New"/>
          <w:b/>
          <w:bCs/>
          <w:lang w:val="en-US"/>
        </w:rPr>
        <w:t>2</w:t>
      </w:r>
      <w:r w:rsidR="007355AC">
        <w:rPr>
          <w:rFonts w:ascii="Angsana New" w:hAnsi="Angsana New" w:cs="Angsana New"/>
          <w:b/>
          <w:bCs/>
          <w:lang w:val="en-US"/>
        </w:rPr>
        <w:t>6</w:t>
      </w:r>
      <w:r w:rsidR="006C3B2A" w:rsidRPr="009D6037">
        <w:rPr>
          <w:rFonts w:ascii="Angsana New" w:hAnsi="Angsana New" w:cs="Angsana New"/>
          <w:b/>
          <w:bCs/>
          <w:lang w:val="en-US"/>
        </w:rPr>
        <w:tab/>
      </w:r>
      <w:r w:rsidR="006C3B2A" w:rsidRPr="009D6037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ค่าใช้จ่ายผลประโยชน์พนักงาน</w:t>
      </w:r>
    </w:p>
    <w:p w14:paraId="6DACC9E6" w14:textId="77777777" w:rsidR="006C3B2A" w:rsidRPr="007355A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  <w:highlight w:val="yellow"/>
        </w:rPr>
      </w:pPr>
    </w:p>
    <w:tbl>
      <w:tblPr>
        <w:tblW w:w="96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170"/>
        <w:gridCol w:w="270"/>
        <w:gridCol w:w="1260"/>
        <w:gridCol w:w="270"/>
        <w:gridCol w:w="1170"/>
        <w:gridCol w:w="270"/>
        <w:gridCol w:w="1170"/>
      </w:tblGrid>
      <w:tr w:rsidR="006C3B2A" w:rsidRPr="006D4A30" w14:paraId="7D2B4213" w14:textId="77777777" w:rsidTr="00442C1E">
        <w:tc>
          <w:tcPr>
            <w:tcW w:w="2952" w:type="dxa"/>
          </w:tcPr>
          <w:p w14:paraId="18CA5C8A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CE7D6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F66BE14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96EE17" w14:textId="77777777" w:rsidR="006C3B2A" w:rsidRPr="009D6037" w:rsidRDefault="006C3B2A" w:rsidP="00FF5B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038C6B0" w14:textId="77777777" w:rsidR="006C3B2A" w:rsidRPr="009D6037" w:rsidRDefault="006C3B2A" w:rsidP="00FF5BC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D603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7B32" w:rsidRPr="006D4A30" w14:paraId="1A5D6619" w14:textId="77777777" w:rsidTr="00442C1E">
        <w:tc>
          <w:tcPr>
            <w:tcW w:w="2952" w:type="dxa"/>
          </w:tcPr>
          <w:p w14:paraId="7F92C191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8E2D1" w14:textId="77777777" w:rsidR="006C3B2A" w:rsidRPr="009D6037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21C2519B" w14:textId="77777777" w:rsidR="006C3B2A" w:rsidRPr="009D6037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6C16D71" w14:textId="77777777" w:rsidR="006C3B2A" w:rsidRPr="009D6037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0627D" w14:textId="77777777" w:rsidR="006C3B2A" w:rsidRPr="009D6037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F1F3876" w14:textId="77777777" w:rsidR="006C3B2A" w:rsidRPr="009D6037" w:rsidRDefault="006C3B2A" w:rsidP="00FF5B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C60C03" w14:textId="77777777" w:rsidR="006C3B2A" w:rsidRPr="009D6037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7C7C6C1" w14:textId="77777777" w:rsidR="006C3B2A" w:rsidRPr="009D6037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090BD" w14:textId="77777777" w:rsidR="006C3B2A" w:rsidRPr="009D6037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6C3B2A" w:rsidRPr="006D4A30" w14:paraId="55E2E7DE" w14:textId="77777777" w:rsidTr="00442C1E">
        <w:tc>
          <w:tcPr>
            <w:tcW w:w="2952" w:type="dxa"/>
          </w:tcPr>
          <w:p w14:paraId="0C2292D8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82011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26A2FD7A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37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7B32" w:rsidRPr="006D4A30" w14:paraId="1125E76C" w14:textId="77777777" w:rsidTr="00442C1E">
        <w:tc>
          <w:tcPr>
            <w:tcW w:w="2952" w:type="dxa"/>
          </w:tcPr>
          <w:p w14:paraId="7CE6127A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</w:tcPr>
          <w:p w14:paraId="215FC291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1B7EC0C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val="en-US" w:bidi="th-TH"/>
              </w:rPr>
              <w:t>62,171</w:t>
            </w:r>
          </w:p>
        </w:tc>
        <w:tc>
          <w:tcPr>
            <w:tcW w:w="270" w:type="dxa"/>
          </w:tcPr>
          <w:p w14:paraId="37E76B1E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520F6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72,183</w:t>
            </w:r>
          </w:p>
        </w:tc>
        <w:tc>
          <w:tcPr>
            <w:tcW w:w="270" w:type="dxa"/>
          </w:tcPr>
          <w:p w14:paraId="13CE46A6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91A81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bidi="th-TH"/>
              </w:rPr>
              <w:t>17,10</w:t>
            </w:r>
            <w:r w:rsidR="00C37162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1FFABCA7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41AD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33,012</w:t>
            </w:r>
          </w:p>
        </w:tc>
      </w:tr>
      <w:tr w:rsidR="00797B32" w:rsidRPr="006D4A30" w14:paraId="4633C410" w14:textId="77777777" w:rsidTr="00442C1E">
        <w:tc>
          <w:tcPr>
            <w:tcW w:w="2952" w:type="dxa"/>
          </w:tcPr>
          <w:p w14:paraId="762BDAE5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1080" w:type="dxa"/>
          </w:tcPr>
          <w:p w14:paraId="0B797A0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E4B3BAE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val="en-US" w:bidi="th-TH"/>
              </w:rPr>
              <w:t>8,85</w:t>
            </w:r>
            <w:r w:rsidR="00C3716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73D5395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C5F0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8,032</w:t>
            </w:r>
          </w:p>
        </w:tc>
        <w:tc>
          <w:tcPr>
            <w:tcW w:w="270" w:type="dxa"/>
          </w:tcPr>
          <w:p w14:paraId="4395AE70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1C8F1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bidi="th-TH"/>
              </w:rPr>
              <w:t>3,160</w:t>
            </w:r>
          </w:p>
        </w:tc>
        <w:tc>
          <w:tcPr>
            <w:tcW w:w="270" w:type="dxa"/>
          </w:tcPr>
          <w:p w14:paraId="3C969F9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76309C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3,743</w:t>
            </w:r>
          </w:p>
        </w:tc>
      </w:tr>
      <w:tr w:rsidR="00797B32" w:rsidRPr="006D4A30" w14:paraId="3B228C8D" w14:textId="77777777" w:rsidTr="00442C1E">
        <w:tc>
          <w:tcPr>
            <w:tcW w:w="2952" w:type="dxa"/>
          </w:tcPr>
          <w:p w14:paraId="4AF56929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43D0317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left" w:pos="432"/>
                <w:tab w:val="decimal" w:pos="10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2505BD4E" w14:textId="4C261467" w:rsidR="006D4A30" w:rsidRPr="009D6037" w:rsidRDefault="003A4224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7,630</w:t>
            </w:r>
          </w:p>
        </w:tc>
        <w:tc>
          <w:tcPr>
            <w:tcW w:w="270" w:type="dxa"/>
          </w:tcPr>
          <w:p w14:paraId="683C1979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A2360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C3716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E1C13B5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CEDEE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bidi="th-TH"/>
              </w:rPr>
              <w:t>2,686</w:t>
            </w:r>
          </w:p>
        </w:tc>
        <w:tc>
          <w:tcPr>
            <w:tcW w:w="270" w:type="dxa"/>
          </w:tcPr>
          <w:p w14:paraId="44B0A1F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19CA0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54</w:t>
            </w:r>
            <w:r w:rsidR="00C3716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797B32" w:rsidRPr="006D4A30" w14:paraId="229BA52E" w14:textId="77777777" w:rsidTr="00442C1E">
        <w:tc>
          <w:tcPr>
            <w:tcW w:w="2952" w:type="dxa"/>
          </w:tcPr>
          <w:p w14:paraId="3776E2AD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080" w:type="dxa"/>
          </w:tcPr>
          <w:p w14:paraId="66E2DE70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87C557E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44E87E57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43B8F5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1,966</w:t>
            </w:r>
          </w:p>
        </w:tc>
        <w:tc>
          <w:tcPr>
            <w:tcW w:w="270" w:type="dxa"/>
          </w:tcPr>
          <w:p w14:paraId="0F1B515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B60C0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bidi="th-TH"/>
              </w:rPr>
              <w:t>64</w:t>
            </w:r>
            <w:r w:rsidR="00C37162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1D8B74C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CA827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1,63</w:t>
            </w:r>
            <w:r w:rsidR="00C37162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797B32" w:rsidRPr="006D4A30" w14:paraId="75EBD698" w14:textId="77777777" w:rsidTr="00442C1E">
        <w:tc>
          <w:tcPr>
            <w:tcW w:w="2952" w:type="dxa"/>
          </w:tcPr>
          <w:p w14:paraId="481C945A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0B7414D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F505544" w14:textId="77777777" w:rsidR="006D4A30" w:rsidRPr="009D6037" w:rsidRDefault="00907A2B" w:rsidP="00907A2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3716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7E417C0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FF8F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2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AE0760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5DAED6" w14:textId="77777777" w:rsidR="006D4A30" w:rsidRPr="009D6037" w:rsidRDefault="00907A2B" w:rsidP="00907A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C37162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0E09341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02303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97B32" w:rsidRPr="006D4A30" w14:paraId="788F0B75" w14:textId="77777777" w:rsidTr="00442C1E">
        <w:tc>
          <w:tcPr>
            <w:tcW w:w="2952" w:type="dxa"/>
          </w:tcPr>
          <w:p w14:paraId="7394815F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233418F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E9486" w14:textId="1974AB19" w:rsidR="006D4A30" w:rsidRPr="009D6037" w:rsidRDefault="003A4224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270" w:type="dxa"/>
          </w:tcPr>
          <w:p w14:paraId="64849585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8FC09" w14:textId="533DBC5E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val="en-US" w:bidi="th-TH"/>
              </w:rPr>
              <w:t>19,61</w:t>
            </w:r>
            <w:r w:rsidR="00962E8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F99D49D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E61BA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sz w:val="30"/>
                <w:szCs w:val="30"/>
                <w:lang w:bidi="th-TH"/>
              </w:rPr>
              <w:t>2,191</w:t>
            </w:r>
          </w:p>
        </w:tc>
        <w:tc>
          <w:tcPr>
            <w:tcW w:w="270" w:type="dxa"/>
          </w:tcPr>
          <w:p w14:paraId="1A77FC7B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DC158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sz w:val="30"/>
                <w:szCs w:val="30"/>
                <w:lang w:bidi="th-TH"/>
              </w:rPr>
              <w:t>8,413</w:t>
            </w:r>
          </w:p>
        </w:tc>
      </w:tr>
      <w:tr w:rsidR="00797B32" w:rsidRPr="006D4A30" w14:paraId="693FB14B" w14:textId="77777777" w:rsidTr="00442C1E">
        <w:tc>
          <w:tcPr>
            <w:tcW w:w="2952" w:type="dxa"/>
          </w:tcPr>
          <w:p w14:paraId="22B77414" w14:textId="77777777" w:rsidR="006D4A30" w:rsidRPr="009D6037" w:rsidRDefault="006D4A30" w:rsidP="006D4A3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ECDE62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1C3B82" w14:textId="77777777" w:rsidR="006D4A30" w:rsidRPr="009D6037" w:rsidRDefault="00907A2B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7A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99,81</w:t>
            </w:r>
            <w:r w:rsidR="00797B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A239EE7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393D1FE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16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102,78</w:t>
            </w:r>
            <w:r w:rsidR="00797B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8EBE173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34F35C" w14:textId="5CBE36E8" w:rsidR="006D4A30" w:rsidRPr="009D6037" w:rsidRDefault="00907A2B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07A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25,82</w:t>
            </w:r>
            <w:r w:rsidR="007355A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5668F08E" w14:textId="77777777" w:rsidR="006D4A30" w:rsidRPr="009D6037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E15327" w14:textId="77777777" w:rsidR="006D4A30" w:rsidRPr="009D6037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47,34</w:t>
            </w:r>
            <w:r w:rsidR="00797B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40E32F65" w14:textId="77777777" w:rsidR="006C3B2A" w:rsidRPr="00B74D77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B74D77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669DFD2C" w14:textId="77777777" w:rsidR="006C3B2A" w:rsidRPr="0062659D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0665C3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72"/>
        <w:jc w:val="thaiDistribute"/>
        <w:rPr>
          <w:rFonts w:ascii="Angsana New" w:hAnsi="Angsana New"/>
          <w:spacing w:val="-6"/>
          <w:sz w:val="30"/>
          <w:szCs w:val="30"/>
        </w:rPr>
      </w:pPr>
      <w:r w:rsidRPr="00B74D77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B74D77">
        <w:rPr>
          <w:rFonts w:ascii="Angsana New" w:hAnsi="Angsana New" w:hint="cs"/>
          <w:spacing w:val="-6"/>
          <w:sz w:val="30"/>
          <w:szCs w:val="30"/>
          <w:cs/>
        </w:rPr>
        <w:t>ไ</w:t>
      </w:r>
      <w:r w:rsidRPr="00B74D77">
        <w:rPr>
          <w:rFonts w:ascii="Angsana New" w:hAnsi="Angsana New"/>
          <w:spacing w:val="-6"/>
          <w:sz w:val="30"/>
          <w:szCs w:val="30"/>
          <w:cs/>
        </w:rPr>
        <w:t xml:space="preserve">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B74D77">
        <w:rPr>
          <w:rFonts w:ascii="Angsana New" w:hAnsi="Angsana New"/>
          <w:spacing w:val="-6"/>
          <w:sz w:val="30"/>
          <w:szCs w:val="30"/>
        </w:rPr>
        <w:t>3</w:t>
      </w:r>
      <w:r w:rsidRPr="00B74D77">
        <w:rPr>
          <w:rFonts w:ascii="Angsana New" w:hAnsi="Angsana New"/>
          <w:spacing w:val="-6"/>
          <w:sz w:val="30"/>
          <w:szCs w:val="30"/>
          <w:cs/>
        </w:rPr>
        <w:t xml:space="preserve"> ถึง อัตราร้อยละ </w:t>
      </w:r>
      <w:r w:rsidRPr="00B74D77">
        <w:rPr>
          <w:rFonts w:ascii="Angsana New" w:hAnsi="Angsana New"/>
          <w:spacing w:val="-6"/>
          <w:sz w:val="30"/>
          <w:szCs w:val="30"/>
        </w:rPr>
        <w:t>7</w:t>
      </w:r>
      <w:r w:rsidRPr="00B74D77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B74D77">
        <w:rPr>
          <w:rFonts w:ascii="Angsana New" w:hAnsi="Angsana New"/>
          <w:spacing w:val="-6"/>
          <w:sz w:val="30"/>
          <w:szCs w:val="30"/>
        </w:rPr>
        <w:t>3</w:t>
      </w:r>
      <w:r w:rsidRPr="00B74D77">
        <w:rPr>
          <w:rFonts w:ascii="Angsana New" w:hAnsi="Angsana New"/>
          <w:spacing w:val="-6"/>
          <w:sz w:val="30"/>
          <w:szCs w:val="30"/>
          <w:cs/>
        </w:rPr>
        <w:t xml:space="preserve"> ถึง อัตราร้อยละ </w:t>
      </w:r>
      <w:r w:rsidRPr="00B74D77">
        <w:rPr>
          <w:rFonts w:ascii="Angsana New" w:hAnsi="Angsana New"/>
          <w:spacing w:val="-6"/>
          <w:sz w:val="30"/>
          <w:szCs w:val="30"/>
        </w:rPr>
        <w:t xml:space="preserve">7 </w:t>
      </w:r>
      <w:r w:rsidRPr="00B74D77">
        <w:rPr>
          <w:rFonts w:ascii="Angsana New" w:hAnsi="Angsana New"/>
          <w:spacing w:val="-6"/>
          <w:sz w:val="30"/>
          <w:szCs w:val="30"/>
          <w:cs/>
        </w:rPr>
        <w:t>ของเงินเดือนของพนักงานทุกเดือน</w:t>
      </w:r>
      <w:r w:rsidRPr="00B74D7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74D77">
        <w:rPr>
          <w:rFonts w:ascii="Angsana New" w:hAnsi="Angsana New"/>
          <w:spacing w:val="-6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E7ACF71" w14:textId="77777777" w:rsidR="006C3B2A" w:rsidRPr="00B74D7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7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8750794" w14:textId="17C8AEC3" w:rsidR="006C3B2A" w:rsidRPr="00F06E14" w:rsidRDefault="00997A4E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7355AC">
        <w:rPr>
          <w:rFonts w:ascii="Angsana New" w:hAnsi="Angsana New"/>
          <w:b/>
          <w:bCs/>
          <w:sz w:val="30"/>
          <w:szCs w:val="30"/>
        </w:rPr>
        <w:t>7</w:t>
      </w:r>
      <w:r w:rsidR="006C3B2A" w:rsidRPr="00F06E14">
        <w:rPr>
          <w:rFonts w:ascii="Angsana New" w:hAnsi="Angsana New"/>
          <w:b/>
          <w:bCs/>
          <w:sz w:val="30"/>
          <w:szCs w:val="30"/>
        </w:rPr>
        <w:tab/>
      </w:r>
      <w:r w:rsidR="006C3B2A" w:rsidRPr="00F06E14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1CB09754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6C3B2A" w:rsidRPr="00F06E14" w14:paraId="68D1931C" w14:textId="77777777" w:rsidTr="00FF5BCA">
        <w:tc>
          <w:tcPr>
            <w:tcW w:w="2970" w:type="dxa"/>
          </w:tcPr>
          <w:p w14:paraId="3DAA2DD5" w14:textId="77777777" w:rsidR="006C3B2A" w:rsidRPr="00F06E14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AD26AF" w14:textId="77777777" w:rsidR="006C3B2A" w:rsidRPr="00F06E1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B1ED67" w14:textId="77777777" w:rsidR="006C3B2A" w:rsidRPr="00F06E14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ED5C7C" w14:textId="77777777" w:rsidR="006C3B2A" w:rsidRPr="00F06E14" w:rsidRDefault="006C3B2A" w:rsidP="00FF5B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A01F99B" w14:textId="77777777" w:rsidR="006C3B2A" w:rsidRPr="00F06E14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F06E14" w14:paraId="3600DB3E" w14:textId="77777777" w:rsidTr="00FF5BCA">
        <w:tc>
          <w:tcPr>
            <w:tcW w:w="2970" w:type="dxa"/>
          </w:tcPr>
          <w:p w14:paraId="4B059747" w14:textId="77777777" w:rsidR="006C3B2A" w:rsidRPr="00F06E14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894D2B" w14:textId="77777777" w:rsidR="006C3B2A" w:rsidRPr="00F06E1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E624450" w14:textId="77777777" w:rsidR="006C3B2A" w:rsidRPr="00F06E14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AE374CC" w14:textId="77777777" w:rsidR="006C3B2A" w:rsidRPr="00F06E14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497BE" w14:textId="77777777" w:rsidR="006C3B2A" w:rsidRPr="00F06E14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23E2180" w14:textId="77777777" w:rsidR="006C3B2A" w:rsidRPr="00F06E14" w:rsidRDefault="006C3B2A" w:rsidP="00FF5B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97FE4C" w14:textId="77777777" w:rsidR="006C3B2A" w:rsidRPr="00F06E14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6037870" w14:textId="77777777" w:rsidR="006C3B2A" w:rsidRPr="00F06E14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01776" w14:textId="77777777" w:rsidR="006C3B2A" w:rsidRPr="00F06E14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6C3B2A" w:rsidRPr="00F06E14" w14:paraId="6ECCF7C5" w14:textId="77777777" w:rsidTr="00FF5BCA">
        <w:tc>
          <w:tcPr>
            <w:tcW w:w="2970" w:type="dxa"/>
          </w:tcPr>
          <w:p w14:paraId="59E7970A" w14:textId="77777777" w:rsidR="006C3B2A" w:rsidRPr="00F06E14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49A3958" w14:textId="77777777" w:rsidR="006C3B2A" w:rsidRPr="00F06E1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B96AF39" w14:textId="77777777" w:rsidR="006C3B2A" w:rsidRPr="00F06E14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6E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42C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06E1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06E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B2A" w:rsidRPr="00F06E14" w14:paraId="7AC5A812" w14:textId="77777777" w:rsidTr="00FF5BCA">
        <w:tc>
          <w:tcPr>
            <w:tcW w:w="2970" w:type="dxa"/>
          </w:tcPr>
          <w:p w14:paraId="484A2725" w14:textId="77777777" w:rsidR="006C3B2A" w:rsidRPr="00F06E1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5FCC838A" w14:textId="77777777" w:rsidR="006C3B2A" w:rsidRPr="00F06E14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F41D0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ECABFE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F0A8A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A940CC0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9F992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5A80505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56663" w14:textId="77777777" w:rsidR="006C3B2A" w:rsidRPr="00F06E14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D4A30" w:rsidRPr="00F06E14" w14:paraId="6D375ADB" w14:textId="77777777" w:rsidTr="00FF5BCA">
        <w:tc>
          <w:tcPr>
            <w:tcW w:w="2970" w:type="dxa"/>
          </w:tcPr>
          <w:p w14:paraId="0BCDBF04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10" w:type="dxa"/>
          </w:tcPr>
          <w:p w14:paraId="6F25B552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A05D3" w14:textId="3EF25B0D" w:rsidR="006D4A30" w:rsidRPr="00F06E14" w:rsidRDefault="00786BA2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(10,16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</w:t>
            </w: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  <w:tc>
          <w:tcPr>
            <w:tcW w:w="270" w:type="dxa"/>
          </w:tcPr>
          <w:p w14:paraId="59AE2D04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01E998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(1,06</w:t>
            </w:r>
            <w:r w:rsidR="00442C1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</w:t>
            </w: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  <w:tc>
          <w:tcPr>
            <w:tcW w:w="270" w:type="dxa"/>
          </w:tcPr>
          <w:p w14:paraId="066B185B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5920E02" w14:textId="586833EB" w:rsidR="006D4A30" w:rsidRPr="00F06E14" w:rsidRDefault="001667ED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eastAsia="ja-JP" w:bidi="th-TH"/>
              </w:rPr>
              <w:t>(8,531)</w:t>
            </w:r>
          </w:p>
        </w:tc>
        <w:tc>
          <w:tcPr>
            <w:tcW w:w="270" w:type="dxa"/>
          </w:tcPr>
          <w:p w14:paraId="5F305058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B873634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(1,75</w:t>
            </w:r>
            <w:r w:rsidR="00442C1E">
              <w:rPr>
                <w:rFonts w:ascii="Angsana New" w:hAnsi="Angsana New"/>
                <w:sz w:val="30"/>
                <w:szCs w:val="30"/>
                <w:lang w:eastAsia="ja-JP" w:bidi="th-TH"/>
              </w:rPr>
              <w:t>8</w:t>
            </w: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)</w:t>
            </w:r>
          </w:p>
        </w:tc>
      </w:tr>
      <w:tr w:rsidR="006D4A30" w:rsidRPr="00F06E14" w14:paraId="0252CB71" w14:textId="77777777" w:rsidTr="00FF5BCA">
        <w:tc>
          <w:tcPr>
            <w:tcW w:w="2970" w:type="dxa"/>
          </w:tcPr>
          <w:p w14:paraId="7FA567F5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ค่าจ้างทำของ</w:t>
            </w:r>
          </w:p>
        </w:tc>
        <w:tc>
          <w:tcPr>
            <w:tcW w:w="810" w:type="dxa"/>
          </w:tcPr>
          <w:p w14:paraId="0792317F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1829F" w14:textId="0BF5E587" w:rsidR="006D4A30" w:rsidRPr="005855DF" w:rsidRDefault="00786BA2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29,413</w:t>
            </w:r>
          </w:p>
        </w:tc>
        <w:tc>
          <w:tcPr>
            <w:tcW w:w="270" w:type="dxa"/>
          </w:tcPr>
          <w:p w14:paraId="197CCB0E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386A1E3" w14:textId="77777777" w:rsidR="006D4A30" w:rsidRPr="005855DF" w:rsidRDefault="006D4A30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45,58</w:t>
            </w:r>
            <w:r w:rsidR="00442C1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</w:t>
            </w:r>
          </w:p>
        </w:tc>
        <w:tc>
          <w:tcPr>
            <w:tcW w:w="270" w:type="dxa"/>
          </w:tcPr>
          <w:p w14:paraId="3EFD7E72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DE8B45B" w14:textId="28514F67" w:rsidR="006D4A30" w:rsidRPr="005855DF" w:rsidRDefault="001667ED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eastAsia="ja-JP" w:bidi="th-TH"/>
              </w:rPr>
              <w:t>48,54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5</w:t>
            </w:r>
          </w:p>
        </w:tc>
        <w:tc>
          <w:tcPr>
            <w:tcW w:w="270" w:type="dxa"/>
          </w:tcPr>
          <w:p w14:paraId="035BD1D7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48DE338" w14:textId="77777777" w:rsidR="006D4A30" w:rsidRPr="005855DF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223,42</w:t>
            </w:r>
            <w:r w:rsidR="00442C1E">
              <w:rPr>
                <w:rFonts w:ascii="Angsana New" w:hAnsi="Angsana New"/>
                <w:sz w:val="30"/>
                <w:szCs w:val="30"/>
                <w:lang w:eastAsia="ja-JP" w:bidi="th-TH"/>
              </w:rPr>
              <w:t>4</w:t>
            </w:r>
          </w:p>
        </w:tc>
      </w:tr>
      <w:tr w:rsidR="006D4A30" w:rsidRPr="00F06E14" w14:paraId="7DD1DA7A" w14:textId="77777777" w:rsidTr="00FF5BCA">
        <w:tc>
          <w:tcPr>
            <w:tcW w:w="2970" w:type="dxa"/>
          </w:tcPr>
          <w:p w14:paraId="3D535756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10" w:type="dxa"/>
          </w:tcPr>
          <w:p w14:paraId="414A5B4E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DA0BE" w14:textId="15F4C9AC" w:rsidR="006D4A30" w:rsidRPr="00F06E14" w:rsidRDefault="00786BA2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99,95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6</w:t>
            </w:r>
          </w:p>
        </w:tc>
        <w:tc>
          <w:tcPr>
            <w:tcW w:w="270" w:type="dxa"/>
          </w:tcPr>
          <w:p w14:paraId="262C77F6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2D12A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153,763</w:t>
            </w:r>
          </w:p>
        </w:tc>
        <w:tc>
          <w:tcPr>
            <w:tcW w:w="270" w:type="dxa"/>
          </w:tcPr>
          <w:p w14:paraId="6E1F05F5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46FB5" w14:textId="3DB85EE1" w:rsidR="006D4A30" w:rsidRPr="00F06E14" w:rsidRDefault="001667ED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eastAsia="ja-JP" w:bidi="th-TH"/>
              </w:rPr>
              <w:t>6,701</w:t>
            </w:r>
          </w:p>
        </w:tc>
        <w:tc>
          <w:tcPr>
            <w:tcW w:w="270" w:type="dxa"/>
          </w:tcPr>
          <w:p w14:paraId="71AE3536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C5D3E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9,83</w:t>
            </w:r>
            <w:r w:rsidR="00442C1E">
              <w:rPr>
                <w:rFonts w:ascii="Angsana New" w:hAnsi="Angsana New"/>
                <w:sz w:val="30"/>
                <w:szCs w:val="30"/>
                <w:lang w:eastAsia="ja-JP" w:bidi="th-TH"/>
              </w:rPr>
              <w:t>2</w:t>
            </w:r>
          </w:p>
        </w:tc>
      </w:tr>
      <w:tr w:rsidR="006D4A30" w:rsidRPr="00F06E14" w14:paraId="0697881C" w14:textId="77777777" w:rsidTr="00FF5BCA">
        <w:tc>
          <w:tcPr>
            <w:tcW w:w="2970" w:type="dxa"/>
          </w:tcPr>
          <w:p w14:paraId="76B77B0B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10" w:type="dxa"/>
          </w:tcPr>
          <w:p w14:paraId="77F85798" w14:textId="5AB57FD6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7355AC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0D455324" w14:textId="5B9B4034" w:rsidR="006D4A30" w:rsidRPr="00F06E14" w:rsidRDefault="00786BA2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99,81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</w:t>
            </w:r>
          </w:p>
        </w:tc>
        <w:tc>
          <w:tcPr>
            <w:tcW w:w="270" w:type="dxa"/>
          </w:tcPr>
          <w:p w14:paraId="3793355D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30DD9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34311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102,78</w:t>
            </w:r>
            <w:r w:rsidR="00442C1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8</w:t>
            </w:r>
          </w:p>
        </w:tc>
        <w:tc>
          <w:tcPr>
            <w:tcW w:w="270" w:type="dxa"/>
          </w:tcPr>
          <w:p w14:paraId="49E7083C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3CDCC" w14:textId="7D54BEFC" w:rsidR="006D4A30" w:rsidRPr="00F06E14" w:rsidRDefault="001667ED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eastAsia="ja-JP" w:bidi="th-TH"/>
              </w:rPr>
              <w:t>25,82</w:t>
            </w:r>
            <w:r w:rsidR="00563779">
              <w:rPr>
                <w:rFonts w:ascii="Angsana New" w:hAnsi="Angsana New"/>
                <w:sz w:val="30"/>
                <w:szCs w:val="30"/>
                <w:lang w:eastAsia="ja-JP" w:bidi="th-TH"/>
              </w:rPr>
              <w:t>0</w:t>
            </w:r>
          </w:p>
        </w:tc>
        <w:tc>
          <w:tcPr>
            <w:tcW w:w="270" w:type="dxa"/>
          </w:tcPr>
          <w:p w14:paraId="416AE972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A8831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47,34</w:t>
            </w:r>
            <w:r w:rsidR="00442C1E">
              <w:rPr>
                <w:rFonts w:ascii="Angsana New" w:hAnsi="Angsana New"/>
                <w:sz w:val="30"/>
                <w:szCs w:val="30"/>
                <w:lang w:eastAsia="ja-JP" w:bidi="th-TH"/>
              </w:rPr>
              <w:t>4</w:t>
            </w:r>
          </w:p>
        </w:tc>
      </w:tr>
      <w:tr w:rsidR="006D4A30" w:rsidRPr="00F06E14" w14:paraId="5E3D0CBE" w14:textId="77777777" w:rsidTr="00FF5BCA">
        <w:tc>
          <w:tcPr>
            <w:tcW w:w="2970" w:type="dxa"/>
          </w:tcPr>
          <w:p w14:paraId="7E4D5882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78497839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60C6F" w14:textId="14BCDCF0" w:rsidR="006D4A30" w:rsidRPr="00F06E14" w:rsidRDefault="00786BA2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15,63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</w:t>
            </w:r>
          </w:p>
        </w:tc>
        <w:tc>
          <w:tcPr>
            <w:tcW w:w="270" w:type="dxa"/>
          </w:tcPr>
          <w:p w14:paraId="5867BD30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1C37D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15,91</w:t>
            </w:r>
            <w:r w:rsidR="00442C1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</w:t>
            </w:r>
          </w:p>
        </w:tc>
        <w:tc>
          <w:tcPr>
            <w:tcW w:w="270" w:type="dxa"/>
          </w:tcPr>
          <w:p w14:paraId="70455F36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27B6D" w14:textId="51236544" w:rsidR="006D4A30" w:rsidRPr="00F06E14" w:rsidRDefault="001667ED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10,402</w:t>
            </w:r>
          </w:p>
        </w:tc>
        <w:tc>
          <w:tcPr>
            <w:tcW w:w="270" w:type="dxa"/>
          </w:tcPr>
          <w:p w14:paraId="4D25D226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BD592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13,303</w:t>
            </w:r>
          </w:p>
        </w:tc>
      </w:tr>
      <w:tr w:rsidR="006D4A30" w:rsidRPr="00F06E14" w14:paraId="7E8A6228" w14:textId="77777777" w:rsidTr="00FF5BCA">
        <w:tc>
          <w:tcPr>
            <w:tcW w:w="2970" w:type="dxa"/>
          </w:tcPr>
          <w:p w14:paraId="671EB288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1FB3FF9F" w14:textId="77777777" w:rsidR="006D4A30" w:rsidRPr="00F06E14" w:rsidRDefault="006D4A30" w:rsidP="006D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24609" w14:textId="53B59838" w:rsidR="006D4A30" w:rsidRPr="00F06E14" w:rsidRDefault="00786BA2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786BA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5,401</w:t>
            </w:r>
          </w:p>
        </w:tc>
        <w:tc>
          <w:tcPr>
            <w:tcW w:w="270" w:type="dxa"/>
          </w:tcPr>
          <w:p w14:paraId="7025A7D9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53534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7,133</w:t>
            </w:r>
          </w:p>
        </w:tc>
        <w:tc>
          <w:tcPr>
            <w:tcW w:w="270" w:type="dxa"/>
          </w:tcPr>
          <w:p w14:paraId="2FF6F205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F7379" w14:textId="2D1DDC53" w:rsidR="006D4A30" w:rsidRPr="00F06E14" w:rsidRDefault="001667ED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eastAsia="ja-JP" w:bidi="th-TH"/>
              </w:rPr>
              <w:t>4,81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7</w:t>
            </w:r>
          </w:p>
        </w:tc>
        <w:tc>
          <w:tcPr>
            <w:tcW w:w="270" w:type="dxa"/>
          </w:tcPr>
          <w:p w14:paraId="78EDB1A2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49B65" w14:textId="77777777" w:rsidR="006D4A30" w:rsidRPr="00F06E14" w:rsidRDefault="006D4A30" w:rsidP="006D4A3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6,966</w:t>
            </w:r>
          </w:p>
        </w:tc>
      </w:tr>
      <w:tr w:rsidR="00786BA2" w:rsidRPr="00F06E14" w14:paraId="56DCB7A4" w14:textId="77777777" w:rsidTr="00FF5BCA">
        <w:tc>
          <w:tcPr>
            <w:tcW w:w="2970" w:type="dxa"/>
          </w:tcPr>
          <w:p w14:paraId="1DE48B06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  <w:p w14:paraId="63B62DA2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810" w:type="dxa"/>
          </w:tcPr>
          <w:p w14:paraId="5F01927E" w14:textId="77777777" w:rsidR="00786BA2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A5DC22A" w14:textId="379D3B3A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EAFA8" w14:textId="753F0772" w:rsidR="00786BA2" w:rsidRPr="00F06E14" w:rsidRDefault="00786BA2" w:rsidP="00786BA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</w:tcPr>
          <w:p w14:paraId="34D5972D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155658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</w:tcPr>
          <w:p w14:paraId="2A9E1BE7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A12DA9" w14:textId="528A025F" w:rsidR="00786BA2" w:rsidRPr="00737372" w:rsidRDefault="001667ED" w:rsidP="001667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7,091</w:t>
            </w:r>
          </w:p>
        </w:tc>
        <w:tc>
          <w:tcPr>
            <w:tcW w:w="270" w:type="dxa"/>
          </w:tcPr>
          <w:p w14:paraId="586168F9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04FFF9" w14:textId="77777777" w:rsidR="00786BA2" w:rsidRPr="00737372" w:rsidRDefault="00786BA2" w:rsidP="00786BA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</w:tr>
      <w:tr w:rsidR="00786BA2" w:rsidRPr="00F06E14" w14:paraId="0C3B2850" w14:textId="77777777" w:rsidTr="00FF5BCA">
        <w:tc>
          <w:tcPr>
            <w:tcW w:w="2970" w:type="dxa"/>
          </w:tcPr>
          <w:p w14:paraId="6C7DF3A7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36F94F25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E137D" w14:textId="63E70A8E" w:rsidR="00786BA2" w:rsidRPr="00F06E14" w:rsidRDefault="00962E8F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30,671</w:t>
            </w:r>
          </w:p>
        </w:tc>
        <w:tc>
          <w:tcPr>
            <w:tcW w:w="270" w:type="dxa"/>
          </w:tcPr>
          <w:p w14:paraId="551E5C1B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C04C68" w14:textId="4C0AB09D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34311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51,0</w:t>
            </w:r>
            <w:r w:rsidR="005754F1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50</w:t>
            </w:r>
          </w:p>
        </w:tc>
        <w:tc>
          <w:tcPr>
            <w:tcW w:w="270" w:type="dxa"/>
          </w:tcPr>
          <w:p w14:paraId="543FE807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B541DD" w14:textId="3D19D691" w:rsidR="00786BA2" w:rsidRPr="00F06E14" w:rsidRDefault="001667ED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  <w:r w:rsidRPr="001667ED">
              <w:rPr>
                <w:rFonts w:ascii="Angsana New" w:hAnsi="Angsana New"/>
                <w:sz w:val="30"/>
                <w:szCs w:val="30"/>
                <w:lang w:eastAsia="ja-JP" w:bidi="th-TH"/>
              </w:rPr>
              <w:t>35,89</w:t>
            </w:r>
            <w:r w:rsidR="00563779">
              <w:rPr>
                <w:rFonts w:ascii="Angsana New" w:hAnsi="Angsana New"/>
                <w:sz w:val="30"/>
                <w:szCs w:val="30"/>
                <w:lang w:eastAsia="ja-JP" w:bidi="th-TH"/>
              </w:rPr>
              <w:t>3</w:t>
            </w:r>
          </w:p>
        </w:tc>
        <w:tc>
          <w:tcPr>
            <w:tcW w:w="270" w:type="dxa"/>
          </w:tcPr>
          <w:p w14:paraId="6EAC95A5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F5DD64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  <w:r w:rsidRPr="00997A4E">
              <w:rPr>
                <w:rFonts w:ascii="Angsana New" w:hAnsi="Angsana New"/>
                <w:sz w:val="30"/>
                <w:szCs w:val="30"/>
                <w:lang w:eastAsia="ja-JP" w:bidi="th-TH"/>
              </w:rPr>
              <w:t>33,54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8</w:t>
            </w:r>
          </w:p>
        </w:tc>
      </w:tr>
      <w:tr w:rsidR="00786BA2" w:rsidRPr="00F06E14" w14:paraId="2121A197" w14:textId="77777777" w:rsidTr="00FF5BCA">
        <w:tc>
          <w:tcPr>
            <w:tcW w:w="2970" w:type="dxa"/>
          </w:tcPr>
          <w:p w14:paraId="54863697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Pr="00E52E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</w:t>
            </w:r>
          </w:p>
        </w:tc>
        <w:tc>
          <w:tcPr>
            <w:tcW w:w="810" w:type="dxa"/>
          </w:tcPr>
          <w:p w14:paraId="3BE91B2B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41211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14:paraId="14F60107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21DEB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C9298F0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1FD7D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270" w:type="dxa"/>
          </w:tcPr>
          <w:p w14:paraId="7A667721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51B35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</w:p>
        </w:tc>
      </w:tr>
      <w:tr w:rsidR="00786BA2" w:rsidRPr="00F06E14" w14:paraId="4EFF0B4B" w14:textId="77777777" w:rsidTr="00FF5BCA">
        <w:tc>
          <w:tcPr>
            <w:tcW w:w="2970" w:type="dxa"/>
          </w:tcPr>
          <w:p w14:paraId="2240CF76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52E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</w:t>
            </w:r>
            <w:r w:rsidRPr="00F06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810" w:type="dxa"/>
          </w:tcPr>
          <w:p w14:paraId="2B639EC9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F5259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14:paraId="5796E531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35FDE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14:paraId="77E1A408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EC5B0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1CD2B14E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8B1EF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</w:tr>
      <w:tr w:rsidR="00786BA2" w:rsidRPr="00F06E14" w14:paraId="79CA552B" w14:textId="77777777" w:rsidTr="00FF5BCA">
        <w:tc>
          <w:tcPr>
            <w:tcW w:w="2970" w:type="dxa"/>
          </w:tcPr>
          <w:p w14:paraId="2961248C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 </w:t>
            </w:r>
          </w:p>
        </w:tc>
        <w:tc>
          <w:tcPr>
            <w:tcW w:w="810" w:type="dxa"/>
          </w:tcPr>
          <w:p w14:paraId="0EC3E2B5" w14:textId="77777777" w:rsidR="00786BA2" w:rsidRPr="00F06E14" w:rsidRDefault="00786BA2" w:rsidP="0078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DCF70C" w14:textId="3F1CC02B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786BA2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27</w:t>
            </w:r>
            <w:r w:rsidR="00962E8F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0,733</w:t>
            </w:r>
          </w:p>
        </w:tc>
        <w:tc>
          <w:tcPr>
            <w:tcW w:w="270" w:type="dxa"/>
          </w:tcPr>
          <w:p w14:paraId="36FE512A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7C8EE0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997A4E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375,16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9</w:t>
            </w:r>
          </w:p>
        </w:tc>
        <w:tc>
          <w:tcPr>
            <w:tcW w:w="270" w:type="dxa"/>
          </w:tcPr>
          <w:p w14:paraId="26820051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52EE34" w14:textId="6D0F1F11" w:rsidR="00786BA2" w:rsidRPr="00F06E14" w:rsidRDefault="00D33F96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130,738</w:t>
            </w:r>
          </w:p>
        </w:tc>
        <w:tc>
          <w:tcPr>
            <w:tcW w:w="270" w:type="dxa"/>
          </w:tcPr>
          <w:p w14:paraId="5C89255E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6B773F" w14:textId="77777777" w:rsidR="00786BA2" w:rsidRPr="00F06E14" w:rsidRDefault="00786BA2" w:rsidP="00786B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 w:bidi="th-TH"/>
              </w:rPr>
            </w:pPr>
            <w:r w:rsidRPr="00997A4E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332,65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9</w:t>
            </w:r>
          </w:p>
        </w:tc>
      </w:tr>
    </w:tbl>
    <w:p w14:paraId="213667AD" w14:textId="77777777" w:rsidR="00A561B9" w:rsidRDefault="00A561B9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324EA7A" w14:textId="77777777" w:rsidR="007355AC" w:rsidRDefault="00735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424FE39" w14:textId="6BDCBEC1" w:rsidR="006C3B2A" w:rsidRPr="00CC41E6" w:rsidRDefault="00613653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355AC">
        <w:rPr>
          <w:rFonts w:ascii="Angsana New" w:hAnsi="Angsana New"/>
          <w:b/>
          <w:bCs/>
          <w:sz w:val="30"/>
          <w:szCs w:val="30"/>
        </w:rPr>
        <w:t>8</w:t>
      </w:r>
      <w:r w:rsidR="006C3B2A" w:rsidRPr="00B32DFC">
        <w:rPr>
          <w:rFonts w:ascii="Angsana New" w:hAnsi="Angsana New"/>
          <w:b/>
          <w:bCs/>
          <w:sz w:val="30"/>
          <w:szCs w:val="30"/>
        </w:rPr>
        <w:tab/>
      </w:r>
      <w:r w:rsidR="006C3B2A" w:rsidRPr="00CC41E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399F3C" w14:textId="77777777" w:rsidR="006C3B2A" w:rsidRPr="00CC41E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9E820F" w14:textId="77777777" w:rsidR="006C3B2A" w:rsidRPr="00B32DFC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C41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EF05B4F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080"/>
        <w:gridCol w:w="270"/>
        <w:gridCol w:w="1170"/>
        <w:gridCol w:w="270"/>
        <w:gridCol w:w="1080"/>
        <w:gridCol w:w="270"/>
        <w:gridCol w:w="1170"/>
      </w:tblGrid>
      <w:tr w:rsidR="006C3B2A" w:rsidRPr="00B32DFC" w14:paraId="14159B01" w14:textId="77777777" w:rsidTr="002D6C20">
        <w:tc>
          <w:tcPr>
            <w:tcW w:w="3330" w:type="dxa"/>
          </w:tcPr>
          <w:p w14:paraId="35EBA1B8" w14:textId="77777777" w:rsidR="006C3B2A" w:rsidRPr="00B32DFC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7D647" w14:textId="77777777" w:rsidR="006C3B2A" w:rsidRPr="00B32DFC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0D431BD" w14:textId="77777777" w:rsidR="006C3B2A" w:rsidRPr="00B32DFC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851898" w14:textId="77777777" w:rsidR="006C3B2A" w:rsidRPr="00B32DFC" w:rsidRDefault="006C3B2A" w:rsidP="00FF5B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80D5F80" w14:textId="77777777" w:rsidR="006C3B2A" w:rsidRPr="00B32DFC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B32DFC" w14:paraId="7A50B0CD" w14:textId="77777777" w:rsidTr="002D6C20">
        <w:tc>
          <w:tcPr>
            <w:tcW w:w="3330" w:type="dxa"/>
          </w:tcPr>
          <w:p w14:paraId="1BE81F40" w14:textId="77777777" w:rsidR="006C3B2A" w:rsidRPr="00B32DFC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3A255" w14:textId="1F8304E9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7766AE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D6C2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8AAE5D8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4077FF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3D272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D6C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7483406" w14:textId="77777777" w:rsidR="006C3B2A" w:rsidRPr="00B32DFC" w:rsidRDefault="006C3B2A" w:rsidP="00FF5B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00A17A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D6C2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3F69E3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DF584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3D272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D6C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C3B2A" w:rsidRPr="00B32DFC" w14:paraId="00E53FBB" w14:textId="77777777" w:rsidTr="002D6C20">
        <w:tc>
          <w:tcPr>
            <w:tcW w:w="3330" w:type="dxa"/>
          </w:tcPr>
          <w:p w14:paraId="049B9F63" w14:textId="77777777" w:rsidR="006C3B2A" w:rsidRPr="00B32DFC" w:rsidRDefault="006C3B2A" w:rsidP="00FF5BC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3E56A1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F8E4B23" w14:textId="77777777" w:rsidR="006C3B2A" w:rsidRPr="00B32DFC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2DF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F38E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32DF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32DF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B2A" w:rsidRPr="00B32DFC" w14:paraId="26E9ECD4" w14:textId="77777777" w:rsidTr="002D6C20">
        <w:tc>
          <w:tcPr>
            <w:tcW w:w="3330" w:type="dxa"/>
          </w:tcPr>
          <w:p w14:paraId="75CA9D61" w14:textId="77777777" w:rsidR="006C3B2A" w:rsidRPr="00B32DFC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2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B32D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B32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79049822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D4C82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CF050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C2C25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63D51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B16E9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A8AE3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9F00AF" w14:textId="77777777" w:rsidR="006C3B2A" w:rsidRPr="00B32DFC" w:rsidRDefault="006C3B2A" w:rsidP="00FF5B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C20" w:rsidRPr="00B32DFC" w14:paraId="09D641FE" w14:textId="77777777" w:rsidTr="002576DD">
        <w:tc>
          <w:tcPr>
            <w:tcW w:w="3330" w:type="dxa"/>
          </w:tcPr>
          <w:p w14:paraId="772F3DC8" w14:textId="77777777" w:rsidR="002D6C20" w:rsidRPr="00B32DFC" w:rsidRDefault="002D6C20" w:rsidP="002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2DFC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B32D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A620768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31465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4FF24AF2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2011B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DF38E1"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611E76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A4A72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66A606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FBE6E8" w14:textId="77777777" w:rsidR="002D6C20" w:rsidRPr="002576DD" w:rsidRDefault="002D6C20" w:rsidP="002D6C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D6C20" w:rsidRPr="00B32DFC" w14:paraId="760D6504" w14:textId="77777777" w:rsidTr="002576DD">
        <w:tc>
          <w:tcPr>
            <w:tcW w:w="3330" w:type="dxa"/>
          </w:tcPr>
          <w:p w14:paraId="7BAE713B" w14:textId="77777777" w:rsidR="002D6C20" w:rsidRPr="00B32DFC" w:rsidRDefault="002D6C20" w:rsidP="002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3ADAF8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EF43B8" w14:textId="77777777" w:rsidR="002D6C20" w:rsidRPr="009E3EC3" w:rsidRDefault="002D6C20" w:rsidP="002D6C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05CBC7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675447" w14:textId="77777777" w:rsidR="002D6C20" w:rsidRPr="009E3EC3" w:rsidRDefault="002D6C20" w:rsidP="002D6C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191078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999BEC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FF556D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7CDBE9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6C20" w:rsidRPr="00B32DFC" w14:paraId="43F8450F" w14:textId="77777777" w:rsidTr="002D6C20">
        <w:tc>
          <w:tcPr>
            <w:tcW w:w="3330" w:type="dxa"/>
          </w:tcPr>
          <w:p w14:paraId="7AE92F74" w14:textId="77777777" w:rsidR="002D6C20" w:rsidRPr="00B32DFC" w:rsidRDefault="002D6C20" w:rsidP="002D6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D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ECE6FA6" w14:textId="77777777" w:rsidR="002D6C20" w:rsidRPr="00B32DFC" w:rsidRDefault="002D6C20" w:rsidP="002D6C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9E0C8C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541726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08E0CD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A4E3B4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031F3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493503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35F9F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6C20" w:rsidRPr="00B32DFC" w14:paraId="16CC00EE" w14:textId="77777777" w:rsidTr="002D6C20">
        <w:tc>
          <w:tcPr>
            <w:tcW w:w="3330" w:type="dxa"/>
          </w:tcPr>
          <w:p w14:paraId="267E2951" w14:textId="77777777" w:rsidR="002D6C20" w:rsidRPr="00B32DFC" w:rsidRDefault="002D6C20" w:rsidP="002D6C20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32DF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B32DFC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B32DFC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990" w:type="dxa"/>
          </w:tcPr>
          <w:p w14:paraId="5103CC3C" w14:textId="3E6E10B0" w:rsidR="002D6C20" w:rsidRPr="00B32DFC" w:rsidRDefault="002D6C20" w:rsidP="002D6C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BF0266" w14:textId="2BE72ECD" w:rsidR="002D6C20" w:rsidRPr="00B32DFC" w:rsidRDefault="00660B30" w:rsidP="00DF38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13,601</w:t>
            </w:r>
          </w:p>
        </w:tc>
        <w:tc>
          <w:tcPr>
            <w:tcW w:w="270" w:type="dxa"/>
          </w:tcPr>
          <w:p w14:paraId="4FCBCC69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DAB50" w14:textId="77777777" w:rsidR="002D6C20" w:rsidRPr="00B32DFC" w:rsidRDefault="002D6C20" w:rsidP="00DF38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24D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F38E1">
              <w:rPr>
                <w:rFonts w:ascii="Angsana New" w:hAnsi="Angsana New"/>
                <w:sz w:val="30"/>
                <w:szCs w:val="30"/>
                <w:lang w:val="en-US" w:bidi="th-TH"/>
              </w:rPr>
              <w:t>20,81</w:t>
            </w:r>
            <w:r w:rsidR="00DF38E1" w:rsidRPr="00DF38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E24D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520DBC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E58777" w14:textId="6054E7F5" w:rsidR="002D6C20" w:rsidRPr="00B32DFC" w:rsidRDefault="00A561B9" w:rsidP="00DF38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561B9">
              <w:rPr>
                <w:rFonts w:ascii="Angsana New" w:hAnsi="Angsana New"/>
                <w:sz w:val="30"/>
                <w:szCs w:val="30"/>
                <w:lang w:val="en-US" w:bidi="th-TH"/>
              </w:rPr>
              <w:t>18,488</w:t>
            </w:r>
          </w:p>
        </w:tc>
        <w:tc>
          <w:tcPr>
            <w:tcW w:w="270" w:type="dxa"/>
          </w:tcPr>
          <w:p w14:paraId="208AB37B" w14:textId="77777777" w:rsidR="002D6C20" w:rsidRPr="00B32DFC" w:rsidRDefault="002D6C20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43899" w14:textId="5C38E972" w:rsidR="002D6C20" w:rsidRPr="00B32DFC" w:rsidRDefault="002D6C20" w:rsidP="00DF38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6C20">
              <w:rPr>
                <w:rFonts w:ascii="Angsana New" w:hAnsi="Angsana New"/>
                <w:sz w:val="30"/>
                <w:szCs w:val="30"/>
                <w:lang w:val="en-US" w:bidi="th-TH"/>
              </w:rPr>
              <w:t>(20,658)</w:t>
            </w:r>
          </w:p>
        </w:tc>
      </w:tr>
      <w:tr w:rsidR="002576DD" w:rsidRPr="00B32DFC" w14:paraId="30846D7C" w14:textId="77777777" w:rsidTr="002576DD">
        <w:tc>
          <w:tcPr>
            <w:tcW w:w="3330" w:type="dxa"/>
          </w:tcPr>
          <w:p w14:paraId="614DB0EE" w14:textId="0CDAD2A6" w:rsidR="002576DD" w:rsidRPr="00B32DFC" w:rsidRDefault="002576DD" w:rsidP="002D6C20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990" w:type="dxa"/>
          </w:tcPr>
          <w:p w14:paraId="7C898887" w14:textId="77777777" w:rsidR="002576DD" w:rsidRPr="00B32DFC" w:rsidRDefault="002576DD" w:rsidP="002D6C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479CBA" w14:textId="01CBBE17" w:rsidR="002576DD" w:rsidRPr="00A561B9" w:rsidRDefault="001E73C3" w:rsidP="00DF38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1,191</w:t>
            </w:r>
          </w:p>
        </w:tc>
        <w:tc>
          <w:tcPr>
            <w:tcW w:w="270" w:type="dxa"/>
          </w:tcPr>
          <w:p w14:paraId="2D5464D0" w14:textId="77777777" w:rsidR="002576DD" w:rsidRPr="00B32DFC" w:rsidRDefault="002576DD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AC3FDB" w14:textId="501F6275" w:rsidR="002576DD" w:rsidRPr="00CE24D0" w:rsidRDefault="002576DD" w:rsidP="002576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1A6232" w14:textId="77777777" w:rsidR="002576DD" w:rsidRPr="00B32DFC" w:rsidRDefault="002576DD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35BD08" w14:textId="5F10FE70" w:rsidR="002576DD" w:rsidRPr="00A561B9" w:rsidRDefault="002576DD" w:rsidP="002576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A19D79" w14:textId="77777777" w:rsidR="002576DD" w:rsidRPr="00B32DFC" w:rsidRDefault="002576DD" w:rsidP="002D6C2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22EA54" w14:textId="29FE0A05" w:rsidR="002576DD" w:rsidRPr="002D6C20" w:rsidRDefault="002576DD" w:rsidP="002576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576DD" w:rsidRPr="002576DD" w14:paraId="089F59CC" w14:textId="77777777" w:rsidTr="002576DD">
        <w:tc>
          <w:tcPr>
            <w:tcW w:w="3330" w:type="dxa"/>
          </w:tcPr>
          <w:p w14:paraId="0A7F9205" w14:textId="4F42C532" w:rsidR="002576DD" w:rsidRPr="002576DD" w:rsidRDefault="002576DD" w:rsidP="002576DD">
            <w:pPr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76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รวมภาษีเงินได้รอการตัดบัญชี </w:t>
            </w:r>
          </w:p>
        </w:tc>
        <w:tc>
          <w:tcPr>
            <w:tcW w:w="990" w:type="dxa"/>
          </w:tcPr>
          <w:p w14:paraId="5B118383" w14:textId="77777777" w:rsidR="002576DD" w:rsidRPr="002576DD" w:rsidRDefault="002576DD" w:rsidP="002576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F0D2F" w14:textId="204CF2FF" w:rsidR="002576DD" w:rsidRPr="002576DD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14,792</w:t>
            </w:r>
          </w:p>
        </w:tc>
        <w:tc>
          <w:tcPr>
            <w:tcW w:w="270" w:type="dxa"/>
          </w:tcPr>
          <w:p w14:paraId="72D9A0AF" w14:textId="77777777" w:rsidR="002576DD" w:rsidRPr="002576DD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F646E6" w14:textId="4312DDB4" w:rsidR="002576DD" w:rsidRPr="002576DD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(20,811)</w:t>
            </w:r>
          </w:p>
        </w:tc>
        <w:tc>
          <w:tcPr>
            <w:tcW w:w="270" w:type="dxa"/>
          </w:tcPr>
          <w:p w14:paraId="000A99A2" w14:textId="77777777" w:rsidR="002576DD" w:rsidRPr="002576DD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988B" w14:textId="45D01DA7" w:rsidR="002576DD" w:rsidRPr="002576DD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18,488</w:t>
            </w:r>
          </w:p>
        </w:tc>
        <w:tc>
          <w:tcPr>
            <w:tcW w:w="270" w:type="dxa"/>
          </w:tcPr>
          <w:p w14:paraId="784CEB47" w14:textId="77777777" w:rsidR="002576DD" w:rsidRPr="002576DD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EB0804" w14:textId="5C0E72A6" w:rsidR="002576DD" w:rsidRPr="002576DD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76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(20,658)</w:t>
            </w:r>
          </w:p>
        </w:tc>
      </w:tr>
      <w:tr w:rsidR="002576DD" w:rsidRPr="00B32DFC" w14:paraId="75584FAF" w14:textId="77777777" w:rsidTr="002576DD">
        <w:tc>
          <w:tcPr>
            <w:tcW w:w="3330" w:type="dxa"/>
          </w:tcPr>
          <w:p w14:paraId="69DCED1F" w14:textId="77777777" w:rsidR="002576DD" w:rsidRDefault="002576DD" w:rsidP="002576DD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81C0B6" w14:textId="77777777" w:rsidR="002576DD" w:rsidRPr="00B32DFC" w:rsidRDefault="002576DD" w:rsidP="002576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CAE906" w14:textId="77777777" w:rsidR="002576DD" w:rsidRPr="00A561B9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5A5C07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895201" w14:textId="77777777" w:rsidR="002576DD" w:rsidRPr="00CE24D0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1BEBED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368472" w14:textId="77777777" w:rsidR="002576DD" w:rsidRPr="00A561B9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83B660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F84ABE" w14:textId="77777777" w:rsidR="002576DD" w:rsidRPr="002D6C20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576DD" w:rsidRPr="00B32DFC" w14:paraId="6FF39A86" w14:textId="77777777" w:rsidTr="002576DD">
        <w:tc>
          <w:tcPr>
            <w:tcW w:w="3330" w:type="dxa"/>
          </w:tcPr>
          <w:p w14:paraId="2B4C588B" w14:textId="77777777" w:rsidR="002576DD" w:rsidRPr="00B32DFC" w:rsidRDefault="002576DD" w:rsidP="002576DD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32D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32D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AED9B2C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66B62E" w14:textId="064EEAE9" w:rsidR="002576DD" w:rsidRPr="00DF38E1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38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7,285</w:t>
            </w:r>
          </w:p>
        </w:tc>
        <w:tc>
          <w:tcPr>
            <w:tcW w:w="270" w:type="dxa"/>
          </w:tcPr>
          <w:p w14:paraId="176802B1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BFD12" w14:textId="77777777" w:rsidR="002576DD" w:rsidRPr="00DF38E1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38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(20,830)</w:t>
            </w:r>
          </w:p>
        </w:tc>
        <w:tc>
          <w:tcPr>
            <w:tcW w:w="270" w:type="dxa"/>
          </w:tcPr>
          <w:p w14:paraId="74685AED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75298F" w14:textId="1B8AE12F" w:rsidR="002576DD" w:rsidRPr="00DF38E1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56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18,488</w:t>
            </w:r>
          </w:p>
        </w:tc>
        <w:tc>
          <w:tcPr>
            <w:tcW w:w="270" w:type="dxa"/>
          </w:tcPr>
          <w:p w14:paraId="43C84FB4" w14:textId="77777777" w:rsidR="002576DD" w:rsidRPr="00B32DFC" w:rsidRDefault="002576DD" w:rsidP="002576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A696C9" w14:textId="61FF5A45" w:rsidR="002576DD" w:rsidRPr="00DF38E1" w:rsidRDefault="002576DD" w:rsidP="002576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38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(20,658)</w:t>
            </w:r>
          </w:p>
        </w:tc>
      </w:tr>
    </w:tbl>
    <w:p w14:paraId="6F7BEA1B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  <w:sectPr w:rsidR="006C3B2A" w:rsidRPr="006D40BA" w:rsidSect="008C42DF">
          <w:headerReference w:type="default" r:id="rId27"/>
          <w:footerReference w:type="default" r:id="rId2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FD10F82" w14:textId="77777777" w:rsidR="006C3B2A" w:rsidRPr="00563779" w:rsidRDefault="006C3B2A" w:rsidP="006C3B2A">
      <w:pPr>
        <w:tabs>
          <w:tab w:val="clear" w:pos="454"/>
          <w:tab w:val="clear" w:pos="907"/>
          <w:tab w:val="left" w:pos="990"/>
          <w:tab w:val="left" w:pos="1080"/>
          <w:tab w:val="left" w:pos="1170"/>
          <w:tab w:val="left" w:pos="1440"/>
        </w:tabs>
        <w:ind w:left="1440" w:right="95" w:hanging="90"/>
        <w:jc w:val="both"/>
        <w:rPr>
          <w:rFonts w:ascii="Angsana New" w:hAnsi="Angsana New"/>
          <w:sz w:val="30"/>
          <w:szCs w:val="30"/>
          <w:cs/>
        </w:rPr>
      </w:pPr>
      <w:r w:rsidRPr="0056377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5637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124CD841" w14:textId="77777777" w:rsidR="006C3B2A" w:rsidRPr="00563779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page" w:tblpX="1962" w:tblpY="212"/>
        <w:tblW w:w="135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170"/>
        <w:gridCol w:w="180"/>
        <w:gridCol w:w="1170"/>
        <w:gridCol w:w="180"/>
        <w:gridCol w:w="1260"/>
        <w:gridCol w:w="180"/>
        <w:gridCol w:w="1170"/>
      </w:tblGrid>
      <w:tr w:rsidR="006C3B2A" w:rsidRPr="00A74D98" w14:paraId="16A781A0" w14:textId="77777777" w:rsidTr="00FF5BCA">
        <w:trPr>
          <w:cantSplit/>
        </w:trPr>
        <w:tc>
          <w:tcPr>
            <w:tcW w:w="2779" w:type="dxa"/>
          </w:tcPr>
          <w:p w14:paraId="2910E9FD" w14:textId="77777777" w:rsidR="006C3B2A" w:rsidRPr="00A74D98" w:rsidRDefault="006C3B2A" w:rsidP="00FF5BC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0" w:type="dxa"/>
            <w:gridSpan w:val="15"/>
            <w:vAlign w:val="bottom"/>
          </w:tcPr>
          <w:p w14:paraId="08ED677B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4D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3B2A" w:rsidRPr="00A74D98" w14:paraId="2F7D8072" w14:textId="77777777" w:rsidTr="00FF5BCA">
        <w:trPr>
          <w:cantSplit/>
        </w:trPr>
        <w:tc>
          <w:tcPr>
            <w:tcW w:w="2779" w:type="dxa"/>
          </w:tcPr>
          <w:p w14:paraId="3324837C" w14:textId="77777777" w:rsidR="006C3B2A" w:rsidRPr="00A74D98" w:rsidRDefault="006C3B2A" w:rsidP="00FF5BC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AD4F3E8" w14:textId="77777777" w:rsidR="006C3B2A" w:rsidRPr="00A74D98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69DC62C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DC87D59" w14:textId="77777777" w:rsidR="006C3B2A" w:rsidRPr="00A74D98" w:rsidRDefault="006D4A30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6C3B2A" w:rsidRPr="00A74D98" w14:paraId="5978D27F" w14:textId="77777777" w:rsidTr="00FF5BCA">
        <w:trPr>
          <w:cantSplit/>
        </w:trPr>
        <w:tc>
          <w:tcPr>
            <w:tcW w:w="2779" w:type="dxa"/>
          </w:tcPr>
          <w:p w14:paraId="7CB56955" w14:textId="77777777" w:rsidR="006C3B2A" w:rsidRPr="00A74D98" w:rsidRDefault="006C3B2A" w:rsidP="00FF5BC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6CC80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7230369E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EAC4FB9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7B3DA7" w14:textId="77777777" w:rsidR="007C394F" w:rsidRDefault="007C394F" w:rsidP="00F71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9F91A84" w14:textId="77777777" w:rsidR="006C3B2A" w:rsidRPr="00A74D98" w:rsidRDefault="006C3B2A" w:rsidP="00F71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</w:tcPr>
          <w:p w14:paraId="447B14B1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D5A2DE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</w:t>
            </w:r>
          </w:p>
          <w:p w14:paraId="5ED5ECF2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</w:t>
            </w:r>
          </w:p>
          <w:p w14:paraId="4FEFF8FF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</w:t>
            </w:r>
          </w:p>
          <w:p w14:paraId="44303CDB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  <w:vAlign w:val="bottom"/>
          </w:tcPr>
          <w:p w14:paraId="099B7ED2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5CE8ED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0608D22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31344AA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3E1C80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7AD84652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60EA03D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262618" w14:textId="77777777" w:rsidR="00F71BC5" w:rsidRDefault="006C3B2A" w:rsidP="00F71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</w:p>
          <w:p w14:paraId="749029B4" w14:textId="77777777" w:rsidR="006C3B2A" w:rsidRPr="00A74D98" w:rsidRDefault="006C3B2A" w:rsidP="00F71B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9CC710" w14:textId="77777777" w:rsidR="006C3B2A" w:rsidRPr="00A74D98" w:rsidRDefault="006C3B2A" w:rsidP="00FF5BC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DA792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</w:t>
            </w:r>
          </w:p>
          <w:p w14:paraId="4B62886B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</w:t>
            </w:r>
          </w:p>
          <w:p w14:paraId="1E185ECB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</w:t>
            </w:r>
          </w:p>
          <w:p w14:paraId="27F95722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23906E79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EAD77E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A59FE2D" w14:textId="77777777" w:rsidR="006C3B2A" w:rsidRPr="00A74D98" w:rsidRDefault="006C3B2A" w:rsidP="00FF5B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C3B2A" w:rsidRPr="00A74D98" w14:paraId="622E32E8" w14:textId="77777777" w:rsidTr="00FF5BCA">
        <w:trPr>
          <w:cantSplit/>
        </w:trPr>
        <w:tc>
          <w:tcPr>
            <w:tcW w:w="2779" w:type="dxa"/>
          </w:tcPr>
          <w:p w14:paraId="0B303D4A" w14:textId="77777777" w:rsidR="006C3B2A" w:rsidRPr="00A74D98" w:rsidRDefault="006C3B2A" w:rsidP="00FF5BCA">
            <w:pPr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0" w:type="dxa"/>
            <w:gridSpan w:val="15"/>
            <w:vAlign w:val="bottom"/>
          </w:tcPr>
          <w:p w14:paraId="54ABE99E" w14:textId="77777777" w:rsidR="006C3B2A" w:rsidRPr="00A74D98" w:rsidRDefault="006C3B2A" w:rsidP="00FF5BC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74D9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64B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4D9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D4A30" w:rsidRPr="00A74D98" w14:paraId="14F7D49E" w14:textId="77777777" w:rsidTr="00AB6B8B">
        <w:trPr>
          <w:cantSplit/>
        </w:trPr>
        <w:tc>
          <w:tcPr>
            <w:tcW w:w="2779" w:type="dxa"/>
          </w:tcPr>
          <w:p w14:paraId="2163C653" w14:textId="77777777" w:rsidR="006D4A30" w:rsidRPr="00A74D98" w:rsidRDefault="006D4A30" w:rsidP="006D4A30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4D98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A74D98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0BBC220A" w14:textId="77777777" w:rsidR="006D4A30" w:rsidRPr="00A74D98" w:rsidRDefault="006D4A30" w:rsidP="006D4A30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4D9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4D98">
              <w:rPr>
                <w:rFonts w:ascii="Angsana New" w:hAnsi="Angsana New" w:hint="cs"/>
                <w:sz w:val="30"/>
                <w:szCs w:val="30"/>
                <w:cs/>
              </w:rPr>
              <w:t>หน่วยงานในต่างประเทศ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2A2D6" w14:textId="45EB86E1" w:rsidR="006D4A30" w:rsidRPr="00AB6B8B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DDD758" w14:textId="77777777" w:rsidR="006D4A30" w:rsidRPr="00AB6B8B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9AF826" w14:textId="77A24365" w:rsidR="006D4A30" w:rsidRPr="00AB6B8B" w:rsidRDefault="008A107D" w:rsidP="006D4A3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2EB7F3" w14:textId="77777777" w:rsidR="006D4A30" w:rsidRPr="00AB6B8B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3BF91" w14:textId="27007BD8" w:rsidR="006D4A30" w:rsidRPr="00AB6B8B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8F2CB" w14:textId="77777777" w:rsidR="006D4A30" w:rsidRPr="00AB6B8B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B73CC6" w14:textId="589BD493" w:rsidR="006D4A30" w:rsidRPr="00AB6B8B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A34866" w14:textId="77777777" w:rsidR="006D4A30" w:rsidRPr="00A74D98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1D7468" w14:textId="77777777" w:rsidR="006D4A30" w:rsidRPr="00AB6B8B" w:rsidRDefault="006D4A30" w:rsidP="006D4A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4,1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16)</w:t>
            </w:r>
          </w:p>
        </w:tc>
        <w:tc>
          <w:tcPr>
            <w:tcW w:w="180" w:type="dxa"/>
            <w:vAlign w:val="bottom"/>
          </w:tcPr>
          <w:p w14:paraId="49077D4B" w14:textId="77777777" w:rsidR="006D4A30" w:rsidRPr="00AB6B8B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5E72F9" w14:textId="77777777" w:rsidR="006D4A30" w:rsidRPr="00AB6B8B" w:rsidRDefault="006D4A30" w:rsidP="006D4A3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6D944C" w14:textId="77777777" w:rsidR="006D4A30" w:rsidRPr="00AB6B8B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7DEF947" w14:textId="77777777" w:rsidR="006D4A30" w:rsidRPr="00AB6B8B" w:rsidRDefault="006D4A30" w:rsidP="006D4A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  <w:vAlign w:val="bottom"/>
          </w:tcPr>
          <w:p w14:paraId="400E188C" w14:textId="77777777" w:rsidR="006D4A30" w:rsidRPr="00AB6B8B" w:rsidRDefault="006D4A30" w:rsidP="006D4A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7D08128" w14:textId="77777777" w:rsidR="006D4A30" w:rsidRPr="00AB6B8B" w:rsidRDefault="006D4A30" w:rsidP="006D4A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(4,148)</w:t>
            </w:r>
          </w:p>
        </w:tc>
      </w:tr>
      <w:tr w:rsidR="008A107D" w:rsidRPr="00A74D98" w14:paraId="13B3D35B" w14:textId="77777777" w:rsidTr="009537B8">
        <w:trPr>
          <w:cantSplit/>
          <w:trHeight w:val="765"/>
        </w:trPr>
        <w:tc>
          <w:tcPr>
            <w:tcW w:w="2779" w:type="dxa"/>
          </w:tcPr>
          <w:p w14:paraId="7B7C5CFF" w14:textId="77777777" w:rsidR="008A107D" w:rsidRPr="006D32E8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8A130" w14:textId="14561D46" w:rsidR="008A107D" w:rsidRPr="00AB6B8B" w:rsidRDefault="008A107D" w:rsidP="008A10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3,653</w:t>
            </w:r>
          </w:p>
        </w:tc>
        <w:tc>
          <w:tcPr>
            <w:tcW w:w="180" w:type="dxa"/>
            <w:shd w:val="clear" w:color="auto" w:fill="auto"/>
          </w:tcPr>
          <w:p w14:paraId="7F1CA6B2" w14:textId="77777777" w:rsidR="008A107D" w:rsidRPr="00AB6B8B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E90A" w14:textId="226886C5" w:rsidR="008A107D" w:rsidRPr="00AB6B8B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(731)</w:t>
            </w:r>
          </w:p>
        </w:tc>
        <w:tc>
          <w:tcPr>
            <w:tcW w:w="180" w:type="dxa"/>
            <w:shd w:val="clear" w:color="auto" w:fill="auto"/>
          </w:tcPr>
          <w:p w14:paraId="277FC72D" w14:textId="77777777" w:rsidR="008A107D" w:rsidRPr="00AB6B8B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8D912" w14:textId="0A87CADF" w:rsidR="008A107D" w:rsidRPr="008A107D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C6B92" w14:textId="77777777" w:rsidR="008A107D" w:rsidRPr="00AB6B8B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8667" w14:textId="0DB27401" w:rsidR="008A107D" w:rsidRPr="00AB6B8B" w:rsidRDefault="008A107D" w:rsidP="008A10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2,922</w:t>
            </w:r>
          </w:p>
        </w:tc>
        <w:tc>
          <w:tcPr>
            <w:tcW w:w="180" w:type="dxa"/>
          </w:tcPr>
          <w:p w14:paraId="272BC009" w14:textId="77777777" w:rsidR="008A107D" w:rsidRPr="00A74D98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72EFF7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3,25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86CA747" w14:textId="77777777" w:rsidR="008A107D" w:rsidRPr="00AB6B8B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5A32BF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80" w:type="dxa"/>
          </w:tcPr>
          <w:p w14:paraId="2E59AF11" w14:textId="77777777" w:rsidR="008A107D" w:rsidRPr="00AB6B8B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9DE54F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AB6B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72E223" w14:textId="77777777" w:rsidR="008A107D" w:rsidRPr="00AB6B8B" w:rsidRDefault="008A107D" w:rsidP="008A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5A3BC6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6B8B">
              <w:rPr>
                <w:rFonts w:ascii="Angsana New" w:hAnsi="Angsana New"/>
                <w:sz w:val="30"/>
                <w:szCs w:val="30"/>
                <w:lang w:val="en-US" w:bidi="th-TH"/>
              </w:rPr>
              <w:t>2,603</w:t>
            </w:r>
          </w:p>
        </w:tc>
      </w:tr>
      <w:tr w:rsidR="008A107D" w:rsidRPr="00A74D98" w14:paraId="270E8C12" w14:textId="77777777" w:rsidTr="00AB6B8B">
        <w:trPr>
          <w:cantSplit/>
        </w:trPr>
        <w:tc>
          <w:tcPr>
            <w:tcW w:w="2779" w:type="dxa"/>
          </w:tcPr>
          <w:p w14:paraId="74BFF4EA" w14:textId="77777777" w:rsidR="008A107D" w:rsidRPr="00A74D98" w:rsidRDefault="008A107D" w:rsidP="008A107D">
            <w:pPr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D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3B151" w14:textId="04A23CA5" w:rsidR="008A107D" w:rsidRPr="00AB6B8B" w:rsidRDefault="008A107D" w:rsidP="008A10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63118" w14:textId="77777777" w:rsidR="008A107D" w:rsidRPr="00AB6B8B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60FD6" w14:textId="0E0DC031" w:rsidR="008A107D" w:rsidRPr="008A107D" w:rsidRDefault="008A107D" w:rsidP="008A107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(731)</w:t>
            </w:r>
          </w:p>
        </w:tc>
        <w:tc>
          <w:tcPr>
            <w:tcW w:w="180" w:type="dxa"/>
            <w:shd w:val="clear" w:color="auto" w:fill="auto"/>
          </w:tcPr>
          <w:p w14:paraId="71BA2BFE" w14:textId="77777777" w:rsidR="008A107D" w:rsidRPr="00AB6B8B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6A71E" w14:textId="61BECE27" w:rsidR="008A107D" w:rsidRPr="00AB6B8B" w:rsidRDefault="008A107D" w:rsidP="008A10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5CF70" w14:textId="77777777" w:rsidR="008A107D" w:rsidRPr="00AB6B8B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3D59B" w14:textId="03CC42C4" w:rsidR="008A107D" w:rsidRPr="00AB6B8B" w:rsidRDefault="008A107D" w:rsidP="008A10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2,922</w:t>
            </w:r>
          </w:p>
        </w:tc>
        <w:tc>
          <w:tcPr>
            <w:tcW w:w="180" w:type="dxa"/>
            <w:vAlign w:val="bottom"/>
          </w:tcPr>
          <w:p w14:paraId="3D864D96" w14:textId="77777777" w:rsidR="008A107D" w:rsidRPr="00A74D98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48C2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(862)</w:t>
            </w:r>
          </w:p>
        </w:tc>
        <w:tc>
          <w:tcPr>
            <w:tcW w:w="180" w:type="dxa"/>
            <w:vAlign w:val="bottom"/>
          </w:tcPr>
          <w:p w14:paraId="1D032F71" w14:textId="77777777" w:rsidR="008A107D" w:rsidRPr="00AB6B8B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FCA49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AB6B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80" w:type="dxa"/>
          </w:tcPr>
          <w:p w14:paraId="104009E5" w14:textId="77777777" w:rsidR="008A107D" w:rsidRPr="00AB6B8B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C85296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6B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  <w:vAlign w:val="bottom"/>
          </w:tcPr>
          <w:p w14:paraId="37150767" w14:textId="77777777" w:rsidR="008A107D" w:rsidRPr="00AB6B8B" w:rsidRDefault="008A107D" w:rsidP="008A10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9DC20" w14:textId="77777777" w:rsidR="008A107D" w:rsidRPr="00AB6B8B" w:rsidRDefault="008A107D" w:rsidP="008A10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(1,545)</w:t>
            </w:r>
          </w:p>
        </w:tc>
      </w:tr>
    </w:tbl>
    <w:p w14:paraId="74205D36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8A4D62F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6B97C67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4E63F28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0119CCC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EB931F3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1BE0A13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29549BA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43A41B5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9F78E20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144581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9BB4492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04285A9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30E582C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859572B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671D587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8196BC3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248223D" w14:textId="77777777" w:rsidR="006C3B2A" w:rsidRPr="006D40B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  <w:sectPr w:rsidR="006C3B2A" w:rsidRPr="006D40BA" w:rsidSect="0089772D">
          <w:headerReference w:type="default" r:id="rId29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900"/>
        <w:gridCol w:w="180"/>
        <w:gridCol w:w="990"/>
        <w:gridCol w:w="180"/>
        <w:gridCol w:w="900"/>
        <w:gridCol w:w="180"/>
        <w:gridCol w:w="900"/>
        <w:gridCol w:w="180"/>
        <w:gridCol w:w="1080"/>
        <w:gridCol w:w="180"/>
        <w:gridCol w:w="1080"/>
      </w:tblGrid>
      <w:tr w:rsidR="006C3B2A" w:rsidRPr="00800AF2" w14:paraId="38406849" w14:textId="77777777" w:rsidTr="00AB5880">
        <w:trPr>
          <w:cantSplit/>
        </w:trPr>
        <w:tc>
          <w:tcPr>
            <w:tcW w:w="2531" w:type="dxa"/>
          </w:tcPr>
          <w:p w14:paraId="24561E28" w14:textId="77777777" w:rsidR="006C3B2A" w:rsidRPr="00800AF2" w:rsidRDefault="006C3B2A" w:rsidP="0031024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16CFAD84" w14:textId="77777777" w:rsidR="006C3B2A" w:rsidRPr="00800AF2" w:rsidRDefault="006C3B2A" w:rsidP="0031024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0A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800AF2" w14:paraId="718A290B" w14:textId="77777777" w:rsidTr="00AB5880">
        <w:trPr>
          <w:cantSplit/>
        </w:trPr>
        <w:tc>
          <w:tcPr>
            <w:tcW w:w="2531" w:type="dxa"/>
          </w:tcPr>
          <w:p w14:paraId="19ED8F5D" w14:textId="77777777" w:rsidR="006C3B2A" w:rsidRPr="00800AF2" w:rsidRDefault="006C3B2A" w:rsidP="003102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49A1AA44" w14:textId="77777777" w:rsidR="006C3B2A" w:rsidRPr="00800AF2" w:rsidRDefault="00310243" w:rsidP="003102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0DD77B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60106F49" w14:textId="77777777" w:rsidR="006C3B2A" w:rsidRPr="00800AF2" w:rsidRDefault="00310243" w:rsidP="003102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6C3B2A" w:rsidRPr="00800AF2" w14:paraId="63E57C6F" w14:textId="77777777" w:rsidTr="00AB5880">
        <w:trPr>
          <w:cantSplit/>
        </w:trPr>
        <w:tc>
          <w:tcPr>
            <w:tcW w:w="2531" w:type="dxa"/>
          </w:tcPr>
          <w:p w14:paraId="5C558FEB" w14:textId="77777777" w:rsidR="006C3B2A" w:rsidRPr="00800AF2" w:rsidRDefault="006C3B2A" w:rsidP="003102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7F0D33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7A2A4DC4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3F65C27" w14:textId="77777777" w:rsidR="006C3B2A" w:rsidRPr="00800AF2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A190F" w14:textId="77777777" w:rsidR="006C3B2A" w:rsidRPr="00800AF2" w:rsidRDefault="006E007B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6C3B2A"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8E04CF0" w14:textId="77777777" w:rsidR="006C3B2A" w:rsidRPr="00800AF2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F449A8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9BAB443" w14:textId="77777777" w:rsidR="006C3B2A" w:rsidRPr="00800AF2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21620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737B4C6" w14:textId="77777777" w:rsidR="006C3B2A" w:rsidRPr="00800AF2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EE007" w14:textId="77777777" w:rsidR="006E007B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</w:p>
          <w:p w14:paraId="6E854D0C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E9C3C4" w14:textId="77777777" w:rsidR="006C3B2A" w:rsidRPr="00800AF2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07FA2A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E14ED6E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0A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C3B2A" w:rsidRPr="00800AF2" w14:paraId="4F709295" w14:textId="77777777" w:rsidTr="00AB5880">
        <w:trPr>
          <w:cantSplit/>
        </w:trPr>
        <w:tc>
          <w:tcPr>
            <w:tcW w:w="2531" w:type="dxa"/>
          </w:tcPr>
          <w:p w14:paraId="75E3A89B" w14:textId="77777777" w:rsidR="006C3B2A" w:rsidRPr="00800AF2" w:rsidRDefault="006C3B2A" w:rsidP="003102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39C82CEF" w14:textId="77777777" w:rsidR="006C3B2A" w:rsidRPr="00800AF2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A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9B3A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0A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00A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0243" w:rsidRPr="00800AF2" w14:paraId="7D798C40" w14:textId="77777777" w:rsidTr="00AB5880">
        <w:trPr>
          <w:cantSplit/>
        </w:trPr>
        <w:tc>
          <w:tcPr>
            <w:tcW w:w="2531" w:type="dxa"/>
          </w:tcPr>
          <w:p w14:paraId="2CB43C17" w14:textId="77777777" w:rsidR="00310243" w:rsidRPr="00A74D98" w:rsidRDefault="00310243" w:rsidP="00310243">
            <w:pPr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720FA8" w14:textId="76040C4A" w:rsidR="00310243" w:rsidRPr="002E1FF8" w:rsidRDefault="00867B0D" w:rsidP="0031024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4,045</w:t>
            </w:r>
          </w:p>
        </w:tc>
        <w:tc>
          <w:tcPr>
            <w:tcW w:w="180" w:type="dxa"/>
            <w:shd w:val="clear" w:color="auto" w:fill="auto"/>
          </w:tcPr>
          <w:p w14:paraId="47CF5694" w14:textId="77777777" w:rsidR="00310243" w:rsidRPr="002E1FF8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94E98" w14:textId="5D06149F" w:rsidR="00310243" w:rsidRPr="002E1FF8" w:rsidRDefault="00867B0D" w:rsidP="0031024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(809)</w:t>
            </w:r>
          </w:p>
        </w:tc>
        <w:tc>
          <w:tcPr>
            <w:tcW w:w="180" w:type="dxa"/>
            <w:shd w:val="clear" w:color="auto" w:fill="auto"/>
          </w:tcPr>
          <w:p w14:paraId="49890D76" w14:textId="77777777" w:rsidR="00310243" w:rsidRPr="002E1FF8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D6459B" w14:textId="7CCA6F3B" w:rsidR="00310243" w:rsidRPr="002E1FF8" w:rsidRDefault="00867B0D" w:rsidP="0031024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3,236</w:t>
            </w:r>
          </w:p>
        </w:tc>
        <w:tc>
          <w:tcPr>
            <w:tcW w:w="180" w:type="dxa"/>
          </w:tcPr>
          <w:p w14:paraId="1C3907B4" w14:textId="77777777" w:rsidR="00310243" w:rsidRPr="002E1FF8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E9474D" w14:textId="77777777" w:rsidR="00310243" w:rsidRPr="002E1FF8" w:rsidRDefault="00310243" w:rsidP="0031024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3653">
              <w:rPr>
                <w:rFonts w:ascii="Angsana New" w:hAnsi="Angsana New"/>
                <w:sz w:val="30"/>
                <w:szCs w:val="30"/>
                <w:lang w:val="en-US" w:bidi="th-TH"/>
              </w:rPr>
              <w:t>3,004</w:t>
            </w:r>
          </w:p>
        </w:tc>
        <w:tc>
          <w:tcPr>
            <w:tcW w:w="180" w:type="dxa"/>
          </w:tcPr>
          <w:p w14:paraId="5A6136AE" w14:textId="77777777" w:rsidR="00310243" w:rsidRPr="002E1FF8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B85A7" w14:textId="77777777" w:rsidR="00310243" w:rsidRPr="002E1FF8" w:rsidRDefault="00310243" w:rsidP="0031024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1365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9B3AC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C34CB5" w14:textId="77777777" w:rsidR="00310243" w:rsidRPr="002E1FF8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628AF4" w14:textId="1F7B73B7" w:rsidR="00310243" w:rsidRPr="002E1FF8" w:rsidRDefault="00310243" w:rsidP="0031024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3653">
              <w:rPr>
                <w:rFonts w:ascii="Angsana New" w:hAnsi="Angsana New"/>
                <w:sz w:val="30"/>
                <w:szCs w:val="30"/>
                <w:lang w:val="en-US" w:bidi="th-TH"/>
              </w:rPr>
              <w:t>2,40</w:t>
            </w:r>
            <w:r w:rsidR="00ED020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67B0D" w:rsidRPr="00800AF2" w14:paraId="7AF12070" w14:textId="77777777" w:rsidTr="00AB5880">
        <w:trPr>
          <w:cantSplit/>
        </w:trPr>
        <w:tc>
          <w:tcPr>
            <w:tcW w:w="2531" w:type="dxa"/>
          </w:tcPr>
          <w:p w14:paraId="21DB923F" w14:textId="77777777" w:rsidR="00867B0D" w:rsidRPr="00800AF2" w:rsidRDefault="00867B0D" w:rsidP="00867B0D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4D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62FC8" w14:textId="50DB0131" w:rsidR="00867B0D" w:rsidRPr="00613653" w:rsidRDefault="00867B0D" w:rsidP="00867B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7B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4,045</w:t>
            </w:r>
          </w:p>
        </w:tc>
        <w:tc>
          <w:tcPr>
            <w:tcW w:w="180" w:type="dxa"/>
            <w:shd w:val="clear" w:color="auto" w:fill="auto"/>
          </w:tcPr>
          <w:p w14:paraId="59E41500" w14:textId="77777777" w:rsidR="00867B0D" w:rsidRPr="002E1FF8" w:rsidRDefault="00867B0D" w:rsidP="008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678E5" w14:textId="4F76BD06" w:rsidR="00867B0D" w:rsidRPr="00AB5880" w:rsidRDefault="00867B0D" w:rsidP="00867B0D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58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(809)</w:t>
            </w:r>
          </w:p>
        </w:tc>
        <w:tc>
          <w:tcPr>
            <w:tcW w:w="180" w:type="dxa"/>
            <w:shd w:val="clear" w:color="auto" w:fill="auto"/>
          </w:tcPr>
          <w:p w14:paraId="79589F23" w14:textId="77777777" w:rsidR="00867B0D" w:rsidRPr="00613653" w:rsidRDefault="00867B0D" w:rsidP="008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DF986" w14:textId="7C6CB960" w:rsidR="00867B0D" w:rsidRPr="00613653" w:rsidRDefault="00867B0D" w:rsidP="00867B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7B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3,236</w:t>
            </w:r>
          </w:p>
        </w:tc>
        <w:tc>
          <w:tcPr>
            <w:tcW w:w="180" w:type="dxa"/>
          </w:tcPr>
          <w:p w14:paraId="79BA7499" w14:textId="77777777" w:rsidR="00867B0D" w:rsidRPr="00800AF2" w:rsidRDefault="00867B0D" w:rsidP="008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1982" w14:textId="77777777" w:rsidR="00867B0D" w:rsidRPr="00613653" w:rsidRDefault="00867B0D" w:rsidP="00867B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36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  <w:tc>
          <w:tcPr>
            <w:tcW w:w="180" w:type="dxa"/>
          </w:tcPr>
          <w:p w14:paraId="14973086" w14:textId="77777777" w:rsidR="00867B0D" w:rsidRPr="002E1FF8" w:rsidRDefault="00867B0D" w:rsidP="008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D432D" w14:textId="77777777" w:rsidR="00867B0D" w:rsidRPr="00613653" w:rsidRDefault="00867B0D" w:rsidP="00867B0D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136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80" w:type="dxa"/>
          </w:tcPr>
          <w:p w14:paraId="6E76C0B1" w14:textId="77777777" w:rsidR="00867B0D" w:rsidRPr="00613653" w:rsidRDefault="00867B0D" w:rsidP="008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B365B" w14:textId="1A69062E" w:rsidR="00867B0D" w:rsidRPr="00613653" w:rsidRDefault="00867B0D" w:rsidP="00867B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136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2,40</w:t>
            </w:r>
            <w:r w:rsidR="00ED02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0F7671A9" w14:textId="77777777" w:rsidR="006C3B2A" w:rsidRPr="008B0500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2"/>
          <w:szCs w:val="2"/>
          <w:highlight w:val="yellow"/>
        </w:rPr>
      </w:pPr>
      <w:r w:rsidRPr="00AB5880">
        <w:rPr>
          <w:rFonts w:ascii="Angsana New" w:hAnsi="Angsana New" w:hint="cs"/>
          <w:sz w:val="28"/>
          <w:szCs w:val="28"/>
          <w:highlight w:val="yellow"/>
          <w:cs/>
        </w:rPr>
        <w:t xml:space="preserve">    </w:t>
      </w:r>
      <w:r w:rsidRPr="006D40BA">
        <w:rPr>
          <w:rFonts w:ascii="Angsana New" w:hAnsi="Angsana New" w:hint="cs"/>
          <w:sz w:val="2"/>
          <w:szCs w:val="2"/>
          <w:highlight w:val="yellow"/>
          <w:cs/>
        </w:rPr>
        <w:t xml:space="preserve">        </w:t>
      </w:r>
    </w:p>
    <w:p w14:paraId="4DF3155E" w14:textId="77777777" w:rsidR="006C3B2A" w:rsidRPr="000F190F" w:rsidRDefault="006C3B2A" w:rsidP="00310243">
      <w:pPr>
        <w:tabs>
          <w:tab w:val="clear" w:pos="227"/>
          <w:tab w:val="clear" w:pos="454"/>
        </w:tabs>
        <w:ind w:left="540" w:right="9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F19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187A11A" w14:textId="77777777" w:rsidR="006C3B2A" w:rsidRPr="008B0500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12"/>
          <w:szCs w:val="12"/>
          <w:highlight w:val="yellow"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990"/>
        <w:gridCol w:w="270"/>
        <w:gridCol w:w="1181"/>
      </w:tblGrid>
      <w:tr w:rsidR="006C3B2A" w:rsidRPr="00D70105" w14:paraId="68B71F99" w14:textId="77777777" w:rsidTr="00FF5BCA">
        <w:tc>
          <w:tcPr>
            <w:tcW w:w="4230" w:type="dxa"/>
            <w:shd w:val="clear" w:color="auto" w:fill="auto"/>
          </w:tcPr>
          <w:p w14:paraId="4B3C0FC7" w14:textId="77777777" w:rsidR="006C3B2A" w:rsidRPr="000F190F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shd w:val="clear" w:color="auto" w:fill="auto"/>
          </w:tcPr>
          <w:p w14:paraId="5A361B03" w14:textId="77777777" w:rsidR="006C3B2A" w:rsidRPr="00D7010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701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B2A" w:rsidRPr="00D70105" w14:paraId="0CBA66C2" w14:textId="77777777" w:rsidTr="00FF5BCA">
        <w:tc>
          <w:tcPr>
            <w:tcW w:w="4230" w:type="dxa"/>
            <w:shd w:val="clear" w:color="auto" w:fill="auto"/>
          </w:tcPr>
          <w:p w14:paraId="544424CB" w14:textId="77777777" w:rsidR="006C3B2A" w:rsidRPr="00D7010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5447562" w14:textId="77777777" w:rsidR="006C3B2A" w:rsidRPr="00D70105" w:rsidRDefault="00310243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E58112F" w14:textId="77777777" w:rsidR="006C3B2A" w:rsidRPr="00D7010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53981715" w14:textId="77777777" w:rsidR="006C3B2A" w:rsidRPr="00D70105" w:rsidRDefault="00310243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6C3B2A" w:rsidRPr="00D70105" w14:paraId="05E19478" w14:textId="77777777" w:rsidTr="00FF5BCA">
        <w:tc>
          <w:tcPr>
            <w:tcW w:w="4230" w:type="dxa"/>
            <w:shd w:val="clear" w:color="auto" w:fill="auto"/>
          </w:tcPr>
          <w:p w14:paraId="6604EA0E" w14:textId="77777777" w:rsidR="006C3B2A" w:rsidRPr="00D70105" w:rsidRDefault="006C3B2A" w:rsidP="00FF5BC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940329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A4A2132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8E86B30" w14:textId="77777777" w:rsidR="006C3B2A" w:rsidRPr="00D7010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764B2D4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D2D572A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B3A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F75D287" w14:textId="77777777" w:rsidR="006C3B2A" w:rsidRPr="00D7010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1A70F1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F6B969A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7D95F8" w14:textId="77777777" w:rsidR="006C3B2A" w:rsidRPr="00D70105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35EF2708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B932E0" w14:textId="77777777" w:rsidR="006C3B2A" w:rsidRPr="00D7010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B3A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243" w:rsidRPr="00D70105" w14:paraId="28E3DBDB" w14:textId="77777777" w:rsidTr="00FF5BCA">
        <w:tc>
          <w:tcPr>
            <w:tcW w:w="4230" w:type="dxa"/>
            <w:shd w:val="clear" w:color="auto" w:fill="auto"/>
          </w:tcPr>
          <w:p w14:paraId="3A0971F2" w14:textId="2C9BB52A" w:rsidR="00310243" w:rsidRPr="00D70105" w:rsidRDefault="00310243" w:rsidP="003102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7652D27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81FBA6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9FD7E9" w14:textId="3FA6E9F5" w:rsidR="00310243" w:rsidRPr="00D70105" w:rsidRDefault="000C0975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</w:t>
            </w:r>
            <w:r w:rsidR="004D045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2ADFDD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DAC913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0A2AF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0C4E0A0A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70105">
              <w:rPr>
                <w:rFonts w:ascii="Angsana New" w:hAnsi="Angsana New"/>
                <w:sz w:val="30"/>
                <w:szCs w:val="30"/>
              </w:rPr>
              <w:t>(2,467)</w:t>
            </w:r>
          </w:p>
        </w:tc>
      </w:tr>
      <w:tr w:rsidR="00310243" w:rsidRPr="00D70105" w14:paraId="3F75B5C9" w14:textId="77777777" w:rsidTr="00FF5BCA">
        <w:tc>
          <w:tcPr>
            <w:tcW w:w="4230" w:type="dxa"/>
            <w:shd w:val="clear" w:color="auto" w:fill="auto"/>
          </w:tcPr>
          <w:p w14:paraId="48761934" w14:textId="77777777" w:rsidR="00310243" w:rsidRPr="00D70105" w:rsidRDefault="00310243" w:rsidP="00310243">
            <w:pPr>
              <w:rPr>
                <w:rFonts w:ascii="Angsana New" w:hAnsi="Angsana New"/>
                <w:sz w:val="30"/>
                <w:szCs w:val="30"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5B1C604" w14:textId="5327AD33" w:rsidR="00310243" w:rsidRPr="00D70105" w:rsidRDefault="000C0975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40067765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1F45EA" w14:textId="417FC14B" w:rsidR="00310243" w:rsidRPr="00D70105" w:rsidRDefault="000C0975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(47</w:t>
            </w:r>
            <w:r w:rsidR="007700E9">
              <w:rPr>
                <w:rFonts w:ascii="Angsana New" w:hAnsi="Angsana New"/>
                <w:sz w:val="30"/>
                <w:szCs w:val="30"/>
                <w:lang w:eastAsia="ja-JP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A153F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9DF9A9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05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777FB842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79CCC385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eastAsia="ja-JP" w:bidi="th-TH"/>
              </w:rPr>
              <w:t>(493)</w:t>
            </w:r>
          </w:p>
        </w:tc>
      </w:tr>
      <w:tr w:rsidR="00310243" w:rsidRPr="00D70105" w14:paraId="036FC874" w14:textId="77777777" w:rsidTr="00FF5BCA">
        <w:tc>
          <w:tcPr>
            <w:tcW w:w="4230" w:type="dxa"/>
            <w:shd w:val="clear" w:color="auto" w:fill="auto"/>
          </w:tcPr>
          <w:p w14:paraId="21CBAC39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1D9AD622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59E82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6EB7FE" w14:textId="27CB03D5" w:rsidR="00310243" w:rsidRPr="00D70105" w:rsidRDefault="00D30BEA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42957226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4904B3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46529E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ADC6086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eastAsia="ja-JP" w:bidi="th-TH"/>
              </w:rPr>
              <w:t>713</w:t>
            </w:r>
          </w:p>
        </w:tc>
      </w:tr>
      <w:tr w:rsidR="00310243" w:rsidRPr="00D70105" w14:paraId="1DDAE1CA" w14:textId="77777777" w:rsidTr="00FF5BC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145D4A2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EFB14A8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5447A6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94D843E" w14:textId="67DE5089" w:rsidR="00310243" w:rsidRPr="00D70105" w:rsidRDefault="000C0975" w:rsidP="000C097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D72FAB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34C7163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A6BAA2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552A043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1,50</w:t>
            </w:r>
            <w:r w:rsidR="009B3AC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8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</w:tr>
      <w:tr w:rsidR="00310243" w:rsidRPr="00D70105" w14:paraId="0616913C" w14:textId="77777777" w:rsidTr="00FF5BCA">
        <w:tc>
          <w:tcPr>
            <w:tcW w:w="4230" w:type="dxa"/>
            <w:shd w:val="clear" w:color="auto" w:fill="auto"/>
          </w:tcPr>
          <w:p w14:paraId="7114C5BE" w14:textId="36F2595D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8768CA"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ที่ไม่รับรู้เป็น</w:t>
            </w:r>
          </w:p>
        </w:tc>
        <w:tc>
          <w:tcPr>
            <w:tcW w:w="900" w:type="dxa"/>
            <w:shd w:val="clear" w:color="auto" w:fill="auto"/>
          </w:tcPr>
          <w:p w14:paraId="44F2EF2D" w14:textId="77777777" w:rsidR="00310243" w:rsidRPr="00AD1D3E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CE7394" w14:textId="77777777" w:rsidR="00310243" w:rsidRPr="00AD1D3E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34D3A0" w14:textId="77777777" w:rsidR="00310243" w:rsidRPr="00AD1D3E" w:rsidRDefault="00310243" w:rsidP="000C097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A77950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E5EA40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585A36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889B5F6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</w:tr>
      <w:tr w:rsidR="00310243" w:rsidRPr="00D70105" w14:paraId="66424557" w14:textId="77777777" w:rsidTr="00FF5BCA">
        <w:tc>
          <w:tcPr>
            <w:tcW w:w="4230" w:type="dxa"/>
            <w:shd w:val="clear" w:color="auto" w:fill="auto"/>
          </w:tcPr>
          <w:p w14:paraId="2ACE6FBC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4CA136F8" w14:textId="77777777" w:rsidR="00310243" w:rsidRPr="00AD1D3E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C6A05C" w14:textId="77777777" w:rsidR="00310243" w:rsidRPr="00AD1D3E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202C236" w14:textId="71C30EFA" w:rsidR="00310243" w:rsidRPr="00AD1D3E" w:rsidRDefault="00AA1C47" w:rsidP="008768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18,863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E174D3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4B8902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D40112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3639E63B" w14:textId="6936E66B" w:rsidR="00310243" w:rsidRPr="00C24DCB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7</w:t>
            </w:r>
            <w:r w:rsidR="008768CA">
              <w:rPr>
                <w:rFonts w:ascii="Angsana New" w:hAnsi="Angsana New"/>
                <w:sz w:val="30"/>
                <w:szCs w:val="30"/>
                <w:lang w:eastAsia="ja-JP" w:bidi="th-TH"/>
              </w:rPr>
              <w:t>31</w:t>
            </w:r>
          </w:p>
        </w:tc>
      </w:tr>
      <w:tr w:rsidR="00310243" w:rsidRPr="00D70105" w14:paraId="6ADD5BB7" w14:textId="77777777" w:rsidTr="00FF5BCA">
        <w:tc>
          <w:tcPr>
            <w:tcW w:w="4230" w:type="dxa"/>
            <w:shd w:val="clear" w:color="auto" w:fill="auto"/>
          </w:tcPr>
          <w:p w14:paraId="176B07A1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ผลขาดทุนในปีก่อนที่ไม่รับรู้เป็น</w:t>
            </w:r>
          </w:p>
        </w:tc>
        <w:tc>
          <w:tcPr>
            <w:tcW w:w="900" w:type="dxa"/>
            <w:shd w:val="clear" w:color="auto" w:fill="auto"/>
          </w:tcPr>
          <w:p w14:paraId="001069FC" w14:textId="77777777" w:rsidR="00310243" w:rsidRPr="00AD1D3E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BE8865" w14:textId="77777777" w:rsidR="00310243" w:rsidRPr="00AD1D3E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88345BC" w14:textId="77777777" w:rsidR="00310243" w:rsidRPr="00AD1D3E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1729E3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6AEC328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819944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BE1A757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</w:tr>
      <w:tr w:rsidR="00310243" w:rsidRPr="00D70105" w14:paraId="36128CE0" w14:textId="77777777" w:rsidTr="00FF5BCA">
        <w:tc>
          <w:tcPr>
            <w:tcW w:w="4230" w:type="dxa"/>
            <w:shd w:val="clear" w:color="auto" w:fill="auto"/>
          </w:tcPr>
          <w:p w14:paraId="491474A4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30CB867B" w14:textId="77777777" w:rsidR="00310243" w:rsidRPr="00AD1D3E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F2DA6E" w14:textId="77777777" w:rsidR="00310243" w:rsidRPr="00AD1D3E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1B254DA" w14:textId="4DD64AD6" w:rsidR="00310243" w:rsidRPr="00AD1D3E" w:rsidRDefault="000C0975" w:rsidP="000C097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AD1D3E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6DED16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12D402F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0400B9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749C9524" w14:textId="08E89D03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eastAsia="ja-JP" w:bidi="th-TH"/>
              </w:rPr>
              <w:t>(</w:t>
            </w:r>
            <w:r w:rsidR="003A422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15,200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</w:tr>
      <w:tr w:rsidR="00310243" w:rsidRPr="00D70105" w14:paraId="3D001180" w14:textId="77777777" w:rsidTr="00FF5BCA">
        <w:tc>
          <w:tcPr>
            <w:tcW w:w="4230" w:type="dxa"/>
            <w:shd w:val="clear" w:color="auto" w:fill="auto"/>
          </w:tcPr>
          <w:p w14:paraId="00B33E87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ค่าใช้จ่ายในปีก่อนที่ไม่รับรู้เป็น</w:t>
            </w:r>
          </w:p>
        </w:tc>
        <w:tc>
          <w:tcPr>
            <w:tcW w:w="900" w:type="dxa"/>
            <w:shd w:val="clear" w:color="auto" w:fill="auto"/>
          </w:tcPr>
          <w:p w14:paraId="777269A7" w14:textId="77777777" w:rsidR="00310243" w:rsidRPr="00AD1D3E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C16BD" w14:textId="77777777" w:rsidR="00310243" w:rsidRPr="00AD1D3E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114BC5" w14:textId="77777777" w:rsidR="00310243" w:rsidRPr="00AD1D3E" w:rsidRDefault="00310243" w:rsidP="000C097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9488D3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051F2B4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D8942B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29B918FB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</w:tr>
      <w:tr w:rsidR="00310243" w:rsidRPr="00D70105" w14:paraId="029A274C" w14:textId="77777777" w:rsidTr="00FF5BCA">
        <w:tc>
          <w:tcPr>
            <w:tcW w:w="4230" w:type="dxa"/>
            <w:shd w:val="clear" w:color="auto" w:fill="auto"/>
          </w:tcPr>
          <w:p w14:paraId="46AC3DCE" w14:textId="77777777" w:rsidR="00310243" w:rsidRPr="00D70105" w:rsidRDefault="00310243" w:rsidP="0031024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58CBEDAA" w14:textId="77777777" w:rsidR="00310243" w:rsidRPr="00AD1D3E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6966D4" w14:textId="77777777" w:rsidR="00310243" w:rsidRPr="00AD1D3E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09AA536" w14:textId="62FC6ABF" w:rsidR="00310243" w:rsidRPr="00AD1D3E" w:rsidRDefault="00AA1C47" w:rsidP="00AA1C4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C0EC6D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F3AC2FB" w14:textId="77777777" w:rsidR="00310243" w:rsidRPr="00D70105" w:rsidRDefault="00310243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56BF32" w14:textId="77777777" w:rsidR="00310243" w:rsidRPr="00D70105" w:rsidRDefault="00310243" w:rsidP="0031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6F1BADB" w14:textId="77777777" w:rsidR="00310243" w:rsidRPr="00D70105" w:rsidRDefault="00310243" w:rsidP="0031024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eastAsia="ja-JP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4,69</w:t>
            </w:r>
            <w:r w:rsidR="009B3AC2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</w:tr>
      <w:tr w:rsidR="00682E1C" w:rsidRPr="00D70105" w14:paraId="657A83D9" w14:textId="77777777" w:rsidTr="00FF5BC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9303448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9526754" w14:textId="77777777" w:rsidR="00682E1C" w:rsidRPr="00AD1D3E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52CBB3" w14:textId="77777777" w:rsidR="00682E1C" w:rsidRPr="00AD1D3E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5D3EC2" w14:textId="5E510187" w:rsidR="00682E1C" w:rsidRPr="00AD1D3E" w:rsidRDefault="00D834A2" w:rsidP="00682E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(</w:t>
            </w:r>
            <w:r w:rsidR="00AA1C47">
              <w:rPr>
                <w:rFonts w:ascii="Angsana New" w:hAnsi="Angsana New"/>
                <w:sz w:val="30"/>
                <w:szCs w:val="30"/>
                <w:lang w:eastAsia="ja-JP" w:bidi="th-TH"/>
              </w:rPr>
              <w:t>1,255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3D832D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EDE2200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CB2CDF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53CCD" w14:textId="7675E4D1" w:rsidR="00682E1C" w:rsidRPr="00D70105" w:rsidRDefault="00682E1C" w:rsidP="00682E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(</w:t>
            </w:r>
            <w:r w:rsidR="008768CA">
              <w:rPr>
                <w:rFonts w:ascii="Angsana New" w:hAnsi="Angsana New"/>
                <w:sz w:val="30"/>
                <w:szCs w:val="30"/>
                <w:lang w:eastAsia="ja-JP" w:bidi="th-TH"/>
              </w:rPr>
              <w:t>381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)</w:t>
            </w:r>
          </w:p>
        </w:tc>
      </w:tr>
      <w:tr w:rsidR="00682E1C" w:rsidRPr="00D70105" w14:paraId="29750BEC" w14:textId="77777777" w:rsidTr="00FF5BC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2113F2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806E4E9" w14:textId="16BE8C28" w:rsidR="00682E1C" w:rsidRPr="00AD1D3E" w:rsidRDefault="003A4224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82E1C" w:rsidRPr="00AD1D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82E1C" w:rsidRPr="00AD1D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82E1C" w:rsidRPr="00AD1D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8888BF" w14:textId="77777777" w:rsidR="00682E1C" w:rsidRPr="00AD1D3E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2F9E1" w14:textId="6AC2A15E" w:rsidR="00682E1C" w:rsidRPr="00AD1D3E" w:rsidRDefault="00682E1C" w:rsidP="00682E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 w:rsidRPr="00AD1D3E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17,285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68F532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0934B71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844.3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C20471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4D73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20,830</w:t>
            </w:r>
            <w:r w:rsidRPr="00D70105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)</w:t>
            </w:r>
          </w:p>
        </w:tc>
      </w:tr>
    </w:tbl>
    <w:p w14:paraId="550433AF" w14:textId="77777777" w:rsidR="00EB0052" w:rsidRDefault="00EB0052">
      <w:r>
        <w:br w:type="page"/>
      </w: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990"/>
        <w:gridCol w:w="270"/>
        <w:gridCol w:w="1181"/>
      </w:tblGrid>
      <w:tr w:rsidR="00682E1C" w:rsidRPr="00D70105" w14:paraId="1660AD64" w14:textId="77777777" w:rsidTr="00C06CDC">
        <w:trPr>
          <w:trHeight w:hRule="exact" w:val="374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A5719BB" w14:textId="7C9AADA3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4A82C8DD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701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E1C" w:rsidRPr="00D70105" w14:paraId="0EDBF513" w14:textId="77777777" w:rsidTr="00C06CDC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5E88669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14791CA6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4CD01E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6ED8D122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682E1C" w:rsidRPr="00D70105" w14:paraId="6DC78E9D" w14:textId="77777777" w:rsidTr="00C06CDC">
        <w:trPr>
          <w:trHeight w:hRule="exact" w:val="374"/>
        </w:trPr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275586C9" w14:textId="77777777" w:rsidR="00682E1C" w:rsidRPr="00D70105" w:rsidRDefault="00682E1C" w:rsidP="00682E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7209F4B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8BC4A8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0434A6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664B96B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12A1409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64F991F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B24434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FEF682A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7BF4F6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717C2C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40B59919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BF2A54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82E1C" w:rsidRPr="00D70105" w14:paraId="06332144" w14:textId="77777777" w:rsidTr="00FF5BCA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1BB6FC6C" w14:textId="77777777" w:rsidR="00682E1C" w:rsidRPr="00D70105" w:rsidRDefault="00682E1C" w:rsidP="00682E1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FE778D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701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1E3D3E88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E94A6DF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D28D16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7B30D4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7010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280CF275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13BE4A3F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70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82E1C" w:rsidRPr="00D70105" w14:paraId="0ACA66E9" w14:textId="77777777" w:rsidTr="00672C17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28FE107" w14:textId="4E1AF827" w:rsidR="00682E1C" w:rsidRPr="00D70105" w:rsidRDefault="00682E1C" w:rsidP="00682E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4B8B3A5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07C37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39F118" w14:textId="18FEFA42" w:rsidR="00682E1C" w:rsidRPr="00D70105" w:rsidRDefault="00682E1C" w:rsidP="00682E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(37,551)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AE2F885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064AEC7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191E56D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1B7E56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bidi="th-TH"/>
              </w:rPr>
              <w:t>5,5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682E1C" w:rsidRPr="00D70105" w14:paraId="2B48528C" w14:textId="77777777" w:rsidTr="00FF5BCA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11DABEEE" w14:textId="77777777" w:rsidR="00682E1C" w:rsidRPr="00D70105" w:rsidRDefault="00682E1C" w:rsidP="00682E1C">
            <w:pPr>
              <w:rPr>
                <w:rFonts w:ascii="Angsana New" w:hAnsi="Angsana New"/>
                <w:sz w:val="30"/>
                <w:szCs w:val="30"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FDB727A" w14:textId="7F9C3AA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70C366C4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4A731A" w14:textId="74B53955" w:rsidR="00682E1C" w:rsidRPr="00032DEF" w:rsidRDefault="00682E1C" w:rsidP="00682E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32DEF">
              <w:rPr>
                <w:rFonts w:ascii="Angsana New" w:hAnsi="Angsana New"/>
                <w:sz w:val="30"/>
                <w:szCs w:val="30"/>
              </w:rPr>
              <w:t>(7,510)</w:t>
            </w:r>
          </w:p>
        </w:tc>
        <w:tc>
          <w:tcPr>
            <w:tcW w:w="270" w:type="dxa"/>
            <w:shd w:val="clear" w:color="auto" w:fill="auto"/>
          </w:tcPr>
          <w:p w14:paraId="2A2E76B3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8C8B17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105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51C0D7EE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6E28B8D9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D70105">
              <w:rPr>
                <w:rFonts w:ascii="Angsana New" w:hAnsi="Angsana New"/>
                <w:sz w:val="30"/>
                <w:szCs w:val="30"/>
              </w:rPr>
              <w:t>1,11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82E1C" w:rsidRPr="00D70105" w14:paraId="0E497D84" w14:textId="77777777" w:rsidTr="00FF5BCA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10938620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68D351F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3BA247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D6A96" w14:textId="0681FC63" w:rsidR="00682E1C" w:rsidRPr="00032DEF" w:rsidRDefault="00D834A2" w:rsidP="00682E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077EF2CF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359B7C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9AA4F0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AB64A35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600</w:t>
            </w:r>
          </w:p>
        </w:tc>
      </w:tr>
      <w:tr w:rsidR="00682E1C" w:rsidRPr="00D70105" w14:paraId="11FE37CA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460F583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6B78426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556C50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D290FFA" w14:textId="6A4F266D" w:rsidR="00682E1C" w:rsidRPr="00032DEF" w:rsidRDefault="00682E1C" w:rsidP="0057748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032DEF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6DEA2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EA7CD96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86BA12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299D48CA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(21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</w:tr>
      <w:tr w:rsidR="00682E1C" w:rsidRPr="00D70105" w14:paraId="41E56993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AF0205" w14:textId="58B38DA8" w:rsidR="00682E1C" w:rsidRPr="00D70105" w:rsidRDefault="00FC296E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ที่ไม่รับรู้เป็น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4ED5827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5B9DF2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C71539" w14:textId="77777777" w:rsidR="00682E1C" w:rsidRPr="00032DEF" w:rsidRDefault="00682E1C" w:rsidP="00682E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85EA0C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970ACFE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A975ED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5A1DBCEB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</w:tr>
      <w:tr w:rsidR="00682E1C" w:rsidRPr="00D70105" w14:paraId="16F1B27D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90FFCF4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567DA3C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2BEF1C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C80F1AB" w14:textId="2C9E1EEC" w:rsidR="00682E1C" w:rsidRPr="00032DEF" w:rsidRDefault="00317919" w:rsidP="00682E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18,863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C40790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062DC01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EF126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B961008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</w:tr>
      <w:tr w:rsidR="00682E1C" w:rsidRPr="00D70105" w14:paraId="1617AA4A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15925FF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ผลขาดทุนในปีก่อนที่ไม่รับรู้เป็น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4139781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A810F8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9FE384" w14:textId="77777777" w:rsidR="00682E1C" w:rsidRPr="00032DEF" w:rsidRDefault="00682E1C" w:rsidP="00682E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E82E99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6506FF0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E3012F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7DB14E59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</w:tr>
      <w:tr w:rsidR="00682E1C" w:rsidRPr="00D70105" w14:paraId="499E89D8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4EC9966" w14:textId="77777777" w:rsidR="00682E1C" w:rsidRPr="00D70105" w:rsidRDefault="00682E1C" w:rsidP="00682E1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3C5A098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AEA615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A265CAE" w14:textId="57262C9F" w:rsidR="00682E1C" w:rsidRPr="00032DEF" w:rsidRDefault="00682E1C" w:rsidP="0057748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032DEF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BE4C29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B7CAFA4" w14:textId="77777777" w:rsidR="00682E1C" w:rsidRPr="00D70105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6AEBE3" w14:textId="77777777" w:rsidR="00682E1C" w:rsidRPr="00D70105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55E83DFA" w14:textId="77777777" w:rsidR="00682E1C" w:rsidRPr="00D70105" w:rsidRDefault="00682E1C" w:rsidP="00682E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eastAsia="ja-JP" w:bidi="th-TH"/>
              </w:rPr>
              <w:t>(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8,864)</w:t>
            </w:r>
          </w:p>
        </w:tc>
      </w:tr>
      <w:tr w:rsidR="00056D74" w:rsidRPr="00D70105" w14:paraId="44A5854A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D07B664" w14:textId="489F8311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  <w:r w:rsidR="00ED083E">
              <w:rPr>
                <w:rFonts w:ascii="Angsana New" w:hAnsi="Angsana New" w:hint="cs"/>
                <w:sz w:val="30"/>
                <w:szCs w:val="30"/>
                <w:cs/>
              </w:rPr>
              <w:t>ปีก่อน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ที่ไม่รับรู้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ED028E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87CE8A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B0B4C83" w14:textId="77777777" w:rsidR="00056D74" w:rsidRPr="00032DEF" w:rsidRDefault="00056D74" w:rsidP="00056D7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832942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1D2C9ED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997A2A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20F07AD8" w14:textId="77777777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</w:p>
        </w:tc>
      </w:tr>
      <w:tr w:rsidR="00056D74" w:rsidRPr="00D70105" w14:paraId="7546E878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849B5F7" w14:textId="6A9C1345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ED6C096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A71DFF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36A1DF" w14:textId="04EE102A" w:rsidR="00056D74" w:rsidRPr="00032DEF" w:rsidRDefault="00056D74" w:rsidP="00056D7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ECA083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3D6736C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16A1B1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6045EAA0" w14:textId="64EEB87F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  <w:t>(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8,62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3)</w:t>
            </w:r>
          </w:p>
        </w:tc>
      </w:tr>
      <w:tr w:rsidR="00056D74" w:rsidRPr="00D70105" w14:paraId="1ACC3B4B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1AFE21" w14:textId="49C7D9BF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ค่าเผื่อการด้อยค่าเงินลงทุนที่ไม่รับรู้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0942FF3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004FB4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6FE585F" w14:textId="77777777" w:rsidR="00056D74" w:rsidRPr="00032DEF" w:rsidRDefault="00056D74" w:rsidP="00056D7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912641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9755B43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3AF668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1F0B97D3" w14:textId="77777777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</w:p>
        </w:tc>
      </w:tr>
      <w:tr w:rsidR="00056D74" w:rsidRPr="00D70105" w14:paraId="1A0CEBA5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0B6438" w14:textId="2F182A46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810861E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F61B92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88C6E61" w14:textId="29A6DAD8" w:rsidR="00056D74" w:rsidRPr="00032DEF" w:rsidRDefault="00056D74" w:rsidP="00056D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7,022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735DE0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E51DA9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AFBA94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3A95A5F8" w14:textId="78C3A2D9" w:rsidR="00056D74" w:rsidRPr="00D70105" w:rsidRDefault="00056D74" w:rsidP="00056D7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</w:tr>
      <w:tr w:rsidR="00056D74" w:rsidRPr="00D70105" w14:paraId="70BC7365" w14:textId="77777777" w:rsidTr="00B14A03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B667A68" w14:textId="77777777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ค่าใช้จ่ายในปีก่อนที่ไม่รับรู้เป็น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572C572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0D5BD7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E890E23" w14:textId="77777777" w:rsidR="00056D74" w:rsidRPr="00032DEF" w:rsidRDefault="00056D74" w:rsidP="00056D7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F0360C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C564252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3B4D6F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421668BA" w14:textId="77777777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</w:p>
        </w:tc>
      </w:tr>
      <w:tr w:rsidR="00056D74" w:rsidRPr="00D70105" w14:paraId="46650456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8A3E301" w14:textId="77777777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701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70105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24853D7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C5149A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B44C4F" w14:textId="26CE3914" w:rsidR="00056D74" w:rsidRPr="00032DEF" w:rsidRDefault="00056D74" w:rsidP="00056D7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032DEF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E04FFC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D6955DB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0F8E33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48CEF39F" w14:textId="77777777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(4,59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</w:tr>
      <w:tr w:rsidR="00056D74" w:rsidRPr="00D70105" w14:paraId="1757599A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C642E76" w14:textId="5B495BA1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5728D4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C61D31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5AA1E9" w14:textId="46EC06CD" w:rsidR="00056D74" w:rsidRPr="00032DEF" w:rsidRDefault="00317919" w:rsidP="00056D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0261ED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573ABB8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8F9DF7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0DABEAB2" w14:textId="20ACBD49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(7</w:t>
            </w: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</w:t>
            </w:r>
            <w:r w:rsidRPr="00D70105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)</w:t>
            </w:r>
          </w:p>
        </w:tc>
      </w:tr>
      <w:tr w:rsidR="00056D74" w:rsidRPr="00CC1C09" w14:paraId="5CE173F9" w14:textId="77777777" w:rsidTr="00FF5BCA">
        <w:trPr>
          <w:trHeight w:hRule="exact" w:val="37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44E9536" w14:textId="77777777" w:rsidR="00056D74" w:rsidRPr="00D70105" w:rsidRDefault="00056D74" w:rsidP="00056D7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01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5BF123B" w14:textId="537F495B" w:rsidR="00056D74" w:rsidRPr="00D70105" w:rsidRDefault="00680682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56D74">
              <w:rPr>
                <w:rFonts w:ascii="Angsana New" w:hAnsi="Angsana New"/>
                <w:b/>
                <w:bCs/>
                <w:sz w:val="30"/>
                <w:szCs w:val="30"/>
              </w:rPr>
              <w:t>49.23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2B448F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22E10" w14:textId="56F4DD73" w:rsidR="00056D74" w:rsidRPr="00032DEF" w:rsidRDefault="00056D74" w:rsidP="00056D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 w:rsidRPr="00032DEF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18,488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DE0F6D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02ACDA" w14:textId="77777777" w:rsidR="00056D74" w:rsidRPr="00D70105" w:rsidRDefault="00056D74" w:rsidP="00056D7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0105">
              <w:rPr>
                <w:rFonts w:ascii="Angsana New" w:hAnsi="Angsana New"/>
                <w:b/>
                <w:bCs/>
                <w:sz w:val="30"/>
                <w:szCs w:val="30"/>
              </w:rPr>
              <w:t>(369.6)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AE0262" w14:textId="77777777" w:rsidR="00056D74" w:rsidRPr="00D70105" w:rsidRDefault="00056D74" w:rsidP="0005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E459E" w14:textId="77777777" w:rsidR="00056D74" w:rsidRPr="00D70105" w:rsidRDefault="00056D74" w:rsidP="00056D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 w:rsidRPr="00D70105"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(20,658)</w:t>
            </w:r>
          </w:p>
        </w:tc>
      </w:tr>
    </w:tbl>
    <w:p w14:paraId="502AEC6D" w14:textId="77777777" w:rsidR="006C3B2A" w:rsidRPr="00CC1C09" w:rsidRDefault="006C3B2A" w:rsidP="00CC1C09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2154D44" w14:textId="77777777" w:rsidR="00E76EFB" w:rsidRPr="008564C7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Pr="008564C7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</w:t>
      </w:r>
      <w:r w:rsidRPr="008564C7">
        <w:rPr>
          <w:rFonts w:ascii="Angsana New" w:hAnsi="Angsana New" w:hint="cs"/>
          <w:sz w:val="30"/>
          <w:szCs w:val="30"/>
          <w:cs/>
        </w:rPr>
        <w:t xml:space="preserve"> </w:t>
      </w:r>
      <w:r w:rsidRPr="008564C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564C7">
        <w:rPr>
          <w:rFonts w:ascii="Angsana New" w:hAnsi="Angsana New"/>
          <w:sz w:val="30"/>
          <w:szCs w:val="30"/>
        </w:rPr>
        <w:t xml:space="preserve">31 </w:t>
      </w:r>
      <w:r w:rsidRPr="008564C7">
        <w:rPr>
          <w:rFonts w:ascii="Angsana New" w:hAnsi="Angsana New"/>
          <w:sz w:val="30"/>
          <w:szCs w:val="30"/>
          <w:cs/>
        </w:rPr>
        <w:t>ธันวาคม</w:t>
      </w:r>
      <w:r w:rsidRPr="008564C7">
        <w:rPr>
          <w:rFonts w:ascii="Angsana New" w:hAnsi="Angsana New" w:hint="cs"/>
          <w:sz w:val="30"/>
          <w:szCs w:val="30"/>
          <w:cs/>
        </w:rPr>
        <w:t xml:space="preserve"> มี</w:t>
      </w:r>
      <w:r w:rsidRPr="008564C7">
        <w:rPr>
          <w:rFonts w:ascii="Angsana New" w:hAnsi="Angsana New"/>
          <w:sz w:val="30"/>
          <w:szCs w:val="30"/>
          <w:cs/>
        </w:rPr>
        <w:t>ดังนี้</w:t>
      </w:r>
      <w:r w:rsidRPr="008564C7">
        <w:rPr>
          <w:rFonts w:ascii="Angsana New" w:hAnsi="Angsana New"/>
          <w:sz w:val="30"/>
          <w:szCs w:val="30"/>
        </w:rPr>
        <w:t xml:space="preserve">     </w:t>
      </w:r>
    </w:p>
    <w:p w14:paraId="66420364" w14:textId="77777777" w:rsidR="00E76EFB" w:rsidRPr="00544E43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78" w:type="dxa"/>
        <w:tblInd w:w="540" w:type="dxa"/>
        <w:tblLook w:val="00A0" w:firstRow="1" w:lastRow="0" w:firstColumn="1" w:lastColumn="0" w:noHBand="0" w:noVBand="0"/>
      </w:tblPr>
      <w:tblGrid>
        <w:gridCol w:w="3996"/>
        <w:gridCol w:w="1146"/>
        <w:gridCol w:w="266"/>
        <w:gridCol w:w="1146"/>
        <w:gridCol w:w="266"/>
        <w:gridCol w:w="1146"/>
        <w:gridCol w:w="266"/>
        <w:gridCol w:w="1146"/>
      </w:tblGrid>
      <w:tr w:rsidR="00E76EFB" w:rsidRPr="00356C25" w14:paraId="513444E9" w14:textId="77777777" w:rsidTr="006805D9">
        <w:tc>
          <w:tcPr>
            <w:tcW w:w="4248" w:type="dxa"/>
          </w:tcPr>
          <w:p w14:paraId="0D88FD6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B6F203A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6EFB" w:rsidRPr="00356C25" w14:paraId="50257B65" w14:textId="77777777" w:rsidTr="006805D9">
        <w:tc>
          <w:tcPr>
            <w:tcW w:w="4248" w:type="dxa"/>
          </w:tcPr>
          <w:p w14:paraId="5D447170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C0CAE1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033D082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ED302F7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76EFB" w:rsidRPr="00356C25" w14:paraId="18B01E1B" w14:textId="77777777" w:rsidTr="006805D9">
        <w:tc>
          <w:tcPr>
            <w:tcW w:w="4248" w:type="dxa"/>
          </w:tcPr>
          <w:p w14:paraId="48FBBE56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1D19D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2937536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47826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C823A58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53B6D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2C5AF5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5A322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76EFB" w:rsidRPr="00356C25" w14:paraId="4910F38C" w14:textId="77777777" w:rsidTr="006805D9">
        <w:tc>
          <w:tcPr>
            <w:tcW w:w="4248" w:type="dxa"/>
          </w:tcPr>
          <w:p w14:paraId="377FA19D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67D987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56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56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6EFB" w:rsidRPr="00356C25" w14:paraId="38D2B061" w14:textId="77777777" w:rsidTr="006805D9">
        <w:tc>
          <w:tcPr>
            <w:tcW w:w="4248" w:type="dxa"/>
          </w:tcPr>
          <w:p w14:paraId="2A5C2418" w14:textId="77777777" w:rsidR="00E76EFB" w:rsidRPr="00356C25" w:rsidRDefault="00E76EFB" w:rsidP="00FA622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56C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BE16537" w14:textId="695C3297" w:rsidR="00E76EFB" w:rsidRPr="00356C25" w:rsidRDefault="00ED0205" w:rsidP="00ED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  <w:tc>
          <w:tcPr>
            <w:tcW w:w="270" w:type="dxa"/>
            <w:vAlign w:val="bottom"/>
          </w:tcPr>
          <w:p w14:paraId="00F4C72D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89B4C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22,523</w:t>
            </w:r>
          </w:p>
        </w:tc>
        <w:tc>
          <w:tcPr>
            <w:tcW w:w="270" w:type="dxa"/>
            <w:vAlign w:val="bottom"/>
          </w:tcPr>
          <w:p w14:paraId="42EA2A2A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605EB5" w14:textId="7399DBD2" w:rsidR="00E76EFB" w:rsidRPr="00356C25" w:rsidRDefault="00ED0205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270" w:type="dxa"/>
            <w:vAlign w:val="bottom"/>
          </w:tcPr>
          <w:p w14:paraId="081E0A3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7BA0C1" w14:textId="151041F9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D20383">
              <w:rPr>
                <w:rFonts w:ascii="Angsana New" w:hAnsi="Angsana New"/>
                <w:sz w:val="30"/>
                <w:szCs w:val="30"/>
              </w:rPr>
              <w:t>(3,82</w:t>
            </w:r>
            <w:r w:rsidR="00ED0205">
              <w:rPr>
                <w:rFonts w:ascii="Angsana New" w:hAnsi="Angsana New"/>
                <w:sz w:val="30"/>
                <w:szCs w:val="30"/>
              </w:rPr>
              <w:t>2</w:t>
            </w:r>
            <w:r w:rsidRPr="00D203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6EFB" w:rsidRPr="00356C25" w14:paraId="7D8CCF73" w14:textId="77777777" w:rsidTr="006805D9">
        <w:tc>
          <w:tcPr>
            <w:tcW w:w="4248" w:type="dxa"/>
          </w:tcPr>
          <w:p w14:paraId="05C54FC9" w14:textId="77777777" w:rsidR="00E76EFB" w:rsidRPr="00356C25" w:rsidRDefault="00E76EFB" w:rsidP="00FA622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56C2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927DA0" w14:textId="13AC9D03" w:rsidR="00E76EFB" w:rsidRPr="00356C25" w:rsidRDefault="00ED0205" w:rsidP="00ED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(2,659)</w:t>
            </w:r>
          </w:p>
        </w:tc>
        <w:tc>
          <w:tcPr>
            <w:tcW w:w="270" w:type="dxa"/>
            <w:vAlign w:val="bottom"/>
          </w:tcPr>
          <w:p w14:paraId="77EA5862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DB224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BD3AAC">
              <w:rPr>
                <w:rFonts w:ascii="Angsana New" w:hAnsi="Angsana New"/>
                <w:sz w:val="30"/>
                <w:szCs w:val="30"/>
              </w:rPr>
              <w:t>(3,82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D3A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B809BC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5A587A" w14:textId="4FE4C3F4" w:rsidR="00E76EFB" w:rsidRPr="000F7813" w:rsidRDefault="00ED0205" w:rsidP="00ED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(2,659)</w:t>
            </w:r>
          </w:p>
        </w:tc>
        <w:tc>
          <w:tcPr>
            <w:tcW w:w="270" w:type="dxa"/>
            <w:vAlign w:val="bottom"/>
          </w:tcPr>
          <w:p w14:paraId="7300F85D" w14:textId="77777777" w:rsidR="00E76EFB" w:rsidRPr="000F7813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4502E5" w14:textId="758A3495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D20383">
              <w:rPr>
                <w:rFonts w:ascii="Angsana New" w:hAnsi="Angsana New"/>
                <w:sz w:val="30"/>
                <w:szCs w:val="30"/>
              </w:rPr>
              <w:t>3,82</w:t>
            </w:r>
            <w:r w:rsidR="00ED02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6EFB" w:rsidRPr="00F41571" w14:paraId="48183A83" w14:textId="77777777" w:rsidTr="006805D9">
        <w:tc>
          <w:tcPr>
            <w:tcW w:w="4248" w:type="dxa"/>
          </w:tcPr>
          <w:p w14:paraId="1DFF5AD4" w14:textId="77777777" w:rsidR="00E76EFB" w:rsidRPr="00FA622F" w:rsidRDefault="00E76EFB" w:rsidP="00FA622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FA62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A6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C27CB" w14:textId="77777777" w:rsidR="00E76EFB" w:rsidRPr="000F7813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8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9F7A1A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C0BB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18,701</w:t>
            </w:r>
          </w:p>
        </w:tc>
        <w:tc>
          <w:tcPr>
            <w:tcW w:w="270" w:type="dxa"/>
            <w:vAlign w:val="bottom"/>
          </w:tcPr>
          <w:p w14:paraId="57FB38C3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D6848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813">
              <w:rPr>
                <w:rFonts w:ascii="Angsana New" w:hAnsi="Angsana New"/>
                <w:b/>
                <w:bCs/>
                <w:sz w:val="30"/>
                <w:szCs w:val="30"/>
              </w:rPr>
              <w:t>1,613</w:t>
            </w:r>
          </w:p>
        </w:tc>
        <w:tc>
          <w:tcPr>
            <w:tcW w:w="270" w:type="dxa"/>
            <w:vAlign w:val="bottom"/>
          </w:tcPr>
          <w:p w14:paraId="0C566B06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488FD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4897CF1" w14:textId="77777777" w:rsidR="00E76EFB" w:rsidRPr="00544E43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78" w:type="dxa"/>
        <w:tblInd w:w="540" w:type="dxa"/>
        <w:tblLook w:val="00A0" w:firstRow="1" w:lastRow="0" w:firstColumn="1" w:lastColumn="0" w:noHBand="0" w:noVBand="0"/>
      </w:tblPr>
      <w:tblGrid>
        <w:gridCol w:w="3996"/>
        <w:gridCol w:w="1146"/>
        <w:gridCol w:w="266"/>
        <w:gridCol w:w="1146"/>
        <w:gridCol w:w="266"/>
        <w:gridCol w:w="1146"/>
        <w:gridCol w:w="266"/>
        <w:gridCol w:w="1146"/>
      </w:tblGrid>
      <w:tr w:rsidR="00E76EFB" w:rsidRPr="00356C25" w14:paraId="27700224" w14:textId="77777777" w:rsidTr="006805D9">
        <w:tc>
          <w:tcPr>
            <w:tcW w:w="4248" w:type="dxa"/>
          </w:tcPr>
          <w:p w14:paraId="098B2317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9CDCE4C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EFB" w:rsidRPr="00356C25" w14:paraId="454A0B15" w14:textId="77777777" w:rsidTr="006805D9">
        <w:tc>
          <w:tcPr>
            <w:tcW w:w="4248" w:type="dxa"/>
          </w:tcPr>
          <w:p w14:paraId="0F0EF254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732C6C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C7C1602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651E58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76EFB" w:rsidRPr="00356C25" w14:paraId="7E8816B3" w14:textId="77777777" w:rsidTr="006805D9">
        <w:tc>
          <w:tcPr>
            <w:tcW w:w="4248" w:type="dxa"/>
          </w:tcPr>
          <w:p w14:paraId="4497FACC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D399B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17AC74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F9A03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041D96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FE953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D6C2DC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E441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76EFB" w:rsidRPr="00356C25" w14:paraId="2B38AE22" w14:textId="77777777" w:rsidTr="006805D9">
        <w:tc>
          <w:tcPr>
            <w:tcW w:w="4248" w:type="dxa"/>
          </w:tcPr>
          <w:p w14:paraId="45DBCF22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CA619C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56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56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6EFB" w:rsidRPr="00356C25" w14:paraId="27B13601" w14:textId="77777777" w:rsidTr="006805D9">
        <w:tc>
          <w:tcPr>
            <w:tcW w:w="4248" w:type="dxa"/>
          </w:tcPr>
          <w:p w14:paraId="387D0DF7" w14:textId="77777777" w:rsidR="00E76EFB" w:rsidRPr="00356C25" w:rsidRDefault="00E76EFB" w:rsidP="00FA622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56C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8D9EBD" w14:textId="43FC5B3B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C0827">
              <w:rPr>
                <w:rFonts w:ascii="Angsana New" w:hAnsi="Angsana New"/>
                <w:sz w:val="30"/>
                <w:szCs w:val="30"/>
              </w:rPr>
              <w:t>2,29</w:t>
            </w:r>
            <w:r w:rsidR="00036BB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40F829D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12A597" w14:textId="410B904D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21,85</w:t>
            </w:r>
            <w:r w:rsidR="007B0B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067628E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3CAD1D" w14:textId="585751F3" w:rsidR="00E76EFB" w:rsidRPr="00356C25" w:rsidRDefault="00FA622F" w:rsidP="00FA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</w:t>
            </w:r>
            <w:r w:rsidR="00036B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7CA0EF9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AD2D56" w14:textId="3DC05B92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7B0B65">
              <w:rPr>
                <w:rFonts w:ascii="Angsana New" w:hAnsi="Angsana New"/>
                <w:sz w:val="30"/>
                <w:szCs w:val="30"/>
              </w:rPr>
              <w:t>700</w:t>
            </w:r>
            <w:r w:rsidRPr="005429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6EFB" w:rsidRPr="00356C25" w14:paraId="2A308978" w14:textId="77777777" w:rsidTr="006805D9">
        <w:tc>
          <w:tcPr>
            <w:tcW w:w="4248" w:type="dxa"/>
          </w:tcPr>
          <w:p w14:paraId="54717E48" w14:textId="77777777" w:rsidR="00E76EFB" w:rsidRPr="00356C25" w:rsidRDefault="00E76EFB" w:rsidP="00FA622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56C2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0679A8" w14:textId="4082843D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0827">
              <w:rPr>
                <w:rFonts w:ascii="Angsana New" w:hAnsi="Angsana New"/>
                <w:sz w:val="30"/>
                <w:szCs w:val="30"/>
              </w:rPr>
              <w:t>2,29</w:t>
            </w:r>
            <w:r w:rsidR="00036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075F248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DC7C3D" w14:textId="51384C64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542945">
              <w:rPr>
                <w:rFonts w:ascii="Angsana New" w:hAnsi="Angsana New"/>
                <w:sz w:val="30"/>
                <w:szCs w:val="30"/>
              </w:rPr>
              <w:t>(3,</w:t>
            </w:r>
            <w:r w:rsidR="007B0B65">
              <w:rPr>
                <w:rFonts w:ascii="Angsana New" w:hAnsi="Angsana New"/>
                <w:sz w:val="30"/>
                <w:szCs w:val="30"/>
              </w:rPr>
              <w:t>700</w:t>
            </w:r>
            <w:r w:rsidRPr="005429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096FFF7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E64501" w14:textId="3377FE00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C0827">
              <w:rPr>
                <w:rFonts w:ascii="Angsana New" w:hAnsi="Angsana New"/>
                <w:sz w:val="30"/>
                <w:szCs w:val="30"/>
              </w:rPr>
              <w:t>(</w:t>
            </w:r>
            <w:r w:rsidR="00FA622F">
              <w:rPr>
                <w:rFonts w:ascii="Angsana New" w:hAnsi="Angsana New"/>
                <w:sz w:val="30"/>
                <w:szCs w:val="30"/>
              </w:rPr>
              <w:t>2</w:t>
            </w:r>
            <w:r w:rsidR="00577488">
              <w:rPr>
                <w:rFonts w:ascii="Angsana New" w:hAnsi="Angsana New"/>
                <w:sz w:val="30"/>
                <w:szCs w:val="30"/>
              </w:rPr>
              <w:t>,</w:t>
            </w:r>
            <w:r w:rsidR="00FA622F">
              <w:rPr>
                <w:rFonts w:ascii="Angsana New" w:hAnsi="Angsana New"/>
                <w:sz w:val="30"/>
                <w:szCs w:val="30"/>
              </w:rPr>
              <w:t>29</w:t>
            </w:r>
            <w:r w:rsidR="00036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F1F988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FE7DE4" w14:textId="435EA81A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542945">
              <w:rPr>
                <w:rFonts w:ascii="Angsana New" w:hAnsi="Angsana New"/>
                <w:sz w:val="30"/>
                <w:szCs w:val="30"/>
              </w:rPr>
              <w:t>3,</w:t>
            </w:r>
            <w:r w:rsidR="007B0B6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E76EFB" w:rsidRPr="00F41571" w14:paraId="0A03BD8E" w14:textId="77777777" w:rsidTr="006805D9">
        <w:tc>
          <w:tcPr>
            <w:tcW w:w="4248" w:type="dxa"/>
          </w:tcPr>
          <w:p w14:paraId="23167AD1" w14:textId="77777777" w:rsidR="00E76EFB" w:rsidRPr="00FA622F" w:rsidRDefault="00E76EFB" w:rsidP="00FA622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FA62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A6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25C93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56332B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5C234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18,153</w:t>
            </w:r>
          </w:p>
        </w:tc>
        <w:tc>
          <w:tcPr>
            <w:tcW w:w="270" w:type="dxa"/>
            <w:vAlign w:val="bottom"/>
          </w:tcPr>
          <w:p w14:paraId="5E28069A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22740" w14:textId="714F7B32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0827">
              <w:rPr>
                <w:rFonts w:ascii="Angsana New" w:hAnsi="Angsana New"/>
                <w:b/>
                <w:bCs/>
                <w:sz w:val="30"/>
                <w:szCs w:val="30"/>
              </w:rPr>
              <w:t>(1,1</w:t>
            </w:r>
            <w:r w:rsidR="00FA622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AC082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F88BE8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C0BF5" w14:textId="77777777" w:rsidR="00E76EFB" w:rsidRPr="00356C25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AC65D5" w14:textId="77777777" w:rsidR="00E76EFB" w:rsidRDefault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A0A6168" w14:textId="77777777" w:rsidR="00E76EFB" w:rsidRDefault="00E76EFB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E76EFB" w:rsidSect="008C42DF">
          <w:headerReference w:type="default" r:id="rId30"/>
          <w:footerReference w:type="default" r:id="rId3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D4EC454" w14:textId="77777777" w:rsidR="00E76EFB" w:rsidRPr="009D6037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  <w:r w:rsidRPr="009D603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71CE95F7" w14:textId="77777777" w:rsidR="00E76EFB" w:rsidRPr="003274C1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2"/>
          <w:szCs w:val="22"/>
        </w:rPr>
      </w:pPr>
    </w:p>
    <w:tbl>
      <w:tblPr>
        <w:tblW w:w="151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42"/>
        <w:gridCol w:w="1350"/>
        <w:gridCol w:w="236"/>
        <w:gridCol w:w="1294"/>
        <w:gridCol w:w="270"/>
        <w:gridCol w:w="1260"/>
        <w:gridCol w:w="270"/>
        <w:gridCol w:w="1350"/>
        <w:gridCol w:w="270"/>
        <w:gridCol w:w="1260"/>
        <w:gridCol w:w="270"/>
        <w:gridCol w:w="1062"/>
        <w:gridCol w:w="252"/>
        <w:gridCol w:w="1206"/>
      </w:tblGrid>
      <w:tr w:rsidR="003274C1" w:rsidRPr="00C27EC8" w14:paraId="41682230" w14:textId="77777777" w:rsidTr="00F83574">
        <w:trPr>
          <w:tblHeader/>
        </w:trPr>
        <w:tc>
          <w:tcPr>
            <w:tcW w:w="4842" w:type="dxa"/>
          </w:tcPr>
          <w:p w14:paraId="1D5C2190" w14:textId="77777777" w:rsidR="003274C1" w:rsidRPr="009D6037" w:rsidRDefault="003274C1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72805C76" w14:textId="52D46CC9" w:rsidR="003274C1" w:rsidRPr="009D6037" w:rsidRDefault="003274C1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7488" w:rsidRPr="00C27EC8" w14:paraId="4EAC327F" w14:textId="77777777" w:rsidTr="00577488">
        <w:trPr>
          <w:tblHeader/>
        </w:trPr>
        <w:tc>
          <w:tcPr>
            <w:tcW w:w="4842" w:type="dxa"/>
          </w:tcPr>
          <w:p w14:paraId="52F46713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23235D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01069FF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auto"/>
            </w:tcBorders>
          </w:tcPr>
          <w:p w14:paraId="00BF32DC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9D6037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D6037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420EBF85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AD6217E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B4C92E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6374527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CFAB5A" w14:textId="2F8C58CC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FC98451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0E61F31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0ED679A" w14:textId="573DFAC0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77488" w:rsidRPr="00C27EC8" w14:paraId="3F003B8D" w14:textId="77777777" w:rsidTr="00577488">
        <w:trPr>
          <w:tblHeader/>
        </w:trPr>
        <w:tc>
          <w:tcPr>
            <w:tcW w:w="4842" w:type="dxa"/>
          </w:tcPr>
          <w:p w14:paraId="3F1A0AC7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1C498F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93EE7EA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D53C43D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9C35E6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CC74F3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3EAF5130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6CA8025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</w:tcPr>
          <w:p w14:paraId="09424BA3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25D6C9B" w14:textId="77777777" w:rsidR="00577488" w:rsidRPr="009D6037" w:rsidRDefault="00577488" w:rsidP="00333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2EB5B" w14:textId="0164C81B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21D5BE51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FF2FE19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22BA25A" w14:textId="4747A019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77488" w:rsidRPr="00C27EC8" w14:paraId="2C54D5E3" w14:textId="77777777" w:rsidTr="00577488">
        <w:trPr>
          <w:tblHeader/>
        </w:trPr>
        <w:tc>
          <w:tcPr>
            <w:tcW w:w="4842" w:type="dxa"/>
          </w:tcPr>
          <w:p w14:paraId="06F961E6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2D6795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70EB8D5A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79AA7D0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324A29E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F7F48E3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11BFCDC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9C0804E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70" w:type="dxa"/>
          </w:tcPr>
          <w:p w14:paraId="2811A0FB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69F3EE" w14:textId="5F68C340" w:rsidR="00577488" w:rsidRPr="009D6037" w:rsidRDefault="00577488" w:rsidP="00333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</w:t>
            </w:r>
          </w:p>
        </w:tc>
        <w:tc>
          <w:tcPr>
            <w:tcW w:w="270" w:type="dxa"/>
          </w:tcPr>
          <w:p w14:paraId="3906F7E5" w14:textId="251C4403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5FCCC6CF" w14:textId="38601934" w:rsidR="00577488" w:rsidRPr="00577488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488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52" w:type="dxa"/>
          </w:tcPr>
          <w:p w14:paraId="4DF3CDF0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60D193" w14:textId="480AC24C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77488" w:rsidRPr="00C27EC8" w14:paraId="3CFB850D" w14:textId="77777777" w:rsidTr="00577488">
        <w:trPr>
          <w:tblHeader/>
        </w:trPr>
        <w:tc>
          <w:tcPr>
            <w:tcW w:w="4842" w:type="dxa"/>
          </w:tcPr>
          <w:p w14:paraId="4D9E2501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FE7267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A77A77F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4B6170F4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43714DB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281C0F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DC920BA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7F938AB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4F8B5AD0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9839C0" w14:textId="266F3DD8" w:rsidR="00577488" w:rsidRPr="009D6037" w:rsidRDefault="00577488" w:rsidP="00333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14:paraId="3EFFC9B8" w14:textId="23BFC293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6063E269" w14:textId="6B65DAE5" w:rsidR="00577488" w:rsidRPr="00577488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488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52" w:type="dxa"/>
          </w:tcPr>
          <w:p w14:paraId="72F1CF3A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75EA6A43" w14:textId="1D3048C1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577488" w:rsidRPr="00C27EC8" w14:paraId="0BEBA7EF" w14:textId="77777777" w:rsidTr="00F83574">
        <w:trPr>
          <w:tblHeader/>
        </w:trPr>
        <w:tc>
          <w:tcPr>
            <w:tcW w:w="4842" w:type="dxa"/>
          </w:tcPr>
          <w:p w14:paraId="182C0F2E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6D4F07D0" w14:textId="41A7D24A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77488" w:rsidRPr="00C27EC8" w14:paraId="71F6FE52" w14:textId="77777777" w:rsidTr="00577488">
        <w:tc>
          <w:tcPr>
            <w:tcW w:w="4842" w:type="dxa"/>
          </w:tcPr>
          <w:p w14:paraId="6A96288E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1D9EBA49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D5D4F2B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2FB31DDB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8D3081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48A8574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2E7CA6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F70A70D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DA6B9E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54BBE0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C560C8" w14:textId="0049692E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4F803D7D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5C3CFA3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21EC84E" w14:textId="0D389A33" w:rsidR="00577488" w:rsidRPr="009D6037" w:rsidRDefault="00577488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77488" w:rsidRPr="00C27EC8" w14:paraId="4BADBD6F" w14:textId="77777777" w:rsidTr="00577488">
        <w:trPr>
          <w:trHeight w:val="80"/>
        </w:trPr>
        <w:tc>
          <w:tcPr>
            <w:tcW w:w="4842" w:type="dxa"/>
          </w:tcPr>
          <w:p w14:paraId="2B879384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9D6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B3305F3" w14:textId="77777777" w:rsidR="00577488" w:rsidRPr="009D6037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3F77EA55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659B6A" w14:textId="3B26FD62" w:rsidR="00577488" w:rsidRPr="009D6037" w:rsidRDefault="00577488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(84)</w:t>
            </w:r>
          </w:p>
        </w:tc>
        <w:tc>
          <w:tcPr>
            <w:tcW w:w="270" w:type="dxa"/>
          </w:tcPr>
          <w:p w14:paraId="330817DC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8318E" w14:textId="41CD0D54" w:rsidR="00577488" w:rsidRPr="009D6037" w:rsidRDefault="00577488" w:rsidP="00BC0E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E1FE3B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321FC" w14:textId="30369F27" w:rsidR="00577488" w:rsidRPr="009D6037" w:rsidRDefault="00577488" w:rsidP="00BC0E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858598" w14:textId="77777777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72589" w14:textId="667D612A" w:rsidR="00577488" w:rsidRPr="009D6037" w:rsidRDefault="0083398E" w:rsidP="0083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B8076" w14:textId="1CB84761" w:rsidR="00577488" w:rsidRPr="009D6037" w:rsidRDefault="00577488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8A23C3" w14:textId="593AA94E" w:rsidR="00577488" w:rsidRDefault="00475846" w:rsidP="004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2" w:type="dxa"/>
          </w:tcPr>
          <w:p w14:paraId="2B8AA1E5" w14:textId="77777777" w:rsidR="00577488" w:rsidRDefault="0057748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B9C0663" w14:textId="440150EB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577488" w:rsidRPr="00C27EC8" w14:paraId="172CEA70" w14:textId="77777777" w:rsidTr="00577488">
        <w:tc>
          <w:tcPr>
            <w:tcW w:w="4842" w:type="dxa"/>
          </w:tcPr>
          <w:p w14:paraId="63493160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350" w:type="dxa"/>
          </w:tcPr>
          <w:p w14:paraId="09F818DA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DE2908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D8D679" w14:textId="2342E70A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</w:t>
            </w:r>
            <w:r w:rsidR="0047584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8AD21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06CEA4" w14:textId="3CEB917D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322299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662A30" w14:textId="13C38205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CB5638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D570B" w14:textId="48E3B845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D4EC7" w14:textId="05511E9B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76C40D" w14:textId="37366F95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A4BFC7B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173EBE1" w14:textId="00718E8F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577488" w:rsidRPr="00C27EC8" w14:paraId="66536934" w14:textId="77777777" w:rsidTr="00577488">
        <w:tc>
          <w:tcPr>
            <w:tcW w:w="4842" w:type="dxa"/>
          </w:tcPr>
          <w:p w14:paraId="312A7A0B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350" w:type="dxa"/>
          </w:tcPr>
          <w:p w14:paraId="4598CA0B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36" w:type="dxa"/>
          </w:tcPr>
          <w:p w14:paraId="118BDDDE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CB4745" w14:textId="69C7249C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D02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79EFB1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D3A08" w14:textId="2A7B5964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831D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D563B" w14:textId="659683EA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9813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B10F6" w14:textId="3C7C36B9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1EDB2" w14:textId="5BA10AE0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16FF0B" w14:textId="5F1320D0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432994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868C4D0" w14:textId="43E95954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ED02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77488" w:rsidRPr="00C27EC8" w14:paraId="4E32B59B" w14:textId="77777777" w:rsidTr="00577488">
        <w:tc>
          <w:tcPr>
            <w:tcW w:w="4842" w:type="dxa"/>
          </w:tcPr>
          <w:p w14:paraId="28F7E3A8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</w:tcPr>
          <w:p w14:paraId="48E56FDC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5011DDF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E3AA69" w14:textId="4725AEE3" w:rsidR="00577488" w:rsidRPr="009D6037" w:rsidRDefault="006E6197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14:paraId="570D530A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778C1" w14:textId="7FDF6ED7" w:rsidR="00577488" w:rsidRPr="009D6037" w:rsidRDefault="009F5DCC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07A2A">
              <w:rPr>
                <w:rFonts w:ascii="Angsana New" w:hAnsi="Angsana New"/>
                <w:sz w:val="30"/>
                <w:szCs w:val="30"/>
                <w:lang w:val="en-US" w:bidi="th-TH"/>
              </w:rPr>
              <w:t>731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2060F3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342623" w14:textId="3388FB65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DA0A5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2D3697" w14:textId="2157B878" w:rsidR="00577488" w:rsidRPr="009D6037" w:rsidRDefault="00311D30" w:rsidP="0083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3398E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A80113" w14:textId="2B368230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B0FF00" w14:textId="5D90AA0C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393B">
              <w:rPr>
                <w:rFonts w:ascii="Angsana New" w:hAnsi="Angsana New"/>
                <w:sz w:val="30"/>
                <w:szCs w:val="30"/>
              </w:rPr>
              <w:t>1</w:t>
            </w:r>
            <w:r w:rsidR="009F5DCC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3C3395CA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03E398D" w14:textId="679EF1D9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577488" w:rsidRPr="00C27EC8" w14:paraId="080A7738" w14:textId="77777777" w:rsidTr="00577488">
        <w:tc>
          <w:tcPr>
            <w:tcW w:w="4842" w:type="dxa"/>
          </w:tcPr>
          <w:p w14:paraId="0A6DDDEB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350" w:type="dxa"/>
          </w:tcPr>
          <w:p w14:paraId="33E73559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36" w:type="dxa"/>
          </w:tcPr>
          <w:p w14:paraId="47F65AE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0ABD11" w14:textId="62C8DFDF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F5DCC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040AE5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2C53D" w14:textId="58BB1CB2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58B07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E36B88" w14:textId="3D041BC4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4F7C7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54A0D" w14:textId="4FD02486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A0E7AA" w14:textId="12941FD1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6D0A45" w14:textId="35A4B758" w:rsidR="00577488" w:rsidRDefault="00ED0205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F5D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002FF753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AE46BDA" w14:textId="22064AB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90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488" w:rsidRPr="00C27EC8" w14:paraId="4A0074B0" w14:textId="77777777" w:rsidTr="00577488">
        <w:tc>
          <w:tcPr>
            <w:tcW w:w="4842" w:type="dxa"/>
          </w:tcPr>
          <w:p w14:paraId="148C5DD6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ประมาณการต้นทุนที่คาดว่าจะเกิด</w:t>
            </w:r>
          </w:p>
        </w:tc>
        <w:tc>
          <w:tcPr>
            <w:tcW w:w="1350" w:type="dxa"/>
          </w:tcPr>
          <w:p w14:paraId="67F8A0F3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36" w:type="dxa"/>
          </w:tcPr>
          <w:p w14:paraId="48436BAF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F782" w14:textId="174E7DC8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</w:t>
            </w:r>
            <w:r w:rsidR="00ED020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9F5DC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D21563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B44AB" w14:textId="1D48C0E4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61576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021253" w14:textId="0DE3B208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C68E4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48A57" w14:textId="4E51DEB9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5FEC6" w14:textId="1546A63F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6DB73E6" w14:textId="120FBA44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9F5DC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BF9EB10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D8BDF41" w14:textId="380F7AD0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</w:t>
            </w:r>
            <w:r w:rsidR="00ED02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7488" w:rsidRPr="00C27EC8" w14:paraId="488A57FE" w14:textId="77777777" w:rsidTr="00577488">
        <w:tc>
          <w:tcPr>
            <w:tcW w:w="4842" w:type="dxa"/>
          </w:tcPr>
          <w:p w14:paraId="0E8966FF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1350" w:type="dxa"/>
            <w:shd w:val="clear" w:color="auto" w:fill="auto"/>
          </w:tcPr>
          <w:p w14:paraId="4840FD0F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038F9AD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CF116E" w14:textId="5C3F218D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F5DCC">
              <w:rPr>
                <w:rFonts w:ascii="Angsana New" w:hAnsi="Angsana New"/>
                <w:sz w:val="30"/>
                <w:szCs w:val="30"/>
              </w:rPr>
              <w:t>213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DC698D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CA1E1D" w14:textId="0B1CB7B5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21AD9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FCC847" w14:textId="10BCC82C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06650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85DE8" w14:textId="09F009DF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C36A4" w14:textId="761C0212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1270554" w14:textId="3105E7C9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F5DC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10412E7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5E90C51" w14:textId="2DBB9A9B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577488" w:rsidRPr="00C27EC8" w14:paraId="1919BFA9" w14:textId="77777777" w:rsidTr="00577488">
        <w:tc>
          <w:tcPr>
            <w:tcW w:w="4842" w:type="dxa"/>
          </w:tcPr>
          <w:p w14:paraId="7E5E7992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shd w:val="clear" w:color="auto" w:fill="auto"/>
          </w:tcPr>
          <w:p w14:paraId="096ACF20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17,502</w:t>
            </w:r>
          </w:p>
        </w:tc>
        <w:tc>
          <w:tcPr>
            <w:tcW w:w="236" w:type="dxa"/>
            <w:shd w:val="clear" w:color="auto" w:fill="auto"/>
          </w:tcPr>
          <w:p w14:paraId="6198C67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033DF1" w14:textId="29FECAD5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(11,81</w:t>
            </w:r>
            <w:r w:rsidR="009F5DC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6C178C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D03D44" w14:textId="67C05C2A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CB004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D705A0" w14:textId="0DFD8942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2EA55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92D93" w14:textId="2F964CEF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FB6CC" w14:textId="29876061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C8981C" w14:textId="0C5FC541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(5,35</w:t>
            </w:r>
            <w:r w:rsidR="009F5DC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3805CA9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2148AB2" w14:textId="3455E1EA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577488" w:rsidRPr="00C27EC8" w14:paraId="144EF7E8" w14:textId="77777777" w:rsidTr="003274C1">
        <w:tc>
          <w:tcPr>
            <w:tcW w:w="4842" w:type="dxa"/>
          </w:tcPr>
          <w:p w14:paraId="0BDA6694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549DE75F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8C21CC6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D6BC08" w14:textId="3BB70F73" w:rsidR="00577488" w:rsidRPr="009D6037" w:rsidRDefault="009F5DCC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(629)</w:t>
            </w:r>
          </w:p>
        </w:tc>
        <w:tc>
          <w:tcPr>
            <w:tcW w:w="270" w:type="dxa"/>
            <w:shd w:val="clear" w:color="auto" w:fill="auto"/>
          </w:tcPr>
          <w:p w14:paraId="1DF87286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4E3C92" w14:textId="599CA70D" w:rsidR="00577488" w:rsidRPr="009D6037" w:rsidRDefault="00577488" w:rsidP="005774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76883A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54F514" w14:textId="13A69410" w:rsidR="00577488" w:rsidRPr="009D6037" w:rsidRDefault="003274C1" w:rsidP="003274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</w:t>
            </w:r>
            <w:r w:rsidR="00ED020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50CD33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1B44F5" w14:textId="41BBE4BC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4B0291" w14:textId="2EA62D0E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D7B4055" w14:textId="095EDFE1" w:rsidR="00577488" w:rsidRDefault="009F5DCC" w:rsidP="0032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52" w:type="dxa"/>
          </w:tcPr>
          <w:p w14:paraId="3C5FDA3D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7AE49B9" w14:textId="1E6FAE3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90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488" w:rsidRPr="00C27EC8" w14:paraId="3D3FCBD9" w14:textId="77777777" w:rsidTr="003274C1">
        <w:tc>
          <w:tcPr>
            <w:tcW w:w="4842" w:type="dxa"/>
          </w:tcPr>
          <w:p w14:paraId="34892D83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A3D734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22,523</w:t>
            </w:r>
          </w:p>
        </w:tc>
        <w:tc>
          <w:tcPr>
            <w:tcW w:w="236" w:type="dxa"/>
          </w:tcPr>
          <w:p w14:paraId="6183ACD9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38ADB33" w14:textId="0A6C7B75" w:rsidR="00577488" w:rsidRPr="009D6037" w:rsidRDefault="003274C1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</w:t>
            </w:r>
            <w:r w:rsidR="009F5DCC">
              <w:rPr>
                <w:rFonts w:ascii="Angsana New" w:hAnsi="Angsana New"/>
                <w:b/>
                <w:bCs/>
                <w:sz w:val="30"/>
                <w:szCs w:val="30"/>
              </w:rPr>
              <w:t>260)</w:t>
            </w:r>
          </w:p>
        </w:tc>
        <w:tc>
          <w:tcPr>
            <w:tcW w:w="270" w:type="dxa"/>
          </w:tcPr>
          <w:p w14:paraId="5107E940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8C1F28" w14:textId="1BF82FC7" w:rsidR="00577488" w:rsidRPr="009D6037" w:rsidRDefault="009F5DCC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07A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941262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91ECB3" w14:textId="017ADB84" w:rsidR="00577488" w:rsidRPr="009D6037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3274C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D02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78D0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8FAB20" w14:textId="3E05D6C5" w:rsidR="00577488" w:rsidRPr="009D6037" w:rsidRDefault="00311D30" w:rsidP="0083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3398E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28A96" w14:textId="093140CD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8CF6C35" w14:textId="291A1D57" w:rsidR="00577488" w:rsidRDefault="003274C1" w:rsidP="0032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F5DCC">
              <w:rPr>
                <w:rFonts w:ascii="Angsana New" w:hAnsi="Angsana New"/>
                <w:b/>
                <w:bCs/>
                <w:sz w:val="30"/>
                <w:szCs w:val="30"/>
              </w:rPr>
              <w:t>4,641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876E6BA" w14:textId="77777777" w:rsidR="00577488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EFB6432" w14:textId="44443C70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2,659</w:t>
            </w:r>
          </w:p>
        </w:tc>
      </w:tr>
      <w:tr w:rsidR="003274C1" w:rsidRPr="00C27EC8" w14:paraId="50A90EDC" w14:textId="77777777" w:rsidTr="003274C1">
        <w:tc>
          <w:tcPr>
            <w:tcW w:w="4842" w:type="dxa"/>
          </w:tcPr>
          <w:p w14:paraId="7E55AFD9" w14:textId="77777777" w:rsidR="003274C1" w:rsidRPr="009D6037" w:rsidRDefault="003274C1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48255F" w14:textId="77777777" w:rsidR="003274C1" w:rsidRPr="009D6037" w:rsidRDefault="003274C1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CE8BFF" w14:textId="77777777" w:rsidR="003274C1" w:rsidRPr="009D6037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DD915A" w14:textId="77777777" w:rsidR="003274C1" w:rsidRPr="009D6037" w:rsidRDefault="003274C1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DE9C3" w14:textId="77777777" w:rsidR="003274C1" w:rsidRPr="009D6037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D9CEF" w14:textId="77777777" w:rsidR="003274C1" w:rsidRDefault="003274C1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9A2E0D" w14:textId="77777777" w:rsidR="003274C1" w:rsidRPr="009D6037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E58F86" w14:textId="77777777" w:rsidR="003274C1" w:rsidRDefault="003274C1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FE99C" w14:textId="77777777" w:rsidR="003274C1" w:rsidRPr="009D6037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1EF05" w14:textId="77777777" w:rsidR="003274C1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B7B7F" w14:textId="77777777" w:rsidR="003274C1" w:rsidRPr="009D6037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ED6118" w14:textId="77777777" w:rsidR="003274C1" w:rsidRDefault="003274C1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FB2CB21" w14:textId="77777777" w:rsidR="003274C1" w:rsidRDefault="003274C1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927A31C" w14:textId="77777777" w:rsidR="003274C1" w:rsidRDefault="003274C1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7488" w:rsidRPr="00C27EC8" w14:paraId="433AF256" w14:textId="77777777" w:rsidTr="003274C1">
        <w:tc>
          <w:tcPr>
            <w:tcW w:w="4842" w:type="dxa"/>
          </w:tcPr>
          <w:p w14:paraId="537C1D12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5B742231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085CC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29AE56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2012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3A5FC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C3ACCE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94922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CC06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DB68DF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75F38" w14:textId="3FA4BC5F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9B25F4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0BC77A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DC8DDB" w14:textId="247E2D43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488" w:rsidRPr="00C27EC8" w14:paraId="5A2B3D82" w14:textId="77777777" w:rsidTr="00577488">
        <w:tc>
          <w:tcPr>
            <w:tcW w:w="4842" w:type="dxa"/>
          </w:tcPr>
          <w:p w14:paraId="476F96AC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9D6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จากการตีราคาเพิ่ม</w:t>
            </w:r>
            <w:r w:rsidRPr="009D6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EF41EA0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(1,66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D6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47A74F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EA4A9A" w14:textId="2421A987" w:rsidR="00577488" w:rsidRPr="0071513A" w:rsidRDefault="00311D30" w:rsidP="003274C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183CEC09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7D2EF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40779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BF6F1E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DD1CB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C53406" w14:textId="1ED69C16" w:rsidR="00577488" w:rsidRPr="0071513A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(</w:t>
            </w:r>
            <w:r w:rsidR="0083398E" w:rsidRPr="0071513A">
              <w:rPr>
                <w:rFonts w:ascii="Angsana New" w:hAnsi="Angsana New"/>
                <w:sz w:val="30"/>
                <w:szCs w:val="30"/>
              </w:rPr>
              <w:t>1,130</w:t>
            </w:r>
            <w:r w:rsidRPr="007151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16BAA6" w14:textId="5552FD1D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A823EA5" w14:textId="52186CB3" w:rsidR="00577488" w:rsidRPr="009D6037" w:rsidRDefault="003274C1" w:rsidP="0032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1A9F703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034999" w14:textId="2E552B61" w:rsidR="00577488" w:rsidRPr="009D6037" w:rsidRDefault="00577488" w:rsidP="00ED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(</w:t>
            </w:r>
            <w:r w:rsidR="00ED0205">
              <w:rPr>
                <w:rFonts w:ascii="Angsana New" w:hAnsi="Angsana New"/>
                <w:sz w:val="30"/>
                <w:szCs w:val="30"/>
              </w:rPr>
              <w:t>2,498</w:t>
            </w:r>
            <w:r w:rsidRPr="009D6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7488" w:rsidRPr="00C27EC8" w14:paraId="13E50475" w14:textId="77777777" w:rsidTr="003274C1">
        <w:tc>
          <w:tcPr>
            <w:tcW w:w="4842" w:type="dxa"/>
          </w:tcPr>
          <w:p w14:paraId="47E396A4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14:paraId="0116F96F" w14:textId="22CB6A48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160</w:t>
            </w:r>
            <w:r w:rsidRPr="009D6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6BC15B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E5BC70" w14:textId="086958E5" w:rsidR="00577488" w:rsidRPr="0071513A" w:rsidRDefault="009F5DCC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97B0E12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7AC45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8A3D7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B2419A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5AB554" w14:textId="77777777" w:rsidR="00577488" w:rsidRPr="0071513A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EB0159" w14:textId="64CD3411" w:rsidR="00577488" w:rsidRPr="0071513A" w:rsidRDefault="003274C1" w:rsidP="003274C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5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8B8A43" w14:textId="0769B901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E0385A3" w14:textId="322652DC" w:rsidR="00577488" w:rsidRPr="009D6037" w:rsidRDefault="009F5DCC" w:rsidP="0032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52" w:type="dxa"/>
          </w:tcPr>
          <w:p w14:paraId="482A9E6C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243F399" w14:textId="6F8863D9" w:rsidR="00577488" w:rsidRPr="009D6037" w:rsidRDefault="00577488" w:rsidP="00ED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(</w:t>
            </w:r>
            <w:r w:rsidR="00ED0205">
              <w:rPr>
                <w:rFonts w:ascii="Angsana New" w:hAnsi="Angsana New"/>
                <w:sz w:val="30"/>
                <w:szCs w:val="30"/>
              </w:rPr>
              <w:t>1,774</w:t>
            </w:r>
            <w:r w:rsidRPr="009D6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7488" w:rsidRPr="00C27EC8" w14:paraId="5EBCADC3" w14:textId="77777777" w:rsidTr="004D0453">
        <w:tc>
          <w:tcPr>
            <w:tcW w:w="4842" w:type="dxa"/>
          </w:tcPr>
          <w:p w14:paraId="53E8C81B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519837" w14:textId="08EB82F5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</w:t>
            </w:r>
            <w:r w:rsidR="00ED02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4938BD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12A4CB" w14:textId="5AEA3600" w:rsidR="00577488" w:rsidRPr="009D6037" w:rsidRDefault="0083398E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F5DCC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B48DC6F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3D5C40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8D97E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8C933D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DBE7A9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3E7A82" w14:textId="2929ADB7" w:rsidR="00577488" w:rsidRPr="009D6037" w:rsidRDefault="003274C1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3398E">
              <w:rPr>
                <w:rFonts w:ascii="Angsana New" w:hAnsi="Angsana New"/>
                <w:b/>
                <w:bCs/>
                <w:sz w:val="30"/>
                <w:szCs w:val="30"/>
              </w:rPr>
              <w:t>1,130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F9442E" w14:textId="3B9FB70E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75B6E92" w14:textId="7E76650E" w:rsidR="00577488" w:rsidRPr="009D6037" w:rsidRDefault="009F5DCC" w:rsidP="0032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52" w:type="dxa"/>
          </w:tcPr>
          <w:p w14:paraId="19ADC51D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8B97B51" w14:textId="3C1EC8CE" w:rsidR="00577488" w:rsidRPr="009D6037" w:rsidRDefault="00577488" w:rsidP="00ED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D0205">
              <w:rPr>
                <w:rFonts w:ascii="Angsana New" w:hAnsi="Angsana New"/>
                <w:b/>
                <w:bCs/>
                <w:sz w:val="30"/>
                <w:szCs w:val="30"/>
              </w:rPr>
              <w:t>4,272</w:t>
            </w: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77488" w:rsidRPr="00C27EC8" w14:paraId="18286557" w14:textId="77777777" w:rsidTr="004D0453">
        <w:tc>
          <w:tcPr>
            <w:tcW w:w="4842" w:type="dxa"/>
          </w:tcPr>
          <w:p w14:paraId="0762FBCB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7B624813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73FCFD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70BD2197" w14:textId="3BA1D117" w:rsidR="00577488" w:rsidRPr="009D6037" w:rsidRDefault="003274C1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(13,</w:t>
            </w:r>
            <w:r w:rsidR="00311D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2BE9A17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52A1E21" w14:textId="4BDD46C4" w:rsidR="00577488" w:rsidRPr="009D6037" w:rsidRDefault="00161073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3393B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D28D30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77F42EE" w14:textId="4E45592C" w:rsidR="00577488" w:rsidRPr="009D6037" w:rsidRDefault="00577488" w:rsidP="005774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274C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ED02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30D55E" w14:textId="77777777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20952BD" w14:textId="71C128C2" w:rsidR="00577488" w:rsidRPr="009D6037" w:rsidRDefault="0083398E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(1,191</w:t>
            </w:r>
            <w:r w:rsidR="003274C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376BCC" w14:textId="6CEED90A" w:rsidR="00577488" w:rsidRPr="009D6037" w:rsidRDefault="00577488" w:rsidP="0057748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65ED3903" w14:textId="58CDA2EB" w:rsidR="00577488" w:rsidRPr="009D6037" w:rsidRDefault="003274C1" w:rsidP="0032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F5DCC">
              <w:rPr>
                <w:rFonts w:ascii="Angsana New" w:hAnsi="Angsana New"/>
                <w:b/>
                <w:bCs/>
                <w:sz w:val="30"/>
                <w:szCs w:val="30"/>
              </w:rPr>
              <w:t>4,624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8B10EBE" w14:textId="77777777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14:paraId="512F2196" w14:textId="3A6F967E" w:rsidR="00577488" w:rsidRPr="009D6037" w:rsidRDefault="00577488" w:rsidP="0057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0C47905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6C639A6B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4427E066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48D887B0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35DA5496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13EBDCAE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5A7DBF0C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  <w:cs/>
        </w:rPr>
      </w:pPr>
    </w:p>
    <w:p w14:paraId="25172646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350"/>
      </w:tblGrid>
      <w:tr w:rsidR="00E76EFB" w:rsidRPr="00C27EC8" w14:paraId="0782D046" w14:textId="77777777" w:rsidTr="006805D9">
        <w:trPr>
          <w:tblHeader/>
        </w:trPr>
        <w:tc>
          <w:tcPr>
            <w:tcW w:w="7110" w:type="dxa"/>
          </w:tcPr>
          <w:p w14:paraId="04240906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9"/>
          </w:tcPr>
          <w:p w14:paraId="757AEA7E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6EFB" w:rsidRPr="00C27EC8" w14:paraId="0762B85E" w14:textId="77777777" w:rsidTr="006805D9">
        <w:trPr>
          <w:tblHeader/>
        </w:trPr>
        <w:tc>
          <w:tcPr>
            <w:tcW w:w="7110" w:type="dxa"/>
          </w:tcPr>
          <w:p w14:paraId="407CC181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1854E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7E9A2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8ECC1C2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C27EC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27EC8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DD1DF0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670309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EC604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836BFA4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76EFB" w:rsidRPr="00C27EC8" w14:paraId="53C6FCF9" w14:textId="77777777" w:rsidTr="006805D9">
        <w:trPr>
          <w:tblHeader/>
        </w:trPr>
        <w:tc>
          <w:tcPr>
            <w:tcW w:w="7110" w:type="dxa"/>
          </w:tcPr>
          <w:p w14:paraId="7147B40E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D368FB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76F549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0D759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65971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62611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2D3476D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0C0FA9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</w:tcPr>
          <w:p w14:paraId="165B3C51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525BCC0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76EFB" w:rsidRPr="00C27EC8" w14:paraId="2293DC99" w14:textId="77777777" w:rsidTr="006805D9">
        <w:trPr>
          <w:tblHeader/>
        </w:trPr>
        <w:tc>
          <w:tcPr>
            <w:tcW w:w="7110" w:type="dxa"/>
          </w:tcPr>
          <w:p w14:paraId="13E3B387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6AF812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1FBB7C9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6A79394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5D5961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DEBDDFA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CAF8FB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6286B45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70" w:type="dxa"/>
          </w:tcPr>
          <w:p w14:paraId="27A7F41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14C98EE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76EFB" w:rsidRPr="00C27EC8" w14:paraId="7D024B3B" w14:textId="77777777" w:rsidTr="006805D9">
        <w:trPr>
          <w:tblHeader/>
        </w:trPr>
        <w:tc>
          <w:tcPr>
            <w:tcW w:w="7110" w:type="dxa"/>
          </w:tcPr>
          <w:p w14:paraId="1D82900F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DD44F3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7AAEC4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373D00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92C27B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DFC0427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83804E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206590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4DE50AC5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6DB1004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E76EFB" w:rsidRPr="00C27EC8" w14:paraId="6435598E" w14:textId="77777777" w:rsidTr="006805D9">
        <w:trPr>
          <w:tblHeader/>
        </w:trPr>
        <w:tc>
          <w:tcPr>
            <w:tcW w:w="7110" w:type="dxa"/>
          </w:tcPr>
          <w:p w14:paraId="5C0D1835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9"/>
          </w:tcPr>
          <w:p w14:paraId="7D669A2B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6EFB" w:rsidRPr="00C27EC8" w14:paraId="62A172FD" w14:textId="77777777" w:rsidTr="006805D9">
        <w:tc>
          <w:tcPr>
            <w:tcW w:w="7110" w:type="dxa"/>
          </w:tcPr>
          <w:p w14:paraId="6DB99930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436C94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D3EEE0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7FD18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9707A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0E88E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A71F4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68797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9397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1EED65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EFB" w:rsidRPr="00C27EC8" w14:paraId="65784E46" w14:textId="77777777" w:rsidTr="006805D9">
        <w:trPr>
          <w:trHeight w:val="80"/>
        </w:trPr>
        <w:tc>
          <w:tcPr>
            <w:tcW w:w="7110" w:type="dxa"/>
          </w:tcPr>
          <w:p w14:paraId="66C53444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27E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673052C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59A351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461FE" w14:textId="75F204AB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95478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356019A0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3EC7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54375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B42A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left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9979F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E86BB1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E76EFB" w:rsidRPr="00C27EC8" w14:paraId="0815654D" w14:textId="77777777" w:rsidTr="006805D9">
        <w:tc>
          <w:tcPr>
            <w:tcW w:w="7110" w:type="dxa"/>
          </w:tcPr>
          <w:p w14:paraId="535FBFB3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14:paraId="1B4A21E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044A2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D97D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1D67BC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854F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BF89D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8440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F7174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453BD6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76EFB" w:rsidRPr="00C27EC8" w14:paraId="02F38736" w14:textId="77777777" w:rsidTr="006805D9">
        <w:tc>
          <w:tcPr>
            <w:tcW w:w="7110" w:type="dxa"/>
          </w:tcPr>
          <w:p w14:paraId="37DBE575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14:paraId="09FE92F9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9094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C6238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C4D4B4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ECCB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0FAF1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CEAE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8BBEA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1E3C13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E76EFB" w:rsidRPr="00C27EC8" w14:paraId="0C9009AF" w14:textId="77777777" w:rsidTr="006805D9">
        <w:tc>
          <w:tcPr>
            <w:tcW w:w="7110" w:type="dxa"/>
          </w:tcPr>
          <w:p w14:paraId="5396E215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5E6C13B3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1,13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3CA33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EC2C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09457D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AA87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(64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C1D195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23AE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7AAC5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3AD66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76EFB" w:rsidRPr="00C27EC8" w14:paraId="3384E2A4" w14:textId="77777777" w:rsidTr="006805D9">
        <w:tc>
          <w:tcPr>
            <w:tcW w:w="7110" w:type="dxa"/>
          </w:tcPr>
          <w:p w14:paraId="0CD03A12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60" w:type="dxa"/>
          </w:tcPr>
          <w:p w14:paraId="2B50808F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14:paraId="4A60B46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F4E38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CA6AC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FCE2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458BC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0660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5626E35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EDA2A2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E76EFB" w:rsidRPr="00C27EC8" w14:paraId="63E1EB16" w14:textId="77777777" w:rsidTr="006805D9">
        <w:tc>
          <w:tcPr>
            <w:tcW w:w="7110" w:type="dxa"/>
          </w:tcPr>
          <w:p w14:paraId="0BF7737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ประมาณการต้นทุนที่คาดว่าจะเกิด</w:t>
            </w:r>
          </w:p>
        </w:tc>
        <w:tc>
          <w:tcPr>
            <w:tcW w:w="1260" w:type="dxa"/>
          </w:tcPr>
          <w:p w14:paraId="2F1647F2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2D7F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B422C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2,955</w:t>
            </w:r>
          </w:p>
        </w:tc>
        <w:tc>
          <w:tcPr>
            <w:tcW w:w="270" w:type="dxa"/>
          </w:tcPr>
          <w:p w14:paraId="44A621E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6F61F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0D889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EA0A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57080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D98576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</w:tr>
      <w:tr w:rsidR="00E76EFB" w:rsidRPr="00C27EC8" w14:paraId="133F3FB9" w14:textId="77777777" w:rsidTr="006805D9">
        <w:tc>
          <w:tcPr>
            <w:tcW w:w="7110" w:type="dxa"/>
          </w:tcPr>
          <w:p w14:paraId="6D04A87F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1260" w:type="dxa"/>
            <w:shd w:val="clear" w:color="auto" w:fill="auto"/>
          </w:tcPr>
          <w:p w14:paraId="66C0F37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1349FD3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841C05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0" w:type="dxa"/>
            <w:shd w:val="clear" w:color="auto" w:fill="auto"/>
          </w:tcPr>
          <w:p w14:paraId="1F33BB05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9A621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B1094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BEDB1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7CE7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E834D3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76EFB" w:rsidRPr="00C27EC8" w14:paraId="4839DDCF" w14:textId="77777777" w:rsidTr="006805D9">
        <w:tc>
          <w:tcPr>
            <w:tcW w:w="7110" w:type="dxa"/>
          </w:tcPr>
          <w:p w14:paraId="7C7C511A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48405BCA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E2C4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C555B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17,</w:t>
            </w:r>
            <w:r w:rsidRPr="00C27EC8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67772B7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CB8571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B31A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3C4881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6543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CA2D54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17,502</w:t>
            </w:r>
          </w:p>
        </w:tc>
      </w:tr>
      <w:tr w:rsidR="00E76EFB" w:rsidRPr="00C27EC8" w14:paraId="7605957E" w14:textId="77777777" w:rsidTr="006F123B">
        <w:tc>
          <w:tcPr>
            <w:tcW w:w="7110" w:type="dxa"/>
          </w:tcPr>
          <w:p w14:paraId="6EFF366C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4FD7C079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2FFC9E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F0BA7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2E5F7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122CB5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9DD9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C7C34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B3C5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67466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6EFB" w:rsidRPr="00C27EC8" w14:paraId="4344B8E8" w14:textId="77777777" w:rsidTr="006805D9">
        <w:tc>
          <w:tcPr>
            <w:tcW w:w="7110" w:type="dxa"/>
          </w:tcPr>
          <w:p w14:paraId="4F44F111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E10167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2,960</w:t>
            </w:r>
          </w:p>
        </w:tc>
        <w:tc>
          <w:tcPr>
            <w:tcW w:w="270" w:type="dxa"/>
          </w:tcPr>
          <w:p w14:paraId="2CFF994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A8BA05" w14:textId="75A9FF0A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20,23</w:t>
            </w:r>
            <w:r w:rsidR="0095478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F5419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2D7C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C27EC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7E0DB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E2214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14:paraId="132409F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F531F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22,523</w:t>
            </w:r>
          </w:p>
        </w:tc>
      </w:tr>
      <w:tr w:rsidR="00E76EFB" w:rsidRPr="00C27EC8" w14:paraId="6DAD7DB0" w14:textId="77777777" w:rsidTr="006805D9">
        <w:tc>
          <w:tcPr>
            <w:tcW w:w="7110" w:type="dxa"/>
          </w:tcPr>
          <w:p w14:paraId="3E7684A8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CBFBD8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96D01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7898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46C9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6C78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25F3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7C7A0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25AB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3E5E1E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EFB" w:rsidRPr="00C27EC8" w14:paraId="1E841461" w14:textId="77777777" w:rsidTr="006805D9">
        <w:tc>
          <w:tcPr>
            <w:tcW w:w="7110" w:type="dxa"/>
          </w:tcPr>
          <w:p w14:paraId="33BBAC25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C7CDC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EFA7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4B0AD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B6D4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CC768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C710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BA3FF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5AA5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4DF37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EFB" w:rsidRPr="00C27EC8" w14:paraId="0F8D1893" w14:textId="77777777" w:rsidTr="006805D9">
        <w:tc>
          <w:tcPr>
            <w:tcW w:w="7110" w:type="dxa"/>
          </w:tcPr>
          <w:p w14:paraId="4C0E8715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4611328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8E04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0586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C878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8995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F8122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F01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C43B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DFD58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EFB" w:rsidRPr="00C27EC8" w14:paraId="084CDCD4" w14:textId="77777777" w:rsidTr="006805D9">
        <w:tc>
          <w:tcPr>
            <w:tcW w:w="7110" w:type="dxa"/>
          </w:tcPr>
          <w:p w14:paraId="32F47FC4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27E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จากการตีราคาเพิ่ม</w:t>
            </w:r>
            <w:r w:rsidRPr="00C27E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8D65D2A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(1,66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C101B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C24D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F52D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AA963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1A32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D13F1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2D94C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F6FCCB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(1,66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6EFB" w:rsidRPr="00C27EC8" w14:paraId="7A0CE2EA" w14:textId="77777777" w:rsidTr="006805D9">
        <w:tc>
          <w:tcPr>
            <w:tcW w:w="7110" w:type="dxa"/>
          </w:tcPr>
          <w:p w14:paraId="07C065D8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</w:tcPr>
          <w:p w14:paraId="7B0FC51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(2,733)</w:t>
            </w:r>
          </w:p>
        </w:tc>
        <w:tc>
          <w:tcPr>
            <w:tcW w:w="270" w:type="dxa"/>
          </w:tcPr>
          <w:p w14:paraId="2709EBD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A945C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72E7101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60A3D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B0B9D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92D9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71CD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79A71C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C27EC8">
              <w:rPr>
                <w:rFonts w:ascii="Angsana New" w:hAnsi="Angsana New"/>
                <w:sz w:val="30"/>
                <w:szCs w:val="30"/>
              </w:rPr>
              <w:t>(2,1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C27E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6EFB" w:rsidRPr="00C27EC8" w14:paraId="19CFD8EE" w14:textId="77777777" w:rsidTr="006805D9">
        <w:tc>
          <w:tcPr>
            <w:tcW w:w="7110" w:type="dxa"/>
          </w:tcPr>
          <w:p w14:paraId="5B6A340D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5BB91B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(4,39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D9073E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F7A57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1C93E588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D94C53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1F5A6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49D7E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ED1A74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1CA417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(3,82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76EFB" w:rsidRPr="00C27EC8" w14:paraId="48F6C0CD" w14:textId="77777777" w:rsidTr="006805D9">
        <w:tc>
          <w:tcPr>
            <w:tcW w:w="7110" w:type="dxa"/>
          </w:tcPr>
          <w:p w14:paraId="55C1DC61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9305EBE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F48E9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28CDABA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10AFE15F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665BE25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(64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3C79F7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31FE17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EC8">
              <w:rPr>
                <w:rFonts w:ascii="Angsana New" w:hAnsi="Angsana New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14:paraId="091A02FB" w14:textId="77777777" w:rsidR="00E76EFB" w:rsidRPr="00C27EC8" w:rsidRDefault="00E76EFB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45F0FBC0" w14:textId="77777777" w:rsidR="00E76EFB" w:rsidRPr="00C27EC8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D4F6053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292F208D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1000973E" w14:textId="77777777" w:rsidR="00E76EFB" w:rsidRPr="00433FB1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16"/>
          <w:szCs w:val="16"/>
        </w:rPr>
      </w:pPr>
    </w:p>
    <w:p w14:paraId="01B6ED16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61B20403" w14:textId="77777777" w:rsidR="00E76EFB" w:rsidRDefault="00E76EFB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48C73526" w14:textId="77777777" w:rsidR="00E76EFB" w:rsidRDefault="00E76EFB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E76EFB" w:rsidSect="00E76EF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260"/>
      </w:tblGrid>
      <w:tr w:rsidR="006805D9" w:rsidRPr="00360D10" w14:paraId="73F35D80" w14:textId="77777777" w:rsidTr="006805D9">
        <w:trPr>
          <w:trHeight w:val="139"/>
        </w:trPr>
        <w:tc>
          <w:tcPr>
            <w:tcW w:w="3870" w:type="dxa"/>
          </w:tcPr>
          <w:p w14:paraId="0F3EC3AB" w14:textId="77777777" w:rsidR="006805D9" w:rsidRPr="0033369A" w:rsidRDefault="006805D9" w:rsidP="00680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3369A">
              <w:lastRenderedPageBreak/>
              <w:br w:type="page"/>
            </w:r>
          </w:p>
        </w:tc>
        <w:tc>
          <w:tcPr>
            <w:tcW w:w="5670" w:type="dxa"/>
            <w:gridSpan w:val="7"/>
            <w:vAlign w:val="bottom"/>
          </w:tcPr>
          <w:p w14:paraId="75E52CC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0D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360D10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805D9" w:rsidRPr="00360D10" w14:paraId="4B4DB1D8" w14:textId="77777777" w:rsidTr="006805D9">
        <w:trPr>
          <w:trHeight w:val="139"/>
        </w:trPr>
        <w:tc>
          <w:tcPr>
            <w:tcW w:w="3870" w:type="dxa"/>
          </w:tcPr>
          <w:p w14:paraId="5A56F2E8" w14:textId="77777777" w:rsidR="006805D9" w:rsidRPr="00360D10" w:rsidRDefault="006805D9" w:rsidP="00680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54B18E6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B15412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3FF30F08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60D10">
              <w:rPr>
                <w:rFonts w:ascii="Angsana New" w:hAnsi="Angsana New"/>
                <w:sz w:val="30"/>
                <w:szCs w:val="30"/>
              </w:rPr>
              <w:t>(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60D10">
              <w:rPr>
                <w:rFonts w:ascii="Angsana New" w:hAnsi="Angsana New"/>
                <w:sz w:val="30"/>
                <w:szCs w:val="30"/>
              </w:rPr>
              <w:t>)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0D10">
              <w:rPr>
                <w:rFonts w:ascii="Angsana New" w:hAnsi="Angsana New"/>
                <w:sz w:val="30"/>
                <w:szCs w:val="30"/>
              </w:rPr>
              <w:t>/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A946D3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2F940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05D9" w:rsidRPr="00360D10" w14:paraId="0F20B824" w14:textId="77777777" w:rsidTr="006805D9">
        <w:trPr>
          <w:trHeight w:val="139"/>
        </w:trPr>
        <w:tc>
          <w:tcPr>
            <w:tcW w:w="3870" w:type="dxa"/>
          </w:tcPr>
          <w:p w14:paraId="7EAC903E" w14:textId="77777777" w:rsidR="006805D9" w:rsidRPr="00360D10" w:rsidRDefault="006805D9" w:rsidP="006805D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Align w:val="bottom"/>
          </w:tcPr>
          <w:p w14:paraId="3D26A67D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ECDEEF1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D544BC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EAC11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หรือ ข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9FD8B7B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DCD383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8AB1CA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77519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781F1A9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0D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6805D9" w:rsidRPr="00360D10" w14:paraId="266AF92C" w14:textId="77777777" w:rsidTr="006805D9">
        <w:trPr>
          <w:trHeight w:val="139"/>
        </w:trPr>
        <w:tc>
          <w:tcPr>
            <w:tcW w:w="3870" w:type="dxa"/>
          </w:tcPr>
          <w:p w14:paraId="7544E51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</w:tcPr>
          <w:p w14:paraId="6F157D0B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60D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0D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805D9" w:rsidRPr="00360D10" w14:paraId="53CC1A9B" w14:textId="77777777" w:rsidTr="006805D9">
        <w:trPr>
          <w:trHeight w:val="139"/>
        </w:trPr>
        <w:tc>
          <w:tcPr>
            <w:tcW w:w="3870" w:type="dxa"/>
          </w:tcPr>
          <w:p w14:paraId="70E5CF4B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B4E66E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CFADE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4E360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7C7C1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B189B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FD525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24D1FD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05D9" w:rsidRPr="00360D10" w14:paraId="01F7F6DE" w14:textId="77777777" w:rsidTr="006805D9">
        <w:trPr>
          <w:trHeight w:val="348"/>
        </w:trPr>
        <w:tc>
          <w:tcPr>
            <w:tcW w:w="3870" w:type="dxa"/>
          </w:tcPr>
          <w:p w14:paraId="5825846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260" w:type="dxa"/>
          </w:tcPr>
          <w:p w14:paraId="3256147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B6B3A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D55A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3CC43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10B5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5CBE7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43F2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5D9" w:rsidRPr="00360D10" w14:paraId="10AB1DDE" w14:textId="77777777" w:rsidTr="006805D9">
        <w:trPr>
          <w:trHeight w:val="348"/>
        </w:trPr>
        <w:tc>
          <w:tcPr>
            <w:tcW w:w="3870" w:type="dxa"/>
          </w:tcPr>
          <w:p w14:paraId="20C6568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0D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260" w:type="dxa"/>
          </w:tcPr>
          <w:p w14:paraId="73F13AA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30D9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863F47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5F39B" w14:textId="7F421D2B" w:rsidR="006805D9" w:rsidRPr="006F123B" w:rsidRDefault="00036BB7" w:rsidP="00036B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F123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70" w:type="dxa"/>
          </w:tcPr>
          <w:p w14:paraId="627F8FF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3174D" w14:textId="0F811688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61C8A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5A924B" w14:textId="6B859320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6805D9" w:rsidRPr="00360D10" w14:paraId="09D933FB" w14:textId="77777777" w:rsidTr="006805D9">
        <w:trPr>
          <w:trHeight w:val="348"/>
        </w:trPr>
        <w:tc>
          <w:tcPr>
            <w:tcW w:w="3870" w:type="dxa"/>
          </w:tcPr>
          <w:p w14:paraId="0FA5803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360D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14:paraId="5B34FBD9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16C3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AE985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15FECB" w14:textId="150AFB35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270" w:type="dxa"/>
          </w:tcPr>
          <w:p w14:paraId="61DC816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CDCC0" w14:textId="664A2071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8DA28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089F4" w14:textId="49F64EBB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6805D9" w:rsidRPr="00360D10" w14:paraId="5D7D3869" w14:textId="77777777" w:rsidTr="006805D9">
        <w:trPr>
          <w:trHeight w:val="348"/>
        </w:trPr>
        <w:tc>
          <w:tcPr>
            <w:tcW w:w="3870" w:type="dxa"/>
          </w:tcPr>
          <w:p w14:paraId="6CABCB98" w14:textId="77777777" w:rsidR="006805D9" w:rsidRPr="00B37053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433F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14:paraId="15AE74E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16C3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0C70D3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3E920" w14:textId="67B22152" w:rsidR="006805D9" w:rsidRPr="00F16C3F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</w:t>
            </w:r>
          </w:p>
        </w:tc>
        <w:tc>
          <w:tcPr>
            <w:tcW w:w="270" w:type="dxa"/>
          </w:tcPr>
          <w:p w14:paraId="6123562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CF4BB" w14:textId="44CB825E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35664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A0878E" w14:textId="59B2F804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6805D9" w:rsidRPr="00360D10" w14:paraId="044B9444" w14:textId="77777777" w:rsidTr="006805D9">
        <w:trPr>
          <w:trHeight w:val="348"/>
        </w:trPr>
        <w:tc>
          <w:tcPr>
            <w:tcW w:w="3870" w:type="dxa"/>
          </w:tcPr>
          <w:p w14:paraId="27EA0E94" w14:textId="55DA482A" w:rsidR="006805D9" w:rsidRPr="00F16C3F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6C3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F16C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="007B0B6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93E15F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30D95">
              <w:rPr>
                <w:rFonts w:ascii="Angsana New" w:hAnsi="Angsana New"/>
                <w:sz w:val="30"/>
                <w:szCs w:val="30"/>
              </w:rPr>
              <w:t>7,02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DDD622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0C09B9" w14:textId="1FCCDB47" w:rsidR="006805D9" w:rsidRPr="00F16C3F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(7,023)</w:t>
            </w:r>
          </w:p>
        </w:tc>
        <w:tc>
          <w:tcPr>
            <w:tcW w:w="270" w:type="dxa"/>
            <w:vAlign w:val="bottom"/>
          </w:tcPr>
          <w:p w14:paraId="75DDF2F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BE07C0" w14:textId="4E551887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C48D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C40048" w14:textId="41E1A0F2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5D9" w:rsidRPr="00360D10" w14:paraId="2FC17189" w14:textId="77777777" w:rsidTr="006805D9">
        <w:trPr>
          <w:trHeight w:val="348"/>
        </w:trPr>
        <w:tc>
          <w:tcPr>
            <w:tcW w:w="3870" w:type="dxa"/>
          </w:tcPr>
          <w:p w14:paraId="62839A77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6DC9B60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D2F24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59DCF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01F8C" w14:textId="27ECB2B8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723</w:t>
            </w:r>
          </w:p>
        </w:tc>
        <w:tc>
          <w:tcPr>
            <w:tcW w:w="270" w:type="dxa"/>
          </w:tcPr>
          <w:p w14:paraId="3646E98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A4F5D" w14:textId="4EECBB07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(809)</w:t>
            </w:r>
          </w:p>
        </w:tc>
        <w:tc>
          <w:tcPr>
            <w:tcW w:w="270" w:type="dxa"/>
          </w:tcPr>
          <w:p w14:paraId="444382C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C8D31" w14:textId="53122725" w:rsidR="006805D9" w:rsidRPr="00360D10" w:rsidRDefault="00954787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6805D9" w:rsidRPr="00360D10" w14:paraId="52E17D24" w14:textId="77777777" w:rsidTr="006805D9">
        <w:trPr>
          <w:trHeight w:val="348"/>
        </w:trPr>
        <w:tc>
          <w:tcPr>
            <w:tcW w:w="3870" w:type="dxa"/>
          </w:tcPr>
          <w:p w14:paraId="2B2D5B6E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ประมาณการหนี้สินจากการรับประกัน</w:t>
            </w:r>
          </w:p>
          <w:p w14:paraId="0619497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260" w:type="dxa"/>
            <w:vAlign w:val="bottom"/>
          </w:tcPr>
          <w:p w14:paraId="1323AD5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D2F24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5ABE10B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950198" w14:textId="4EDED51C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(151)</w:t>
            </w:r>
          </w:p>
        </w:tc>
        <w:tc>
          <w:tcPr>
            <w:tcW w:w="270" w:type="dxa"/>
          </w:tcPr>
          <w:p w14:paraId="176B036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D6DEF" w14:textId="6ACFCDF6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1F77E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47284A" w14:textId="5EB0E919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5D9" w:rsidRPr="00360D10" w14:paraId="7DA581F6" w14:textId="77777777" w:rsidTr="006805D9">
        <w:trPr>
          <w:trHeight w:val="348"/>
        </w:trPr>
        <w:tc>
          <w:tcPr>
            <w:tcW w:w="3870" w:type="dxa"/>
          </w:tcPr>
          <w:p w14:paraId="2F8ABB40" w14:textId="77777777" w:rsidR="006805D9" w:rsidRPr="00B37053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</w:t>
            </w:r>
          </w:p>
        </w:tc>
        <w:tc>
          <w:tcPr>
            <w:tcW w:w="1260" w:type="dxa"/>
          </w:tcPr>
          <w:p w14:paraId="783E52AC" w14:textId="77777777" w:rsidR="006805D9" w:rsidRPr="008B1633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270" w:type="dxa"/>
          </w:tcPr>
          <w:p w14:paraId="09F69B2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BEF94" w14:textId="302B8B5F" w:rsidR="006805D9" w:rsidRPr="008B1633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(1,355)</w:t>
            </w:r>
          </w:p>
        </w:tc>
        <w:tc>
          <w:tcPr>
            <w:tcW w:w="270" w:type="dxa"/>
          </w:tcPr>
          <w:p w14:paraId="6312DF9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9D550" w14:textId="411D4F14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19564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E9636" w14:textId="21DA34E7" w:rsidR="006805D9" w:rsidRPr="008B1633" w:rsidRDefault="00954787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</w:tr>
      <w:tr w:rsidR="006805D9" w:rsidRPr="00360D10" w14:paraId="186EA774" w14:textId="77777777" w:rsidTr="006805D9">
        <w:trPr>
          <w:trHeight w:val="348"/>
        </w:trPr>
        <w:tc>
          <w:tcPr>
            <w:tcW w:w="3870" w:type="dxa"/>
          </w:tcPr>
          <w:p w14:paraId="5177AD3B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1260" w:type="dxa"/>
          </w:tcPr>
          <w:p w14:paraId="773D9BCE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D2F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8F12D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29640" w14:textId="118E7B21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DAEE6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93831" w14:textId="1C6F7DB9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ED87E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4243A" w14:textId="465FF665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6805D9" w:rsidRPr="00360D10" w14:paraId="3E7D3871" w14:textId="77777777" w:rsidTr="006805D9">
        <w:trPr>
          <w:trHeight w:val="348"/>
        </w:trPr>
        <w:tc>
          <w:tcPr>
            <w:tcW w:w="3870" w:type="dxa"/>
          </w:tcPr>
          <w:p w14:paraId="681AD3A5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16C3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68365E38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  <w:tc>
          <w:tcPr>
            <w:tcW w:w="270" w:type="dxa"/>
          </w:tcPr>
          <w:p w14:paraId="08C97F2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00231" w14:textId="531F4A9A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(11,048)</w:t>
            </w:r>
          </w:p>
        </w:tc>
        <w:tc>
          <w:tcPr>
            <w:tcW w:w="270" w:type="dxa"/>
          </w:tcPr>
          <w:p w14:paraId="2800D16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6EB184" w14:textId="7C36D24F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9CDEE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04ED6" w14:textId="6A7C580E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5D9" w:rsidRPr="00360D10" w14:paraId="279F606E" w14:textId="77777777" w:rsidTr="006805D9">
        <w:trPr>
          <w:trHeight w:val="334"/>
        </w:trPr>
        <w:tc>
          <w:tcPr>
            <w:tcW w:w="3870" w:type="dxa"/>
          </w:tcPr>
          <w:p w14:paraId="64EB129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349534" w14:textId="71C41C7B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21,85</w:t>
            </w:r>
            <w:r w:rsidR="00036BB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4CB2C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732953" w14:textId="07D4F329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(18,752)</w:t>
            </w:r>
          </w:p>
        </w:tc>
        <w:tc>
          <w:tcPr>
            <w:tcW w:w="270" w:type="dxa"/>
          </w:tcPr>
          <w:p w14:paraId="1B05355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DCECF4" w14:textId="1650D96F" w:rsidR="006805D9" w:rsidRPr="00F16C3F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(809)</w:t>
            </w:r>
          </w:p>
        </w:tc>
        <w:tc>
          <w:tcPr>
            <w:tcW w:w="270" w:type="dxa"/>
          </w:tcPr>
          <w:p w14:paraId="037B210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AE37CC" w14:textId="2E66043B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</w:t>
            </w:r>
            <w:r w:rsidR="00036B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6805D9" w:rsidRPr="00360D10" w14:paraId="3D5EB42C" w14:textId="77777777" w:rsidTr="006805D9">
        <w:trPr>
          <w:trHeight w:val="334"/>
        </w:trPr>
        <w:tc>
          <w:tcPr>
            <w:tcW w:w="3870" w:type="dxa"/>
          </w:tcPr>
          <w:p w14:paraId="2843353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5CCC2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1D4B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9EEF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1FB1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B389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B7E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6DCB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5D9" w:rsidRPr="00360D10" w14:paraId="711C4B0F" w14:textId="77777777" w:rsidTr="006805D9">
        <w:trPr>
          <w:trHeight w:val="334"/>
        </w:trPr>
        <w:tc>
          <w:tcPr>
            <w:tcW w:w="3870" w:type="dxa"/>
          </w:tcPr>
          <w:p w14:paraId="7532C55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7C96DC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536B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213D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0839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3FE5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0E69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BBF7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5D9" w:rsidRPr="00360D10" w14:paraId="5D53FB7F" w14:textId="77777777" w:rsidTr="006805D9">
        <w:trPr>
          <w:trHeight w:val="334"/>
        </w:trPr>
        <w:tc>
          <w:tcPr>
            <w:tcW w:w="3870" w:type="dxa"/>
          </w:tcPr>
          <w:p w14:paraId="657865C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705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Pr="00B370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70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453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จากการตีราคาเพิ่ม</w:t>
            </w:r>
            <w:r w:rsidRPr="00B370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6E5495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7C74FA">
              <w:rPr>
                <w:rFonts w:ascii="Angsana New" w:hAnsi="Angsana New"/>
                <w:sz w:val="30"/>
                <w:szCs w:val="30"/>
              </w:rPr>
              <w:t>(1,66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C74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BD52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D936F" w14:textId="1FF0E304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BDE7B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FEC0A" w14:textId="7741D48F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BF262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897CB" w14:textId="21020715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(1,662)</w:t>
            </w:r>
          </w:p>
        </w:tc>
      </w:tr>
      <w:tr w:rsidR="006805D9" w:rsidRPr="00360D10" w14:paraId="10A66EE7" w14:textId="77777777" w:rsidTr="006805D9">
        <w:trPr>
          <w:trHeight w:val="334"/>
        </w:trPr>
        <w:tc>
          <w:tcPr>
            <w:tcW w:w="3870" w:type="dxa"/>
          </w:tcPr>
          <w:p w14:paraId="79E40C2D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</w:tcPr>
          <w:p w14:paraId="3CB420C5" w14:textId="337B39A3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30D95">
              <w:rPr>
                <w:rFonts w:ascii="Angsana New" w:hAnsi="Angsana New"/>
                <w:sz w:val="30"/>
                <w:szCs w:val="30"/>
              </w:rPr>
              <w:t>(2,03</w:t>
            </w:r>
            <w:r w:rsidR="00954787">
              <w:rPr>
                <w:rFonts w:ascii="Angsana New" w:hAnsi="Angsana New"/>
                <w:sz w:val="30"/>
                <w:szCs w:val="30"/>
              </w:rPr>
              <w:t>8</w:t>
            </w:r>
            <w:r w:rsidRPr="00F30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59FA4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4933F" w14:textId="48D0D0BD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264</w:t>
            </w:r>
          </w:p>
        </w:tc>
        <w:tc>
          <w:tcPr>
            <w:tcW w:w="270" w:type="dxa"/>
          </w:tcPr>
          <w:p w14:paraId="26F1BCF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B2AD8" w14:textId="25D3780E" w:rsidR="006805D9" w:rsidRPr="00360D10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D7758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402A7" w14:textId="16252509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(1,774)</w:t>
            </w:r>
          </w:p>
        </w:tc>
      </w:tr>
      <w:tr w:rsidR="006805D9" w:rsidRPr="00360D10" w14:paraId="2C981977" w14:textId="77777777" w:rsidTr="006805D9">
        <w:trPr>
          <w:trHeight w:val="334"/>
        </w:trPr>
        <w:tc>
          <w:tcPr>
            <w:tcW w:w="3870" w:type="dxa"/>
          </w:tcPr>
          <w:p w14:paraId="5BF94A2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F1A95" w14:textId="5B396DC0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D95"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036BB7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  <w:r w:rsidRPr="00F30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B7A2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192013" w14:textId="3C922B46" w:rsidR="006805D9" w:rsidRPr="00360D10" w:rsidRDefault="006F123B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264</w:t>
            </w:r>
          </w:p>
        </w:tc>
        <w:tc>
          <w:tcPr>
            <w:tcW w:w="270" w:type="dxa"/>
          </w:tcPr>
          <w:p w14:paraId="0EF05BD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FEE50C" w14:textId="271DEE84" w:rsidR="006805D9" w:rsidRPr="00EE317C" w:rsidRDefault="00215A84" w:rsidP="00215A8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A5D6D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F31D9" w14:textId="61C80894" w:rsidR="006805D9" w:rsidRPr="00360D10" w:rsidRDefault="006F123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(3,43</w:t>
            </w:r>
            <w:r w:rsidR="00036B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805D9" w:rsidRPr="00360D10" w14:paraId="7A80F30A" w14:textId="77777777" w:rsidTr="006805D9">
        <w:trPr>
          <w:trHeight w:val="334"/>
        </w:trPr>
        <w:tc>
          <w:tcPr>
            <w:tcW w:w="3870" w:type="dxa"/>
          </w:tcPr>
          <w:p w14:paraId="6215B695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60A4F7D" w14:textId="77777777" w:rsidR="006805D9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854B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5BB87" w14:textId="6A7A27F5" w:rsidR="006805D9" w:rsidRPr="005777C6" w:rsidRDefault="00954787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F12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82810D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1B1067" w14:textId="53094D9C" w:rsidR="006805D9" w:rsidRPr="00EE317C" w:rsidRDefault="006F123B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(809)</w:t>
            </w:r>
          </w:p>
        </w:tc>
        <w:tc>
          <w:tcPr>
            <w:tcW w:w="270" w:type="dxa"/>
          </w:tcPr>
          <w:p w14:paraId="1D51026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7D61218" w14:textId="77777777" w:rsidR="006805D9" w:rsidRPr="00F30D95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AAECEC2" w14:textId="04745828" w:rsidR="006805D9" w:rsidRDefault="0068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260"/>
      </w:tblGrid>
      <w:tr w:rsidR="006805D9" w:rsidRPr="00360D10" w14:paraId="07EFDAA8" w14:textId="77777777" w:rsidTr="006805D9">
        <w:trPr>
          <w:trHeight w:val="139"/>
        </w:trPr>
        <w:tc>
          <w:tcPr>
            <w:tcW w:w="3870" w:type="dxa"/>
          </w:tcPr>
          <w:p w14:paraId="42898C6D" w14:textId="77777777" w:rsidR="006805D9" w:rsidRPr="0033369A" w:rsidRDefault="006805D9" w:rsidP="00680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3369A">
              <w:lastRenderedPageBreak/>
              <w:br w:type="page"/>
            </w:r>
          </w:p>
        </w:tc>
        <w:tc>
          <w:tcPr>
            <w:tcW w:w="5670" w:type="dxa"/>
            <w:gridSpan w:val="7"/>
            <w:vAlign w:val="bottom"/>
          </w:tcPr>
          <w:p w14:paraId="31DD0AB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0D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360D10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805D9" w:rsidRPr="00360D10" w14:paraId="62047BE2" w14:textId="77777777" w:rsidTr="006805D9">
        <w:trPr>
          <w:trHeight w:val="139"/>
        </w:trPr>
        <w:tc>
          <w:tcPr>
            <w:tcW w:w="3870" w:type="dxa"/>
          </w:tcPr>
          <w:p w14:paraId="17A414E8" w14:textId="77777777" w:rsidR="006805D9" w:rsidRPr="00360D10" w:rsidRDefault="006805D9" w:rsidP="00680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0CC2D2C3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1C4B72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3D872EA1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60D10">
              <w:rPr>
                <w:rFonts w:ascii="Angsana New" w:hAnsi="Angsana New"/>
                <w:sz w:val="30"/>
                <w:szCs w:val="30"/>
              </w:rPr>
              <w:t>(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60D10">
              <w:rPr>
                <w:rFonts w:ascii="Angsana New" w:hAnsi="Angsana New"/>
                <w:sz w:val="30"/>
                <w:szCs w:val="30"/>
              </w:rPr>
              <w:t>)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0D10">
              <w:rPr>
                <w:rFonts w:ascii="Angsana New" w:hAnsi="Angsana New"/>
                <w:sz w:val="30"/>
                <w:szCs w:val="30"/>
              </w:rPr>
              <w:t>/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0614A4A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CEC5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05D9" w:rsidRPr="00360D10" w14:paraId="4E8E9214" w14:textId="77777777" w:rsidTr="006805D9">
        <w:trPr>
          <w:trHeight w:val="139"/>
        </w:trPr>
        <w:tc>
          <w:tcPr>
            <w:tcW w:w="3870" w:type="dxa"/>
          </w:tcPr>
          <w:p w14:paraId="61116D9C" w14:textId="77777777" w:rsidR="006805D9" w:rsidRPr="00360D10" w:rsidRDefault="006805D9" w:rsidP="006805D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Align w:val="bottom"/>
          </w:tcPr>
          <w:p w14:paraId="74A6D1B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EC81D5E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14:paraId="1E1B6881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84F009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หรือ ข</w:t>
            </w:r>
            <w:r w:rsidRPr="00360D10">
              <w:rPr>
                <w:rFonts w:ascii="Angsana New" w:hAnsi="Angsana New"/>
                <w:sz w:val="30"/>
                <w:szCs w:val="30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2F95493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2E53EF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656CB11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943D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06B46F9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0D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60D1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6805D9" w:rsidRPr="00360D10" w14:paraId="4AD79441" w14:textId="77777777" w:rsidTr="006805D9">
        <w:trPr>
          <w:trHeight w:val="139"/>
        </w:trPr>
        <w:tc>
          <w:tcPr>
            <w:tcW w:w="3870" w:type="dxa"/>
          </w:tcPr>
          <w:p w14:paraId="4E86D804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</w:tcPr>
          <w:p w14:paraId="2619E79F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60D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60D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805D9" w:rsidRPr="00360D10" w14:paraId="6EF1CBAA" w14:textId="77777777" w:rsidTr="006805D9">
        <w:trPr>
          <w:trHeight w:val="139"/>
        </w:trPr>
        <w:tc>
          <w:tcPr>
            <w:tcW w:w="3870" w:type="dxa"/>
          </w:tcPr>
          <w:p w14:paraId="4B5F651E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5B71222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3F5AD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8D0F0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862B1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2F6632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70746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2DED35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05D9" w:rsidRPr="00360D10" w14:paraId="06D05128" w14:textId="77777777" w:rsidTr="006805D9">
        <w:trPr>
          <w:trHeight w:val="348"/>
        </w:trPr>
        <w:tc>
          <w:tcPr>
            <w:tcW w:w="3870" w:type="dxa"/>
          </w:tcPr>
          <w:p w14:paraId="4D1F288D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260" w:type="dxa"/>
          </w:tcPr>
          <w:p w14:paraId="3F63835D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34DF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2EBF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E48BBA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11C3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35167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AD593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5D9" w:rsidRPr="00360D10" w14:paraId="540137D7" w14:textId="77777777" w:rsidTr="006805D9">
        <w:trPr>
          <w:trHeight w:val="348"/>
        </w:trPr>
        <w:tc>
          <w:tcPr>
            <w:tcW w:w="3870" w:type="dxa"/>
          </w:tcPr>
          <w:p w14:paraId="00C61C9D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0D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260" w:type="dxa"/>
          </w:tcPr>
          <w:p w14:paraId="4B446589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E816E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19F822F2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16B9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0D95">
              <w:rPr>
                <w:rFonts w:ascii="Angsana New" w:hAnsi="Angsana New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</w:tcPr>
          <w:p w14:paraId="376A4DB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50E2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6B998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D707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30D95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6805D9" w:rsidRPr="00360D10" w14:paraId="5AB2856E" w14:textId="77777777" w:rsidTr="006805D9">
        <w:trPr>
          <w:trHeight w:val="348"/>
        </w:trPr>
        <w:tc>
          <w:tcPr>
            <w:tcW w:w="3870" w:type="dxa"/>
          </w:tcPr>
          <w:p w14:paraId="4DC8082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360D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(หนี้สงสัยจะสูญ)</w:t>
            </w:r>
          </w:p>
        </w:tc>
        <w:tc>
          <w:tcPr>
            <w:tcW w:w="1260" w:type="dxa"/>
          </w:tcPr>
          <w:p w14:paraId="0DED79DE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68E7E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947F5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3CE666A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CEF0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6AE1F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CB04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16C3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805D9" w:rsidRPr="00360D10" w14:paraId="6C84C77A" w14:textId="77777777" w:rsidTr="006805D9">
        <w:trPr>
          <w:trHeight w:val="348"/>
        </w:trPr>
        <w:tc>
          <w:tcPr>
            <w:tcW w:w="3870" w:type="dxa"/>
          </w:tcPr>
          <w:p w14:paraId="0DB5A24F" w14:textId="77777777" w:rsidR="006805D9" w:rsidRPr="00B37053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433F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14:paraId="0C205FE8" w14:textId="77777777" w:rsidR="006805D9" w:rsidRPr="00E816E4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C0B6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DD970" w14:textId="77777777" w:rsidR="006805D9" w:rsidRPr="00F16C3F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6C3F"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  <w:tc>
          <w:tcPr>
            <w:tcW w:w="270" w:type="dxa"/>
          </w:tcPr>
          <w:p w14:paraId="522B7CE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43E6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BAD8F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397D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16C3F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6805D9" w:rsidRPr="00360D10" w14:paraId="63ABD9FC" w14:textId="77777777" w:rsidTr="006805D9">
        <w:trPr>
          <w:trHeight w:val="348"/>
        </w:trPr>
        <w:tc>
          <w:tcPr>
            <w:tcW w:w="3870" w:type="dxa"/>
          </w:tcPr>
          <w:p w14:paraId="3CE59240" w14:textId="320F52B8" w:rsidR="006805D9" w:rsidRPr="00F16C3F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6C3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F16C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4E286FB3" w14:textId="77777777" w:rsidR="006805D9" w:rsidRPr="00E816E4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5206B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D74D8D" w14:textId="77777777" w:rsidR="006805D9" w:rsidRPr="00F16C3F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0D95">
              <w:rPr>
                <w:rFonts w:ascii="Angsana New" w:hAnsi="Angsana New"/>
                <w:sz w:val="30"/>
                <w:szCs w:val="30"/>
                <w:lang w:bidi="th-TH"/>
              </w:rPr>
              <w:t>7,02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FC6FC3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C73BC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4CFAA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A110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30D95">
              <w:rPr>
                <w:rFonts w:ascii="Angsana New" w:hAnsi="Angsana New"/>
                <w:sz w:val="30"/>
                <w:szCs w:val="30"/>
              </w:rPr>
              <w:t>7,02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805D9" w:rsidRPr="00360D10" w14:paraId="704EFEBB" w14:textId="77777777" w:rsidTr="006805D9">
        <w:trPr>
          <w:trHeight w:val="348"/>
        </w:trPr>
        <w:tc>
          <w:tcPr>
            <w:tcW w:w="3870" w:type="dxa"/>
          </w:tcPr>
          <w:p w14:paraId="52D68B5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0BAC4693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E816E4">
              <w:rPr>
                <w:rFonts w:ascii="Angsana New" w:hAnsi="Angsana New"/>
                <w:sz w:val="30"/>
                <w:szCs w:val="30"/>
              </w:rPr>
              <w:t>1,0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B1C313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8230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6C3F"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F16C3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E85AC7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6766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2F24">
              <w:rPr>
                <w:rFonts w:ascii="Angsana New" w:hAnsi="Angsana New"/>
                <w:sz w:val="30"/>
                <w:szCs w:val="30"/>
                <w:lang w:bidi="th-TH"/>
              </w:rPr>
              <w:t>(60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AD2F2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968013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45C21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D2F24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805D9" w:rsidRPr="00360D10" w14:paraId="222B5E0F" w14:textId="77777777" w:rsidTr="006805D9">
        <w:trPr>
          <w:trHeight w:val="348"/>
        </w:trPr>
        <w:tc>
          <w:tcPr>
            <w:tcW w:w="3870" w:type="dxa"/>
          </w:tcPr>
          <w:p w14:paraId="218F343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ประมาณการหนี้สินจากการรับประกัน</w:t>
            </w:r>
          </w:p>
          <w:p w14:paraId="0DD3B5A5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260" w:type="dxa"/>
            <w:vAlign w:val="bottom"/>
          </w:tcPr>
          <w:p w14:paraId="0DEC383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E816E4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3A361F9A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672D9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(613</w:t>
            </w:r>
            <w:r w:rsidRPr="00F16C3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64BC64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01766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27BEC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CFD501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D2F24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6805D9" w:rsidRPr="00360D10" w14:paraId="6044F641" w14:textId="77777777" w:rsidTr="006805D9">
        <w:trPr>
          <w:trHeight w:val="348"/>
        </w:trPr>
        <w:tc>
          <w:tcPr>
            <w:tcW w:w="3870" w:type="dxa"/>
          </w:tcPr>
          <w:p w14:paraId="74C41EFE" w14:textId="77777777" w:rsidR="006805D9" w:rsidRPr="00B37053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</w:t>
            </w:r>
          </w:p>
        </w:tc>
        <w:tc>
          <w:tcPr>
            <w:tcW w:w="1260" w:type="dxa"/>
          </w:tcPr>
          <w:p w14:paraId="22E5E34C" w14:textId="77777777" w:rsidR="006805D9" w:rsidRPr="00E816E4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4D992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A2087" w14:textId="77777777" w:rsidR="006805D9" w:rsidRPr="008B1633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2,937</w:t>
            </w:r>
          </w:p>
        </w:tc>
        <w:tc>
          <w:tcPr>
            <w:tcW w:w="270" w:type="dxa"/>
          </w:tcPr>
          <w:p w14:paraId="2DBE91F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2900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8CAB4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935587" w14:textId="77777777" w:rsidR="006805D9" w:rsidRPr="008B1633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</w:tr>
      <w:tr w:rsidR="006805D9" w:rsidRPr="00360D10" w14:paraId="2495E29C" w14:textId="77777777" w:rsidTr="006805D9">
        <w:trPr>
          <w:trHeight w:val="348"/>
        </w:trPr>
        <w:tc>
          <w:tcPr>
            <w:tcW w:w="3870" w:type="dxa"/>
          </w:tcPr>
          <w:p w14:paraId="50A8102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1260" w:type="dxa"/>
          </w:tcPr>
          <w:p w14:paraId="5A7F86C5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E816E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622A0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32F0C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16C3F">
              <w:rPr>
                <w:rFonts w:ascii="Angsana New" w:hAnsi="Angsana New"/>
                <w:sz w:val="30"/>
                <w:szCs w:val="30"/>
                <w:lang w:bidi="th-TH"/>
              </w:rPr>
              <w:t>(22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F16C3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D60DDC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86C2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CA576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8FE6F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AD2F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805D9" w:rsidRPr="00360D10" w14:paraId="6E9CCCE8" w14:textId="77777777" w:rsidTr="006805D9">
        <w:trPr>
          <w:trHeight w:val="348"/>
        </w:trPr>
        <w:tc>
          <w:tcPr>
            <w:tcW w:w="3870" w:type="dxa"/>
          </w:tcPr>
          <w:p w14:paraId="25233EEF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16C3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54321C82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C7E38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02FFC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  <w:tc>
          <w:tcPr>
            <w:tcW w:w="270" w:type="dxa"/>
          </w:tcPr>
          <w:p w14:paraId="4E1AB86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02139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5A78C8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7FF60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</w:tr>
      <w:tr w:rsidR="006805D9" w:rsidRPr="00360D10" w14:paraId="1D376AA1" w14:textId="77777777" w:rsidTr="006805D9">
        <w:trPr>
          <w:trHeight w:val="334"/>
        </w:trPr>
        <w:tc>
          <w:tcPr>
            <w:tcW w:w="3870" w:type="dxa"/>
          </w:tcPr>
          <w:p w14:paraId="106DC19E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A97C13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6E4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A09CF2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CD45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20,384</w:t>
            </w:r>
          </w:p>
        </w:tc>
        <w:tc>
          <w:tcPr>
            <w:tcW w:w="270" w:type="dxa"/>
          </w:tcPr>
          <w:p w14:paraId="054C2C1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4501B7" w14:textId="77777777" w:rsidR="006805D9" w:rsidRPr="00F16C3F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D2F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AD2F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05FB7A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144F69" w14:textId="1B359A99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21,85</w:t>
            </w:r>
            <w:r w:rsidR="00036BB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6805D9" w:rsidRPr="00360D10" w14:paraId="1BF1B97E" w14:textId="77777777" w:rsidTr="006805D9">
        <w:trPr>
          <w:trHeight w:val="334"/>
        </w:trPr>
        <w:tc>
          <w:tcPr>
            <w:tcW w:w="3870" w:type="dxa"/>
          </w:tcPr>
          <w:p w14:paraId="72026326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A29FA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333B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73C4D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3C312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6F8E9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EE74A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DBF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5D9" w:rsidRPr="00360D10" w14:paraId="17B30FBD" w14:textId="77777777" w:rsidTr="006805D9">
        <w:trPr>
          <w:trHeight w:val="334"/>
        </w:trPr>
        <w:tc>
          <w:tcPr>
            <w:tcW w:w="3870" w:type="dxa"/>
          </w:tcPr>
          <w:p w14:paraId="2365E3CD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6E0FED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CA5D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303F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0DC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6515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BBD2A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94DB7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5D9" w:rsidRPr="00360D10" w14:paraId="36EEBA75" w14:textId="77777777" w:rsidTr="006805D9">
        <w:trPr>
          <w:trHeight w:val="334"/>
        </w:trPr>
        <w:tc>
          <w:tcPr>
            <w:tcW w:w="3870" w:type="dxa"/>
          </w:tcPr>
          <w:p w14:paraId="4B6F740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705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Pr="00B370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70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453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จากการตีราคาเพิ่ม</w:t>
            </w:r>
            <w:r w:rsidRPr="00B370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DC38E2F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E816E4">
              <w:rPr>
                <w:rFonts w:ascii="Angsana New" w:hAnsi="Angsana New"/>
                <w:sz w:val="30"/>
                <w:szCs w:val="30"/>
              </w:rPr>
              <w:t>(1,66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816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325FC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1A38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3A142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508C6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CE4DA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84C7B8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7C74FA">
              <w:rPr>
                <w:rFonts w:ascii="Angsana New" w:hAnsi="Angsana New"/>
                <w:sz w:val="30"/>
                <w:szCs w:val="30"/>
              </w:rPr>
              <w:t>(1,66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C74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05D9" w:rsidRPr="00360D10" w14:paraId="0EB2A9C4" w14:textId="77777777" w:rsidTr="006805D9">
        <w:trPr>
          <w:trHeight w:val="334"/>
        </w:trPr>
        <w:tc>
          <w:tcPr>
            <w:tcW w:w="3870" w:type="dxa"/>
          </w:tcPr>
          <w:p w14:paraId="7F73E175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</w:tcPr>
          <w:p w14:paraId="1B9D463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(2,312</w:t>
            </w:r>
            <w:r w:rsidRPr="00E816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9C21A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48DF7" w14:textId="08B53260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0D95"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  <w:r w:rsidR="0095478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2287057D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EA4E33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6C070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D14E39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F30D95">
              <w:rPr>
                <w:rFonts w:ascii="Angsana New" w:hAnsi="Angsana New"/>
                <w:sz w:val="30"/>
                <w:szCs w:val="30"/>
              </w:rPr>
              <w:t>(2,03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F30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05D9" w:rsidRPr="00360D10" w14:paraId="3138B0E7" w14:textId="77777777" w:rsidTr="006805D9">
        <w:trPr>
          <w:trHeight w:val="334"/>
        </w:trPr>
        <w:tc>
          <w:tcPr>
            <w:tcW w:w="3870" w:type="dxa"/>
          </w:tcPr>
          <w:p w14:paraId="77277B7F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0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B9B94A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(3,974</w:t>
            </w:r>
            <w:r w:rsidRPr="00E816E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0612FE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35C35" w14:textId="612D47D8" w:rsidR="006805D9" w:rsidRPr="00360D10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30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</w:t>
            </w:r>
            <w:r w:rsidR="009547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25C55777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B92D99" w14:textId="77777777" w:rsidR="006805D9" w:rsidRPr="00EE317C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1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7175B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E7D08E" w14:textId="7CCA693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D95"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036BB7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  <w:r w:rsidRPr="00F30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805D9" w:rsidRPr="00360D10" w14:paraId="5B921792" w14:textId="77777777" w:rsidTr="006805D9">
        <w:trPr>
          <w:trHeight w:val="334"/>
        </w:trPr>
        <w:tc>
          <w:tcPr>
            <w:tcW w:w="3870" w:type="dxa"/>
          </w:tcPr>
          <w:p w14:paraId="66E7552C" w14:textId="77777777" w:rsidR="006805D9" w:rsidRPr="00360D1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3BB6F38" w14:textId="77777777" w:rsidR="006805D9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6A94F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CBA201B" w14:textId="77777777" w:rsidR="006805D9" w:rsidRPr="005777C6" w:rsidRDefault="006805D9" w:rsidP="006805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20,658</w:t>
            </w:r>
          </w:p>
        </w:tc>
        <w:tc>
          <w:tcPr>
            <w:tcW w:w="270" w:type="dxa"/>
          </w:tcPr>
          <w:p w14:paraId="5B6E6E91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94AACF" w14:textId="77777777" w:rsidR="006805D9" w:rsidRPr="00EE317C" w:rsidRDefault="006805D9" w:rsidP="006805D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F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AD2F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069A3E4" w14:textId="77777777" w:rsidR="006805D9" w:rsidRPr="00360D10" w:rsidRDefault="006805D9" w:rsidP="006805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FC10963" w14:textId="77777777" w:rsidR="006805D9" w:rsidRPr="00F30D95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E9F26F7" w14:textId="77777777" w:rsidR="006805D9" w:rsidRDefault="006805D9" w:rsidP="006805D9">
      <w:pPr>
        <w:spacing w:line="240" w:lineRule="auto"/>
        <w:rPr>
          <w:sz w:val="30"/>
          <w:szCs w:val="30"/>
        </w:rPr>
      </w:pPr>
    </w:p>
    <w:p w14:paraId="0AA68CED" w14:textId="77777777" w:rsidR="006805D9" w:rsidRDefault="006805D9" w:rsidP="006805D9">
      <w:pPr>
        <w:spacing w:line="240" w:lineRule="auto"/>
        <w:rPr>
          <w:sz w:val="30"/>
          <w:szCs w:val="30"/>
        </w:rPr>
      </w:pPr>
    </w:p>
    <w:p w14:paraId="3279269B" w14:textId="2163B41B" w:rsidR="006805D9" w:rsidRDefault="006805D9" w:rsidP="006805D9">
      <w:pPr>
        <w:spacing w:line="240" w:lineRule="auto"/>
        <w:rPr>
          <w:sz w:val="30"/>
          <w:szCs w:val="30"/>
        </w:rPr>
      </w:pPr>
    </w:p>
    <w:p w14:paraId="09012E4D" w14:textId="77777777" w:rsidR="007B0B65" w:rsidRDefault="007B0B65" w:rsidP="006805D9">
      <w:pPr>
        <w:spacing w:line="240" w:lineRule="auto"/>
        <w:rPr>
          <w:sz w:val="30"/>
          <w:szCs w:val="30"/>
        </w:rPr>
      </w:pPr>
    </w:p>
    <w:p w14:paraId="6CCADF39" w14:textId="77777777" w:rsidR="006805D9" w:rsidRDefault="006805D9" w:rsidP="006805D9">
      <w:pPr>
        <w:spacing w:line="240" w:lineRule="auto"/>
        <w:rPr>
          <w:sz w:val="30"/>
          <w:szCs w:val="30"/>
        </w:rPr>
      </w:pPr>
    </w:p>
    <w:p w14:paraId="3DE28285" w14:textId="77777777" w:rsidR="006805D9" w:rsidRDefault="006805D9" w:rsidP="006805D9">
      <w:pPr>
        <w:spacing w:line="240" w:lineRule="auto"/>
        <w:rPr>
          <w:sz w:val="30"/>
          <w:szCs w:val="30"/>
        </w:rPr>
      </w:pPr>
    </w:p>
    <w:p w14:paraId="35B6090D" w14:textId="77777777" w:rsidR="006805D9" w:rsidRPr="00652F50" w:rsidRDefault="006805D9" w:rsidP="0068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52F50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2385FE4F" w14:textId="77777777" w:rsidR="006805D9" w:rsidRPr="00AE2966" w:rsidRDefault="006805D9" w:rsidP="0068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6805D9" w:rsidRPr="00D044BB" w14:paraId="0699AC3D" w14:textId="77777777" w:rsidTr="006805D9">
        <w:trPr>
          <w:trHeight w:hRule="exact" w:val="374"/>
          <w:tblHeader/>
        </w:trPr>
        <w:tc>
          <w:tcPr>
            <w:tcW w:w="3690" w:type="dxa"/>
          </w:tcPr>
          <w:p w14:paraId="6679D438" w14:textId="77777777" w:rsidR="006805D9" w:rsidRPr="00652F50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ACF5909" w14:textId="77777777" w:rsidR="006805D9" w:rsidRPr="00D044BB" w:rsidRDefault="006805D9" w:rsidP="006805D9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044B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978F4E" w14:textId="77777777" w:rsidR="006805D9" w:rsidRPr="00D044BB" w:rsidRDefault="006805D9" w:rsidP="006805D9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4615F80" w14:textId="77777777" w:rsidR="006805D9" w:rsidRPr="00D044BB" w:rsidRDefault="006805D9" w:rsidP="006805D9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044B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05D9" w:rsidRPr="00D044BB" w14:paraId="655799E2" w14:textId="77777777" w:rsidTr="006805D9">
        <w:trPr>
          <w:trHeight w:hRule="exact" w:val="374"/>
          <w:tblHeader/>
        </w:trPr>
        <w:tc>
          <w:tcPr>
            <w:tcW w:w="3690" w:type="dxa"/>
          </w:tcPr>
          <w:p w14:paraId="50714181" w14:textId="77777777" w:rsidR="006805D9" w:rsidRPr="00D044BB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AC530" w14:textId="77777777" w:rsidR="006805D9" w:rsidRPr="00D044BB" w:rsidRDefault="006805D9" w:rsidP="006805D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9B7551" w14:textId="77777777" w:rsidR="006805D9" w:rsidRPr="00D044BB" w:rsidRDefault="006805D9" w:rsidP="006805D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064B6" w14:textId="77777777" w:rsidR="006805D9" w:rsidRPr="00D044BB" w:rsidRDefault="006805D9" w:rsidP="006805D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F54947A" w14:textId="77777777" w:rsidR="006805D9" w:rsidRPr="00D044BB" w:rsidRDefault="006805D9" w:rsidP="006805D9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D0E303" w14:textId="77777777" w:rsidR="006805D9" w:rsidRPr="00D044BB" w:rsidRDefault="006805D9" w:rsidP="006805D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A1CA00" w14:textId="77777777" w:rsidR="006805D9" w:rsidRPr="00D044BB" w:rsidRDefault="006805D9" w:rsidP="006805D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F28A8" w14:textId="77777777" w:rsidR="006805D9" w:rsidRPr="00D044BB" w:rsidRDefault="006805D9" w:rsidP="006805D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05D9" w:rsidRPr="00D044BB" w14:paraId="53204BC3" w14:textId="77777777" w:rsidTr="006805D9">
        <w:trPr>
          <w:trHeight w:hRule="exact" w:val="374"/>
          <w:tblHeader/>
        </w:trPr>
        <w:tc>
          <w:tcPr>
            <w:tcW w:w="3690" w:type="dxa"/>
          </w:tcPr>
          <w:p w14:paraId="6CB75FAC" w14:textId="77777777" w:rsidR="006805D9" w:rsidRPr="00D044BB" w:rsidRDefault="006805D9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1DE2AE4" w14:textId="77777777" w:rsidR="006805D9" w:rsidRPr="00D044BB" w:rsidRDefault="006805D9" w:rsidP="006805D9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04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04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7919" w:rsidRPr="00AE2966" w14:paraId="186A4EE8" w14:textId="77777777" w:rsidTr="006805D9">
        <w:trPr>
          <w:trHeight w:hRule="exact" w:val="374"/>
        </w:trPr>
        <w:tc>
          <w:tcPr>
            <w:tcW w:w="3690" w:type="dxa"/>
          </w:tcPr>
          <w:p w14:paraId="19075700" w14:textId="77777777" w:rsidR="00317919" w:rsidRPr="00AE2966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2966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A168B3" w14:textId="59EB0F47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18,863</w:t>
            </w:r>
          </w:p>
        </w:tc>
        <w:tc>
          <w:tcPr>
            <w:tcW w:w="270" w:type="dxa"/>
          </w:tcPr>
          <w:p w14:paraId="503A82BA" w14:textId="77777777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60264" w14:textId="77777777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3486BAF4" w14:textId="77777777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BEE999" w14:textId="78019130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18,863</w:t>
            </w:r>
          </w:p>
        </w:tc>
        <w:tc>
          <w:tcPr>
            <w:tcW w:w="270" w:type="dxa"/>
          </w:tcPr>
          <w:p w14:paraId="4A146CF2" w14:textId="77777777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45C01" w14:textId="77777777" w:rsidR="00317919" w:rsidRPr="00631F7D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 w:rsidRPr="00631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919" w:rsidRPr="00652F50" w14:paraId="66DABC2E" w14:textId="77777777" w:rsidTr="006805D9">
        <w:trPr>
          <w:trHeight w:hRule="exact" w:val="374"/>
        </w:trPr>
        <w:tc>
          <w:tcPr>
            <w:tcW w:w="3690" w:type="dxa"/>
          </w:tcPr>
          <w:p w14:paraId="4161EB21" w14:textId="77777777" w:rsidR="00317919" w:rsidRPr="00AE2966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29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62A73" w14:textId="5A7EF8BF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18,863</w:t>
            </w:r>
          </w:p>
        </w:tc>
        <w:tc>
          <w:tcPr>
            <w:tcW w:w="270" w:type="dxa"/>
          </w:tcPr>
          <w:p w14:paraId="0A177956" w14:textId="77777777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69FE0" w14:textId="77777777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4A8020BA" w14:textId="77777777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45CEF" w14:textId="7DAAB21F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18,863</w:t>
            </w:r>
          </w:p>
        </w:tc>
        <w:tc>
          <w:tcPr>
            <w:tcW w:w="270" w:type="dxa"/>
          </w:tcPr>
          <w:p w14:paraId="7B1DFCBC" w14:textId="77777777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75B62D" w14:textId="77777777" w:rsidR="00317919" w:rsidRPr="008B1633" w:rsidRDefault="00317919" w:rsidP="0031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6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7216C3" w14:textId="77777777" w:rsidR="006805D9" w:rsidRPr="00D044BB" w:rsidRDefault="006805D9" w:rsidP="0068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3E01FD0" w14:textId="0A3002AA" w:rsidR="006805D9" w:rsidRDefault="006805D9" w:rsidP="0068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1F32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D81F32">
        <w:rPr>
          <w:rFonts w:ascii="Angsana New" w:hAnsi="Angsana New"/>
          <w:sz w:val="30"/>
          <w:szCs w:val="30"/>
          <w:cs/>
        </w:rPr>
        <w:t xml:space="preserve"> </w:t>
      </w:r>
      <w:r w:rsidRPr="00D81F32">
        <w:rPr>
          <w:rFonts w:ascii="Angsana New" w:hAnsi="Angsana New"/>
          <w:sz w:val="30"/>
          <w:szCs w:val="30"/>
        </w:rPr>
        <w:t xml:space="preserve">2565 </w:t>
      </w:r>
      <w:r w:rsidRPr="00D81F32">
        <w:rPr>
          <w:rFonts w:ascii="Angsana New" w:hAnsi="Angsana New" w:hint="cs"/>
          <w:sz w:val="30"/>
          <w:szCs w:val="30"/>
          <w:cs/>
        </w:rPr>
        <w:t>สำหรับกิจการที่ไม่ได้รับการส่งเสริมการลงทุน</w:t>
      </w:r>
      <w:r w:rsidR="007B0B65">
        <w:rPr>
          <w:rFonts w:ascii="Angsana New" w:hAnsi="Angsana New"/>
          <w:sz w:val="30"/>
          <w:szCs w:val="30"/>
        </w:rPr>
        <w:t xml:space="preserve"> </w:t>
      </w:r>
      <w:r w:rsidR="007B0B65">
        <w:rPr>
          <w:rFonts w:ascii="Angsana New" w:hAnsi="Angsana New" w:hint="cs"/>
          <w:sz w:val="30"/>
          <w:szCs w:val="30"/>
          <w:cs/>
        </w:rPr>
        <w:t>และในปี</w:t>
      </w:r>
      <w:r w:rsidRPr="00D81F32">
        <w:rPr>
          <w:rFonts w:ascii="Angsana New" w:hAnsi="Angsana New"/>
          <w:sz w:val="30"/>
          <w:szCs w:val="30"/>
          <w:cs/>
        </w:rPr>
        <w:t xml:space="preserve"> </w:t>
      </w:r>
      <w:r w:rsidRPr="00D81F32">
        <w:rPr>
          <w:rFonts w:ascii="Angsana New" w:hAnsi="Angsana New"/>
          <w:sz w:val="30"/>
          <w:szCs w:val="30"/>
        </w:rPr>
        <w:t xml:space="preserve">2573 </w:t>
      </w:r>
      <w:r w:rsidRPr="00D81F32">
        <w:rPr>
          <w:rFonts w:ascii="Angsana New" w:hAnsi="Angsana New" w:hint="cs"/>
          <w:sz w:val="30"/>
          <w:szCs w:val="30"/>
          <w:cs/>
        </w:rPr>
        <w:t>สำหรับกิจการที่ได้รับการส่งเสริมการลงทุน</w:t>
      </w:r>
      <w:r w:rsidRPr="00D81F32">
        <w:rPr>
          <w:rFonts w:ascii="Angsana New" w:hAnsi="Angsana New"/>
          <w:sz w:val="30"/>
          <w:szCs w:val="30"/>
          <w:cs/>
        </w:rPr>
        <w:t xml:space="preserve"> </w:t>
      </w:r>
      <w:r w:rsidRPr="00D81F32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81F32">
        <w:rPr>
          <w:rFonts w:ascii="Angsana New" w:hAnsi="Angsana New"/>
          <w:sz w:val="30"/>
          <w:szCs w:val="30"/>
          <w:cs/>
        </w:rPr>
        <w:t xml:space="preserve"> </w:t>
      </w:r>
      <w:r w:rsidRPr="00D81F32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81F32">
        <w:rPr>
          <w:rFonts w:ascii="Angsana New" w:hAnsi="Angsana New"/>
          <w:sz w:val="30"/>
          <w:szCs w:val="30"/>
          <w:cs/>
        </w:rPr>
        <w:t xml:space="preserve">  </w:t>
      </w:r>
    </w:p>
    <w:p w14:paraId="7E66A309" w14:textId="63D11DC5" w:rsidR="006805D9" w:rsidRDefault="0068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1410E1" w14:textId="0E5AA62B" w:rsidR="00EF7427" w:rsidRPr="0039003F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Pr="0039003F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686FE794" w14:textId="03574173" w:rsidR="00EF7427" w:rsidRDefault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8A4D47" w14:textId="334D2EF9" w:rsidR="00EF7427" w:rsidRPr="007E4B7A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="00213C2D">
        <w:rPr>
          <w:rFonts w:ascii="Angsana New" w:hAnsi="Angsana New"/>
          <w:sz w:val="30"/>
          <w:szCs w:val="30"/>
        </w:rPr>
        <w:t>(</w:t>
      </w:r>
      <w:r w:rsidR="00680682">
        <w:rPr>
          <w:rFonts w:ascii="Angsana New" w:hAnsi="Angsana New" w:hint="cs"/>
          <w:sz w:val="30"/>
          <w:szCs w:val="30"/>
          <w:cs/>
        </w:rPr>
        <w:t>สิทธิประโยชน์จากการส่งเสริมการลงทุน</w:t>
      </w:r>
      <w:r w:rsidR="00213C2D">
        <w:rPr>
          <w:rFonts w:ascii="Angsana New" w:hAnsi="Angsana New" w:hint="cs"/>
          <w:sz w:val="30"/>
          <w:szCs w:val="30"/>
          <w:cs/>
        </w:rPr>
        <w:t xml:space="preserve">หมดอายุเมื่อจำหน่ายเงินลงทุนเมื่อวันที่ </w:t>
      </w:r>
      <w:r w:rsidR="00213C2D">
        <w:rPr>
          <w:rFonts w:ascii="Angsana New" w:hAnsi="Angsana New"/>
          <w:sz w:val="30"/>
          <w:szCs w:val="30"/>
        </w:rPr>
        <w:t xml:space="preserve">25 </w:t>
      </w:r>
      <w:r w:rsidR="00213C2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213C2D">
        <w:rPr>
          <w:rFonts w:ascii="Angsana New" w:hAnsi="Angsana New"/>
          <w:sz w:val="30"/>
          <w:szCs w:val="30"/>
        </w:rPr>
        <w:t xml:space="preserve">2562) </w:t>
      </w:r>
      <w:r w:rsidR="00213C2D">
        <w:rPr>
          <w:rFonts w:ascii="Angsana New" w:hAnsi="Angsana New" w:hint="cs"/>
          <w:sz w:val="30"/>
          <w:szCs w:val="30"/>
          <w:cs/>
        </w:rPr>
        <w:t>และ เกี่ยวกับ</w:t>
      </w:r>
      <w:r w:rsidR="00213C2D" w:rsidRPr="007E4B7A">
        <w:rPr>
          <w:rFonts w:ascii="Angsana New" w:hAnsi="Angsana New" w:hint="cs"/>
          <w:sz w:val="30"/>
          <w:szCs w:val="30"/>
          <w:cs/>
        </w:rPr>
        <w:t>การผลิต</w:t>
      </w:r>
      <w:r w:rsidR="00213C2D">
        <w:rPr>
          <w:rFonts w:ascii="Angsana New" w:hAnsi="Angsana New" w:hint="cs"/>
          <w:sz w:val="30"/>
          <w:szCs w:val="30"/>
          <w:cs/>
        </w:rPr>
        <w:t>ผลิตภัณฑ์สารชีวภัณฑ์จากเชื้อราที่ใช้เทคโนโลยีชีวภาพ</w:t>
      </w:r>
      <w:r w:rsidR="00213C2D" w:rsidRPr="007E4B7A">
        <w:rPr>
          <w:rFonts w:ascii="Angsana New" w:hAnsi="Angsana New" w:hint="cs"/>
          <w:sz w:val="30"/>
          <w:szCs w:val="30"/>
          <w:cs/>
        </w:rPr>
        <w:t xml:space="preserve">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14:paraId="3EC39F8B" w14:textId="77777777" w:rsidR="00EF7427" w:rsidRPr="007E73B1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1CC6FFC" w14:textId="77777777" w:rsidR="00EF7427" w:rsidRPr="007E4B7A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14:paraId="4AF1043E" w14:textId="77777777" w:rsidR="00EF7427" w:rsidRPr="0058380D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14:paraId="1B3C955E" w14:textId="77777777" w:rsidR="00EF7427" w:rsidRPr="007E4B7A" w:rsidRDefault="00EF7427" w:rsidP="00EF742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14:paraId="7E3AFEA0" w14:textId="77777777" w:rsidR="00EF7427" w:rsidRPr="007E73B1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38474B45" w14:textId="1CDD1CDD" w:rsidR="00EF7427" w:rsidRDefault="00EF7427" w:rsidP="00EF7427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69A8FA9D" w14:textId="77777777" w:rsidR="00213C2D" w:rsidRDefault="00213C2D" w:rsidP="00EF7427">
      <w:pPr>
        <w:pStyle w:val="a0"/>
        <w:tabs>
          <w:tab w:val="clear" w:pos="1080"/>
        </w:tabs>
        <w:ind w:left="540"/>
        <w:jc w:val="thaiDistribute"/>
        <w:rPr>
          <w:rFonts w:ascii="Angsana New" w:hAnsi="Angsana New"/>
        </w:rPr>
      </w:pPr>
    </w:p>
    <w:p w14:paraId="1E2211AD" w14:textId="77777777" w:rsidR="00213C2D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1F5562" w14:textId="55B50F8A" w:rsidR="00EF7427" w:rsidRPr="009D6037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D6037">
        <w:rPr>
          <w:rFonts w:ascii="Angsana New" w:hAnsi="Angsana New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71B56BC" w14:textId="77777777" w:rsidR="00EF7427" w:rsidRPr="009D6037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236"/>
        <w:gridCol w:w="990"/>
        <w:gridCol w:w="270"/>
        <w:gridCol w:w="900"/>
        <w:gridCol w:w="270"/>
        <w:gridCol w:w="1006"/>
        <w:gridCol w:w="270"/>
        <w:gridCol w:w="990"/>
        <w:gridCol w:w="270"/>
        <w:gridCol w:w="873"/>
        <w:gridCol w:w="27"/>
      </w:tblGrid>
      <w:tr w:rsidR="00EF7427" w:rsidRPr="00310243" w14:paraId="289B327B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5EDB44B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65" w:type="dxa"/>
            <w:gridSpan w:val="11"/>
          </w:tcPr>
          <w:p w14:paraId="1CE8C35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7427" w:rsidRPr="00310243" w14:paraId="50F0F8A9" w14:textId="77777777" w:rsidTr="00E41067">
        <w:trPr>
          <w:trHeight w:hRule="exact" w:val="374"/>
        </w:trPr>
        <w:tc>
          <w:tcPr>
            <w:tcW w:w="2160" w:type="dxa"/>
          </w:tcPr>
          <w:p w14:paraId="64EC69E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6" w:type="dxa"/>
            <w:gridSpan w:val="5"/>
            <w:tcBorders>
              <w:bottom w:val="single" w:sz="4" w:space="0" w:color="auto"/>
            </w:tcBorders>
          </w:tcPr>
          <w:p w14:paraId="5CA7BF3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A5FD4A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6" w:type="dxa"/>
            <w:gridSpan w:val="6"/>
          </w:tcPr>
          <w:p w14:paraId="396E20E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7427" w:rsidRPr="00310243" w14:paraId="206EA771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478054D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42C59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A23E3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3A9FF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16F56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D27A1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B99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5B7C68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47101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420CC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17CB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224A88C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310243" w14:paraId="67980162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501A6FC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3EAA9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36" w:type="dxa"/>
          </w:tcPr>
          <w:p w14:paraId="7C241EE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C263E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C7F629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F72F1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6BAE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ECD348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1657F4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D19FD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DEDC00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4ED1DA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310243" w14:paraId="0EC4CA04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4D7A0BC1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21CE51" w14:textId="35FB4970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  <w:r w:rsidR="00213C2D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51F4E62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2E08C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7013DDB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2D6F0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B09263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90B576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332410F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B765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1E80B0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FBC51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7427" w:rsidRPr="00310243" w14:paraId="48BA69AB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2E86B9F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65" w:type="dxa"/>
            <w:gridSpan w:val="11"/>
          </w:tcPr>
          <w:p w14:paraId="01983F2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427" w:rsidRPr="00310243" w14:paraId="120DF8EA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3274A40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FC697B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6E6C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11D7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433A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8E43D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D757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B1FE7F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3B0B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6E8A0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342C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F15CAB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310243" w14:paraId="0BF2C5BD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3D12F23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  ส่งออก</w:t>
            </w:r>
          </w:p>
        </w:tc>
        <w:tc>
          <w:tcPr>
            <w:tcW w:w="990" w:type="dxa"/>
          </w:tcPr>
          <w:p w14:paraId="1AE2ED38" w14:textId="39282932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39,588</w:t>
            </w:r>
          </w:p>
        </w:tc>
        <w:tc>
          <w:tcPr>
            <w:tcW w:w="236" w:type="dxa"/>
          </w:tcPr>
          <w:p w14:paraId="0EB32A8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344D4" w14:textId="2568E1F1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39,059</w:t>
            </w:r>
          </w:p>
        </w:tc>
        <w:tc>
          <w:tcPr>
            <w:tcW w:w="270" w:type="dxa"/>
          </w:tcPr>
          <w:p w14:paraId="03242CF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DCEEAC" w14:textId="64D1381E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78,647</w:t>
            </w:r>
          </w:p>
        </w:tc>
        <w:tc>
          <w:tcPr>
            <w:tcW w:w="270" w:type="dxa"/>
          </w:tcPr>
          <w:p w14:paraId="3FBCFD2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048824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AD81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003B8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213,872</w:t>
            </w:r>
          </w:p>
        </w:tc>
        <w:tc>
          <w:tcPr>
            <w:tcW w:w="270" w:type="dxa"/>
          </w:tcPr>
          <w:p w14:paraId="3AF86FB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7E3099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213,872</w:t>
            </w:r>
          </w:p>
        </w:tc>
      </w:tr>
      <w:tr w:rsidR="00EF7427" w:rsidRPr="00310243" w14:paraId="32066954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7B9890C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6F6966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3E5B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0C5E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5AEC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BFAD8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244E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CA38C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1ACA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91B2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429A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8F784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310243" w14:paraId="3F5ED5D1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3B038911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  ในประเทศ</w:t>
            </w:r>
          </w:p>
        </w:tc>
        <w:tc>
          <w:tcPr>
            <w:tcW w:w="990" w:type="dxa"/>
          </w:tcPr>
          <w:p w14:paraId="11AE2AF1" w14:textId="3F8C59B6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93,627</w:t>
            </w:r>
          </w:p>
        </w:tc>
        <w:tc>
          <w:tcPr>
            <w:tcW w:w="236" w:type="dxa"/>
          </w:tcPr>
          <w:p w14:paraId="61B22A41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BDD21" w14:textId="227DB81B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61,530</w:t>
            </w:r>
          </w:p>
        </w:tc>
        <w:tc>
          <w:tcPr>
            <w:tcW w:w="270" w:type="dxa"/>
          </w:tcPr>
          <w:p w14:paraId="612EE27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B33198" w14:textId="50B54AEF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155,157</w:t>
            </w:r>
          </w:p>
        </w:tc>
        <w:tc>
          <w:tcPr>
            <w:tcW w:w="270" w:type="dxa"/>
          </w:tcPr>
          <w:p w14:paraId="1B8274C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6C7BB7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677043C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64C3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138,240</w:t>
            </w:r>
          </w:p>
        </w:tc>
        <w:tc>
          <w:tcPr>
            <w:tcW w:w="270" w:type="dxa"/>
          </w:tcPr>
          <w:p w14:paraId="1606C90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5ACC5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158,513</w:t>
            </w:r>
          </w:p>
        </w:tc>
      </w:tr>
      <w:tr w:rsidR="00EF7427" w:rsidRPr="00310243" w14:paraId="7888992E" w14:textId="77777777" w:rsidTr="00E41067">
        <w:trPr>
          <w:gridAfter w:val="1"/>
          <w:wAfter w:w="27" w:type="dxa"/>
          <w:trHeight w:hRule="exact" w:val="374"/>
        </w:trPr>
        <w:tc>
          <w:tcPr>
            <w:tcW w:w="2160" w:type="dxa"/>
          </w:tcPr>
          <w:p w14:paraId="343D7816" w14:textId="77777777" w:rsidR="00EF7427" w:rsidRPr="009D6037" w:rsidRDefault="00EF7427" w:rsidP="00E41067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</w:rPr>
            </w:pPr>
            <w:r w:rsidRPr="009D6037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34B092" w14:textId="13077267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133,215</w:t>
            </w:r>
          </w:p>
        </w:tc>
        <w:tc>
          <w:tcPr>
            <w:tcW w:w="236" w:type="dxa"/>
          </w:tcPr>
          <w:p w14:paraId="41669CF1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9FA378" w14:textId="500E62B8" w:rsidR="00EF7427" w:rsidRPr="009D6037" w:rsidRDefault="003B2532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100,589</w:t>
            </w:r>
          </w:p>
        </w:tc>
        <w:tc>
          <w:tcPr>
            <w:tcW w:w="270" w:type="dxa"/>
          </w:tcPr>
          <w:p w14:paraId="3F4EE4D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AF144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419">
              <w:rPr>
                <w:rFonts w:ascii="Angsana New" w:hAnsi="Angsana New"/>
                <w:b/>
                <w:bCs/>
                <w:sz w:val="30"/>
                <w:szCs w:val="30"/>
              </w:rPr>
              <w:t>233,804</w:t>
            </w:r>
          </w:p>
        </w:tc>
        <w:tc>
          <w:tcPr>
            <w:tcW w:w="270" w:type="dxa"/>
          </w:tcPr>
          <w:p w14:paraId="67A9DCC1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86C6B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20,273</w:t>
            </w:r>
          </w:p>
        </w:tc>
        <w:tc>
          <w:tcPr>
            <w:tcW w:w="270" w:type="dxa"/>
          </w:tcPr>
          <w:p w14:paraId="1F81EB7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3FD3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352,112</w:t>
            </w:r>
          </w:p>
        </w:tc>
        <w:tc>
          <w:tcPr>
            <w:tcW w:w="270" w:type="dxa"/>
          </w:tcPr>
          <w:p w14:paraId="2386FD6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CB4360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372,385</w:t>
            </w:r>
          </w:p>
        </w:tc>
      </w:tr>
    </w:tbl>
    <w:p w14:paraId="2B696B3B" w14:textId="77777777" w:rsidR="00EF7427" w:rsidRPr="009D6037" w:rsidRDefault="00EF7427" w:rsidP="00EF7427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873"/>
        <w:gridCol w:w="9"/>
      </w:tblGrid>
      <w:tr w:rsidR="00EF7427" w:rsidRPr="00310243" w14:paraId="72326F51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0643711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3" w:type="dxa"/>
            <w:gridSpan w:val="11"/>
          </w:tcPr>
          <w:p w14:paraId="6456D4E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427" w:rsidRPr="00310243" w14:paraId="16879D37" w14:textId="77777777" w:rsidTr="00E41067">
        <w:trPr>
          <w:trHeight w:hRule="exact" w:val="374"/>
        </w:trPr>
        <w:tc>
          <w:tcPr>
            <w:tcW w:w="2160" w:type="dxa"/>
          </w:tcPr>
          <w:p w14:paraId="13E5689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2EB485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74334B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6"/>
          </w:tcPr>
          <w:p w14:paraId="684ABED3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7427" w:rsidRPr="00310243" w14:paraId="1F1D7FA4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6BA7046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617AF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B7974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3312B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6234B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8C0E3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AB7C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A04D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D8B65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8530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6974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F154C5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310243" w14:paraId="67902ECB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49B683A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E6808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1ADD9E7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5634B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68F1E3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637DC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9C8A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30DA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189E88F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584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318A99A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42F59A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310243" w14:paraId="7003E49F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215FFFA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DEB42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4CB329B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5408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319A5BF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C68DB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1375271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26BE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4D349BF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11EB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3C550B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3B55ED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7427" w:rsidRPr="00310243" w14:paraId="72F6C197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6066A06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83" w:type="dxa"/>
            <w:gridSpan w:val="11"/>
          </w:tcPr>
          <w:p w14:paraId="5C242D9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427" w:rsidRPr="00310243" w14:paraId="073DEE63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7F6DAAB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D3B7890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D01CE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B1F58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E2ED6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97A699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F3A23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6229D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AA8F7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A0F3F5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CAE2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E630184" w14:textId="77777777" w:rsidR="00EF7427" w:rsidRPr="009D6037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532" w:rsidRPr="00310243" w14:paraId="30D74D4E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6DEEFFBD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  ส่งออก</w:t>
            </w:r>
          </w:p>
        </w:tc>
        <w:tc>
          <w:tcPr>
            <w:tcW w:w="990" w:type="dxa"/>
          </w:tcPr>
          <w:p w14:paraId="04D5E336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A3150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C2815D" w14:textId="27A85D09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23,787</w:t>
            </w:r>
          </w:p>
        </w:tc>
        <w:tc>
          <w:tcPr>
            <w:tcW w:w="270" w:type="dxa"/>
          </w:tcPr>
          <w:p w14:paraId="3EE98236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3518A7" w14:textId="21A836A4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23,787</w:t>
            </w:r>
          </w:p>
        </w:tc>
        <w:tc>
          <w:tcPr>
            <w:tcW w:w="270" w:type="dxa"/>
          </w:tcPr>
          <w:p w14:paraId="52FF79A3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A3A2F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6D9FF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A5B29A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121,081</w:t>
            </w:r>
          </w:p>
        </w:tc>
        <w:tc>
          <w:tcPr>
            <w:tcW w:w="270" w:type="dxa"/>
          </w:tcPr>
          <w:p w14:paraId="0FC182CF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C3EFE8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121,081</w:t>
            </w:r>
          </w:p>
        </w:tc>
      </w:tr>
      <w:tr w:rsidR="003B2532" w:rsidRPr="00310243" w14:paraId="3E813CBF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4EBD81C0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727897A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1E849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8FFA0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856C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227A72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024B5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CFD90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82D92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8EC9F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A342E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84086D3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532" w:rsidRPr="00310243" w14:paraId="08D209F7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7F043B08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  <w:cs/>
              </w:rPr>
              <w:t xml:space="preserve">   ในประเทศ</w:t>
            </w:r>
          </w:p>
        </w:tc>
        <w:tc>
          <w:tcPr>
            <w:tcW w:w="990" w:type="dxa"/>
          </w:tcPr>
          <w:p w14:paraId="6059A554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28786E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109E6" w14:textId="7188383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58,045</w:t>
            </w:r>
          </w:p>
        </w:tc>
        <w:tc>
          <w:tcPr>
            <w:tcW w:w="270" w:type="dxa"/>
          </w:tcPr>
          <w:p w14:paraId="160592A6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D7B8D4" w14:textId="68812B55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58,045</w:t>
            </w:r>
          </w:p>
        </w:tc>
        <w:tc>
          <w:tcPr>
            <w:tcW w:w="270" w:type="dxa"/>
          </w:tcPr>
          <w:p w14:paraId="64DA84A4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F6983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F8994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DB515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193,482</w:t>
            </w:r>
          </w:p>
        </w:tc>
        <w:tc>
          <w:tcPr>
            <w:tcW w:w="270" w:type="dxa"/>
          </w:tcPr>
          <w:p w14:paraId="74489096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EDFBFE9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D6037">
              <w:rPr>
                <w:rFonts w:ascii="Angsana New" w:hAnsi="Angsana New"/>
                <w:sz w:val="30"/>
                <w:szCs w:val="30"/>
              </w:rPr>
              <w:t>193,482</w:t>
            </w:r>
          </w:p>
        </w:tc>
      </w:tr>
      <w:tr w:rsidR="003B2532" w:rsidRPr="00310243" w14:paraId="07AD60A4" w14:textId="77777777" w:rsidTr="00E41067">
        <w:trPr>
          <w:gridAfter w:val="1"/>
          <w:wAfter w:w="9" w:type="dxa"/>
          <w:trHeight w:hRule="exact" w:val="374"/>
        </w:trPr>
        <w:tc>
          <w:tcPr>
            <w:tcW w:w="2160" w:type="dxa"/>
          </w:tcPr>
          <w:p w14:paraId="7CD504AB" w14:textId="77777777" w:rsidR="003B2532" w:rsidRPr="009D6037" w:rsidRDefault="003B2532" w:rsidP="003B2532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</w:rPr>
            </w:pPr>
            <w:r w:rsidRPr="009D6037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212051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17134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C0D76A" w14:textId="1308506E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DB9">
              <w:rPr>
                <w:rFonts w:ascii="Angsana New" w:hAnsi="Angsana New"/>
                <w:b/>
                <w:bCs/>
                <w:sz w:val="30"/>
                <w:szCs w:val="30"/>
              </w:rPr>
              <w:t>81,83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1503B5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BF685" w14:textId="40DE6EA0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DB9">
              <w:rPr>
                <w:rFonts w:ascii="Angsana New" w:hAnsi="Angsana New"/>
                <w:b/>
                <w:bCs/>
                <w:sz w:val="30"/>
                <w:szCs w:val="30"/>
              </w:rPr>
              <w:t>81,83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6D15E5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EDDA44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B4802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663E62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314,563</w:t>
            </w:r>
          </w:p>
        </w:tc>
        <w:tc>
          <w:tcPr>
            <w:tcW w:w="270" w:type="dxa"/>
          </w:tcPr>
          <w:p w14:paraId="0273FE49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6EEF157" w14:textId="77777777" w:rsidR="003B2532" w:rsidRPr="009D6037" w:rsidRDefault="003B2532" w:rsidP="003B2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sz w:val="30"/>
                <w:szCs w:val="30"/>
              </w:rPr>
              <w:t>314,563</w:t>
            </w:r>
          </w:p>
        </w:tc>
      </w:tr>
    </w:tbl>
    <w:p w14:paraId="21612961" w14:textId="77777777" w:rsidR="00EF7427" w:rsidRPr="009D6037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45769DA3" w14:textId="2FB2E996" w:rsidR="00EF7427" w:rsidRPr="00213C2D" w:rsidRDefault="00213C2D" w:rsidP="00213C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13C2D">
        <w:rPr>
          <w:rFonts w:ascii="Angsana New" w:hAnsi="Angsana New"/>
          <w:sz w:val="30"/>
          <w:szCs w:val="30"/>
        </w:rPr>
        <w:t xml:space="preserve">* </w:t>
      </w:r>
      <w:r w:rsidRPr="00213C2D">
        <w:rPr>
          <w:rFonts w:ascii="Angsana New" w:hAnsi="Angsana New" w:hint="cs"/>
          <w:sz w:val="30"/>
          <w:szCs w:val="30"/>
          <w:cs/>
        </w:rPr>
        <w:t>รายได้จากการให้บริการส่งออกและในประเทศ</w:t>
      </w:r>
      <w:r w:rsidR="005D0148">
        <w:rPr>
          <w:rFonts w:ascii="Angsana New" w:hAnsi="Angsana New" w:hint="cs"/>
          <w:sz w:val="30"/>
          <w:szCs w:val="30"/>
          <w:cs/>
        </w:rPr>
        <w:t>ของกิจการที่ได้รับการส่งเสริม</w:t>
      </w:r>
      <w:r w:rsidR="008F28B0">
        <w:rPr>
          <w:rFonts w:ascii="Angsana New" w:hAnsi="Angsana New"/>
          <w:sz w:val="30"/>
          <w:szCs w:val="30"/>
        </w:rPr>
        <w:t xml:space="preserve"> </w:t>
      </w:r>
      <w:r w:rsidRPr="00213C2D">
        <w:rPr>
          <w:rFonts w:ascii="Angsana New" w:hAnsi="Angsana New" w:hint="cs"/>
          <w:sz w:val="30"/>
          <w:szCs w:val="30"/>
          <w:cs/>
        </w:rPr>
        <w:t>รวมรายได้ของบริษัท ยูเรกา ออโตเมชั่น จำกัด</w:t>
      </w:r>
      <w:r w:rsidR="005D0148">
        <w:rPr>
          <w:rFonts w:ascii="Angsana New" w:hAnsi="Angsana New" w:hint="cs"/>
          <w:sz w:val="30"/>
          <w:szCs w:val="30"/>
          <w:cs/>
        </w:rPr>
        <w:t xml:space="preserve"> </w:t>
      </w:r>
      <w:r w:rsidR="003C1087">
        <w:rPr>
          <w:rFonts w:ascii="Angsana New" w:hAnsi="Angsana New" w:hint="cs"/>
          <w:sz w:val="30"/>
          <w:szCs w:val="30"/>
          <w:cs/>
        </w:rPr>
        <w:t>สำหรับงวด</w:t>
      </w:r>
      <w:r w:rsidR="005D0148">
        <w:rPr>
          <w:rFonts w:ascii="Angsana New" w:hAnsi="Angsana New" w:hint="cs"/>
          <w:sz w:val="30"/>
          <w:szCs w:val="30"/>
          <w:cs/>
        </w:rPr>
        <w:t>ตั้งแต่</w:t>
      </w:r>
      <w:r w:rsidRPr="00213C2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D0148">
        <w:rPr>
          <w:rFonts w:ascii="Angsana New" w:hAnsi="Angsana New"/>
          <w:sz w:val="30"/>
          <w:szCs w:val="30"/>
        </w:rPr>
        <w:t xml:space="preserve">1 </w:t>
      </w:r>
      <w:r w:rsidR="005D014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D0148">
        <w:rPr>
          <w:rFonts w:ascii="Angsana New" w:hAnsi="Angsana New"/>
          <w:sz w:val="30"/>
          <w:szCs w:val="30"/>
        </w:rPr>
        <w:t xml:space="preserve">2562 </w:t>
      </w:r>
      <w:r w:rsidR="005D014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213C2D">
        <w:rPr>
          <w:rFonts w:ascii="Angsana New" w:hAnsi="Angsana New"/>
          <w:sz w:val="30"/>
          <w:szCs w:val="30"/>
        </w:rPr>
        <w:t xml:space="preserve">25 </w:t>
      </w:r>
      <w:r w:rsidRPr="00213C2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213C2D">
        <w:rPr>
          <w:rFonts w:ascii="Angsana New" w:hAnsi="Angsana New"/>
          <w:sz w:val="30"/>
          <w:szCs w:val="30"/>
        </w:rPr>
        <w:t xml:space="preserve">2562 </w:t>
      </w:r>
      <w:r w:rsidR="005D0148">
        <w:rPr>
          <w:rFonts w:ascii="Angsana New" w:hAnsi="Angsana New" w:hint="cs"/>
          <w:sz w:val="30"/>
          <w:szCs w:val="30"/>
          <w:cs/>
        </w:rPr>
        <w:t>(วันที่ขายเงินลงทุน)</w:t>
      </w:r>
    </w:p>
    <w:p w14:paraId="66B5B441" w14:textId="77777777" w:rsidR="00EF7427" w:rsidRDefault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9849FA" w14:textId="77777777" w:rsidR="00213C2D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A54ABA2" w14:textId="115D5BD2" w:rsidR="006C3B2A" w:rsidRPr="0039003F" w:rsidRDefault="007B0B65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6C3B2A" w:rsidRPr="0039003F">
        <w:rPr>
          <w:rFonts w:ascii="Angsana New" w:hAnsi="Angsana New"/>
          <w:b/>
          <w:bCs/>
          <w:sz w:val="30"/>
          <w:szCs w:val="30"/>
        </w:rPr>
        <w:tab/>
      </w:r>
      <w:r w:rsidR="006C3B2A" w:rsidRPr="0039003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D4940E5" w14:textId="77777777" w:rsidR="006C3B2A" w:rsidRPr="006D551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E4B38E7" w14:textId="77777777" w:rsidR="006C3B2A" w:rsidRPr="0039003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9003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6D2DA19" w14:textId="77777777" w:rsidR="006C3B2A" w:rsidRPr="006D5518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205C54D" w14:textId="77777777" w:rsidR="006C3B2A" w:rsidRPr="0039003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003F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426EFB1B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6A4165F" w14:textId="77777777" w:rsidR="006C3B2A" w:rsidRPr="0039003F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003F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39003F">
        <w:rPr>
          <w:rFonts w:ascii="Angsana New" w:hAnsi="Angsana New"/>
          <w:sz w:val="30"/>
          <w:szCs w:val="30"/>
        </w:rPr>
        <w:t xml:space="preserve"> </w:t>
      </w:r>
      <w:r w:rsidRPr="0039003F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FFB1300" w14:textId="77777777" w:rsidR="00EA12D2" w:rsidRDefault="00EA12D2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CB4DC8" w14:textId="77777777" w:rsidR="006C3B2A" w:rsidRPr="002416B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16B6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2273DD68" w14:textId="77777777" w:rsidR="006C3B2A" w:rsidRPr="007A266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520199E6" w14:textId="77777777" w:rsidR="006C3B2A" w:rsidRPr="002416B6" w:rsidRDefault="006C3B2A" w:rsidP="006C3B2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2416B6">
        <w:rPr>
          <w:rFonts w:ascii="Angsana New" w:hAnsi="Angsana New" w:cs="Angsana New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>
        <w:rPr>
          <w:rFonts w:ascii="Angsana New" w:hAnsi="Angsana New" w:cs="Angsana New" w:hint="cs"/>
          <w:cs/>
          <w:lang w:val="en-US"/>
        </w:rPr>
        <w:t>ความเชื่อมั่นของ</w:t>
      </w:r>
      <w:r w:rsidRPr="002416B6">
        <w:rPr>
          <w:rFonts w:ascii="Angsana New" w:hAnsi="Angsana New" w:cs="Angsana New"/>
          <w:cs/>
          <w:lang w:val="en-US"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279F276" w14:textId="77777777" w:rsidR="006C3B2A" w:rsidRPr="007A266B" w:rsidRDefault="006C3B2A" w:rsidP="006C3B2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2"/>
          <w:szCs w:val="22"/>
          <w:lang w:val="en-US" w:eastAsia="ja-JP"/>
        </w:rPr>
      </w:pPr>
    </w:p>
    <w:p w14:paraId="3B574D8B" w14:textId="77777777" w:rsidR="006C3B2A" w:rsidRPr="002416B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16B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F469B93" w14:textId="77777777" w:rsidR="006C3B2A" w:rsidRPr="007A266B" w:rsidRDefault="006C3B2A" w:rsidP="006C3B2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2"/>
          <w:szCs w:val="22"/>
          <w:lang w:eastAsia="ja-JP"/>
        </w:rPr>
      </w:pPr>
    </w:p>
    <w:p w14:paraId="72CB1437" w14:textId="77777777" w:rsidR="006C3B2A" w:rsidRPr="002416B6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16B6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</w:t>
      </w:r>
      <w:r w:rsidRPr="002416B6">
        <w:rPr>
          <w:rFonts w:ascii="Angsana New" w:hAnsi="Angsana New" w:hint="cs"/>
          <w:sz w:val="30"/>
          <w:szCs w:val="30"/>
          <w:cs/>
        </w:rPr>
        <w:t>เนื่อง</w:t>
      </w:r>
      <w:r w:rsidRPr="002416B6">
        <w:rPr>
          <w:rFonts w:ascii="Angsana New" w:hAnsi="Angsana New"/>
          <w:sz w:val="30"/>
          <w:szCs w:val="30"/>
          <w:cs/>
        </w:rPr>
        <w:t>จากดอกเบี้ย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2416B6">
        <w:rPr>
          <w:rFonts w:ascii="Angsana New" w:hAnsi="Angsana New"/>
          <w:sz w:val="30"/>
          <w:szCs w:val="30"/>
          <w:cs/>
        </w:rPr>
        <w:t>เงินกู้ยืม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2416B6">
        <w:rPr>
          <w:rFonts w:ascii="Angsana New" w:hAnsi="Angsana New"/>
          <w:sz w:val="30"/>
          <w:szCs w:val="30"/>
          <w:cs/>
        </w:rPr>
        <w:t>มีอัตราคงที่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16B6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</w:t>
      </w:r>
      <w:r w:rsidRPr="002416B6">
        <w:rPr>
          <w:rFonts w:ascii="Angsana New" w:hAnsi="Angsana New"/>
          <w:sz w:val="30"/>
          <w:szCs w:val="30"/>
        </w:rPr>
        <w:t xml:space="preserve"> </w:t>
      </w:r>
      <w:r w:rsidRPr="002416B6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917252">
        <w:rPr>
          <w:rFonts w:ascii="Angsana New" w:hAnsi="Angsana New"/>
          <w:sz w:val="30"/>
          <w:szCs w:val="30"/>
        </w:rPr>
        <w:t>17</w:t>
      </w:r>
      <w:r w:rsidRPr="002416B6">
        <w:rPr>
          <w:rFonts w:ascii="Angsana New" w:hAnsi="Angsana New"/>
          <w:sz w:val="30"/>
          <w:szCs w:val="30"/>
          <w:cs/>
        </w:rPr>
        <w:t>) 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14:paraId="73D37C8F" w14:textId="77777777" w:rsidR="006C3B2A" w:rsidRPr="007A266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BCF5C91" w14:textId="77777777" w:rsidR="00213C2D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5E8073" w14:textId="7E5AC89E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C37"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อัตราดอกเบี้ยที่แท้จริงของเงินให้กู้ยืม ณ วันที่ </w:t>
      </w:r>
      <w:r w:rsidRPr="00BE5C37">
        <w:rPr>
          <w:rFonts w:ascii="Angsana New" w:hAnsi="Angsana New"/>
          <w:sz w:val="30"/>
          <w:szCs w:val="30"/>
        </w:rPr>
        <w:t xml:space="preserve">31 </w:t>
      </w:r>
      <w:r w:rsidRPr="00BE5C37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2B72710E" w14:textId="77777777" w:rsidR="006C3B2A" w:rsidRPr="007A266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horzAnchor="margin" w:tblpX="529" w:tblpY="2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9"/>
        <w:gridCol w:w="810"/>
        <w:gridCol w:w="180"/>
        <w:gridCol w:w="810"/>
        <w:gridCol w:w="180"/>
        <w:gridCol w:w="1440"/>
        <w:gridCol w:w="180"/>
        <w:gridCol w:w="1530"/>
      </w:tblGrid>
      <w:tr w:rsidR="006C3B2A" w:rsidRPr="005471B4" w14:paraId="65336AD2" w14:textId="77777777" w:rsidTr="00FF5BCA">
        <w:trPr>
          <w:cantSplit/>
          <w:trHeight w:val="364"/>
          <w:tblHeader/>
        </w:trPr>
        <w:tc>
          <w:tcPr>
            <w:tcW w:w="4129" w:type="dxa"/>
            <w:shd w:val="clear" w:color="auto" w:fill="auto"/>
            <w:vAlign w:val="bottom"/>
          </w:tcPr>
          <w:p w14:paraId="6067DF2E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E9D14A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40EB4BD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387A9E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C4F5F0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BB94E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62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A092E4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4301F74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62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B2A" w:rsidRPr="005471B4" w14:paraId="185BABF5" w14:textId="77777777" w:rsidTr="00FF5BCA">
        <w:trPr>
          <w:cantSplit/>
          <w:trHeight w:val="364"/>
          <w:tblHeader/>
        </w:trPr>
        <w:tc>
          <w:tcPr>
            <w:tcW w:w="4129" w:type="dxa"/>
            <w:shd w:val="clear" w:color="auto" w:fill="auto"/>
            <w:vAlign w:val="bottom"/>
          </w:tcPr>
          <w:p w14:paraId="0095F7A6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44A4A5D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2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80" w:type="dxa"/>
            <w:shd w:val="clear" w:color="auto" w:fill="auto"/>
          </w:tcPr>
          <w:p w14:paraId="011387F7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3B3DB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2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062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3062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5727C5B1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BD7FEEE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62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062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3062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6C3B2A" w:rsidRPr="005471B4" w14:paraId="5674F12E" w14:textId="77777777" w:rsidTr="00FF5BCA">
        <w:trPr>
          <w:cantSplit/>
          <w:trHeight w:val="364"/>
          <w:tblHeader/>
        </w:trPr>
        <w:tc>
          <w:tcPr>
            <w:tcW w:w="4129" w:type="dxa"/>
            <w:shd w:val="clear" w:color="auto" w:fill="auto"/>
            <w:vAlign w:val="bottom"/>
          </w:tcPr>
          <w:p w14:paraId="0FE09206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354EB69D" w14:textId="77777777" w:rsidR="006C3B2A" w:rsidRPr="003062FF" w:rsidRDefault="006C3B2A" w:rsidP="00FF5BCA">
            <w:pPr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62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7C074FC" w14:textId="77777777" w:rsidR="006C3B2A" w:rsidRPr="003062FF" w:rsidRDefault="006C3B2A" w:rsidP="00FF5BCA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D54BA1F" w14:textId="77777777" w:rsidR="006C3B2A" w:rsidRPr="003062FF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62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45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62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3B2A" w:rsidRPr="005471B4" w14:paraId="154ADBD9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5F555B35" w14:textId="77777777" w:rsidR="006C3B2A" w:rsidRPr="003062FF" w:rsidRDefault="006C3B2A" w:rsidP="00FF5BC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6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A43D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102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6898F6DD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36ABB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6257BB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CC8BEF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2111FD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BBD94C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8C0FE7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5471B4" w14:paraId="7F39B31A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73E0DFE2" w14:textId="77777777" w:rsidR="006C3B2A" w:rsidRPr="003062FF" w:rsidRDefault="006C3B2A" w:rsidP="00FF5BC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2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10" w:type="dxa"/>
            <w:shd w:val="clear" w:color="auto" w:fill="auto"/>
          </w:tcPr>
          <w:p w14:paraId="14F9C8F5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F0930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305A64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089401" w14:textId="77777777" w:rsidR="006C3B2A" w:rsidRPr="003062FF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722D6DD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99905C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43FC7A" w14:textId="77777777" w:rsidR="006C3B2A" w:rsidRPr="003062FF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5471B4" w14:paraId="05F15DC8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6398E407" w14:textId="77777777" w:rsidR="00F710E0" w:rsidRPr="003062FF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3062FF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B70DCD8" w14:textId="5A425A37" w:rsidR="00F710E0" w:rsidRPr="003062FF" w:rsidRDefault="006724CE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D557C9" w14:textId="77777777" w:rsidR="00F710E0" w:rsidRPr="003062FF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9583AD" w14:textId="77777777" w:rsidR="00F710E0" w:rsidRPr="003062FF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2FF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74E94C86" w14:textId="77777777" w:rsidR="00F710E0" w:rsidRPr="003062FF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529B83A" w14:textId="77777777" w:rsidR="00F710E0" w:rsidRPr="003062FF" w:rsidRDefault="00F710E0" w:rsidP="00F710E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8D532D" w14:textId="77777777" w:rsidR="00F710E0" w:rsidRPr="003062FF" w:rsidRDefault="00F710E0" w:rsidP="00F710E0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BCB179" w14:textId="77777777" w:rsidR="00F710E0" w:rsidRPr="003062FF" w:rsidRDefault="00F710E0" w:rsidP="00F710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19,000</w:t>
            </w:r>
          </w:p>
        </w:tc>
      </w:tr>
      <w:tr w:rsidR="00934A40" w:rsidRPr="005471B4" w14:paraId="51FCDB7A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17A767A6" w14:textId="77777777" w:rsidR="00934A40" w:rsidRPr="003062FF" w:rsidRDefault="00934A40" w:rsidP="00934A40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C40024E" w14:textId="77777777" w:rsidR="00934A40" w:rsidRPr="003062FF" w:rsidRDefault="00934A40" w:rsidP="00934A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A52A41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52B0C3" w14:textId="77777777" w:rsidR="00934A40" w:rsidRPr="003062FF" w:rsidRDefault="00934A40" w:rsidP="00934A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542F0A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49D5266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6EDCA2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2131AEE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A40" w:rsidRPr="005471B4" w14:paraId="32A6FE1A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6C7CA7F1" w14:textId="77777777" w:rsidR="00934A40" w:rsidRPr="003062FF" w:rsidRDefault="00934A40" w:rsidP="00934A4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62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14:paraId="0543B37A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490A97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281055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075FAD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EE3EAB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E7299F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348A36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A40" w:rsidRPr="005471B4" w14:paraId="7B538CB2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4B6F0609" w14:textId="77777777" w:rsidR="00934A40" w:rsidRPr="003062FF" w:rsidRDefault="00934A40" w:rsidP="00934A4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2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10" w:type="dxa"/>
            <w:shd w:val="clear" w:color="auto" w:fill="auto"/>
          </w:tcPr>
          <w:p w14:paraId="7D4751E5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1DBB19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9F8020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0347DB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DE87CB2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046DDC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F78FC6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A40" w:rsidRPr="005471B4" w14:paraId="3C9B4E1F" w14:textId="77777777" w:rsidTr="00FF5BCA">
        <w:trPr>
          <w:cantSplit/>
        </w:trPr>
        <w:tc>
          <w:tcPr>
            <w:tcW w:w="4129" w:type="dxa"/>
            <w:shd w:val="clear" w:color="auto" w:fill="auto"/>
          </w:tcPr>
          <w:p w14:paraId="4F498CE9" w14:textId="77777777" w:rsidR="00934A40" w:rsidRPr="003062FF" w:rsidRDefault="00934A40" w:rsidP="00934A40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3062FF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B769" w14:textId="77777777" w:rsidR="00934A40" w:rsidRPr="003062FF" w:rsidRDefault="00934A40" w:rsidP="00934A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2FF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</w:tcPr>
          <w:p w14:paraId="171C1F26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E3ACC7" w14:textId="5D24F135" w:rsidR="00934A40" w:rsidRPr="003062FF" w:rsidRDefault="005754F1" w:rsidP="005754F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681C12" w14:textId="77777777" w:rsidR="00934A40" w:rsidRPr="003062FF" w:rsidRDefault="00934A40" w:rsidP="00934A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609A6D8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180" w:type="dxa"/>
          </w:tcPr>
          <w:p w14:paraId="6B52912C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998239E" w14:textId="77777777" w:rsidR="00934A40" w:rsidRPr="003062FF" w:rsidRDefault="00934A40" w:rsidP="00934A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10E06B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9EEC7A5" w14:textId="0D4BECB3" w:rsidR="006C3B2A" w:rsidRDefault="006C3B2A" w:rsidP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4E6E67">
        <w:rPr>
          <w:rFonts w:ascii="Angsana New" w:hAnsi="Angsana New" w:hint="cs"/>
          <w:sz w:val="30"/>
          <w:szCs w:val="30"/>
          <w:cs/>
        </w:rPr>
        <w:t>อัตราดอกเบี้ยที่แท้จริงของหนี้สินทางการเงินที่มีภาระดอกเบี้ย</w:t>
      </w:r>
      <w:r w:rsidRPr="004E6E67">
        <w:rPr>
          <w:rFonts w:ascii="Angsana New" w:hAnsi="Angsana New"/>
          <w:sz w:val="30"/>
          <w:szCs w:val="30"/>
          <w:cs/>
        </w:rPr>
        <w:t xml:space="preserve"> </w:t>
      </w:r>
      <w:r w:rsidRPr="004E6E67">
        <w:rPr>
          <w:rFonts w:ascii="Angsana New" w:hAnsi="Angsana New" w:hint="cs"/>
          <w:sz w:val="30"/>
          <w:szCs w:val="30"/>
          <w:cs/>
        </w:rPr>
        <w:t>ณ</w:t>
      </w:r>
      <w:r w:rsidRPr="004E6E67">
        <w:rPr>
          <w:rFonts w:ascii="Angsana New" w:hAnsi="Angsana New"/>
          <w:sz w:val="30"/>
          <w:szCs w:val="30"/>
          <w:cs/>
        </w:rPr>
        <w:t xml:space="preserve"> </w:t>
      </w:r>
      <w:r w:rsidRPr="004E6E67">
        <w:rPr>
          <w:rFonts w:ascii="Angsana New" w:hAnsi="Angsana New" w:hint="cs"/>
          <w:sz w:val="30"/>
          <w:szCs w:val="30"/>
          <w:cs/>
        </w:rPr>
        <w:t>วันที่</w:t>
      </w:r>
      <w:r w:rsidRPr="004E6E67">
        <w:rPr>
          <w:rFonts w:ascii="Angsana New" w:hAnsi="Angsana New"/>
          <w:sz w:val="30"/>
          <w:szCs w:val="30"/>
          <w:cs/>
        </w:rPr>
        <w:t xml:space="preserve"> </w:t>
      </w:r>
      <w:r w:rsidRPr="004E6E67">
        <w:rPr>
          <w:rFonts w:ascii="Angsana New" w:hAnsi="Angsana New"/>
          <w:sz w:val="30"/>
          <w:szCs w:val="30"/>
        </w:rPr>
        <w:t xml:space="preserve">31 </w:t>
      </w:r>
      <w:r w:rsidRPr="004E6E67">
        <w:rPr>
          <w:rFonts w:ascii="Angsana New" w:hAnsi="Angsana New" w:hint="cs"/>
          <w:sz w:val="30"/>
          <w:szCs w:val="30"/>
          <w:cs/>
        </w:rPr>
        <w:t>ธันวาคม</w:t>
      </w:r>
      <w:r w:rsidRPr="004E6E67">
        <w:rPr>
          <w:rFonts w:ascii="Angsana New" w:hAnsi="Angsana New"/>
          <w:sz w:val="30"/>
          <w:szCs w:val="30"/>
          <w:cs/>
        </w:rPr>
        <w:t xml:space="preserve"> </w:t>
      </w:r>
      <w:r w:rsidRPr="004E6E67">
        <w:rPr>
          <w:rFonts w:ascii="Angsana New" w:hAnsi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14:paraId="186DCCF3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575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350"/>
        <w:gridCol w:w="180"/>
        <w:gridCol w:w="1350"/>
        <w:gridCol w:w="180"/>
        <w:gridCol w:w="1350"/>
        <w:gridCol w:w="180"/>
        <w:gridCol w:w="1350"/>
      </w:tblGrid>
      <w:tr w:rsidR="006C3B2A" w:rsidRPr="000D3445" w14:paraId="0F8BE06E" w14:textId="77777777" w:rsidTr="00213C2D">
        <w:trPr>
          <w:cantSplit/>
          <w:trHeight w:val="364"/>
          <w:tblHeader/>
        </w:trPr>
        <w:tc>
          <w:tcPr>
            <w:tcW w:w="3229" w:type="dxa"/>
            <w:shd w:val="clear" w:color="auto" w:fill="auto"/>
            <w:vAlign w:val="bottom"/>
          </w:tcPr>
          <w:p w14:paraId="475C4F1C" w14:textId="77777777" w:rsidR="006C3B2A" w:rsidRPr="000D3445" w:rsidRDefault="006C3B2A" w:rsidP="00FF5B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53ADEE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44540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shd w:val="clear" w:color="auto" w:fill="auto"/>
            <w:vAlign w:val="bottom"/>
          </w:tcPr>
          <w:p w14:paraId="1A216E29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3B2A" w:rsidRPr="000D3445" w14:paraId="513687B0" w14:textId="77777777" w:rsidTr="00213C2D">
        <w:trPr>
          <w:cantSplit/>
          <w:trHeight w:val="364"/>
          <w:tblHeader/>
        </w:trPr>
        <w:tc>
          <w:tcPr>
            <w:tcW w:w="3229" w:type="dxa"/>
            <w:shd w:val="clear" w:color="auto" w:fill="auto"/>
            <w:vAlign w:val="bottom"/>
          </w:tcPr>
          <w:p w14:paraId="042DA505" w14:textId="77777777" w:rsidR="006C3B2A" w:rsidRPr="000D3445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20681D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446FC54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324AC32F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EC367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D344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B44C0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5936D1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D344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D344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98CB30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7D36B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0D34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6C3B2A" w:rsidRPr="000D3445" w14:paraId="46E60C06" w14:textId="77777777" w:rsidTr="00213C2D">
        <w:trPr>
          <w:cantSplit/>
          <w:trHeight w:val="364"/>
          <w:tblHeader/>
        </w:trPr>
        <w:tc>
          <w:tcPr>
            <w:tcW w:w="3229" w:type="dxa"/>
            <w:shd w:val="clear" w:color="auto" w:fill="auto"/>
            <w:vAlign w:val="bottom"/>
          </w:tcPr>
          <w:p w14:paraId="34004048" w14:textId="77777777" w:rsidR="006C3B2A" w:rsidRPr="000D3445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AEDFBA" w14:textId="77777777" w:rsidR="006C3B2A" w:rsidRPr="000D3445" w:rsidRDefault="006C3B2A" w:rsidP="00FF5BCA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37C9A6AE" w14:textId="77777777" w:rsidR="006C3B2A" w:rsidRPr="000D3445" w:rsidRDefault="006C3B2A" w:rsidP="00FF5BC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14:paraId="4E0C3F52" w14:textId="77777777" w:rsidR="006C3B2A" w:rsidRPr="000D3445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45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3B2A" w:rsidRPr="000D3445" w14:paraId="2BE42AB4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026816DA" w14:textId="77777777" w:rsidR="006C3B2A" w:rsidRPr="000D3445" w:rsidRDefault="006C3B2A" w:rsidP="00FF5BC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A43D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102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E416669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02B358" w14:textId="77777777" w:rsidR="006C3B2A" w:rsidRPr="000D3445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A728C9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D47D7D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DEEF6B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938887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E986C6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0D3445" w14:paraId="15E83E8C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6B470DE2" w14:textId="77777777" w:rsidR="006C3B2A" w:rsidRPr="000D3445" w:rsidRDefault="006C3B2A" w:rsidP="00FF5BC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0D34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FEC96C8" w14:textId="77777777" w:rsidR="006C3B2A" w:rsidRPr="000D3445" w:rsidRDefault="006C3B2A" w:rsidP="00FF5B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613DEA" w14:textId="77777777" w:rsidR="006C3B2A" w:rsidRPr="000D3445" w:rsidRDefault="006C3B2A" w:rsidP="00FF5BC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9109E1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34EEB5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B653DF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BC5BBD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1857AC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3FE" w:rsidRPr="000D3445" w14:paraId="52C53CD9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09B44B44" w14:textId="77777777" w:rsidR="00DF73FE" w:rsidRPr="000D3445" w:rsidRDefault="00DF73FE" w:rsidP="00DF73FE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4B83157" w14:textId="77777777" w:rsidR="00DF73FE" w:rsidRPr="000D3445" w:rsidRDefault="00DF73FE" w:rsidP="00DF73F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5.8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0949B4F2" w14:textId="77777777" w:rsidR="00DF73FE" w:rsidRPr="000D3445" w:rsidRDefault="00DF73FE" w:rsidP="00DF73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AF4F53" w14:textId="77777777" w:rsidR="00DF73FE" w:rsidRPr="00294570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73,00</w:t>
            </w:r>
            <w:r w:rsidR="0029457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F8311D2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4F8A12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7093C7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E21ED2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73,00</w:t>
            </w:r>
            <w:r w:rsidR="0029457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F73FE" w:rsidRPr="000D3445" w14:paraId="6000A6BD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73BC3382" w14:textId="77777777" w:rsidR="00DF73FE" w:rsidRPr="000D3445" w:rsidRDefault="00DF73FE" w:rsidP="00DF73FE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6110AE6" w14:textId="77777777" w:rsidR="00DF73FE" w:rsidRPr="000D3445" w:rsidRDefault="00DF73FE" w:rsidP="00DF73F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26DBD905" w14:textId="77777777" w:rsidR="00DF73FE" w:rsidRPr="000D3445" w:rsidRDefault="00DF73FE" w:rsidP="00DF73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2168E2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shd w:val="clear" w:color="auto" w:fill="auto"/>
          </w:tcPr>
          <w:p w14:paraId="2BC19EAA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F09D33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CB8544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C47671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</w:tr>
      <w:tr w:rsidR="00DF73FE" w:rsidRPr="000D3445" w14:paraId="4B3C876D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14098AC3" w14:textId="77777777" w:rsidR="00DF73FE" w:rsidRPr="000D3445" w:rsidRDefault="00DF73FE" w:rsidP="00DF73F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4D1D161C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E5FDA5" w14:textId="77777777" w:rsidR="00DF73FE" w:rsidRPr="000D3445" w:rsidRDefault="00DF73FE" w:rsidP="00DF73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409C19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B16057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C9F414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A54A27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1A9E6C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3FE" w:rsidRPr="000D3445" w14:paraId="096BA9DE" w14:textId="77777777" w:rsidTr="00213C2D">
        <w:trPr>
          <w:cantSplit/>
          <w:trHeight w:val="270"/>
        </w:trPr>
        <w:tc>
          <w:tcPr>
            <w:tcW w:w="3229" w:type="dxa"/>
            <w:shd w:val="clear" w:color="auto" w:fill="auto"/>
          </w:tcPr>
          <w:p w14:paraId="6C24338A" w14:textId="77777777" w:rsidR="00DF73FE" w:rsidRPr="000D3445" w:rsidRDefault="00DF73FE" w:rsidP="00DF73FE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3DA3842" w14:textId="77777777" w:rsidR="00DF73FE" w:rsidRPr="000D3445" w:rsidRDefault="00DF73FE" w:rsidP="00DF73F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F11">
              <w:rPr>
                <w:rFonts w:ascii="Angsana New" w:hAnsi="Angsana New"/>
                <w:sz w:val="30"/>
                <w:szCs w:val="30"/>
              </w:rPr>
              <w:t xml:space="preserve">5.8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33F11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25AD1106" w14:textId="77777777" w:rsidR="00DF73FE" w:rsidRPr="000D3445" w:rsidRDefault="00DF73FE" w:rsidP="00DF73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72CCDF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2A81F7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C8E3C8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18D73DA9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65333F" w14:textId="77777777" w:rsidR="00DF73FE" w:rsidRPr="000D3445" w:rsidRDefault="00DF73FE" w:rsidP="00DF73F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</w:tr>
      <w:tr w:rsidR="00F710E0" w:rsidRPr="000D3445" w14:paraId="63337ACB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0260630C" w14:textId="77777777" w:rsidR="00F710E0" w:rsidRPr="000D3445" w:rsidRDefault="00F710E0" w:rsidP="00F710E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6C47C14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D8F85C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E43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0E0">
              <w:rPr>
                <w:rFonts w:ascii="Angsana New" w:hAnsi="Angsana New"/>
                <w:b/>
                <w:bCs/>
                <w:sz w:val="30"/>
                <w:szCs w:val="30"/>
              </w:rPr>
              <w:t>75,50</w:t>
            </w:r>
            <w:r w:rsidR="0029457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98D246C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B0D7D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0E0">
              <w:rPr>
                <w:rFonts w:ascii="Angsana New" w:hAnsi="Angsana New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61014E79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C5E8A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0E0">
              <w:rPr>
                <w:rFonts w:ascii="Angsana New" w:hAnsi="Angsana New"/>
                <w:b/>
                <w:bCs/>
                <w:sz w:val="30"/>
                <w:szCs w:val="30"/>
              </w:rPr>
              <w:t>82,939</w:t>
            </w:r>
          </w:p>
        </w:tc>
      </w:tr>
      <w:tr w:rsidR="00F710E0" w:rsidRPr="000D3445" w14:paraId="643B6A55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48FAB375" w14:textId="77777777" w:rsidR="00F710E0" w:rsidRPr="000D3445" w:rsidRDefault="00F710E0" w:rsidP="00F710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C3770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BB2EF9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D05ECF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05F6C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739AC11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8AEF81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F12EDDA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C2D" w:rsidRPr="000D3445" w14:paraId="62B0692C" w14:textId="77777777" w:rsidTr="00E41067">
        <w:trPr>
          <w:cantSplit/>
        </w:trPr>
        <w:tc>
          <w:tcPr>
            <w:tcW w:w="3229" w:type="dxa"/>
            <w:shd w:val="clear" w:color="auto" w:fill="auto"/>
            <w:vAlign w:val="bottom"/>
          </w:tcPr>
          <w:p w14:paraId="19A36271" w14:textId="77777777" w:rsidR="00213C2D" w:rsidRPr="000D3445" w:rsidRDefault="00213C2D" w:rsidP="00213C2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C0441B3" w14:textId="77777777" w:rsidR="00213C2D" w:rsidRPr="000D3445" w:rsidRDefault="00213C2D" w:rsidP="00213C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592FCB" w14:textId="77777777" w:rsidR="00213C2D" w:rsidRPr="000D3445" w:rsidRDefault="00213C2D" w:rsidP="00213C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shd w:val="clear" w:color="auto" w:fill="auto"/>
            <w:vAlign w:val="bottom"/>
          </w:tcPr>
          <w:p w14:paraId="1C256C17" w14:textId="7819F6BF" w:rsidR="00213C2D" w:rsidRPr="000D3445" w:rsidRDefault="00213C2D" w:rsidP="00213C2D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3C2D" w:rsidRPr="000D3445" w14:paraId="32D69F3E" w14:textId="77777777" w:rsidTr="00E41067">
        <w:trPr>
          <w:cantSplit/>
        </w:trPr>
        <w:tc>
          <w:tcPr>
            <w:tcW w:w="3229" w:type="dxa"/>
            <w:shd w:val="clear" w:color="auto" w:fill="auto"/>
            <w:vAlign w:val="bottom"/>
          </w:tcPr>
          <w:p w14:paraId="566B2A2D" w14:textId="4C27150E" w:rsidR="00213C2D" w:rsidRPr="000D3445" w:rsidRDefault="00213C2D" w:rsidP="00213C2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F8B3D" w14:textId="77777777" w:rsidR="00213C2D" w:rsidRPr="000D3445" w:rsidRDefault="00213C2D" w:rsidP="00213C2D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683DDE61" w14:textId="766D4BC5" w:rsidR="00213C2D" w:rsidRPr="000D3445" w:rsidRDefault="00213C2D" w:rsidP="00213C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8892DDE" w14:textId="77777777" w:rsidR="00213C2D" w:rsidRPr="000D3445" w:rsidRDefault="00213C2D" w:rsidP="00213C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17671" w14:textId="5A00AFA3" w:rsidR="00213C2D" w:rsidRPr="000D3445" w:rsidRDefault="00213C2D" w:rsidP="00213C2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D344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989E6" w14:textId="77777777" w:rsidR="00213C2D" w:rsidRPr="000D3445" w:rsidRDefault="00213C2D" w:rsidP="00213C2D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BDC8C" w14:textId="675EEFC8" w:rsidR="00213C2D" w:rsidRPr="000D3445" w:rsidRDefault="00213C2D" w:rsidP="00213C2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D344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D344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8D635" w14:textId="77777777" w:rsidR="00213C2D" w:rsidRPr="000D3445" w:rsidRDefault="00213C2D" w:rsidP="00213C2D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9E6D5F" w14:textId="4021B741" w:rsidR="00213C2D" w:rsidRPr="000D3445" w:rsidRDefault="00213C2D" w:rsidP="00213C2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0D34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213C2D" w:rsidRPr="000D3445" w14:paraId="6B4A79EB" w14:textId="77777777" w:rsidTr="00E41067">
        <w:trPr>
          <w:cantSplit/>
        </w:trPr>
        <w:tc>
          <w:tcPr>
            <w:tcW w:w="3229" w:type="dxa"/>
            <w:shd w:val="clear" w:color="auto" w:fill="auto"/>
            <w:vAlign w:val="bottom"/>
          </w:tcPr>
          <w:p w14:paraId="6EA7DD2B" w14:textId="68800C28" w:rsidR="00213C2D" w:rsidRPr="000D3445" w:rsidRDefault="00213C2D" w:rsidP="00213C2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DCBE0C" w14:textId="135F48AE" w:rsidR="00213C2D" w:rsidRPr="000D3445" w:rsidRDefault="00213C2D" w:rsidP="00213C2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7739CEB" w14:textId="77777777" w:rsidR="00213C2D" w:rsidRPr="000D3445" w:rsidRDefault="00213C2D" w:rsidP="00213C2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14:paraId="705AED32" w14:textId="72D154CD" w:rsidR="00213C2D" w:rsidRPr="000D3445" w:rsidRDefault="00213C2D" w:rsidP="00213C2D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56B8E" w:rsidRPr="000D3445" w14:paraId="220966B7" w14:textId="77777777" w:rsidTr="001C38F6">
        <w:trPr>
          <w:cantSplit/>
        </w:trPr>
        <w:tc>
          <w:tcPr>
            <w:tcW w:w="3229" w:type="dxa"/>
            <w:shd w:val="clear" w:color="auto" w:fill="auto"/>
          </w:tcPr>
          <w:p w14:paraId="101215BD" w14:textId="201EA5FB" w:rsidR="00E56B8E" w:rsidRPr="000D3445" w:rsidRDefault="00E56B8E" w:rsidP="00E56B8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20D8B2C1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4E4758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14:paraId="3A13BB68" w14:textId="77777777" w:rsid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56B8E" w:rsidRPr="000D3445" w14:paraId="36370D3E" w14:textId="77777777" w:rsidTr="001C38F6">
        <w:trPr>
          <w:cantSplit/>
        </w:trPr>
        <w:tc>
          <w:tcPr>
            <w:tcW w:w="3229" w:type="dxa"/>
            <w:shd w:val="clear" w:color="auto" w:fill="auto"/>
          </w:tcPr>
          <w:p w14:paraId="28497CB0" w14:textId="2605063E" w:rsidR="00E56B8E" w:rsidRPr="000D3445" w:rsidRDefault="00E56B8E" w:rsidP="00E56B8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0D34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6414494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F0B709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14:paraId="1DAAA2DF" w14:textId="77777777" w:rsid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56B8E" w:rsidRPr="000D3445" w14:paraId="40565F13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233415CC" w14:textId="77777777" w:rsidR="00E56B8E" w:rsidRPr="000D3445" w:rsidRDefault="00E56B8E" w:rsidP="00E56B8E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034FC77" w14:textId="77777777" w:rsidR="00E56B8E" w:rsidRPr="000D3445" w:rsidRDefault="00E56B8E" w:rsidP="00E56B8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5.8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2BC63467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D51EB8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62,41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40867BD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8090E7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43E68D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F09A26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62,41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6B8E" w:rsidRPr="000D3445" w14:paraId="2B7CC45A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4C8A2961" w14:textId="77777777" w:rsidR="00E56B8E" w:rsidRPr="000D3445" w:rsidRDefault="00E56B8E" w:rsidP="00E56B8E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B624108" w14:textId="77777777" w:rsidR="00E56B8E" w:rsidRPr="000D3445" w:rsidRDefault="00E56B8E" w:rsidP="00E56B8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3365C518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706DA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80" w:type="dxa"/>
            <w:shd w:val="clear" w:color="auto" w:fill="auto"/>
          </w:tcPr>
          <w:p w14:paraId="59DED0EE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021E57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2CE50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C1C3AE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</w:tr>
      <w:tr w:rsidR="00E56B8E" w:rsidRPr="000D3445" w14:paraId="644798F3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6C8577E0" w14:textId="77777777" w:rsidR="00E56B8E" w:rsidRPr="000D3445" w:rsidRDefault="00E56B8E" w:rsidP="00E56B8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5754BBA4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F78BD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B7D5A9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8C768E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AD0E55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0BD089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4BE2C5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B8E" w:rsidRPr="000D3445" w14:paraId="7B09A09A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29C38602" w14:textId="77777777" w:rsidR="00E56B8E" w:rsidRPr="000D3445" w:rsidRDefault="00E56B8E" w:rsidP="00E56B8E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CF8CB80" w14:textId="77777777" w:rsidR="00E56B8E" w:rsidRPr="000D3445" w:rsidRDefault="00E56B8E" w:rsidP="00E56B8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F11">
              <w:rPr>
                <w:rFonts w:ascii="Angsana New" w:hAnsi="Angsana New"/>
                <w:sz w:val="30"/>
                <w:szCs w:val="30"/>
              </w:rPr>
              <w:t xml:space="preserve">5.8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33F11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7FA3BFFE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0972F3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8BC1E6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9A646D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10,993</w:t>
            </w:r>
          </w:p>
        </w:tc>
        <w:tc>
          <w:tcPr>
            <w:tcW w:w="180" w:type="dxa"/>
            <w:shd w:val="clear" w:color="auto" w:fill="auto"/>
          </w:tcPr>
          <w:p w14:paraId="6F0B9B90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5BC7B8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10,993</w:t>
            </w:r>
          </w:p>
        </w:tc>
      </w:tr>
      <w:tr w:rsidR="00E56B8E" w:rsidRPr="000D3445" w14:paraId="1E02FBCA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3B632E14" w14:textId="77777777" w:rsidR="00E56B8E" w:rsidRPr="000D3445" w:rsidRDefault="00E56B8E" w:rsidP="00E56B8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6EB921A" w14:textId="77777777" w:rsidR="00E56B8E" w:rsidRPr="000D3445" w:rsidRDefault="00E56B8E" w:rsidP="00E56B8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50CB4E" w14:textId="77777777" w:rsidR="00E56B8E" w:rsidRPr="000D3445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463B4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129,41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BC1A751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C875E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10,993</w:t>
            </w:r>
          </w:p>
        </w:tc>
        <w:tc>
          <w:tcPr>
            <w:tcW w:w="180" w:type="dxa"/>
            <w:shd w:val="clear" w:color="auto" w:fill="auto"/>
          </w:tcPr>
          <w:p w14:paraId="00222327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B4857" w14:textId="77777777" w:rsidR="00E56B8E" w:rsidRPr="000D3445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140,410</w:t>
            </w:r>
          </w:p>
        </w:tc>
      </w:tr>
      <w:tr w:rsidR="00E56B8E" w:rsidRPr="00E56B8E" w14:paraId="76A7FE3C" w14:textId="77777777" w:rsidTr="00213C2D">
        <w:trPr>
          <w:cantSplit/>
        </w:trPr>
        <w:tc>
          <w:tcPr>
            <w:tcW w:w="3229" w:type="dxa"/>
            <w:shd w:val="clear" w:color="auto" w:fill="auto"/>
          </w:tcPr>
          <w:p w14:paraId="532BF9B6" w14:textId="77777777" w:rsidR="00E56B8E" w:rsidRPr="00E56B8E" w:rsidRDefault="00E56B8E" w:rsidP="00E56B8E">
            <w:pPr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17AA3C" w14:textId="77777777" w:rsidR="00E56B8E" w:rsidRPr="00E56B8E" w:rsidRDefault="00E56B8E" w:rsidP="00E56B8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BEAA7F2" w14:textId="77777777" w:rsidR="00E56B8E" w:rsidRPr="00E56B8E" w:rsidRDefault="00E56B8E" w:rsidP="00E56B8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39DB2F" w14:textId="77777777" w:rsidR="00E56B8E" w:rsidRP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A9A860B" w14:textId="77777777" w:rsidR="00E56B8E" w:rsidRP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154A75" w14:textId="77777777" w:rsidR="00E56B8E" w:rsidRP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CD64B03" w14:textId="77777777" w:rsidR="00E56B8E" w:rsidRP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088A22" w14:textId="77777777" w:rsidR="00E56B8E" w:rsidRPr="00E56B8E" w:rsidRDefault="00E56B8E" w:rsidP="00E56B8E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14:paraId="73822F80" w14:textId="77777777" w:rsidR="006C3B2A" w:rsidRPr="000D3445" w:rsidRDefault="006C3B2A" w:rsidP="006C3B2A">
      <w:pPr>
        <w:rPr>
          <w:sz w:val="30"/>
          <w:szCs w:val="30"/>
        </w:rPr>
      </w:pPr>
    </w:p>
    <w:tbl>
      <w:tblPr>
        <w:tblW w:w="9180" w:type="dxa"/>
        <w:tblInd w:w="5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8"/>
        <w:gridCol w:w="1350"/>
        <w:gridCol w:w="180"/>
        <w:gridCol w:w="1323"/>
        <w:gridCol w:w="180"/>
        <w:gridCol w:w="1350"/>
        <w:gridCol w:w="180"/>
        <w:gridCol w:w="1359"/>
      </w:tblGrid>
      <w:tr w:rsidR="006C3B2A" w:rsidRPr="000D3445" w14:paraId="437C3C7C" w14:textId="77777777" w:rsidTr="00310243">
        <w:trPr>
          <w:cantSplit/>
          <w:trHeight w:val="364"/>
          <w:tblHeader/>
        </w:trPr>
        <w:tc>
          <w:tcPr>
            <w:tcW w:w="3258" w:type="dxa"/>
            <w:shd w:val="clear" w:color="auto" w:fill="auto"/>
            <w:vAlign w:val="bottom"/>
          </w:tcPr>
          <w:p w14:paraId="17A57575" w14:textId="543A5512" w:rsidR="006C3B2A" w:rsidRPr="000D3445" w:rsidRDefault="00310243" w:rsidP="0031024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4197D794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362CF1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2" w:type="dxa"/>
            <w:gridSpan w:val="5"/>
            <w:shd w:val="clear" w:color="auto" w:fill="auto"/>
            <w:vAlign w:val="bottom"/>
          </w:tcPr>
          <w:p w14:paraId="2E671423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B2A" w:rsidRPr="000D3445" w14:paraId="02F73C9B" w14:textId="77777777" w:rsidTr="00310243">
        <w:trPr>
          <w:cantSplit/>
          <w:trHeight w:val="364"/>
          <w:tblHeader/>
        </w:trPr>
        <w:tc>
          <w:tcPr>
            <w:tcW w:w="3258" w:type="dxa"/>
            <w:shd w:val="clear" w:color="auto" w:fill="auto"/>
            <w:vAlign w:val="bottom"/>
          </w:tcPr>
          <w:p w14:paraId="10293C9D" w14:textId="77777777" w:rsidR="006C3B2A" w:rsidRPr="000D3445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907052A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D5DE397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5F0EEB2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021083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D344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03001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7E7BF7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D344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D344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69841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7EBFA8A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0D344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6C3B2A" w:rsidRPr="000D3445" w14:paraId="0485A5A3" w14:textId="77777777" w:rsidTr="00310243">
        <w:trPr>
          <w:cantSplit/>
          <w:trHeight w:val="364"/>
          <w:tblHeader/>
        </w:trPr>
        <w:tc>
          <w:tcPr>
            <w:tcW w:w="3258" w:type="dxa"/>
            <w:shd w:val="clear" w:color="auto" w:fill="auto"/>
            <w:vAlign w:val="bottom"/>
          </w:tcPr>
          <w:p w14:paraId="61DCA9D3" w14:textId="77777777" w:rsidR="006C3B2A" w:rsidRPr="000D3445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96BE13D" w14:textId="77777777" w:rsidR="006C3B2A" w:rsidRPr="000D3445" w:rsidRDefault="006C3B2A" w:rsidP="00310243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AACCCFB" w14:textId="77777777" w:rsidR="006C3B2A" w:rsidRPr="000D3445" w:rsidRDefault="006C3B2A" w:rsidP="0031024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92" w:type="dxa"/>
            <w:gridSpan w:val="5"/>
            <w:shd w:val="clear" w:color="auto" w:fill="auto"/>
          </w:tcPr>
          <w:p w14:paraId="0240A1A3" w14:textId="77777777" w:rsidR="006C3B2A" w:rsidRPr="000D3445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45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34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3B2A" w:rsidRPr="000D3445" w14:paraId="25C3795C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16301345" w14:textId="77777777" w:rsidR="006C3B2A" w:rsidRPr="000D3445" w:rsidRDefault="006C3B2A" w:rsidP="0031024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A43D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102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D5FF940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E9E9DF" w14:textId="77777777" w:rsidR="006C3B2A" w:rsidRPr="000D3445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9BDFB76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64A39F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E60F16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DD9070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1FB0389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0D3445" w14:paraId="747C956A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5713890D" w14:textId="77777777" w:rsidR="006C3B2A" w:rsidRPr="000D3445" w:rsidRDefault="006C3B2A" w:rsidP="0031024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0D34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37D8E44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C798AD" w14:textId="77777777" w:rsidR="006C3B2A" w:rsidRPr="000D3445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E38F3BF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EBCA7E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C41106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CDF76E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19A38A9" w14:textId="77777777" w:rsidR="006C3B2A" w:rsidRPr="000D3445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0D3445" w14:paraId="582EE395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6A7D0488" w14:textId="77777777" w:rsidR="00F710E0" w:rsidRPr="000D3445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923CD84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5.8 -</w:t>
            </w:r>
            <w:r w:rsidRPr="00933F11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4D90214F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D5AC42B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65,360</w:t>
            </w:r>
          </w:p>
        </w:tc>
        <w:tc>
          <w:tcPr>
            <w:tcW w:w="180" w:type="dxa"/>
            <w:shd w:val="clear" w:color="auto" w:fill="auto"/>
          </w:tcPr>
          <w:p w14:paraId="0E2471C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2C9B3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4B0C87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B2C93CC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65,360</w:t>
            </w:r>
          </w:p>
        </w:tc>
      </w:tr>
      <w:tr w:rsidR="00F710E0" w:rsidRPr="000D3445" w14:paraId="0487EEE0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19DDA93E" w14:textId="77777777" w:rsidR="00F710E0" w:rsidRPr="000D3445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7B26864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425BBF5C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4C9100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77B93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08B444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F86D46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984BE5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10E0" w:rsidRPr="000D3445" w14:paraId="2AC7485C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6DE3A8DE" w14:textId="77777777" w:rsidR="00F710E0" w:rsidRPr="000D3445" w:rsidRDefault="00F710E0" w:rsidP="00F710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51D22DE8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37EE6F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7C2C0F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707BE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4DEFAF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F0F13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D622F8F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0D3445" w14:paraId="72551C6E" w14:textId="77777777" w:rsidTr="00310243">
        <w:trPr>
          <w:cantSplit/>
          <w:trHeight w:val="270"/>
        </w:trPr>
        <w:tc>
          <w:tcPr>
            <w:tcW w:w="3258" w:type="dxa"/>
            <w:shd w:val="clear" w:color="auto" w:fill="auto"/>
          </w:tcPr>
          <w:p w14:paraId="3A2FA8DF" w14:textId="77777777" w:rsidR="00F710E0" w:rsidRPr="000D3445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16E365F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5.8 -</w:t>
            </w:r>
            <w:r w:rsidRPr="00933F11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0C28BFAB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24DBED8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9F0F07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105FFA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7F3ECAE4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6FA7B3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F710E0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</w:tr>
      <w:tr w:rsidR="00F710E0" w:rsidRPr="000D3445" w14:paraId="2C8E930E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46309E0C" w14:textId="77777777" w:rsidR="00F710E0" w:rsidRPr="000D3445" w:rsidRDefault="00F710E0" w:rsidP="00F710E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22C1663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63C09D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1090D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0E0">
              <w:rPr>
                <w:rFonts w:ascii="Angsana New" w:hAnsi="Angsana New"/>
                <w:b/>
                <w:bCs/>
                <w:sz w:val="30"/>
                <w:szCs w:val="30"/>
              </w:rPr>
              <w:t>65,360</w:t>
            </w:r>
          </w:p>
        </w:tc>
        <w:tc>
          <w:tcPr>
            <w:tcW w:w="180" w:type="dxa"/>
            <w:shd w:val="clear" w:color="auto" w:fill="auto"/>
          </w:tcPr>
          <w:p w14:paraId="0D24EC2D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541E2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0E0">
              <w:rPr>
                <w:rFonts w:ascii="Angsana New" w:hAnsi="Angsana New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7F3D6EB2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C8EC8" w14:textId="6F01ACDC" w:rsidR="00F710E0" w:rsidRPr="00214C5A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10E0">
              <w:rPr>
                <w:rFonts w:ascii="Angsana New" w:hAnsi="Angsana New"/>
                <w:b/>
                <w:bCs/>
                <w:sz w:val="30"/>
                <w:szCs w:val="30"/>
              </w:rPr>
              <w:t>72,79</w:t>
            </w:r>
            <w:r w:rsidR="005754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710E0" w:rsidRPr="00E56B8E" w14:paraId="3F9BD6D4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74AC586C" w14:textId="77777777" w:rsidR="00F710E0" w:rsidRPr="00E56B8E" w:rsidRDefault="00F710E0" w:rsidP="00F710E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2C92D5C" w14:textId="77777777" w:rsidR="00F710E0" w:rsidRPr="00E56B8E" w:rsidRDefault="00F710E0" w:rsidP="00F710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ADDDB4B" w14:textId="77777777" w:rsidR="00F710E0" w:rsidRPr="00E56B8E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3C32A0EA" w14:textId="77777777" w:rsidR="00F710E0" w:rsidRPr="00E56B8E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D541496" w14:textId="77777777" w:rsidR="00F710E0" w:rsidRPr="00E56B8E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DA6A7B2" w14:textId="77777777" w:rsidR="00F710E0" w:rsidRPr="00E56B8E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D7C0C0B" w14:textId="77777777" w:rsidR="00F710E0" w:rsidRPr="00E56B8E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14:paraId="3AE6B433" w14:textId="77777777" w:rsidR="00F710E0" w:rsidRPr="00E56B8E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10E0" w:rsidRPr="000D3445" w14:paraId="27F4C25E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588D55BC" w14:textId="77777777" w:rsidR="00F710E0" w:rsidRPr="000D3445" w:rsidRDefault="00F710E0" w:rsidP="00F710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411EFB84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A3D835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A609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494E6F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52EBA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26BAF6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2DF34AD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0D3445" w14:paraId="3DE352FF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73D14ABD" w14:textId="77777777" w:rsidR="00F710E0" w:rsidRPr="000D3445" w:rsidRDefault="00F710E0" w:rsidP="00F710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14:paraId="3F2D368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911130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C4D30DD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583A46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C03472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A8C8E9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130882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0D3445" w14:paraId="79EC1EA1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54F3E7E3" w14:textId="77777777" w:rsidR="00F710E0" w:rsidRPr="000D3445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C13E04F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5.8 -</w:t>
            </w:r>
            <w:r w:rsidRPr="00933F11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1190FF4F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29F2D8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61,93</w:t>
            </w:r>
            <w:r w:rsidR="00214C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FA3486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1C4FAA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ED7F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82BF89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61,93</w:t>
            </w:r>
            <w:r w:rsidR="00214C5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710E0" w:rsidRPr="000D3445" w14:paraId="7011D641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725FF0A9" w14:textId="77777777" w:rsidR="00F710E0" w:rsidRPr="000D3445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A06C11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565EBEF0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BCFD33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80" w:type="dxa"/>
            <w:shd w:val="clear" w:color="auto" w:fill="auto"/>
          </w:tcPr>
          <w:p w14:paraId="3EE65FD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F673F3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CAEC6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1EDBC499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F710E0" w:rsidRPr="000D3445" w14:paraId="236BE0D9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7755700C" w14:textId="77777777" w:rsidR="00F710E0" w:rsidRPr="000D3445" w:rsidRDefault="00F710E0" w:rsidP="00F710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23B8870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21DFF3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399728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CA70D7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57C7D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9B485F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3342B3F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0D3445" w14:paraId="2C74DE65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7C9DB590" w14:textId="77777777" w:rsidR="00F710E0" w:rsidRPr="000D3445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94B5DDE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5.8 -</w:t>
            </w:r>
            <w:r w:rsidRPr="00933F11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6B5CFC51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9489421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794A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BD8169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10,993</w:t>
            </w:r>
          </w:p>
        </w:tc>
        <w:tc>
          <w:tcPr>
            <w:tcW w:w="180" w:type="dxa"/>
            <w:shd w:val="clear" w:color="auto" w:fill="auto"/>
          </w:tcPr>
          <w:p w14:paraId="411A7754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F60B7B8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10,993</w:t>
            </w:r>
          </w:p>
        </w:tc>
      </w:tr>
      <w:tr w:rsidR="00F710E0" w:rsidRPr="000D3445" w14:paraId="23A9F295" w14:textId="77777777" w:rsidTr="00310243">
        <w:trPr>
          <w:cantSplit/>
        </w:trPr>
        <w:tc>
          <w:tcPr>
            <w:tcW w:w="3258" w:type="dxa"/>
            <w:shd w:val="clear" w:color="auto" w:fill="auto"/>
          </w:tcPr>
          <w:p w14:paraId="1A848649" w14:textId="77777777" w:rsidR="00F710E0" w:rsidRPr="000D3445" w:rsidRDefault="00F710E0" w:rsidP="00F710E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4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9205DD5" w14:textId="77777777" w:rsidR="00F710E0" w:rsidRPr="000D3445" w:rsidRDefault="00F710E0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BCA0E1" w14:textId="77777777" w:rsidR="00F710E0" w:rsidRPr="000D3445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8BD0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66,727</w:t>
            </w:r>
          </w:p>
        </w:tc>
        <w:tc>
          <w:tcPr>
            <w:tcW w:w="180" w:type="dxa"/>
            <w:shd w:val="clear" w:color="auto" w:fill="auto"/>
          </w:tcPr>
          <w:p w14:paraId="36248D9E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9C55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10,993</w:t>
            </w:r>
          </w:p>
        </w:tc>
        <w:tc>
          <w:tcPr>
            <w:tcW w:w="180" w:type="dxa"/>
            <w:shd w:val="clear" w:color="auto" w:fill="auto"/>
          </w:tcPr>
          <w:p w14:paraId="15F42D0A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0A655" w14:textId="77777777" w:rsidR="00F710E0" w:rsidRPr="000D3445" w:rsidRDefault="00F710E0" w:rsidP="00F710E0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77,720</w:t>
            </w:r>
          </w:p>
        </w:tc>
      </w:tr>
    </w:tbl>
    <w:p w14:paraId="23EF02AB" w14:textId="77777777" w:rsidR="006C3B2A" w:rsidRPr="0035027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027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234627F9" w14:textId="77777777" w:rsidR="006C3B2A" w:rsidRPr="007A266B" w:rsidRDefault="006C3B2A" w:rsidP="006C3B2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2"/>
          <w:szCs w:val="22"/>
          <w:lang w:eastAsia="ja-JP"/>
        </w:rPr>
      </w:pPr>
    </w:p>
    <w:p w14:paraId="55784ABB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0277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Pr="00350277">
        <w:rPr>
          <w:rFonts w:ascii="Angsana New" w:hAnsi="Angsana New"/>
          <w:sz w:val="30"/>
          <w:szCs w:val="30"/>
        </w:rPr>
        <w:t xml:space="preserve"> </w:t>
      </w:r>
      <w:r w:rsidRPr="00350277">
        <w:rPr>
          <w:rFonts w:ascii="Angsana New" w:hAnsi="Angsana New"/>
          <w:sz w:val="30"/>
          <w:szCs w:val="30"/>
          <w:cs/>
        </w:rPr>
        <w:t>การขายสินค้า</w:t>
      </w:r>
      <w:r w:rsidRPr="00350277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Pr="00350277">
        <w:rPr>
          <w:rFonts w:ascii="Angsana New" w:hAnsi="Angsana New"/>
          <w:sz w:val="30"/>
          <w:szCs w:val="30"/>
          <w:cs/>
        </w:rPr>
        <w:t>ที่เป็นเงินตราต่างประเทศ กลุ่มบริษัท</w:t>
      </w:r>
      <w:r w:rsidRPr="00350277">
        <w:rPr>
          <w:rFonts w:ascii="Angsana New" w:hAnsi="Angsana New" w:hint="cs"/>
          <w:sz w:val="30"/>
          <w:szCs w:val="30"/>
          <w:cs/>
        </w:rPr>
        <w:t>ได้</w:t>
      </w:r>
      <w:r w:rsidRPr="00350277">
        <w:rPr>
          <w:rFonts w:ascii="Angsana New" w:hAnsi="Angsana New"/>
          <w:sz w:val="30"/>
          <w:szCs w:val="30"/>
          <w:cs/>
        </w:rPr>
        <w:t>ทำสัญญาซื้อขายเงินตราต่างประเทศล่วงหน้า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</w:rPr>
        <w:t xml:space="preserve">เป็นครั้งคราว       </w:t>
      </w:r>
      <w:r w:rsidRPr="00350277">
        <w:rPr>
          <w:rFonts w:ascii="Angsana New" w:hAnsi="Angsana New"/>
          <w:sz w:val="30"/>
          <w:szCs w:val="30"/>
          <w:cs/>
        </w:rPr>
        <w:t xml:space="preserve">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14:paraId="02D7C885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B344EF7" w14:textId="77777777" w:rsidR="006C3B2A" w:rsidRPr="00350277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0277">
        <w:rPr>
          <w:rFonts w:ascii="Angsana New" w:hAnsi="Angsana New"/>
          <w:sz w:val="30"/>
          <w:szCs w:val="30"/>
          <w:cs/>
        </w:rPr>
        <w:t>ณ วันที่ 31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0C61980" w14:textId="77777777" w:rsidR="006C3B2A" w:rsidRPr="009D6037" w:rsidRDefault="006C3B2A" w:rsidP="006C3B2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  <w:highlight w:val="yellow"/>
          <w:lang w:eastAsia="ja-JP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846"/>
        <w:gridCol w:w="1044"/>
        <w:gridCol w:w="270"/>
        <w:gridCol w:w="1080"/>
        <w:gridCol w:w="270"/>
        <w:gridCol w:w="1170"/>
        <w:gridCol w:w="270"/>
        <w:gridCol w:w="1170"/>
      </w:tblGrid>
      <w:tr w:rsidR="00590512" w:rsidRPr="00590512" w14:paraId="7E5BB81A" w14:textId="77777777" w:rsidTr="00FF5BCA">
        <w:trPr>
          <w:tblHeader/>
        </w:trPr>
        <w:tc>
          <w:tcPr>
            <w:tcW w:w="3600" w:type="dxa"/>
          </w:tcPr>
          <w:p w14:paraId="1ACCFDB9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846" w:type="dxa"/>
          </w:tcPr>
          <w:p w14:paraId="452E5ADA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1E604353" w14:textId="77777777" w:rsidR="006C3B2A" w:rsidRPr="009D6037" w:rsidRDefault="006C3B2A" w:rsidP="00FF5BC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0390BB" w14:textId="77777777" w:rsidR="006C3B2A" w:rsidRPr="009D6037" w:rsidRDefault="006C3B2A" w:rsidP="00FF5B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D43E03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512" w:rsidRPr="00590512" w14:paraId="2F6C833D" w14:textId="77777777" w:rsidTr="00FF5BCA">
        <w:trPr>
          <w:tblHeader/>
        </w:trPr>
        <w:tc>
          <w:tcPr>
            <w:tcW w:w="3600" w:type="dxa"/>
          </w:tcPr>
          <w:p w14:paraId="1FB2B46F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</w:tcPr>
          <w:p w14:paraId="25C0CAE3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03421A8" w14:textId="77777777" w:rsidR="006C3B2A" w:rsidRPr="009D6037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FC16E8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772E9" w14:textId="77777777" w:rsidR="006C3B2A" w:rsidRPr="009D6037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CD02A10" w14:textId="77777777" w:rsidR="006C3B2A" w:rsidRPr="009D6037" w:rsidRDefault="006C3B2A" w:rsidP="00FF5BCA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EA845A" w14:textId="77777777" w:rsidR="006C3B2A" w:rsidRPr="009D6037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7E430AE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C8810" w14:textId="77777777" w:rsidR="006C3B2A" w:rsidRPr="009D6037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590512" w:rsidRPr="00590512" w14:paraId="6A876193" w14:textId="77777777" w:rsidTr="00FF5BCA">
        <w:trPr>
          <w:tblHeader/>
        </w:trPr>
        <w:tc>
          <w:tcPr>
            <w:tcW w:w="3600" w:type="dxa"/>
          </w:tcPr>
          <w:p w14:paraId="70F38231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</w:tcPr>
          <w:p w14:paraId="48D67322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660BB764" w14:textId="77777777" w:rsidR="006C3B2A" w:rsidRPr="009D6037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D6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214C5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9D6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90512" w:rsidRPr="00590512" w14:paraId="7E45622F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66B733F8" w14:textId="77777777" w:rsidR="006C3B2A" w:rsidRPr="009D6037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</w:t>
            </w:r>
            <w:r w:rsidRPr="009D603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รูเปียห์อินโดนีเซีย</w:t>
            </w:r>
          </w:p>
        </w:tc>
        <w:tc>
          <w:tcPr>
            <w:tcW w:w="846" w:type="dxa"/>
            <w:tcBorders>
              <w:bottom w:val="nil"/>
            </w:tcBorders>
          </w:tcPr>
          <w:p w14:paraId="1D519CB1" w14:textId="77777777" w:rsidR="006C3B2A" w:rsidRPr="009D6037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5EF505D8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EE1D9C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1F2EA52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144759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801E8F8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531815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CFBAFE" w14:textId="77777777" w:rsidR="006C3B2A" w:rsidRPr="009D6037" w:rsidRDefault="006C3B2A" w:rsidP="00FF5BC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AC49BE" w:rsidRPr="00590512" w14:paraId="4707F4AA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46D4A2F4" w14:textId="77777777" w:rsidR="00AC49BE" w:rsidRPr="009D6037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6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tcBorders>
              <w:bottom w:val="nil"/>
            </w:tcBorders>
          </w:tcPr>
          <w:p w14:paraId="667C4A79" w14:textId="77777777" w:rsidR="00AC49BE" w:rsidRPr="009D6037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4941EA02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BB37B5" w14:textId="77777777" w:rsidR="00AC49BE" w:rsidRPr="009D6037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54BA3A" w14:textId="77777777" w:rsidR="00AC49BE" w:rsidRPr="009D6037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D603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1,964</w:t>
            </w:r>
          </w:p>
        </w:tc>
        <w:tc>
          <w:tcPr>
            <w:tcW w:w="270" w:type="dxa"/>
            <w:tcBorders>
              <w:bottom w:val="nil"/>
            </w:tcBorders>
          </w:tcPr>
          <w:p w14:paraId="327901A3" w14:textId="77777777" w:rsidR="00AC49BE" w:rsidRPr="009D6037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740A2E4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B5F0C3" w14:textId="77777777" w:rsidR="00AC49BE" w:rsidRPr="009D6037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FE2489A" w14:textId="77777777" w:rsidR="00AC49BE" w:rsidRPr="009D6037" w:rsidRDefault="00214C5A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AC49BE" w:rsidRPr="00FF4885" w14:paraId="516DB7E6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411C6E2B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46" w:type="dxa"/>
            <w:tcBorders>
              <w:bottom w:val="nil"/>
            </w:tcBorders>
          </w:tcPr>
          <w:p w14:paraId="7ABB4A00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7E12CECB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94380F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376A18" w14:textId="77777777" w:rsidR="00AC49BE" w:rsidRPr="00DE1C88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0" w:type="dxa"/>
            <w:tcBorders>
              <w:bottom w:val="nil"/>
            </w:tcBorders>
          </w:tcPr>
          <w:p w14:paraId="17EE01F9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0CE6CA0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29EE53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A8A279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F55335" w14:paraId="5BA484F8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3C2DD895" w14:textId="77777777" w:rsidR="00AC49BE" w:rsidRPr="00F5533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F5533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  <w:tcBorders>
              <w:bottom w:val="nil"/>
            </w:tcBorders>
          </w:tcPr>
          <w:p w14:paraId="45DA921D" w14:textId="77777777" w:rsidR="00AC49BE" w:rsidRPr="00F5533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D242F09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D5792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8533B7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(17</w:t>
            </w:r>
            <w:r w:rsidR="00214C5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DA562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F5E7964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63D489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EDD5221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0512" w:rsidRPr="00F55335" w14:paraId="7411E57D" w14:textId="77777777" w:rsidTr="00FF5BCA">
        <w:tc>
          <w:tcPr>
            <w:tcW w:w="3600" w:type="dxa"/>
          </w:tcPr>
          <w:p w14:paraId="35FD8ECF" w14:textId="77777777" w:rsidR="00590512" w:rsidRPr="00F55335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F55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</w:t>
            </w:r>
            <w:r w:rsidRPr="00F55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บแสดงฐานะการเงิน</w:t>
            </w:r>
            <w:r w:rsidRPr="00F55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14:paraId="5B5C75F0" w14:textId="77777777" w:rsidR="00590512" w:rsidRPr="00F55335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52550C2" w14:textId="77777777" w:rsidR="00590512" w:rsidRPr="00F55335" w:rsidRDefault="00590512" w:rsidP="0059051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97CA6B" w14:textId="77777777" w:rsidR="00590512" w:rsidRPr="00F55335" w:rsidRDefault="00590512" w:rsidP="005905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3D173A" w14:textId="77777777" w:rsidR="00590512" w:rsidRPr="00F55335" w:rsidRDefault="00590512" w:rsidP="0059051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B0FA4A" w14:textId="77777777" w:rsidR="00590512" w:rsidRPr="00F55335" w:rsidRDefault="00590512" w:rsidP="005905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7ECA37" w14:textId="77777777" w:rsidR="00590512" w:rsidRPr="00F55335" w:rsidRDefault="00590512" w:rsidP="0059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077F2" w14:textId="77777777" w:rsidR="00590512" w:rsidRPr="00F55335" w:rsidRDefault="00590512" w:rsidP="005905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A66231" w14:textId="77777777" w:rsidR="00590512" w:rsidRPr="00F55335" w:rsidRDefault="00590512" w:rsidP="0059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9BE" w:rsidRPr="00F55335" w14:paraId="50A12929" w14:textId="77777777" w:rsidTr="00FF5BCA">
        <w:tc>
          <w:tcPr>
            <w:tcW w:w="3600" w:type="dxa"/>
          </w:tcPr>
          <w:p w14:paraId="6D9DD7A1" w14:textId="77777777" w:rsidR="00AC49BE" w:rsidRPr="00F5533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F55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55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F55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F55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55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14:paraId="5B6638FE" w14:textId="77777777" w:rsidR="00AC49BE" w:rsidRPr="00F5533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7BA54BB3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613A8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3CD0CC" w14:textId="0F822BC7" w:rsidR="00AC49BE" w:rsidRPr="00F55335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2,28</w:t>
            </w:r>
            <w:r w:rsidR="005754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C2307DC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F17689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D4A06" w14:textId="77777777" w:rsidR="00AC49BE" w:rsidRPr="00F5533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EDA35D" w14:textId="77777777" w:rsidR="00AC49BE" w:rsidRPr="00F55335" w:rsidRDefault="00214C5A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C49BE" w:rsidRPr="005754F1" w14:paraId="58C784C8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51B4E5D5" w14:textId="77777777" w:rsidR="00AC49BE" w:rsidRPr="005754F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23E1F15A" w14:textId="77777777" w:rsidR="00AC49BE" w:rsidRPr="005754F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2DF4BC6C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ED53F4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BBA6D84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082B6E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67709EE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C4C9AE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B79C000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</w:tr>
      <w:tr w:rsidR="00AC49BE" w:rsidRPr="000C5133" w14:paraId="45749DAA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793DE31D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C5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รูปีอินเดีย</w:t>
            </w:r>
          </w:p>
        </w:tc>
        <w:tc>
          <w:tcPr>
            <w:tcW w:w="846" w:type="dxa"/>
            <w:tcBorders>
              <w:bottom w:val="nil"/>
            </w:tcBorders>
          </w:tcPr>
          <w:p w14:paraId="563ED668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43B42BD2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020189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201D456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3BD2EA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1173586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6D1957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71F946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14C5A" w:rsidRPr="000C5133" w14:paraId="14A65052" w14:textId="77777777" w:rsidTr="006724CE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25D1552E" w14:textId="77777777" w:rsidR="00214C5A" w:rsidRPr="000C5133" w:rsidRDefault="00214C5A" w:rsidP="0021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0C513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tcBorders>
              <w:bottom w:val="nil"/>
            </w:tcBorders>
          </w:tcPr>
          <w:p w14:paraId="6ABD980E" w14:textId="77777777" w:rsidR="00214C5A" w:rsidRPr="000C5133" w:rsidRDefault="00214C5A" w:rsidP="0021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</w:tcPr>
          <w:p w14:paraId="067F42D5" w14:textId="77777777" w:rsidR="00214C5A" w:rsidRPr="006724CE" w:rsidRDefault="00214C5A" w:rsidP="0021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4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338E83" w14:textId="77777777" w:rsidR="00214C5A" w:rsidRPr="006724CE" w:rsidRDefault="00214C5A" w:rsidP="00214C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3EF2D13" w14:textId="77777777" w:rsidR="00214C5A" w:rsidRPr="006724CE" w:rsidRDefault="00214C5A" w:rsidP="00214C5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24CE">
              <w:rPr>
                <w:rFonts w:ascii="Angsana New" w:hAnsi="Angsana New"/>
                <w:sz w:val="30"/>
                <w:szCs w:val="30"/>
                <w:lang w:val="en-US" w:bidi="th-TH"/>
              </w:rPr>
              <w:t>8,877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A12AE9" w14:textId="77777777" w:rsidR="00214C5A" w:rsidRPr="006724CE" w:rsidRDefault="00214C5A" w:rsidP="00214C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6F813E5" w14:textId="77777777" w:rsidR="00214C5A" w:rsidRPr="006724CE" w:rsidRDefault="00214C5A" w:rsidP="0021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4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6201D91" w14:textId="77777777" w:rsidR="00214C5A" w:rsidRPr="006724CE" w:rsidRDefault="00214C5A" w:rsidP="00214C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91B3AAA" w14:textId="77777777" w:rsidR="00214C5A" w:rsidRPr="006724CE" w:rsidRDefault="00214C5A" w:rsidP="0021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6724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FF4885" w14:paraId="4B3B8E1F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4B6414FB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FF488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  <w:tcBorders>
              <w:bottom w:val="nil"/>
            </w:tcBorders>
          </w:tcPr>
          <w:p w14:paraId="5985CE0E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7D3EC600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3EE2D0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90264C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5,32</w:t>
            </w:r>
            <w:r w:rsidR="00214C5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C19F845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B562D8E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41E8D29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1A18EF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FF4885" w14:paraId="25C7949A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46C81A7F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46" w:type="dxa"/>
            <w:tcBorders>
              <w:bottom w:val="nil"/>
            </w:tcBorders>
          </w:tcPr>
          <w:p w14:paraId="05AD4ECF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64B5186A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7683B6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7A7917D" w14:textId="77777777" w:rsidR="00AC49BE" w:rsidRPr="00DE1C88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tcBorders>
              <w:bottom w:val="nil"/>
            </w:tcBorders>
          </w:tcPr>
          <w:p w14:paraId="22856757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2DA42E7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459101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9D89B39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BF36AE" w14:paraId="62E41317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749CA8F1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F36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6" w:type="dxa"/>
            <w:tcBorders>
              <w:bottom w:val="nil"/>
            </w:tcBorders>
          </w:tcPr>
          <w:p w14:paraId="390A0CF4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519FB997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9FC499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460D41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(1,31</w:t>
            </w:r>
            <w:r w:rsidR="00214C5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5775133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D730285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0347EDC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8F38FE4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BF36AE" w14:paraId="02B94502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62BD3D75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F36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  <w:tcBorders>
              <w:bottom w:val="nil"/>
            </w:tcBorders>
          </w:tcPr>
          <w:p w14:paraId="10EBA51F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B2A5427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EB375B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7B77A13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(83</w:t>
            </w:r>
            <w:r w:rsidR="00214C5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D2E079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8FA7D4A" w14:textId="77777777" w:rsidR="00AC49BE" w:rsidRPr="009D6037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55920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E58E0EB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BF36AE" w14:paraId="18492417" w14:textId="77777777" w:rsidTr="00FF5BCA">
        <w:tc>
          <w:tcPr>
            <w:tcW w:w="3600" w:type="dxa"/>
          </w:tcPr>
          <w:p w14:paraId="18990298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F3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</w:t>
            </w:r>
            <w:r w:rsidRPr="00BF36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บแสดงฐานะการเงิน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14:paraId="410542C9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1DFE108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C89261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A435A3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AA60A2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49FAD0" w14:textId="77777777" w:rsidR="00AC49BE" w:rsidRPr="00BF36AE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7B229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EABC5E" w14:textId="77777777" w:rsidR="00AC49BE" w:rsidRPr="00BF36AE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F40" w:rsidRPr="00BF36AE" w14:paraId="6BBC0DD0" w14:textId="77777777" w:rsidTr="00FF5BCA">
        <w:tc>
          <w:tcPr>
            <w:tcW w:w="3600" w:type="dxa"/>
          </w:tcPr>
          <w:p w14:paraId="48FA33D6" w14:textId="77777777" w:rsidR="00E67F40" w:rsidRPr="00BF36AE" w:rsidRDefault="00E67F40" w:rsidP="00E67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F36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14:paraId="41A37C66" w14:textId="77777777" w:rsidR="00E67F40" w:rsidRPr="00BF36AE" w:rsidRDefault="00E67F40" w:rsidP="00E67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37E81EDC" w14:textId="77777777" w:rsidR="00E67F40" w:rsidRPr="009D6037" w:rsidRDefault="00E67F40" w:rsidP="00E67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4B48A" w14:textId="77777777" w:rsidR="00E67F40" w:rsidRPr="00BF36AE" w:rsidRDefault="00E67F40" w:rsidP="00E67F4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BEEB12" w14:textId="267E1D88" w:rsidR="00E67F40" w:rsidRPr="00BF36AE" w:rsidRDefault="00E67F40" w:rsidP="00E67F4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12,36</w:t>
            </w:r>
            <w:r w:rsidR="005754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34D02AE" w14:textId="77777777" w:rsidR="00E67F40" w:rsidRPr="00BF36AE" w:rsidRDefault="00E67F40" w:rsidP="00E67F4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6CB1D6" w14:textId="77777777" w:rsidR="00E67F40" w:rsidRPr="009D6037" w:rsidRDefault="00E67F40" w:rsidP="00E67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EF5CD9" w14:textId="77777777" w:rsidR="00E67F40" w:rsidRPr="00FF4885" w:rsidRDefault="00E67F40" w:rsidP="00E67F4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C9BF49" w14:textId="77777777" w:rsidR="00E67F40" w:rsidRPr="00C02A31" w:rsidRDefault="00E67F40" w:rsidP="00E67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C49BE" w:rsidRPr="005754F1" w14:paraId="4B2DC0D7" w14:textId="77777777" w:rsidTr="00590512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6A4A1EEB" w14:textId="77777777" w:rsidR="00AC49BE" w:rsidRPr="005754F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38911E8D" w14:textId="77777777" w:rsidR="00AC49BE" w:rsidRPr="005754F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24DD766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4D252A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97B68A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2B6C2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69F63C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839C2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6C98C5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</w:tr>
      <w:tr w:rsidR="00213C2D" w:rsidRPr="005754F1" w14:paraId="7A3F67D0" w14:textId="77777777" w:rsidTr="00590512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43DABECB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39D658A0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F12C01F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168D6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FFB215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5FAF63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D8480C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0E175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E60AF7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</w:tr>
      <w:tr w:rsidR="00213C2D" w:rsidRPr="005754F1" w14:paraId="09666437" w14:textId="77777777" w:rsidTr="00590512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10951239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41E8C00E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91CA2C8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D8B99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016E96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C29AA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2D728EF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4A5248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437EDC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</w:tr>
      <w:tr w:rsidR="00213C2D" w:rsidRPr="005754F1" w14:paraId="243716A9" w14:textId="77777777" w:rsidTr="00590512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4BD92A91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6542D8FC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08B335B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3E14E9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B4E2DE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04FA3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8AC1D1E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6004F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A6AC91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</w:tr>
      <w:tr w:rsidR="00213C2D" w:rsidRPr="005754F1" w14:paraId="7070E781" w14:textId="77777777" w:rsidTr="00590512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54BA6D36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0EFC8331" w14:textId="77777777" w:rsidR="00213C2D" w:rsidRPr="005754F1" w:rsidRDefault="00213C2D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841A8B9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F28457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CBF438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4D06C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49CB566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E7CEC3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F3FE56" w14:textId="77777777" w:rsidR="00213C2D" w:rsidRPr="005754F1" w:rsidRDefault="00213C2D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</w:tr>
      <w:tr w:rsidR="00AC49BE" w:rsidRPr="000C5133" w14:paraId="52FFCAC7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</w:tcPr>
          <w:p w14:paraId="354BDAF0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 w:rsidRPr="000C5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3A1AF311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6EBB0C3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E8FDAA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58078D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666D0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7433B6B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4B231C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28E953B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9BE" w:rsidRPr="000C5133" w14:paraId="52F68723" w14:textId="77777777" w:rsidTr="006724CE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</w:tcPr>
          <w:p w14:paraId="3A132609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02A31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0BA6F6C6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</w:tcPr>
          <w:p w14:paraId="1F55B2B1" w14:textId="77777777" w:rsidR="00AC49BE" w:rsidRPr="00FF4885" w:rsidRDefault="00E67F40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B502F3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C3EE529" w14:textId="77777777" w:rsidR="00AC49BE" w:rsidRPr="00FF4885" w:rsidRDefault="00E67F40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EA61A4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1B07AEA" w14:textId="77777777" w:rsidR="00AC49BE" w:rsidRPr="00FF4885" w:rsidRDefault="00E67F40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82E8A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CE1B34" w14:textId="77777777" w:rsidR="00AC49BE" w:rsidRPr="00FF4885" w:rsidRDefault="00E67F40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C49BE" w:rsidRPr="00FF4885" w14:paraId="24095330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</w:tcPr>
          <w:p w14:paraId="56AB1D1C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FF488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</w:tcPr>
          <w:p w14:paraId="7D889B60" w14:textId="77777777" w:rsidR="00AC49BE" w:rsidRPr="00FF4885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7CBDBAC4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576">
              <w:rPr>
                <w:rFonts w:ascii="Angsana New" w:hAnsi="Angsana New"/>
                <w:sz w:val="30"/>
                <w:szCs w:val="30"/>
                <w:lang w:val="en-US" w:bidi="th-TH"/>
              </w:rPr>
              <w:t>9,560</w:t>
            </w:r>
          </w:p>
        </w:tc>
        <w:tc>
          <w:tcPr>
            <w:tcW w:w="270" w:type="dxa"/>
            <w:tcBorders>
              <w:bottom w:val="nil"/>
            </w:tcBorders>
          </w:tcPr>
          <w:p w14:paraId="15B2EC03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C14FDD8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1,03</w:t>
            </w:r>
            <w:r w:rsidR="00E67F4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C5AF747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8CD0DEC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C0576">
              <w:rPr>
                <w:rFonts w:ascii="Angsana New" w:hAnsi="Angsana New"/>
                <w:sz w:val="30"/>
                <w:szCs w:val="30"/>
              </w:rPr>
              <w:t>9,560</w:t>
            </w:r>
          </w:p>
        </w:tc>
        <w:tc>
          <w:tcPr>
            <w:tcW w:w="270" w:type="dxa"/>
            <w:tcBorders>
              <w:bottom w:val="nil"/>
            </w:tcBorders>
          </w:tcPr>
          <w:p w14:paraId="1D9BFA3E" w14:textId="77777777" w:rsidR="00AC49BE" w:rsidRPr="00FF4885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3DBD865" w14:textId="77777777" w:rsidR="00AC49BE" w:rsidRPr="00FF4885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02A31">
              <w:rPr>
                <w:rFonts w:ascii="Angsana New" w:hAnsi="Angsana New"/>
                <w:sz w:val="30"/>
                <w:szCs w:val="30"/>
              </w:rPr>
              <w:t>1,03</w:t>
            </w:r>
            <w:r w:rsidR="00E67F4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C49BE" w:rsidRPr="00666CA1" w14:paraId="629F76E2" w14:textId="77777777" w:rsidTr="00FF5BCA">
        <w:tc>
          <w:tcPr>
            <w:tcW w:w="3600" w:type="dxa"/>
          </w:tcPr>
          <w:p w14:paraId="14C930A2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</w:t>
            </w:r>
            <w:r w:rsidRPr="00666C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บแสดงฐานะการเงิน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14:paraId="055B6250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DD75807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58CA86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5E698C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03E4CB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6D1DC8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1C59EC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B28B86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49BE" w:rsidRPr="00666CA1" w14:paraId="69A7C286" w14:textId="77777777" w:rsidTr="00FF5BCA">
        <w:tc>
          <w:tcPr>
            <w:tcW w:w="3600" w:type="dxa"/>
          </w:tcPr>
          <w:p w14:paraId="1AA0A8D3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14:paraId="20796FA2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6DBC708B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9,561</w:t>
            </w:r>
          </w:p>
        </w:tc>
        <w:tc>
          <w:tcPr>
            <w:tcW w:w="270" w:type="dxa"/>
          </w:tcPr>
          <w:p w14:paraId="71366467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B6B070" w14:textId="5A0E10F1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1,08</w:t>
            </w:r>
            <w:r w:rsidR="005754F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9B9D9D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FA8393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15F0">
              <w:rPr>
                <w:rFonts w:ascii="Angsana New" w:hAnsi="Angsana New"/>
                <w:b/>
                <w:bCs/>
                <w:sz w:val="30"/>
                <w:szCs w:val="30"/>
              </w:rPr>
              <w:t>9,561</w:t>
            </w:r>
          </w:p>
        </w:tc>
        <w:tc>
          <w:tcPr>
            <w:tcW w:w="270" w:type="dxa"/>
          </w:tcPr>
          <w:p w14:paraId="7A967BAF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13EE3E" w14:textId="275FCD43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1,08</w:t>
            </w:r>
            <w:r w:rsidR="0095478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AC49BE" w:rsidRPr="005754F1" w14:paraId="11C75383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</w:tcPr>
          <w:p w14:paraId="63DE6E36" w14:textId="77777777" w:rsidR="00AC49BE" w:rsidRPr="005754F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6736FE28" w14:textId="77777777" w:rsidR="00AC49BE" w:rsidRPr="005754F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nil"/>
            </w:tcBorders>
          </w:tcPr>
          <w:p w14:paraId="43C13DFD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3FD9B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7D51652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C64105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4B958F8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7218D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11EED0A7" w14:textId="77777777" w:rsidR="00AC49BE" w:rsidRPr="005754F1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</w:tr>
      <w:tr w:rsidR="00AC49BE" w:rsidRPr="000C5133" w14:paraId="5E15928A" w14:textId="77777777" w:rsidTr="00FF5BCA">
        <w:tc>
          <w:tcPr>
            <w:tcW w:w="3600" w:type="dxa"/>
          </w:tcPr>
          <w:p w14:paraId="26DB8EF3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C5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846" w:type="dxa"/>
          </w:tcPr>
          <w:p w14:paraId="5007C942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55C0BFAB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5E307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37090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E2292A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21CD3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28D27F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0381D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9BE" w:rsidRPr="000C5133" w14:paraId="069AF19E" w14:textId="77777777" w:rsidTr="00FF5BCA">
        <w:tc>
          <w:tcPr>
            <w:tcW w:w="3600" w:type="dxa"/>
          </w:tcPr>
          <w:p w14:paraId="7CA3A872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0C513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</w:tcPr>
          <w:p w14:paraId="2D822855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755215B9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85A08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2E09C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E67F4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EAFBC9B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34A6C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AC8FA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D246B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0C5133" w14:paraId="6CCD111A" w14:textId="77777777" w:rsidTr="00FF5BCA">
        <w:tc>
          <w:tcPr>
            <w:tcW w:w="3600" w:type="dxa"/>
          </w:tcPr>
          <w:p w14:paraId="0133FE96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EB530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46" w:type="dxa"/>
          </w:tcPr>
          <w:p w14:paraId="42BA7F35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07AEEF5F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1C9A8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20A12" w14:textId="77777777" w:rsidR="00AC49BE" w:rsidRPr="00DE1C88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67F4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4893ECA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A94BD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68E9D5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F5BAF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666CA1" w14:paraId="18921C01" w14:textId="77777777" w:rsidTr="00FF5BCA">
        <w:tc>
          <w:tcPr>
            <w:tcW w:w="3600" w:type="dxa"/>
          </w:tcPr>
          <w:p w14:paraId="12160C0F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</w:tcPr>
          <w:p w14:paraId="72D9476E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49638B4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0A210A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259B2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(23</w:t>
            </w:r>
            <w:r w:rsidR="00E67F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02A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57CC12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C902D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3ECAF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BC359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9BE" w:rsidRPr="00666CA1" w14:paraId="675BDDF4" w14:textId="77777777" w:rsidTr="00FF5BCA">
        <w:tc>
          <w:tcPr>
            <w:tcW w:w="3600" w:type="dxa"/>
          </w:tcPr>
          <w:p w14:paraId="384910C8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</w:t>
            </w:r>
            <w:r w:rsidRPr="00666C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บแสดงฐานะการเงิน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14:paraId="661587E5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30B41B8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E50E67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66681A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B46963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3BE0CC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B9FE4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A1C6FE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49BE" w:rsidRPr="00666CA1" w14:paraId="6D4F9435" w14:textId="77777777" w:rsidTr="005754F1">
        <w:tc>
          <w:tcPr>
            <w:tcW w:w="3600" w:type="dxa"/>
          </w:tcPr>
          <w:p w14:paraId="4A5ED81F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14:paraId="3395E81E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18F68BFC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650828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F6B68E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46C63F20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708ACA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892AE4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3F5FEA" w14:textId="77777777" w:rsidR="00AC49BE" w:rsidRPr="00C02A3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A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56B8E" w:rsidRPr="00E56B8E" w14:paraId="4458EA61" w14:textId="77777777" w:rsidTr="00E56B8E">
        <w:tc>
          <w:tcPr>
            <w:tcW w:w="3600" w:type="dxa"/>
          </w:tcPr>
          <w:p w14:paraId="66D84E6A" w14:textId="77777777" w:rsidR="00E56B8E" w:rsidRPr="00E56B8E" w:rsidRDefault="00E56B8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6" w:type="dxa"/>
          </w:tcPr>
          <w:p w14:paraId="13452E86" w14:textId="77777777" w:rsidR="00E56B8E" w:rsidRPr="00E56B8E" w:rsidRDefault="00E56B8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14:paraId="60168160" w14:textId="77777777" w:rsidR="00E56B8E" w:rsidRPr="00E56B8E" w:rsidRDefault="00E56B8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A6E30A4" w14:textId="77777777" w:rsidR="00E56B8E" w:rsidRPr="00E56B8E" w:rsidRDefault="00E56B8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CEB94" w14:textId="77777777" w:rsidR="00E56B8E" w:rsidRPr="00E56B8E" w:rsidRDefault="00E56B8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1F66B1A" w14:textId="77777777" w:rsidR="00E56B8E" w:rsidRPr="00E56B8E" w:rsidRDefault="00E56B8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5779238" w14:textId="77777777" w:rsidR="00E56B8E" w:rsidRPr="00E56B8E" w:rsidRDefault="00E56B8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7315D03" w14:textId="77777777" w:rsidR="00E56B8E" w:rsidRPr="00E56B8E" w:rsidRDefault="00E56B8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6BCA20CB" w14:textId="77777777" w:rsidR="00E56B8E" w:rsidRPr="00E56B8E" w:rsidRDefault="00E56B8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C49BE" w:rsidRPr="006D40BA" w14:paraId="3311A9D9" w14:textId="77777777" w:rsidTr="002A317F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1DF3DE02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36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2F98B9E9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</w:tcPr>
          <w:p w14:paraId="1120E88E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68638F2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437FF1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6902D32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422BF8B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41AEC06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7DD6251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9BE" w:rsidRPr="006D40BA" w14:paraId="678E1B40" w14:textId="77777777" w:rsidTr="002A317F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47ADBD4D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488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6F441A25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</w:tcPr>
          <w:p w14:paraId="22AC0237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6FE1">
              <w:rPr>
                <w:rFonts w:ascii="Angsana New" w:hAnsi="Angsana New"/>
                <w:sz w:val="30"/>
                <w:szCs w:val="30"/>
                <w:lang w:val="en-US" w:bidi="th-TH"/>
              </w:rPr>
              <w:t>7,231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BDDCCBA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703BFC1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E03430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53F16EA" w14:textId="77777777" w:rsidR="00AC49BE" w:rsidRPr="00BF36AE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566FE1">
              <w:rPr>
                <w:rFonts w:ascii="Angsana New" w:hAnsi="Angsana New"/>
                <w:sz w:val="30"/>
                <w:szCs w:val="30"/>
              </w:rPr>
              <w:t>7,231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5EE40D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35FA6C7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9BE" w:rsidRPr="006D40BA" w14:paraId="1B24D580" w14:textId="77777777" w:rsidTr="002A317F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51B842DC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2A317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24E9DF3F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627E3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D50B8D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90321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="00E67F4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69D9D6" w14:textId="77777777" w:rsidR="00AC49BE" w:rsidRPr="00BF36AE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6C035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988672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AB168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2A317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E67F4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49BE" w:rsidRPr="006D40BA" w14:paraId="2F28C388" w14:textId="77777777" w:rsidTr="002A317F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6F1F467F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F3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</w:t>
            </w:r>
            <w:r w:rsidRPr="00BF36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บแสดงฐานะการเงิน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1DE05C6B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62619" w14:textId="77777777" w:rsidR="00AC49BE" w:rsidRPr="000C5133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3073E1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A8708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07B2756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0B129" w14:textId="77777777" w:rsidR="00AC49BE" w:rsidRPr="00BF36AE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B93E1A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2002" w14:textId="77777777" w:rsidR="00AC49BE" w:rsidRPr="00BF36AE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9BE" w:rsidRPr="006D40BA" w14:paraId="1B1BAE10" w14:textId="77777777" w:rsidTr="002A317F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49E20F9F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BF36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BF36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007E3117" w14:textId="77777777" w:rsidR="00AC49BE" w:rsidRPr="00BF36A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2DE92B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A015F0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7,231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56D7BB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9F26B6" w14:textId="77777777" w:rsidR="00AC49BE" w:rsidRPr="00BF36AE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ja-JP" w:bidi="th-TH"/>
              </w:rPr>
              <w:t>3</w:t>
            </w:r>
            <w:r w:rsidR="00E67F40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9D05C8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576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F3B88E" w14:textId="77777777" w:rsidR="00AC49BE" w:rsidRPr="00A015F0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5F0">
              <w:rPr>
                <w:rFonts w:ascii="Angsana New" w:hAnsi="Angsana New"/>
                <w:b/>
                <w:bCs/>
                <w:sz w:val="30"/>
                <w:szCs w:val="30"/>
              </w:rPr>
              <w:t>7,231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4FBCC79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DFE9DE" w14:textId="77777777" w:rsidR="00AC49BE" w:rsidRPr="00DD1CDD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E67F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C49BE" w:rsidRPr="00E56B8E" w14:paraId="7770B059" w14:textId="77777777" w:rsidTr="002A317F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0FF14913" w14:textId="77777777" w:rsidR="00AC49BE" w:rsidRPr="00E56B8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368D064A" w14:textId="77777777" w:rsidR="00AC49BE" w:rsidRPr="00E56B8E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371B0D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C159737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56FC7D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B210348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8799A8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1E73DC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04F90BF" w14:textId="77777777" w:rsidR="00AC49BE" w:rsidRPr="00E56B8E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</w:tr>
      <w:tr w:rsidR="00AC49BE" w:rsidRPr="000C5133" w14:paraId="545F9A9E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top w:val="nil"/>
            </w:tcBorders>
            <w:shd w:val="clear" w:color="auto" w:fill="auto"/>
          </w:tcPr>
          <w:p w14:paraId="2E2F87F9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</w:tcPr>
          <w:p w14:paraId="70802136" w14:textId="77777777" w:rsidR="00AC49BE" w:rsidRPr="000C5133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</w:tcPr>
          <w:p w14:paraId="7E8718F0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D4A700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176F8F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1FA281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AAA1BBC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F6D237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9EB566D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67F40" w:rsidRPr="000C5133" w14:paraId="5192EEA5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shd w:val="clear" w:color="auto" w:fill="auto"/>
          </w:tcPr>
          <w:p w14:paraId="72BB8586" w14:textId="77777777" w:rsidR="00E67F40" w:rsidRPr="000C5133" w:rsidRDefault="00E67F40" w:rsidP="00E67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0C513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</w:tcPr>
          <w:p w14:paraId="1EFE55A0" w14:textId="77777777" w:rsidR="00E67F40" w:rsidRPr="000C5133" w:rsidRDefault="00E67F40" w:rsidP="00E67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</w:tcPr>
          <w:p w14:paraId="1E279CFD" w14:textId="77777777" w:rsidR="00E67F40" w:rsidRPr="000C5133" w:rsidRDefault="00E67F40" w:rsidP="00E67F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BE62C9" w14:textId="77777777" w:rsidR="00E67F40" w:rsidRPr="000C5133" w:rsidRDefault="00E67F40" w:rsidP="00E67F4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E0A0CB" w14:textId="77777777" w:rsidR="00E67F40" w:rsidRPr="000C5133" w:rsidRDefault="00E67F40" w:rsidP="00E67F4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57B9E" w14:textId="77777777" w:rsidR="00E67F40" w:rsidRPr="000C5133" w:rsidRDefault="00E67F40" w:rsidP="00E67F4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E41725" w14:textId="77777777" w:rsidR="00E67F40" w:rsidRPr="000C5133" w:rsidRDefault="00E67F40" w:rsidP="00E67F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58A981" w14:textId="77777777" w:rsidR="00E67F40" w:rsidRPr="000C5133" w:rsidRDefault="00E67F40" w:rsidP="00E67F4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26B8324" w14:textId="77777777" w:rsidR="00E67F40" w:rsidRPr="000C5133" w:rsidRDefault="00E67F40" w:rsidP="00E67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49BE" w:rsidRPr="00666CA1" w14:paraId="3D5BA177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shd w:val="clear" w:color="auto" w:fill="auto"/>
          </w:tcPr>
          <w:p w14:paraId="0CD9FF5E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6" w:type="dxa"/>
            <w:shd w:val="clear" w:color="auto" w:fill="auto"/>
          </w:tcPr>
          <w:p w14:paraId="2226814E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</w:tcPr>
          <w:p w14:paraId="3A3B641B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7C2053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BF0D2B1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CF8F2B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5B4274F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4CE80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82F0C5" w14:textId="77777777" w:rsidR="00AC49BE" w:rsidRPr="000C5133" w:rsidRDefault="00AC49BE" w:rsidP="00AC49B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49BE" w:rsidRPr="00666CA1" w14:paraId="669BB8F9" w14:textId="77777777" w:rsidTr="00FF5BCA">
        <w:tc>
          <w:tcPr>
            <w:tcW w:w="3600" w:type="dxa"/>
            <w:shd w:val="clear" w:color="auto" w:fill="auto"/>
          </w:tcPr>
          <w:p w14:paraId="7F4E1B48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</w:t>
            </w:r>
            <w:r w:rsidRPr="00666C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บแสดงฐานะการเงิน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72799D2D" w14:textId="77777777" w:rsidR="00AC49BE" w:rsidRPr="00666CA1" w:rsidRDefault="00AC49BE" w:rsidP="00AC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E8FC9A6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37BA5A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F4C864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878EC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03D259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A9674A" w14:textId="77777777" w:rsidR="00AC49BE" w:rsidRPr="00666CA1" w:rsidRDefault="00AC49BE" w:rsidP="00AC49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EC5C3F" w14:textId="77777777" w:rsidR="00AC49BE" w:rsidRPr="00666CA1" w:rsidRDefault="00AC49BE" w:rsidP="00AC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9BD" w:rsidRPr="00666CA1" w14:paraId="1F18BDC1" w14:textId="77777777" w:rsidTr="00FF5BCA">
        <w:tblPrEx>
          <w:tblBorders>
            <w:bottom w:val="single" w:sz="4" w:space="0" w:color="auto"/>
          </w:tblBorders>
        </w:tblPrEx>
        <w:tc>
          <w:tcPr>
            <w:tcW w:w="3600" w:type="dxa"/>
            <w:tcBorders>
              <w:bottom w:val="nil"/>
            </w:tcBorders>
            <w:shd w:val="clear" w:color="auto" w:fill="auto"/>
          </w:tcPr>
          <w:p w14:paraId="7F140B5C" w14:textId="77777777" w:rsidR="003D29BD" w:rsidRPr="00666CA1" w:rsidRDefault="003D29BD" w:rsidP="003D2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666C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666C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3F04BFA2" w14:textId="77777777" w:rsidR="003D29BD" w:rsidRPr="00666CA1" w:rsidRDefault="003D29BD" w:rsidP="003D2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388364" w14:textId="77777777" w:rsidR="003D29BD" w:rsidRPr="000C5133" w:rsidRDefault="003D29BD" w:rsidP="003D29B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156F7D" w14:textId="77777777" w:rsidR="003D29BD" w:rsidRPr="00666CA1" w:rsidRDefault="003D29BD" w:rsidP="003D29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62F84A" w14:textId="43084987" w:rsidR="003D29BD" w:rsidRPr="00666CA1" w:rsidRDefault="003D29BD" w:rsidP="003D2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16</w:t>
            </w:r>
            <w:r w:rsidR="00954787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DBD552" w14:textId="77777777" w:rsidR="003D29BD" w:rsidRPr="00666CA1" w:rsidRDefault="003D29BD" w:rsidP="003D29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938B99" w14:textId="77777777" w:rsidR="003D29BD" w:rsidRPr="000C5133" w:rsidRDefault="003D29BD" w:rsidP="003D29B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5F3A21" w14:textId="77777777" w:rsidR="003D29BD" w:rsidRPr="00666CA1" w:rsidRDefault="003D29BD" w:rsidP="003D29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46041E" w14:textId="77777777" w:rsidR="003D29BD" w:rsidRPr="003D29BD" w:rsidRDefault="003D29BD" w:rsidP="003D2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3D29BD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4</w:t>
            </w:r>
          </w:p>
        </w:tc>
      </w:tr>
    </w:tbl>
    <w:p w14:paraId="13345A33" w14:textId="77777777" w:rsidR="006C3B2A" w:rsidRPr="002838F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751C22" w14:textId="77777777" w:rsidR="006C3B2A" w:rsidRPr="00666CA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6CA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9C53ABD" w14:textId="77777777" w:rsidR="006C3B2A" w:rsidRPr="002838F9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E6B3E32" w14:textId="77777777" w:rsidR="006C3B2A" w:rsidRPr="00666CA1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6CA1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666CA1">
        <w:rPr>
          <w:rFonts w:ascii="Angsana New" w:hAnsi="Angsana New"/>
          <w:sz w:val="30"/>
          <w:szCs w:val="30"/>
        </w:rPr>
        <w:t xml:space="preserve"> </w:t>
      </w:r>
    </w:p>
    <w:p w14:paraId="733E06B0" w14:textId="77777777" w:rsidR="006C3B2A" w:rsidRPr="0015118B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666CA1">
        <w:rPr>
          <w:rFonts w:ascii="Angsana New" w:hAnsi="Angsana New"/>
          <w:sz w:val="30"/>
          <w:szCs w:val="30"/>
          <w:cs/>
        </w:rPr>
        <w:lastRenderedPageBreak/>
        <w:t xml:space="preserve"> </w:t>
      </w:r>
    </w:p>
    <w:p w14:paraId="2D9377F6" w14:textId="363A1BF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6CA1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Pr="00666CA1">
        <w:rPr>
          <w:rFonts w:ascii="Angsana New" w:hAnsi="Angsana New" w:hint="cs"/>
          <w:sz w:val="30"/>
          <w:szCs w:val="30"/>
          <w:cs/>
        </w:rPr>
        <w:t>อย่าง</w:t>
      </w:r>
      <w:r w:rsidRPr="00666CA1">
        <w:rPr>
          <w:rFonts w:ascii="Angsana New" w:hAnsi="Angsana New"/>
          <w:sz w:val="30"/>
          <w:szCs w:val="30"/>
          <w:cs/>
        </w:rPr>
        <w:t>สม่ำเสมอ โดยการวิเคราะห์ฐานะทางการเงินของลูกค้าทุกรายที่ขอวงเงินสินเชื่อในระดับหนึ่งๆ ณ วันที่</w:t>
      </w:r>
      <w:r w:rsidRPr="00666CA1">
        <w:rPr>
          <w:rFonts w:ascii="Angsana New" w:hAnsi="Angsana New" w:hint="cs"/>
          <w:sz w:val="30"/>
          <w:szCs w:val="30"/>
          <w:cs/>
        </w:rPr>
        <w:t>รายงาน</w:t>
      </w:r>
      <w:r w:rsidRPr="00666CA1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ไม่พบว่ามีความเสี่ยงจากสินเชื่อที่เป็นสาระสำคัญ ความเสี่ยง</w:t>
      </w:r>
      <w:r w:rsidRPr="00666CA1">
        <w:rPr>
          <w:rFonts w:ascii="Angsana New" w:hAnsi="Angsana New" w:hint="cs"/>
          <w:sz w:val="30"/>
          <w:szCs w:val="30"/>
          <w:cs/>
        </w:rPr>
        <w:t>สูงสุด</w:t>
      </w:r>
      <w:r w:rsidRPr="00666CA1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ทางด้านสินเชื่อแสดงไว้ในราคาตามบัญชีของสินทรัพย์ทางการเงินแต่ละรายการ</w:t>
      </w:r>
      <w:r w:rsidRPr="00666CA1">
        <w:rPr>
          <w:rFonts w:ascii="Angsana New" w:hAnsi="Angsana New" w:hint="cs"/>
          <w:sz w:val="30"/>
          <w:szCs w:val="30"/>
          <w:cs/>
        </w:rPr>
        <w:t xml:space="preserve">ในงบแสดงฐานะการเงิน </w:t>
      </w:r>
      <w:r w:rsidRPr="00666CA1">
        <w:rPr>
          <w:rFonts w:ascii="Angsana New" w:hAnsi="Angsana New"/>
          <w:sz w:val="30"/>
          <w:szCs w:val="30"/>
          <w:cs/>
        </w:rPr>
        <w:t>อย่างไรก็ตามเนื่องจากกลุ่มบริษัทมีฐานลูกค้าจำนวนมาก</w:t>
      </w:r>
      <w:r w:rsidRPr="00666CA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6CA1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>
        <w:rPr>
          <w:rFonts w:ascii="Angsana New" w:hAnsi="Angsana New" w:hint="cs"/>
          <w:sz w:val="30"/>
          <w:szCs w:val="30"/>
          <w:cs/>
        </w:rPr>
        <w:t>เกินกว่าค่าเผื่อหนี้สงสัยจะสูญ</w:t>
      </w:r>
    </w:p>
    <w:p w14:paraId="6E4F909E" w14:textId="77777777" w:rsidR="005754F1" w:rsidRDefault="005754F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42B60" w14:textId="77777777" w:rsidR="006C3B2A" w:rsidRPr="00EE77C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77C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6D0D02C" w14:textId="77777777" w:rsidR="006C3B2A" w:rsidRPr="00213C2D" w:rsidRDefault="006C3B2A" w:rsidP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F2112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E77CE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EE77CE">
        <w:rPr>
          <w:rFonts w:ascii="Angsana New" w:hAnsi="Angsana New" w:hint="cs"/>
          <w:sz w:val="30"/>
          <w:szCs w:val="30"/>
          <w:cs/>
        </w:rPr>
        <w:t xml:space="preserve">    </w:t>
      </w:r>
      <w:r w:rsidRPr="00EE77CE">
        <w:rPr>
          <w:rFonts w:ascii="Angsana New" w:hAnsi="Angsana New"/>
          <w:spacing w:val="-6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0EFE6D06" w14:textId="77777777" w:rsidR="005754F1" w:rsidRPr="00213C2D" w:rsidRDefault="005754F1" w:rsidP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53EF4" w14:textId="77777777" w:rsidR="006C3B2A" w:rsidRPr="00EE77C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E77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DCC16D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F54192" w14:textId="77777777" w:rsidR="006C3B2A" w:rsidRPr="00B11370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1370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44E1691D" w14:textId="77777777" w:rsidR="006C3B2A" w:rsidRPr="00213C2D" w:rsidRDefault="006C3B2A" w:rsidP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8A46BE" w14:textId="77777777" w:rsidR="006C3B2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1370"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51C8AC42" w14:textId="77777777" w:rsidR="009D7AD5" w:rsidRPr="00213C2D" w:rsidRDefault="009D7AD5" w:rsidP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853386" w14:textId="77777777" w:rsidR="009D7AD5" w:rsidRPr="00B11370" w:rsidRDefault="009D7AD5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7AD5"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</w:t>
      </w:r>
      <w:r w:rsidRPr="009D7AD5">
        <w:rPr>
          <w:rFonts w:ascii="Angsana New" w:hAnsi="Angsana New"/>
          <w:sz w:val="30"/>
          <w:szCs w:val="30"/>
          <w:cs/>
        </w:rPr>
        <w:t xml:space="preserve"> </w:t>
      </w:r>
      <w:r w:rsidRPr="009D7AD5">
        <w:rPr>
          <w:rFonts w:ascii="Angsana New" w:hAnsi="Angsana New" w:hint="cs"/>
          <w:sz w:val="30"/>
          <w:szCs w:val="30"/>
          <w:cs/>
        </w:rPr>
        <w:t>เนื่องจากอัตราดอกเบี้ยตามสัญญาใกล้เคียงกับอัตราท้องตลาด</w:t>
      </w:r>
    </w:p>
    <w:p w14:paraId="4E2B53A7" w14:textId="77777777" w:rsidR="006C3B2A" w:rsidRPr="006D40B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6F350552" w14:textId="77777777" w:rsidR="006C3B2A" w:rsidRPr="00213C2D" w:rsidRDefault="006C3B2A" w:rsidP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612B0" w14:textId="77777777" w:rsidR="00213C2D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01A1FA3" w14:textId="18C2A379" w:rsidR="006C3B2A" w:rsidRPr="00D3158E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3158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213C2D">
        <w:rPr>
          <w:rFonts w:ascii="Angsana New" w:hAnsi="Angsana New"/>
          <w:b/>
          <w:bCs/>
          <w:sz w:val="30"/>
          <w:szCs w:val="30"/>
        </w:rPr>
        <w:t>1</w:t>
      </w:r>
      <w:r w:rsidRPr="00D3158E">
        <w:rPr>
          <w:rFonts w:ascii="Angsana New" w:hAnsi="Angsana New"/>
          <w:b/>
          <w:bCs/>
          <w:sz w:val="30"/>
          <w:szCs w:val="30"/>
        </w:rPr>
        <w:tab/>
      </w:r>
      <w:r w:rsidRPr="00D3158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D3158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653C8C00" w14:textId="77777777" w:rsidR="006C3B2A" w:rsidRPr="0015118B" w:rsidRDefault="006C3B2A" w:rsidP="006C3B2A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8"/>
          <w:szCs w:val="18"/>
          <w:highlight w:val="yellow"/>
          <w:lang w:eastAsia="ja-JP"/>
        </w:rPr>
      </w:pPr>
    </w:p>
    <w:tbl>
      <w:tblPr>
        <w:tblW w:w="90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9"/>
        <w:gridCol w:w="367"/>
        <w:gridCol w:w="1171"/>
        <w:gridCol w:w="267"/>
        <w:gridCol w:w="1177"/>
        <w:gridCol w:w="267"/>
        <w:gridCol w:w="1169"/>
        <w:gridCol w:w="267"/>
        <w:gridCol w:w="1160"/>
      </w:tblGrid>
      <w:tr w:rsidR="00590512" w:rsidRPr="00D3158E" w14:paraId="7CD63B68" w14:textId="77777777" w:rsidTr="008E1FB7">
        <w:tc>
          <w:tcPr>
            <w:tcW w:w="1786" w:type="pct"/>
          </w:tcPr>
          <w:p w14:paraId="5ED3C965" w14:textId="77777777" w:rsidR="00590512" w:rsidRPr="00D3158E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</w:tcPr>
          <w:p w14:paraId="7DE20905" w14:textId="77777777" w:rsidR="00590512" w:rsidRPr="00D3158E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63810325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5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6285DF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14:paraId="49B69746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5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90512" w:rsidRPr="00D3158E" w14:paraId="3FF22317" w14:textId="77777777" w:rsidTr="008E1FB7">
        <w:trPr>
          <w:trHeight w:val="425"/>
        </w:trPr>
        <w:tc>
          <w:tcPr>
            <w:tcW w:w="1786" w:type="pct"/>
          </w:tcPr>
          <w:p w14:paraId="41B202F6" w14:textId="77777777" w:rsidR="00590512" w:rsidRPr="00D3158E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" w:type="pct"/>
          </w:tcPr>
          <w:p w14:paraId="65286CB5" w14:textId="77777777" w:rsidR="00590512" w:rsidRPr="00D3158E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ADF57AF" w14:textId="77777777" w:rsidR="00590512" w:rsidRPr="009635F8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533BF0C" w14:textId="77777777" w:rsidR="00590512" w:rsidRPr="009635F8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6D350D78" w14:textId="77777777" w:rsidR="00590512" w:rsidRPr="009635F8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75293D4" w14:textId="77777777" w:rsidR="00590512" w:rsidRPr="009635F8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5FE00C3" w14:textId="77777777" w:rsidR="00590512" w:rsidRPr="009635F8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C6FFD07" w14:textId="77777777" w:rsidR="00590512" w:rsidRPr="009635F8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F4AB443" w14:textId="77777777" w:rsidR="00590512" w:rsidRPr="009635F8" w:rsidRDefault="0059051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590512" w:rsidRPr="00D3158E" w14:paraId="6BEB4EAC" w14:textId="77777777" w:rsidTr="008E1FB7">
        <w:tc>
          <w:tcPr>
            <w:tcW w:w="1786" w:type="pct"/>
          </w:tcPr>
          <w:p w14:paraId="4738FE66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" w:type="pct"/>
          </w:tcPr>
          <w:p w14:paraId="70846F1C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3" w:type="pct"/>
            <w:gridSpan w:val="7"/>
          </w:tcPr>
          <w:p w14:paraId="23A78022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5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07E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315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0512" w:rsidRPr="00D3158E" w14:paraId="5B4A3731" w14:textId="77777777" w:rsidTr="008E1FB7">
        <w:tc>
          <w:tcPr>
            <w:tcW w:w="1987" w:type="pct"/>
            <w:gridSpan w:val="2"/>
          </w:tcPr>
          <w:p w14:paraId="3D3610C6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  <w:p w14:paraId="5E2E522C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</w:t>
            </w:r>
          </w:p>
          <w:p w14:paraId="32133E72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31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ที่บอกเลิกไม่ได้</w:t>
            </w:r>
          </w:p>
        </w:tc>
        <w:tc>
          <w:tcPr>
            <w:tcW w:w="644" w:type="pct"/>
          </w:tcPr>
          <w:p w14:paraId="274F7ACD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26C6B7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DA235D1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F77CE0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7E7137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CA5500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92BAAF4" w14:textId="77777777" w:rsidR="00590512" w:rsidRPr="00D3158E" w:rsidRDefault="00590512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0512" w:rsidRPr="00D3158E" w14:paraId="44758FA0" w14:textId="77777777" w:rsidTr="008E1FB7">
        <w:tc>
          <w:tcPr>
            <w:tcW w:w="1987" w:type="pct"/>
            <w:gridSpan w:val="2"/>
          </w:tcPr>
          <w:p w14:paraId="493449DD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58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4" w:type="pct"/>
          </w:tcPr>
          <w:p w14:paraId="76026ECF" w14:textId="77777777" w:rsidR="00590512" w:rsidRPr="00D3158E" w:rsidRDefault="00E90BDD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0BDD">
              <w:rPr>
                <w:rFonts w:ascii="Angsana New" w:hAnsi="Angsana New"/>
                <w:sz w:val="30"/>
                <w:szCs w:val="30"/>
                <w:lang w:bidi="th-TH"/>
              </w:rPr>
              <w:t>1,732</w:t>
            </w:r>
          </w:p>
        </w:tc>
        <w:tc>
          <w:tcPr>
            <w:tcW w:w="147" w:type="pct"/>
          </w:tcPr>
          <w:p w14:paraId="5661FEFF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88069F6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bidi="th-TH"/>
              </w:rPr>
              <w:t>3,719</w:t>
            </w:r>
          </w:p>
        </w:tc>
        <w:tc>
          <w:tcPr>
            <w:tcW w:w="147" w:type="pct"/>
          </w:tcPr>
          <w:p w14:paraId="416DB65E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8FA103D" w14:textId="77777777" w:rsidR="00590512" w:rsidRPr="00D3158E" w:rsidRDefault="00E90BDD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BDD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147" w:type="pct"/>
          </w:tcPr>
          <w:p w14:paraId="1C4DB0B4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B80BA3C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val="en-US" w:bidi="th-TH"/>
              </w:rPr>
              <w:t>1,590</w:t>
            </w:r>
          </w:p>
        </w:tc>
      </w:tr>
      <w:tr w:rsidR="00590512" w:rsidRPr="00D3158E" w14:paraId="73804B1D" w14:textId="77777777" w:rsidTr="008E1FB7">
        <w:tc>
          <w:tcPr>
            <w:tcW w:w="1987" w:type="pct"/>
            <w:gridSpan w:val="2"/>
          </w:tcPr>
          <w:p w14:paraId="6D13C277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58E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A184B2A" w14:textId="77777777" w:rsidR="00590512" w:rsidRPr="00D3158E" w:rsidRDefault="00E90BDD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0BDD"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147" w:type="pct"/>
          </w:tcPr>
          <w:p w14:paraId="01084E86" w14:textId="77777777" w:rsidR="00590512" w:rsidRPr="00D3158E" w:rsidRDefault="00590512" w:rsidP="0059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6B90A00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147" w:type="pct"/>
          </w:tcPr>
          <w:p w14:paraId="73C178FD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04B8927" w14:textId="77777777" w:rsidR="00590512" w:rsidRPr="00D3158E" w:rsidRDefault="00E90BDD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BDD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47" w:type="pct"/>
          </w:tcPr>
          <w:p w14:paraId="4CD99820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2ADE03C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</w:tr>
      <w:tr w:rsidR="00590512" w:rsidRPr="00D3158E" w14:paraId="1F640C76" w14:textId="77777777" w:rsidTr="008E1FB7">
        <w:tc>
          <w:tcPr>
            <w:tcW w:w="1987" w:type="pct"/>
            <w:gridSpan w:val="2"/>
          </w:tcPr>
          <w:p w14:paraId="1BCE9844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5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FB41E93" w14:textId="01A91539" w:rsidR="00590512" w:rsidRPr="00007E75" w:rsidRDefault="00E90BDD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0BD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2,21</w:t>
            </w:r>
            <w:r w:rsidR="005754F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7" w:type="pct"/>
          </w:tcPr>
          <w:p w14:paraId="1C05DE3F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82BDF7E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6,068</w:t>
            </w:r>
          </w:p>
        </w:tc>
        <w:tc>
          <w:tcPr>
            <w:tcW w:w="147" w:type="pct"/>
          </w:tcPr>
          <w:p w14:paraId="3629BEFD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A90BE0F" w14:textId="66EB781D" w:rsidR="00590512" w:rsidRPr="00D3158E" w:rsidRDefault="00E90BDD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90BD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1,15</w:t>
            </w:r>
            <w:r w:rsidR="005754F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7" w:type="pct"/>
          </w:tcPr>
          <w:p w14:paraId="1DD83099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9CD2DD5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1,890</w:t>
            </w:r>
          </w:p>
        </w:tc>
      </w:tr>
      <w:tr w:rsidR="00590512" w:rsidRPr="00D3158E" w14:paraId="78444C53" w14:textId="77777777" w:rsidTr="008E1FB7">
        <w:trPr>
          <w:trHeight w:val="188"/>
        </w:trPr>
        <w:tc>
          <w:tcPr>
            <w:tcW w:w="1987" w:type="pct"/>
            <w:gridSpan w:val="2"/>
          </w:tcPr>
          <w:p w14:paraId="5C3EDAAA" w14:textId="77777777" w:rsidR="00590512" w:rsidRPr="0015118B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25796C1" w14:textId="77777777" w:rsidR="00590512" w:rsidRPr="0015118B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47" w:type="pct"/>
          </w:tcPr>
          <w:p w14:paraId="253F52A4" w14:textId="77777777" w:rsidR="00590512" w:rsidRPr="0015118B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0952200B" w14:textId="77777777" w:rsidR="00590512" w:rsidRPr="0015118B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47" w:type="pct"/>
          </w:tcPr>
          <w:p w14:paraId="2EA3FDE5" w14:textId="77777777" w:rsidR="00590512" w:rsidRPr="0015118B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45000FF" w14:textId="77777777" w:rsidR="00590512" w:rsidRPr="0015118B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47" w:type="pct"/>
          </w:tcPr>
          <w:p w14:paraId="6C43296D" w14:textId="77777777" w:rsidR="00590512" w:rsidRPr="0015118B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7991EED" w14:textId="77777777" w:rsidR="00590512" w:rsidRPr="0015118B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590512" w:rsidRPr="00D3158E" w14:paraId="19B6189D" w14:textId="77777777" w:rsidTr="008E1FB7">
        <w:tc>
          <w:tcPr>
            <w:tcW w:w="1987" w:type="pct"/>
            <w:gridSpan w:val="2"/>
          </w:tcPr>
          <w:p w14:paraId="6F31115F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4" w:type="pct"/>
          </w:tcPr>
          <w:p w14:paraId="48746837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4CEE5D1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0053429E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52F6A03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702BAEC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EC9E308" w14:textId="77777777" w:rsidR="00590512" w:rsidRPr="00D3158E" w:rsidRDefault="00590512" w:rsidP="0059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42177A28" w14:textId="77777777" w:rsidR="00590512" w:rsidRPr="00D3158E" w:rsidRDefault="00590512" w:rsidP="005905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1FB7" w:rsidRPr="00D3158E" w14:paraId="0056AF14" w14:textId="77777777" w:rsidTr="008E1FB7">
        <w:tc>
          <w:tcPr>
            <w:tcW w:w="1987" w:type="pct"/>
            <w:gridSpan w:val="2"/>
          </w:tcPr>
          <w:p w14:paraId="79DB0ED5" w14:textId="77777777" w:rsidR="008E1FB7" w:rsidRPr="00D3158E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58E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44" w:type="pct"/>
          </w:tcPr>
          <w:p w14:paraId="63D4EC60" w14:textId="77777777" w:rsidR="008E1FB7" w:rsidRPr="008E1FB7" w:rsidRDefault="008E1FB7" w:rsidP="008E1FB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F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A7D0766" w14:textId="77777777" w:rsidR="008E1FB7" w:rsidRPr="00045C1E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991BCCE" w14:textId="77777777" w:rsidR="008E1FB7" w:rsidRPr="00045C1E" w:rsidRDefault="008E1FB7" w:rsidP="008E1FB7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bidi="th-TH"/>
              </w:rPr>
              <w:t>3,15</w:t>
            </w:r>
            <w:r w:rsidR="00007E75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7" w:type="pct"/>
          </w:tcPr>
          <w:p w14:paraId="57050247" w14:textId="77777777" w:rsidR="008E1FB7" w:rsidRPr="00045C1E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63536A8" w14:textId="77777777" w:rsidR="008E1FB7" w:rsidRPr="008E1FB7" w:rsidRDefault="008E1FB7" w:rsidP="008E1FB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1F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27EB534" w14:textId="77777777" w:rsidR="008E1FB7" w:rsidRPr="00045C1E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1FA7492" w14:textId="77777777" w:rsidR="008E1FB7" w:rsidRPr="00045C1E" w:rsidRDefault="008E1FB7" w:rsidP="008E1FB7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sz w:val="30"/>
                <w:szCs w:val="30"/>
                <w:lang w:bidi="th-TH"/>
              </w:rPr>
              <w:t>3,15</w:t>
            </w:r>
            <w:r w:rsidR="00007E75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8E1FB7" w:rsidRPr="00D3158E" w14:paraId="70CFF86C" w14:textId="77777777" w:rsidTr="008E1FB7">
        <w:tc>
          <w:tcPr>
            <w:tcW w:w="1987" w:type="pct"/>
            <w:gridSpan w:val="2"/>
          </w:tcPr>
          <w:p w14:paraId="188741ED" w14:textId="77777777" w:rsidR="008E1FB7" w:rsidRPr="00045C1E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C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7F8D94B" w14:textId="77777777" w:rsidR="008E1FB7" w:rsidRPr="008E1FB7" w:rsidRDefault="008E1FB7" w:rsidP="008E1FB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F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0B4BE4E" w14:textId="77777777" w:rsidR="008E1FB7" w:rsidRPr="0015118B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0F588AE" w14:textId="77777777" w:rsidR="008E1FB7" w:rsidRPr="0015118B" w:rsidRDefault="008E1FB7" w:rsidP="008E1FB7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3,15</w:t>
            </w:r>
            <w:r w:rsidR="00007E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7" w:type="pct"/>
          </w:tcPr>
          <w:p w14:paraId="16896CF4" w14:textId="77777777" w:rsidR="008E1FB7" w:rsidRPr="0015118B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1259C4A" w14:textId="77777777" w:rsidR="008E1FB7" w:rsidRPr="008E1FB7" w:rsidRDefault="008E1FB7" w:rsidP="008E1FB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1F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E99FF3" w14:textId="77777777" w:rsidR="008E1FB7" w:rsidRPr="0015118B" w:rsidRDefault="008E1FB7" w:rsidP="008E1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20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FA9D151" w14:textId="77777777" w:rsidR="008E1FB7" w:rsidRPr="0015118B" w:rsidRDefault="008E1FB7" w:rsidP="008E1FB7">
            <w:pPr>
              <w:pStyle w:val="acctfourfigures"/>
              <w:tabs>
                <w:tab w:val="clear" w:pos="765"/>
                <w:tab w:val="decimal" w:pos="910"/>
              </w:tabs>
              <w:ind w:left="-120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317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3,15</w:t>
            </w:r>
            <w:r w:rsidR="00007E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7812AE18" w14:textId="77777777" w:rsidR="006724CE" w:rsidRDefault="006724CE" w:rsidP="0055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FBFDDAC" w14:textId="13A33AC7" w:rsidR="00556241" w:rsidRPr="0050169C" w:rsidRDefault="00556241" w:rsidP="0055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2EA80533" w14:textId="77777777" w:rsidR="00556241" w:rsidRPr="0050169C" w:rsidRDefault="00556241" w:rsidP="0055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7EDC36C9" w14:textId="77777777" w:rsidR="00556241" w:rsidRPr="00147019" w:rsidRDefault="00556241" w:rsidP="0055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0169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บริษัทมีสัญญาเช่าพื้นที่และสัญญาบริการอื่น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 xml:space="preserve">มีกำหนดระยะเวลา </w:t>
      </w:r>
      <w:r>
        <w:rPr>
          <w:rFonts w:ascii="Angsana New" w:hAnsi="Angsana New"/>
          <w:color w:val="000000"/>
          <w:sz w:val="30"/>
          <w:szCs w:val="30"/>
        </w:rPr>
        <w:t>1 - 4</w:t>
      </w:r>
      <w:r w:rsidRPr="0050169C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ปี สิ้นสุดจนถึ</w:t>
      </w:r>
      <w:r>
        <w:rPr>
          <w:rFonts w:ascii="Angsana New" w:hAnsi="Angsana New" w:hint="cs"/>
          <w:color w:val="000000"/>
          <w:sz w:val="30"/>
          <w:szCs w:val="30"/>
          <w:cs/>
        </w:rPr>
        <w:t>งเดือน</w:t>
      </w:r>
      <w:r w:rsidR="00575526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A10CFF">
        <w:rPr>
          <w:rFonts w:ascii="Angsana New" w:hAnsi="Angsana New"/>
          <w:color w:val="000000"/>
          <w:sz w:val="30"/>
          <w:szCs w:val="30"/>
        </w:rPr>
        <w:t>6</w:t>
      </w:r>
      <w:r w:rsidRPr="0050169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Pr="0050169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Pr="0050169C">
        <w:rPr>
          <w:rFonts w:ascii="Angsana New" w:hAnsi="Angsana New"/>
          <w:color w:val="000000"/>
          <w:sz w:val="30"/>
          <w:szCs w:val="30"/>
          <w:cs/>
        </w:rPr>
        <w:t>สัญญาเช่า</w:t>
      </w:r>
    </w:p>
    <w:p w14:paraId="612EC53D" w14:textId="77777777" w:rsidR="00556241" w:rsidRDefault="00556241" w:rsidP="0055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A5197B1" w14:textId="77777777" w:rsidR="00556241" w:rsidRPr="0050169C" w:rsidRDefault="00556241" w:rsidP="0055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สัญญาซื้อขายเงินตราต่างประเทศล่วงหน้า</w:t>
      </w:r>
    </w:p>
    <w:p w14:paraId="073535AD" w14:textId="77777777" w:rsidR="00556241" w:rsidRPr="0050169C" w:rsidRDefault="00556241" w:rsidP="00556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58CF31" w14:textId="59AD8117" w:rsidR="00556241" w:rsidRPr="00557732" w:rsidRDefault="00556241" w:rsidP="00556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14FD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14FD2">
        <w:rPr>
          <w:rFonts w:ascii="Angsana New" w:hAnsi="Angsana New"/>
          <w:sz w:val="30"/>
          <w:szCs w:val="30"/>
        </w:rPr>
        <w:t>31</w:t>
      </w:r>
      <w:r w:rsidRPr="00A14FD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14FD2">
        <w:rPr>
          <w:rFonts w:ascii="Angsana New" w:hAnsi="Angsana New"/>
          <w:sz w:val="30"/>
          <w:szCs w:val="30"/>
        </w:rPr>
        <w:t>256</w:t>
      </w:r>
      <w:r w:rsidR="00590512" w:rsidRPr="00A14FD2">
        <w:rPr>
          <w:rFonts w:ascii="Angsana New" w:hAnsi="Angsana New"/>
          <w:sz w:val="30"/>
          <w:szCs w:val="30"/>
        </w:rPr>
        <w:t xml:space="preserve">2 </w:t>
      </w:r>
      <w:r w:rsidRPr="00A14FD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724CE" w:rsidRPr="00A14FD2">
        <w:rPr>
          <w:rFonts w:ascii="Angsana New" w:hAnsi="Angsana New" w:hint="cs"/>
          <w:sz w:val="30"/>
          <w:szCs w:val="30"/>
          <w:cs/>
        </w:rPr>
        <w:t>ไม่</w:t>
      </w:r>
      <w:r w:rsidRPr="00A14FD2">
        <w:rPr>
          <w:rFonts w:ascii="Angsana New" w:hAnsi="Angsana New"/>
          <w:sz w:val="30"/>
          <w:szCs w:val="30"/>
          <w:cs/>
        </w:rPr>
        <w:t>มีสัญญาขายเงินตราต่างประเทศล่วงหน้าคงเหลื</w:t>
      </w:r>
      <w:r w:rsidRPr="00A14FD2">
        <w:rPr>
          <w:rFonts w:ascii="Angsana New" w:hAnsi="Angsana New" w:hint="cs"/>
          <w:sz w:val="30"/>
          <w:szCs w:val="30"/>
          <w:cs/>
        </w:rPr>
        <w:t>อ</w:t>
      </w:r>
      <w:r w:rsidR="006724CE" w:rsidRPr="00A14FD2">
        <w:rPr>
          <w:rFonts w:ascii="Angsana New" w:hAnsi="Angsana New" w:hint="cs"/>
          <w:sz w:val="30"/>
          <w:szCs w:val="30"/>
          <w:cs/>
        </w:rPr>
        <w:t xml:space="preserve"> </w:t>
      </w:r>
      <w:r w:rsidRPr="00A14FD2">
        <w:rPr>
          <w:rFonts w:ascii="Angsana New" w:hAnsi="Angsana New"/>
          <w:i/>
          <w:iCs/>
          <w:sz w:val="30"/>
          <w:szCs w:val="30"/>
        </w:rPr>
        <w:t>(</w:t>
      </w:r>
      <w:r w:rsidR="00A14FD2" w:rsidRPr="00A14FD2">
        <w:rPr>
          <w:rFonts w:ascii="Angsana New" w:hAnsi="Angsana New"/>
          <w:i/>
          <w:iCs/>
          <w:sz w:val="30"/>
          <w:szCs w:val="30"/>
        </w:rPr>
        <w:t>2</w:t>
      </w:r>
      <w:r w:rsidRPr="00A14FD2">
        <w:rPr>
          <w:rFonts w:ascii="Angsana New" w:hAnsi="Angsana New"/>
          <w:i/>
          <w:iCs/>
          <w:sz w:val="30"/>
          <w:szCs w:val="30"/>
        </w:rPr>
        <w:t>56</w:t>
      </w:r>
      <w:r w:rsidR="00590512" w:rsidRPr="00A14FD2">
        <w:rPr>
          <w:rFonts w:ascii="Angsana New" w:hAnsi="Angsana New"/>
          <w:i/>
          <w:iCs/>
          <w:sz w:val="30"/>
          <w:szCs w:val="30"/>
        </w:rPr>
        <w:t>1</w:t>
      </w:r>
      <w:r w:rsidRPr="00A14FD2">
        <w:rPr>
          <w:rFonts w:ascii="Angsana New" w:hAnsi="Angsana New"/>
          <w:i/>
          <w:iCs/>
          <w:sz w:val="30"/>
          <w:szCs w:val="30"/>
        </w:rPr>
        <w:t xml:space="preserve"> : </w:t>
      </w:r>
      <w:r w:rsidRPr="00A14FD2">
        <w:rPr>
          <w:rFonts w:ascii="Angsana New" w:hAnsi="Angsana New" w:hint="cs"/>
          <w:i/>
          <w:iCs/>
          <w:sz w:val="30"/>
          <w:szCs w:val="30"/>
          <w:cs/>
        </w:rPr>
        <w:t xml:space="preserve">สัญญาขายเงินตราต่างประเทศล่วงหน้าคงเหลือ </w:t>
      </w:r>
      <w:r w:rsidRPr="00A14FD2">
        <w:rPr>
          <w:rFonts w:ascii="Angsana New" w:hAnsi="Angsana New"/>
          <w:i/>
          <w:iCs/>
          <w:sz w:val="30"/>
          <w:szCs w:val="30"/>
        </w:rPr>
        <w:t>0.1</w:t>
      </w:r>
      <w:r w:rsidRPr="00A14FD2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ล้านเหรียญสหรัฐอเมริกาเทียบเท่าเงินบาทจำนวน </w:t>
      </w:r>
      <w:r w:rsidR="00590512" w:rsidRPr="00A14FD2">
        <w:rPr>
          <w:rFonts w:ascii="Angsana New" w:hAnsi="Angsana New"/>
          <w:i/>
          <w:iCs/>
          <w:sz w:val="30"/>
          <w:szCs w:val="30"/>
        </w:rPr>
        <w:t>3.2</w:t>
      </w:r>
      <w:r w:rsidRPr="00A14FD2">
        <w:rPr>
          <w:rFonts w:ascii="Angsana New" w:hAnsi="Angsana New"/>
          <w:i/>
          <w:iCs/>
          <w:sz w:val="30"/>
          <w:szCs w:val="30"/>
        </w:rPr>
        <w:t xml:space="preserve"> </w:t>
      </w:r>
      <w:r w:rsidRPr="00A14FD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AD03A6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2D115E1F" w14:textId="77777777" w:rsidR="00556241" w:rsidRDefault="0055624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4A481" w14:textId="77777777" w:rsidR="00556241" w:rsidRPr="00556241" w:rsidRDefault="0055624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56241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หนังสือค้ำประกันผลงาน</w:t>
      </w:r>
    </w:p>
    <w:p w14:paraId="6037A926" w14:textId="77777777" w:rsidR="00556241" w:rsidRDefault="00556241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3FE87D" w14:textId="425E5972" w:rsidR="00AD03A6" w:rsidRDefault="006C3B2A" w:rsidP="00AD03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4FD2">
        <w:rPr>
          <w:rFonts w:ascii="Angsana New" w:hAnsi="Angsana New"/>
          <w:sz w:val="30"/>
          <w:szCs w:val="30"/>
          <w:cs/>
        </w:rPr>
        <w:t>ณ วันที่ 3</w:t>
      </w:r>
      <w:r w:rsidRPr="00A14FD2">
        <w:rPr>
          <w:rFonts w:ascii="Angsana New" w:hAnsi="Angsana New"/>
          <w:sz w:val="30"/>
          <w:szCs w:val="30"/>
        </w:rPr>
        <w:t xml:space="preserve">1 </w:t>
      </w:r>
      <w:r w:rsidRPr="00A14FD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14FD2">
        <w:rPr>
          <w:rFonts w:ascii="Angsana New" w:hAnsi="Angsana New"/>
          <w:sz w:val="30"/>
          <w:szCs w:val="30"/>
          <w:cs/>
        </w:rPr>
        <w:t>25</w:t>
      </w:r>
      <w:r w:rsidRPr="00A14FD2">
        <w:rPr>
          <w:rFonts w:ascii="Angsana New" w:hAnsi="Angsana New"/>
          <w:sz w:val="30"/>
          <w:szCs w:val="30"/>
        </w:rPr>
        <w:t>6</w:t>
      </w:r>
      <w:r w:rsidR="00590512" w:rsidRPr="00A14FD2">
        <w:rPr>
          <w:rFonts w:ascii="Angsana New" w:hAnsi="Angsana New"/>
          <w:sz w:val="30"/>
          <w:szCs w:val="30"/>
        </w:rPr>
        <w:t>2</w:t>
      </w:r>
      <w:r w:rsidRPr="00A14FD2">
        <w:rPr>
          <w:rFonts w:ascii="Angsana New" w:hAnsi="Angsana New" w:hint="cs"/>
          <w:sz w:val="30"/>
          <w:szCs w:val="30"/>
          <w:cs/>
        </w:rPr>
        <w:t xml:space="preserve"> </w:t>
      </w:r>
      <w:r w:rsidRPr="00A14FD2">
        <w:rPr>
          <w:rFonts w:ascii="Angsana New" w:hAnsi="Angsana New"/>
          <w:sz w:val="30"/>
          <w:szCs w:val="30"/>
          <w:cs/>
        </w:rPr>
        <w:t>บริษัท</w:t>
      </w:r>
      <w:r w:rsidR="00A14FD2" w:rsidRPr="00A14FD2">
        <w:rPr>
          <w:rFonts w:ascii="Angsana New" w:hAnsi="Angsana New" w:hint="cs"/>
          <w:sz w:val="30"/>
          <w:szCs w:val="30"/>
          <w:cs/>
        </w:rPr>
        <w:t>ไม่</w:t>
      </w:r>
      <w:r w:rsidRPr="00A14FD2">
        <w:rPr>
          <w:rFonts w:ascii="Angsana New" w:hAnsi="Angsana New"/>
          <w:sz w:val="30"/>
          <w:szCs w:val="30"/>
          <w:cs/>
        </w:rPr>
        <w:t>มี</w:t>
      </w:r>
      <w:r w:rsidRPr="00A14FD2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A14FD2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A14FD2">
        <w:rPr>
          <w:rFonts w:ascii="Angsana New" w:hAnsi="Angsana New" w:hint="cs"/>
          <w:sz w:val="30"/>
          <w:szCs w:val="30"/>
          <w:cs/>
        </w:rPr>
        <w:t>อ</w:t>
      </w:r>
      <w:r w:rsidRPr="00A14FD2">
        <w:rPr>
          <w:rFonts w:ascii="Angsana New" w:hAnsi="Angsana New"/>
          <w:sz w:val="30"/>
          <w:szCs w:val="30"/>
          <w:cs/>
        </w:rPr>
        <w:t>ค้ำประกันผลงาน</w:t>
      </w:r>
      <w:r w:rsidRPr="00A14FD2">
        <w:rPr>
          <w:rFonts w:ascii="Angsana New" w:hAnsi="Angsana New"/>
          <w:sz w:val="30"/>
          <w:szCs w:val="30"/>
        </w:rPr>
        <w:t xml:space="preserve"> </w:t>
      </w:r>
      <w:r w:rsidRPr="00A14FD2">
        <w:rPr>
          <w:rFonts w:ascii="Angsana New" w:hAnsi="Angsana New"/>
          <w:i/>
          <w:iCs/>
          <w:sz w:val="30"/>
          <w:szCs w:val="30"/>
        </w:rPr>
        <w:t>(25</w:t>
      </w:r>
      <w:r w:rsidR="002A317F" w:rsidRPr="00A14FD2">
        <w:rPr>
          <w:rFonts w:ascii="Angsana New" w:hAnsi="Angsana New"/>
          <w:i/>
          <w:iCs/>
          <w:sz w:val="30"/>
          <w:szCs w:val="30"/>
        </w:rPr>
        <w:t>6</w:t>
      </w:r>
      <w:r w:rsidR="00590512" w:rsidRPr="00A14FD2">
        <w:rPr>
          <w:rFonts w:ascii="Angsana New" w:hAnsi="Angsana New"/>
          <w:i/>
          <w:iCs/>
          <w:sz w:val="30"/>
          <w:szCs w:val="30"/>
        </w:rPr>
        <w:t>1</w:t>
      </w:r>
      <w:r w:rsidRPr="00A14FD2">
        <w:rPr>
          <w:rFonts w:ascii="Angsana New" w:hAnsi="Angsana New"/>
          <w:i/>
          <w:iCs/>
          <w:sz w:val="30"/>
          <w:szCs w:val="30"/>
        </w:rPr>
        <w:t xml:space="preserve">: </w:t>
      </w:r>
      <w:r w:rsidR="00590512" w:rsidRPr="00A14FD2">
        <w:rPr>
          <w:rFonts w:ascii="Angsana New" w:hAnsi="Angsana New"/>
          <w:i/>
          <w:iCs/>
          <w:sz w:val="30"/>
          <w:szCs w:val="30"/>
        </w:rPr>
        <w:t xml:space="preserve">2.1 </w:t>
      </w:r>
      <w:r w:rsidR="00590512" w:rsidRPr="00A14FD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14FD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AD03A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389A3B90" w14:textId="77777777" w:rsidR="00A14FD2" w:rsidRPr="00557732" w:rsidRDefault="00A14FD2" w:rsidP="00AD03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CFF85A4" w14:textId="298ACCF0" w:rsidR="00A14FD2" w:rsidRDefault="00A14FD2" w:rsidP="00A1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213C2D">
        <w:rPr>
          <w:rFonts w:ascii="Angsana New" w:hAnsi="Angsana New"/>
          <w:b/>
          <w:bCs/>
          <w:sz w:val="30"/>
          <w:szCs w:val="30"/>
        </w:rPr>
        <w:t>2</w:t>
      </w:r>
      <w:r w:rsidRPr="0015118B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13729A44" w14:textId="2E94EBFC" w:rsidR="00A14FD2" w:rsidRDefault="00A14FD2" w:rsidP="00A1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22DEEC0" w14:textId="1CC1BFE2" w:rsidR="00A14FD2" w:rsidRPr="00A14FD2" w:rsidRDefault="00C35857" w:rsidP="00A14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2562 </w:t>
      </w:r>
      <w:r w:rsidR="00A14FD2" w:rsidRPr="00AF7DB2">
        <w:rPr>
          <w:rFonts w:ascii="Angsana New" w:hAnsi="Angsana New" w:hint="cs"/>
          <w:sz w:val="30"/>
          <w:szCs w:val="30"/>
          <w:cs/>
        </w:rPr>
        <w:t>บริษัท</w:t>
      </w:r>
      <w:r w:rsidR="008C795F" w:rsidRPr="00AF7DB2">
        <w:rPr>
          <w:rFonts w:ascii="Angsana New" w:hAnsi="Angsana New" w:hint="cs"/>
          <w:sz w:val="30"/>
          <w:szCs w:val="30"/>
          <w:cs/>
        </w:rPr>
        <w:t>ได้ถูก</w:t>
      </w:r>
      <w:r w:rsidR="00AF7DB2" w:rsidRPr="00AF7DB2">
        <w:rPr>
          <w:rFonts w:ascii="Angsana New" w:hAnsi="Angsana New" w:hint="cs"/>
          <w:sz w:val="30"/>
          <w:szCs w:val="30"/>
          <w:cs/>
        </w:rPr>
        <w:t>ฟ้องร้อง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AF7DB2">
        <w:rPr>
          <w:rFonts w:ascii="Angsana New" w:hAnsi="Angsana New" w:hint="cs"/>
          <w:sz w:val="30"/>
          <w:szCs w:val="30"/>
          <w:cs/>
        </w:rPr>
        <w:t>ลูกค้ารายหนึ่ง</w:t>
      </w:r>
      <w:r w:rsidR="00AF7DB2" w:rsidRPr="00AF7DB2">
        <w:rPr>
          <w:rFonts w:ascii="Angsana New" w:hAnsi="Angsana New" w:hint="cs"/>
          <w:sz w:val="30"/>
          <w:szCs w:val="30"/>
          <w:cs/>
        </w:rPr>
        <w:t>โดยถูกเรียกร้องค่าเสียหาย</w:t>
      </w:r>
      <w:r w:rsidR="00AF7DB2">
        <w:rPr>
          <w:rFonts w:ascii="Angsana New" w:hAnsi="Angsana New" w:hint="cs"/>
          <w:sz w:val="30"/>
          <w:szCs w:val="30"/>
          <w:cs/>
        </w:rPr>
        <w:t>ในคดีความกรณีผิดสัญญา</w:t>
      </w:r>
      <w:r w:rsidR="00317919">
        <w:rPr>
          <w:rFonts w:ascii="Angsana New" w:hAnsi="Angsana New" w:hint="cs"/>
          <w:sz w:val="30"/>
          <w:szCs w:val="30"/>
          <w:cs/>
        </w:rPr>
        <w:t>เกี่ยวกับการผลิตเครื่องจักร</w:t>
      </w:r>
      <w:r w:rsidR="00AF7DB2" w:rsidRPr="00AF7DB2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1D3182">
        <w:rPr>
          <w:rFonts w:ascii="Angsana New" w:hAnsi="Angsana New"/>
          <w:sz w:val="30"/>
          <w:szCs w:val="30"/>
        </w:rPr>
        <w:t>4.3</w:t>
      </w:r>
      <w:r w:rsidR="00AF7DB2" w:rsidRPr="00AF7DB2">
        <w:rPr>
          <w:rFonts w:ascii="Angsana New" w:hAnsi="Angsana New"/>
          <w:sz w:val="30"/>
          <w:szCs w:val="30"/>
        </w:rPr>
        <w:t xml:space="preserve"> </w:t>
      </w:r>
      <w:r w:rsidR="00AF7DB2" w:rsidRPr="00AF7DB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3115A">
        <w:rPr>
          <w:rFonts w:ascii="Angsana New" w:hAnsi="Angsana New" w:hint="cs"/>
          <w:sz w:val="30"/>
          <w:szCs w:val="30"/>
          <w:cs/>
        </w:rPr>
        <w:t>ปัจจุบัน</w:t>
      </w:r>
      <w:r w:rsidR="00AF7DB2" w:rsidRPr="00AF7DB2">
        <w:rPr>
          <w:rFonts w:ascii="Angsana New" w:hAnsi="Angsana New" w:hint="cs"/>
          <w:sz w:val="30"/>
          <w:szCs w:val="30"/>
          <w:cs/>
        </w:rPr>
        <w:t>คดีความดังกล่าวอยู่ในกระบวนการขอ</w:t>
      </w:r>
      <w:r w:rsidR="00AF7DB2">
        <w:rPr>
          <w:rFonts w:ascii="Angsana New" w:hAnsi="Angsana New" w:hint="cs"/>
          <w:sz w:val="30"/>
          <w:szCs w:val="30"/>
          <w:cs/>
        </w:rPr>
        <w:t>ง</w:t>
      </w:r>
      <w:r w:rsidR="00AF7DB2" w:rsidRPr="00AF7DB2">
        <w:rPr>
          <w:rFonts w:ascii="Angsana New" w:hAnsi="Angsana New" w:hint="cs"/>
          <w:sz w:val="30"/>
          <w:szCs w:val="30"/>
          <w:cs/>
        </w:rPr>
        <w:t>ศาล อย่างไรก็ตาม</w:t>
      </w:r>
      <w:r w:rsidR="00A14FD2" w:rsidRPr="00AF7DB2">
        <w:rPr>
          <w:rFonts w:ascii="Angsana New" w:hAnsi="Angsana New" w:hint="cs"/>
          <w:sz w:val="30"/>
          <w:szCs w:val="30"/>
          <w:cs/>
        </w:rPr>
        <w:t>ผู้บริหารเชื่อว่า</w:t>
      </w:r>
      <w:r w:rsidR="00AF7DB2" w:rsidRPr="00AF7DB2">
        <w:rPr>
          <w:rFonts w:ascii="Angsana New" w:hAnsi="Angsana New" w:hint="cs"/>
          <w:sz w:val="30"/>
          <w:szCs w:val="30"/>
          <w:cs/>
        </w:rPr>
        <w:t>บริษัทไม่มีภาระที่จะต้องจ่ายค่าเสียหายจากการฟ้องร้องดังกล่าว</w:t>
      </w:r>
      <w:r w:rsidR="00317919">
        <w:rPr>
          <w:rFonts w:ascii="Angsana New" w:hAnsi="Angsana New" w:hint="cs"/>
          <w:sz w:val="30"/>
          <w:szCs w:val="30"/>
          <w:cs/>
        </w:rPr>
        <w:t>อย่างเป็นสาระสำคัญ</w:t>
      </w:r>
      <w:r w:rsidR="00AF7DB2" w:rsidRPr="00AF7DB2">
        <w:rPr>
          <w:rFonts w:ascii="Angsana New" w:hAnsi="Angsana New" w:hint="cs"/>
          <w:sz w:val="30"/>
          <w:szCs w:val="30"/>
          <w:cs/>
        </w:rPr>
        <w:t xml:space="preserve"> จึงไม่ได้ตั้งประมาณการหนี้สินจากคดีความดังกล่าวในงบการเงิน </w:t>
      </w:r>
      <w:r w:rsidR="00EA105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1054">
        <w:rPr>
          <w:rFonts w:ascii="Angsana New" w:hAnsi="Angsana New"/>
          <w:sz w:val="30"/>
          <w:szCs w:val="30"/>
        </w:rPr>
        <w:t xml:space="preserve">31 </w:t>
      </w:r>
      <w:r w:rsidR="00EA10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A1054">
        <w:rPr>
          <w:rFonts w:ascii="Angsana New" w:hAnsi="Angsana New"/>
          <w:sz w:val="30"/>
          <w:szCs w:val="30"/>
        </w:rPr>
        <w:t>2562</w:t>
      </w:r>
    </w:p>
    <w:p w14:paraId="4D15D3F9" w14:textId="77777777" w:rsidR="00556241" w:rsidRDefault="00556241" w:rsidP="007E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71CEE6" w14:textId="003E9294" w:rsidR="000632CB" w:rsidRPr="0015118B" w:rsidRDefault="005F3650" w:rsidP="00063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213C2D">
        <w:rPr>
          <w:rFonts w:ascii="Angsana New" w:hAnsi="Angsana New"/>
          <w:b/>
          <w:bCs/>
          <w:sz w:val="30"/>
          <w:szCs w:val="30"/>
        </w:rPr>
        <w:t>3</w:t>
      </w:r>
      <w:r w:rsidR="000632CB" w:rsidRPr="0015118B">
        <w:rPr>
          <w:rFonts w:ascii="Angsana New" w:hAnsi="Angsana New"/>
          <w:b/>
          <w:bCs/>
          <w:sz w:val="30"/>
          <w:szCs w:val="30"/>
        </w:rPr>
        <w:tab/>
      </w:r>
      <w:r w:rsidR="000632CB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="000632CB" w:rsidRPr="000632CB">
        <w:rPr>
          <w:rFonts w:ascii="Angsana New" w:hAnsi="Angsana New" w:hint="cs"/>
          <w:b/>
          <w:bCs/>
          <w:sz w:val="30"/>
          <w:szCs w:val="30"/>
          <w:cs/>
        </w:rPr>
        <w:t>าตรฐานการรายงานทางการเงินที่ยังไม่ได้ใช้</w:t>
      </w:r>
      <w:r w:rsidR="000632CB" w:rsidRPr="000632CB">
        <w:rPr>
          <w:rFonts w:ascii="Angsana New" w:hAnsi="Angsana New"/>
          <w:b/>
          <w:bCs/>
          <w:sz w:val="30"/>
          <w:szCs w:val="30"/>
          <w:cs/>
        </w:rPr>
        <w:t xml:space="preserve">    </w:t>
      </w:r>
    </w:p>
    <w:p w14:paraId="7E1B266B" w14:textId="77777777" w:rsidR="000632CB" w:rsidRPr="003B1FB3" w:rsidRDefault="000632CB" w:rsidP="000632C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FF"/>
          <w:szCs w:val="22"/>
          <w:shd w:val="clear" w:color="auto" w:fill="E0E0E0"/>
        </w:rPr>
      </w:pPr>
    </w:p>
    <w:p w14:paraId="729DC10B" w14:textId="71EAE5BE" w:rsidR="000632CB" w:rsidRDefault="000632CB" w:rsidP="000632C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0632CB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0632CB">
        <w:rPr>
          <w:rFonts w:ascii="Angsana New" w:hAnsi="Angsana New" w:hint="cs"/>
          <w:sz w:val="30"/>
          <w:szCs w:val="30"/>
          <w:cs/>
          <w:lang w:bidi="th-TH"/>
        </w:rPr>
        <w:t xml:space="preserve">ที่ออกและปรับปรุงใหม่ที่เกี่ยวกับการดำเนินงานของกลุ่มบริษัท </w:t>
      </w:r>
      <w:r w:rsidR="00A14FD2">
        <w:rPr>
          <w:rFonts w:ascii="Angsana New" w:hAnsi="Angsana New" w:hint="cs"/>
          <w:sz w:val="30"/>
          <w:szCs w:val="30"/>
          <w:cs/>
          <w:lang w:bidi="th-TH"/>
        </w:rPr>
        <w:t>และคาดว่า</w:t>
      </w:r>
      <w:r w:rsidRPr="000632CB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A14FD2">
        <w:rPr>
          <w:rFonts w:ascii="Angsana New" w:hAnsi="Angsana New" w:hint="cs"/>
          <w:sz w:val="30"/>
          <w:szCs w:val="30"/>
          <w:cs/>
          <w:lang w:bidi="th-TH"/>
        </w:rPr>
        <w:t>ผลกระทบที่มีสาระสำคัญต่องบการเงินรวม</w:t>
      </w:r>
      <w:r w:rsidR="00A14FD2" w:rsidRPr="00A14FD2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A14FD2">
        <w:rPr>
          <w:rFonts w:ascii="Angsana New" w:hAnsi="Angsana New" w:hint="cs"/>
          <w:sz w:val="30"/>
          <w:szCs w:val="30"/>
          <w:cs/>
          <w:lang w:bidi="th-TH"/>
        </w:rPr>
        <w:t>งบการเงินเฉพาะกิจการ เมื่อนำมาถือปฏิบัติเป็นครั้งแรก</w:t>
      </w:r>
      <w:r w:rsidRPr="00A14FD2">
        <w:rPr>
          <w:rFonts w:ascii="Angsana New" w:hAnsi="Angsana New"/>
          <w:sz w:val="30"/>
          <w:szCs w:val="30"/>
          <w:lang w:bidi="th-TH"/>
        </w:rPr>
        <w:t xml:space="preserve"> </w:t>
      </w:r>
      <w:r w:rsidR="00A14FD2" w:rsidRPr="00A14FD2">
        <w:rPr>
          <w:rFonts w:ascii="Angsana New" w:hAnsi="Angsana New"/>
          <w:sz w:val="30"/>
          <w:szCs w:val="30"/>
          <w:cs/>
          <w:lang w:bidi="th-TH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A14FD2" w:rsidRPr="00A14FD2">
        <w:rPr>
          <w:rFonts w:ascii="Angsana New" w:hAnsi="Angsana New"/>
          <w:sz w:val="30"/>
          <w:szCs w:val="30"/>
          <w:lang w:bidi="th-TH"/>
        </w:rPr>
        <w:t>1</w:t>
      </w:r>
      <w:r w:rsidR="00A14FD2" w:rsidRPr="00A14FD2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A14FD2" w:rsidRPr="00A14FD2">
        <w:rPr>
          <w:rFonts w:ascii="Angsana New" w:hAnsi="Angsana New"/>
          <w:sz w:val="30"/>
          <w:szCs w:val="30"/>
          <w:lang w:bidi="th-TH"/>
        </w:rPr>
        <w:t xml:space="preserve">2563 </w:t>
      </w:r>
      <w:r w:rsidR="00A14FD2" w:rsidRPr="00A14FD2">
        <w:rPr>
          <w:rFonts w:ascii="Angsana New" w:hAnsi="Angsana New"/>
          <w:sz w:val="30"/>
          <w:szCs w:val="30"/>
          <w:cs/>
          <w:lang w:bidi="th-TH"/>
        </w:rPr>
        <w:t>มีดังต่อไปนี้</w:t>
      </w:r>
      <w:r w:rsidRPr="000632CB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60300221" w14:textId="77777777" w:rsidR="004A57B8" w:rsidRPr="004A57B8" w:rsidRDefault="004A57B8" w:rsidP="000632C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20"/>
      </w:tblGrid>
      <w:tr w:rsidR="00A14FD2" w:rsidRPr="00A14FD2" w14:paraId="4A75409D" w14:textId="77777777" w:rsidTr="00A14FD2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072D61B1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14F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3096504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14FD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14FD2" w:rsidRPr="00A14FD2" w14:paraId="09975F9B" w14:textId="77777777" w:rsidTr="00A14FD2">
        <w:tc>
          <w:tcPr>
            <w:tcW w:w="4860" w:type="dxa"/>
            <w:shd w:val="clear" w:color="auto" w:fill="auto"/>
          </w:tcPr>
          <w:p w14:paraId="0F3CB21C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4FD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14FD2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320" w:type="dxa"/>
            <w:shd w:val="clear" w:color="auto" w:fill="auto"/>
          </w:tcPr>
          <w:p w14:paraId="2689A54E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14FD2" w:rsidRPr="00A14FD2" w14:paraId="42C180DC" w14:textId="77777777" w:rsidTr="00A14FD2">
        <w:tc>
          <w:tcPr>
            <w:tcW w:w="4860" w:type="dxa"/>
            <w:shd w:val="clear" w:color="auto" w:fill="auto"/>
          </w:tcPr>
          <w:p w14:paraId="0F3B6E9D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14FD2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320" w:type="dxa"/>
            <w:shd w:val="clear" w:color="auto" w:fill="auto"/>
          </w:tcPr>
          <w:p w14:paraId="760F4470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14FD2" w:rsidRPr="00A14FD2" w14:paraId="1C3F66CD" w14:textId="77777777" w:rsidTr="00A14FD2">
        <w:tc>
          <w:tcPr>
            <w:tcW w:w="4860" w:type="dxa"/>
            <w:shd w:val="clear" w:color="auto" w:fill="auto"/>
          </w:tcPr>
          <w:p w14:paraId="147961A6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4FD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14FD2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320" w:type="dxa"/>
            <w:shd w:val="clear" w:color="auto" w:fill="auto"/>
          </w:tcPr>
          <w:p w14:paraId="0FA3DC19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A14FD2" w:rsidRPr="00A14FD2" w14:paraId="73F142B2" w14:textId="77777777" w:rsidTr="00A14FD2">
        <w:tc>
          <w:tcPr>
            <w:tcW w:w="4860" w:type="dxa"/>
            <w:shd w:val="clear" w:color="auto" w:fill="auto"/>
          </w:tcPr>
          <w:p w14:paraId="47579765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A14FD2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320" w:type="dxa"/>
            <w:shd w:val="clear" w:color="auto" w:fill="auto"/>
          </w:tcPr>
          <w:p w14:paraId="0657DE21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A14FD2" w:rsidRPr="00A14FD2" w14:paraId="620FE512" w14:textId="77777777" w:rsidTr="00A14FD2">
        <w:tc>
          <w:tcPr>
            <w:tcW w:w="4860" w:type="dxa"/>
            <w:shd w:val="clear" w:color="auto" w:fill="auto"/>
          </w:tcPr>
          <w:p w14:paraId="09989509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14FD2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320" w:type="dxa"/>
            <w:shd w:val="clear" w:color="auto" w:fill="auto"/>
          </w:tcPr>
          <w:p w14:paraId="3D9A432D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14FD2" w:rsidRPr="00A14FD2" w14:paraId="5AAC1C2A" w14:textId="77777777" w:rsidTr="00A14FD2">
        <w:tc>
          <w:tcPr>
            <w:tcW w:w="4860" w:type="dxa"/>
            <w:shd w:val="clear" w:color="auto" w:fill="auto"/>
          </w:tcPr>
          <w:p w14:paraId="16D3C792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14FD2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320" w:type="dxa"/>
            <w:shd w:val="clear" w:color="auto" w:fill="auto"/>
          </w:tcPr>
          <w:p w14:paraId="559BF252" w14:textId="77777777" w:rsidR="00A14FD2" w:rsidRPr="00A14FD2" w:rsidRDefault="00A14FD2" w:rsidP="001B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FD2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7C15213" w14:textId="77777777" w:rsidR="00A14FD2" w:rsidRPr="00891863" w:rsidRDefault="00A14FD2" w:rsidP="00A1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6E765C12" w14:textId="09EFFFC4" w:rsidR="00A14FD2" w:rsidRDefault="00A14FD2" w:rsidP="00A1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4FD2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A14FD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733BDB2" w14:textId="77777777" w:rsidR="00762169" w:rsidRPr="00A14FD2" w:rsidRDefault="00762169" w:rsidP="00A14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4FAE75" w14:textId="77777777" w:rsidR="00A14FD2" w:rsidRPr="000632CB" w:rsidRDefault="00A14FD2" w:rsidP="00A14FD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632C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DD97443" w14:textId="77777777" w:rsidR="000632CB" w:rsidRPr="00690AE0" w:rsidRDefault="000632CB" w:rsidP="00063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4CFEACC" w14:textId="4FEAF434" w:rsidR="00762169" w:rsidRPr="00A14FD2" w:rsidRDefault="00A14FD2" w:rsidP="00A14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4FD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A14FD2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A14FD2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14:paraId="6F7E4DB0" w14:textId="77777777" w:rsidR="000632CB" w:rsidRPr="000632CB" w:rsidRDefault="000632CB" w:rsidP="00063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 w:cs="Cordia New"/>
          <w:sz w:val="24"/>
          <w:szCs w:val="24"/>
          <w:highlight w:val="cyan"/>
        </w:rPr>
      </w:pPr>
    </w:p>
    <w:p w14:paraId="112B5A28" w14:textId="051E2AFB" w:rsidR="00A14FD2" w:rsidRPr="000632CB" w:rsidRDefault="00A14FD2" w:rsidP="00A14FD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632C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เรื่องสัญญาเช่า</w:t>
      </w:r>
    </w:p>
    <w:p w14:paraId="090E9502" w14:textId="77777777" w:rsidR="003B1FB3" w:rsidRDefault="003B1FB3" w:rsidP="00063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27AA3933" w14:textId="0D7DE298" w:rsidR="00A14FD2" w:rsidRPr="00A14FD2" w:rsidRDefault="00A14FD2" w:rsidP="00A14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4FD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14FD2">
        <w:rPr>
          <w:rFonts w:asciiTheme="majorBidi" w:hAnsiTheme="majorBidi" w:cstheme="majorBidi"/>
          <w:sz w:val="30"/>
          <w:szCs w:val="30"/>
        </w:rPr>
        <w:t>16</w:t>
      </w:r>
      <w:r w:rsidRPr="00A14FD2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A14FD2">
        <w:rPr>
          <w:rFonts w:asciiTheme="majorBidi" w:hAnsiTheme="majorBidi" w:cstheme="majorBidi"/>
          <w:sz w:val="30"/>
          <w:szCs w:val="30"/>
        </w:rPr>
        <w:t xml:space="preserve"> </w:t>
      </w:r>
      <w:r w:rsidRPr="00A14FD2">
        <w:rPr>
          <w:rFonts w:asciiTheme="majorBidi" w:hAnsiTheme="majorBidi" w:cstheme="majorBidi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A14FD2">
        <w:rPr>
          <w:rFonts w:asciiTheme="majorBidi" w:hAnsiTheme="majorBidi" w:cstheme="majorBidi"/>
          <w:sz w:val="30"/>
          <w:szCs w:val="30"/>
        </w:rPr>
        <w:t xml:space="preserve"> </w:t>
      </w:r>
      <w:bookmarkStart w:id="4" w:name="_Hlk15581419"/>
      <w:bookmarkStart w:id="5" w:name="_Hlk15582558"/>
      <w:r w:rsidRPr="00A14FD2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A14FD2">
        <w:rPr>
          <w:rFonts w:asciiTheme="majorBidi" w:hAnsiTheme="majorBidi" w:cstheme="majorBidi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5"/>
    </w:p>
    <w:p w14:paraId="486111A6" w14:textId="77777777" w:rsidR="00A14FD2" w:rsidRPr="00A14FD2" w:rsidRDefault="00A14FD2" w:rsidP="00A14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EEE904" w14:textId="4B17722A" w:rsidR="00A14FD2" w:rsidRPr="00A14FD2" w:rsidRDefault="00A14FD2" w:rsidP="004F22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4FD2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</w:t>
      </w:r>
    </w:p>
    <w:p w14:paraId="335A8C2E" w14:textId="77777777" w:rsidR="003B1FB3" w:rsidRPr="004F2277" w:rsidRDefault="003B1FB3" w:rsidP="004F2277">
      <w:pPr>
        <w:pStyle w:val="ListParagraph"/>
        <w:framePr w:w="8890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  <w:sectPr w:rsidR="003B1FB3" w:rsidRPr="004F2277" w:rsidSect="008C42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B382290" w14:textId="130DC5D4" w:rsidR="0055524B" w:rsidRDefault="0055524B" w:rsidP="00071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55524B" w:rsidSect="00B97DF7">
      <w:pgSz w:w="16834" w:h="11909" w:orient="landscape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479F8" w14:textId="77777777" w:rsidR="006F5162" w:rsidRDefault="006F5162" w:rsidP="004956B4">
      <w:r>
        <w:separator/>
      </w:r>
    </w:p>
  </w:endnote>
  <w:endnote w:type="continuationSeparator" w:id="0">
    <w:p w14:paraId="553B9531" w14:textId="77777777" w:rsidR="006F5162" w:rsidRDefault="006F516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AED78" w14:textId="77777777" w:rsidR="00317A72" w:rsidRPr="005B06EE" w:rsidRDefault="00317A72" w:rsidP="00DD7A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21350523" w14:textId="77777777" w:rsidR="00317A72" w:rsidRPr="00B30324" w:rsidRDefault="00317A72" w:rsidP="00CF30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98BE2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07D83F69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2309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3AE1C77E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217A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66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569E2FB8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CB2E7" w14:textId="6EB69ABD" w:rsidR="00317A72" w:rsidRPr="00F93BE9" w:rsidRDefault="00317A72" w:rsidP="009E65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162CD">
      <w:rPr>
        <w:rFonts w:ascii="Angsana New" w:hAnsi="Angsana New"/>
        <w:noProof/>
        <w:sz w:val="30"/>
        <w:szCs w:val="30"/>
        <w:lang w:val="fr-FR"/>
      </w:rPr>
      <w:t>eurekat3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0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481C37" w14:textId="77777777" w:rsidR="00317A72" w:rsidRPr="00F93BE9" w:rsidRDefault="00317A72" w:rsidP="009E657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4B7C5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89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038AEF9D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0CD4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3A5EFE60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165F6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98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02415807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BBDAA" w14:textId="77777777" w:rsidR="00317A72" w:rsidRPr="00F325DB" w:rsidRDefault="00317A72" w:rsidP="00674B9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14:paraId="1AA81075" w14:textId="77777777" w:rsidR="00317A72" w:rsidRPr="009B6BFE" w:rsidRDefault="00317A72" w:rsidP="00674B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0A31C" w14:textId="77777777" w:rsidR="006F5162" w:rsidRDefault="006F5162" w:rsidP="004956B4">
      <w:r>
        <w:separator/>
      </w:r>
    </w:p>
  </w:footnote>
  <w:footnote w:type="continuationSeparator" w:id="0">
    <w:p w14:paraId="42017EDE" w14:textId="77777777" w:rsidR="006F5162" w:rsidRDefault="006F516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8E8AF" w14:textId="77777777" w:rsidR="00317A72" w:rsidRDefault="00317A7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B9A28" w14:textId="77777777" w:rsidR="00317A72" w:rsidRPr="001875B2" w:rsidRDefault="00317A72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BA5D6A8" w14:textId="77777777" w:rsidR="00317A72" w:rsidRDefault="00317A72" w:rsidP="00BD42E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428DAFA" w14:textId="77777777" w:rsidR="00317A72" w:rsidRDefault="00317A72" w:rsidP="00665F22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960CC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2E656A89" w14:textId="77777777" w:rsidR="00317A72" w:rsidRPr="00665F22" w:rsidRDefault="00317A72" w:rsidP="00665F2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7DF97" w14:textId="77777777" w:rsidR="00317A72" w:rsidRPr="001875B2" w:rsidRDefault="00317A72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B996903" w14:textId="77777777" w:rsidR="00317A72" w:rsidRDefault="00317A72" w:rsidP="00BD42E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75E8B07" w14:textId="77777777" w:rsidR="00317A72" w:rsidRDefault="00317A72" w:rsidP="00665F22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960CC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01087DF6" w14:textId="77777777" w:rsidR="00317A72" w:rsidRPr="00665F22" w:rsidRDefault="00317A72" w:rsidP="00665F2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DA2AE" w14:textId="77777777" w:rsidR="00317A72" w:rsidRPr="001875B2" w:rsidRDefault="00317A72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F86F368" w14:textId="77777777" w:rsidR="00317A72" w:rsidRDefault="00317A72" w:rsidP="00BD42E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734C2EA" w14:textId="77777777" w:rsidR="00317A72" w:rsidRDefault="00317A72" w:rsidP="00665F22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960CC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0E262E3A" w14:textId="77777777" w:rsidR="00317A72" w:rsidRPr="00665F22" w:rsidRDefault="00317A72" w:rsidP="00665F2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0271C" w14:textId="77777777" w:rsidR="00317A72" w:rsidRPr="001875B2" w:rsidRDefault="00317A72" w:rsidP="0089772D">
    <w:pPr>
      <w:pStyle w:val="acctmainheading"/>
      <w:tabs>
        <w:tab w:val="left" w:pos="7810"/>
      </w:tabs>
      <w:spacing w:after="0" w:line="240" w:lineRule="auto"/>
      <w:ind w:left="90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22917D8" w14:textId="77777777" w:rsidR="00317A72" w:rsidRDefault="00317A72" w:rsidP="0089772D">
    <w:pPr>
      <w:pStyle w:val="acctmainheading"/>
      <w:tabs>
        <w:tab w:val="left" w:pos="7810"/>
      </w:tabs>
      <w:spacing w:after="0" w:line="240" w:lineRule="auto"/>
      <w:ind w:left="900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D847590" w14:textId="77777777" w:rsidR="00317A72" w:rsidRPr="00960CCC" w:rsidRDefault="00317A72" w:rsidP="0089772D">
    <w:pPr>
      <w:pStyle w:val="acctmainheading"/>
      <w:tabs>
        <w:tab w:val="left" w:pos="7810"/>
      </w:tabs>
      <w:spacing w:after="0" w:line="240" w:lineRule="auto"/>
      <w:ind w:left="90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960CC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</w:p>
  <w:p w14:paraId="6D9EE2B6" w14:textId="77777777" w:rsidR="00317A72" w:rsidRPr="001875B2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E73A4" w14:textId="77777777" w:rsidR="00317A72" w:rsidRPr="001875B2" w:rsidRDefault="00317A72" w:rsidP="001B77C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C75DB3" w14:textId="77777777" w:rsidR="00317A72" w:rsidRDefault="00317A72" w:rsidP="001B77C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562976F" w14:textId="77777777" w:rsidR="00317A72" w:rsidRPr="00960CCC" w:rsidRDefault="00317A72" w:rsidP="001B77C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960CC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</w:p>
  <w:p w14:paraId="12585D76" w14:textId="77777777" w:rsidR="00317A72" w:rsidRPr="001875B2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67DA" w14:textId="77777777" w:rsidR="00317A72" w:rsidRPr="00164FBD" w:rsidRDefault="00317A72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DFCF128" w14:textId="77777777" w:rsidR="00317A72" w:rsidRDefault="00317A72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BBC7901" w14:textId="77777777" w:rsidR="00317A72" w:rsidRPr="00F23F22" w:rsidRDefault="00317A72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F23F22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</w:p>
  <w:p w14:paraId="287ADD60" w14:textId="77777777" w:rsidR="00317A72" w:rsidRPr="00164FBD" w:rsidRDefault="00317A72" w:rsidP="00164FBD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409E6" w14:textId="77777777" w:rsidR="00317A72" w:rsidRPr="004A6A7D" w:rsidRDefault="00317A72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74C8934" w14:textId="77777777" w:rsidR="00317A72" w:rsidRPr="004A6A7D" w:rsidRDefault="00317A72" w:rsidP="004A6A7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4E388920" w14:textId="77777777" w:rsidR="00317A72" w:rsidRPr="004A6A7D" w:rsidRDefault="00317A72" w:rsidP="004A6A7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9F16691" w14:textId="77777777" w:rsidR="00317A72" w:rsidRPr="004A6A7D" w:rsidRDefault="00317A72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67CFF" w14:textId="77777777" w:rsidR="00317A72" w:rsidRPr="00164FBD" w:rsidRDefault="00317A72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BA5FD75" w14:textId="77777777" w:rsidR="00317A72" w:rsidRDefault="00317A72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9F93B89" w14:textId="77777777" w:rsidR="00317A72" w:rsidRPr="00F23F22" w:rsidRDefault="00317A72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2561</w:t>
    </w:r>
  </w:p>
  <w:p w14:paraId="096DBBEF" w14:textId="77777777" w:rsidR="00317A72" w:rsidRPr="00164FBD" w:rsidRDefault="00317A72" w:rsidP="00015EFC">
    <w:pPr>
      <w:pStyle w:val="acctmainheading"/>
      <w:tabs>
        <w:tab w:val="left" w:pos="2076"/>
      </w:tabs>
      <w:spacing w:after="0" w:line="240" w:lineRule="auto"/>
      <w:rPr>
        <w:rFonts w:ascii="Angsana New" w:hAnsi="Angsana New"/>
        <w:sz w:val="32"/>
        <w:szCs w:val="32"/>
        <w:cs/>
        <w:lang w:bidi="th-TH"/>
      </w:rPr>
    </w:pPr>
    <w:r>
      <w:rPr>
        <w:rFonts w:ascii="Angsana New" w:hAnsi="Angsana New"/>
        <w:sz w:val="32"/>
        <w:szCs w:val="32"/>
        <w:lang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A598A" w14:textId="77777777" w:rsidR="00317A72" w:rsidRDefault="00317A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23036" w14:textId="77777777" w:rsidR="00317A72" w:rsidRPr="00164FBD" w:rsidRDefault="00317A72" w:rsidP="00015EF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5008341" w14:textId="77777777" w:rsidR="00317A72" w:rsidRDefault="00317A72" w:rsidP="00015EF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FB813DA" w14:textId="77777777" w:rsidR="00317A72" w:rsidRDefault="00317A72" w:rsidP="00015EFC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63DE77B9" w14:textId="77777777" w:rsidR="00317A72" w:rsidRPr="00015EFC" w:rsidRDefault="00317A72" w:rsidP="00015EF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B5ABD" w14:textId="77777777" w:rsidR="00317A72" w:rsidRDefault="00317A7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DDE2F" w14:textId="77777777" w:rsidR="00317A72" w:rsidRPr="001875B2" w:rsidRDefault="00317A72" w:rsidP="00440DE7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ยูเรกา ดีไซน์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1518F08" w14:textId="77777777" w:rsidR="00317A72" w:rsidRDefault="00317A72" w:rsidP="00440DE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0E91D92" w14:textId="77777777" w:rsidR="00317A72" w:rsidRPr="00960CCC" w:rsidRDefault="00317A72" w:rsidP="00440DE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5A202096" w14:textId="77777777" w:rsidR="00317A72" w:rsidRPr="00C74127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EF60" w14:textId="77777777" w:rsidR="00317A72" w:rsidRPr="001875B2" w:rsidRDefault="00317A72" w:rsidP="001B77C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CD7F079" w14:textId="77777777" w:rsidR="00317A72" w:rsidRDefault="00317A72" w:rsidP="001B77C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3311E16" w14:textId="77777777" w:rsidR="00317A72" w:rsidRPr="00960CCC" w:rsidRDefault="00317A72" w:rsidP="001B77CB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14:paraId="5E5BFA72" w14:textId="77777777" w:rsidR="00317A72" w:rsidRPr="001875B2" w:rsidRDefault="00317A72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2B2FAC"/>
    <w:multiLevelType w:val="singleLevel"/>
    <w:tmpl w:val="6228ED6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B84263"/>
    <w:multiLevelType w:val="multilevel"/>
    <w:tmpl w:val="1FFC6584"/>
    <w:lvl w:ilvl="0">
      <w:start w:val="5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DC24D8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DC06D63"/>
    <w:multiLevelType w:val="hybridMultilevel"/>
    <w:tmpl w:val="BF00FD60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0A90CDF"/>
    <w:multiLevelType w:val="hybridMultilevel"/>
    <w:tmpl w:val="A54CD106"/>
    <w:lvl w:ilvl="0" w:tplc="7538883A">
      <w:start w:val="18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8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0006B"/>
    <w:multiLevelType w:val="multilevel"/>
    <w:tmpl w:val="4B4C3A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4F006EC8"/>
    <w:multiLevelType w:val="hybridMultilevel"/>
    <w:tmpl w:val="7AF6C8B6"/>
    <w:lvl w:ilvl="0" w:tplc="99328E54">
      <w:start w:val="2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9017A9E"/>
    <w:multiLevelType w:val="hybridMultilevel"/>
    <w:tmpl w:val="BCB4B942"/>
    <w:lvl w:ilvl="0" w:tplc="E52A31FC">
      <w:start w:val="20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8"/>
  </w:num>
  <w:num w:numId="5">
    <w:abstractNumId w:val="22"/>
  </w:num>
  <w:num w:numId="6">
    <w:abstractNumId w:val="11"/>
  </w:num>
  <w:num w:numId="7">
    <w:abstractNumId w:val="18"/>
  </w:num>
  <w:num w:numId="8">
    <w:abstractNumId w:val="6"/>
  </w:num>
  <w:num w:numId="9">
    <w:abstractNumId w:val="10"/>
  </w:num>
  <w:num w:numId="10">
    <w:abstractNumId w:val="17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26"/>
  </w:num>
  <w:num w:numId="16">
    <w:abstractNumId w:val="3"/>
  </w:num>
  <w:num w:numId="17">
    <w:abstractNumId w:val="4"/>
  </w:num>
  <w:num w:numId="18">
    <w:abstractNumId w:val="0"/>
  </w:num>
  <w:num w:numId="19">
    <w:abstractNumId w:val="29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3"/>
  </w:num>
  <w:num w:numId="31">
    <w:abstractNumId w:val="14"/>
  </w:num>
  <w:num w:numId="32">
    <w:abstractNumId w:val="0"/>
  </w:num>
  <w:num w:numId="33">
    <w:abstractNumId w:val="15"/>
  </w:num>
  <w:num w:numId="34">
    <w:abstractNumId w:val="7"/>
  </w:num>
  <w:num w:numId="35">
    <w:abstractNumId w:val="2"/>
  </w:num>
  <w:num w:numId="36">
    <w:abstractNumId w:val="23"/>
  </w:num>
  <w:num w:numId="37">
    <w:abstractNumId w:val="24"/>
  </w:num>
  <w:num w:numId="38">
    <w:abstractNumId w:val="20"/>
  </w:num>
  <w:num w:numId="39">
    <w:abstractNumId w:val="19"/>
  </w:num>
  <w:num w:numId="40">
    <w:abstractNumId w:val="0"/>
  </w:num>
  <w:num w:numId="41">
    <w:abstractNumId w:val="0"/>
  </w:num>
  <w:num w:numId="42">
    <w:abstractNumId w:val="0"/>
  </w:num>
  <w:num w:numId="43">
    <w:abstractNumId w:val="8"/>
  </w:num>
  <w:num w:numId="44">
    <w:abstractNumId w:val="27"/>
  </w:num>
  <w:num w:numId="4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06A"/>
    <w:rsid w:val="000002FD"/>
    <w:rsid w:val="00000348"/>
    <w:rsid w:val="0000097F"/>
    <w:rsid w:val="00000E21"/>
    <w:rsid w:val="00001012"/>
    <w:rsid w:val="0000110B"/>
    <w:rsid w:val="00001234"/>
    <w:rsid w:val="000014B7"/>
    <w:rsid w:val="000019C7"/>
    <w:rsid w:val="00001FD1"/>
    <w:rsid w:val="00002354"/>
    <w:rsid w:val="0000239B"/>
    <w:rsid w:val="00002409"/>
    <w:rsid w:val="00002B78"/>
    <w:rsid w:val="00003398"/>
    <w:rsid w:val="0000361F"/>
    <w:rsid w:val="000036B6"/>
    <w:rsid w:val="00003A0A"/>
    <w:rsid w:val="00003AD8"/>
    <w:rsid w:val="000042DC"/>
    <w:rsid w:val="00004303"/>
    <w:rsid w:val="00004339"/>
    <w:rsid w:val="00004D39"/>
    <w:rsid w:val="0000525A"/>
    <w:rsid w:val="0000533F"/>
    <w:rsid w:val="000053FB"/>
    <w:rsid w:val="00005669"/>
    <w:rsid w:val="000060D7"/>
    <w:rsid w:val="000062F7"/>
    <w:rsid w:val="00006E4E"/>
    <w:rsid w:val="00007E75"/>
    <w:rsid w:val="00007EA4"/>
    <w:rsid w:val="00010047"/>
    <w:rsid w:val="000103BE"/>
    <w:rsid w:val="00011156"/>
    <w:rsid w:val="000112D0"/>
    <w:rsid w:val="00011AD5"/>
    <w:rsid w:val="00011CED"/>
    <w:rsid w:val="00011E5F"/>
    <w:rsid w:val="00012491"/>
    <w:rsid w:val="00012AC9"/>
    <w:rsid w:val="00012CDF"/>
    <w:rsid w:val="0001380D"/>
    <w:rsid w:val="0001386E"/>
    <w:rsid w:val="00013D57"/>
    <w:rsid w:val="00013E71"/>
    <w:rsid w:val="00014028"/>
    <w:rsid w:val="00014705"/>
    <w:rsid w:val="0001478F"/>
    <w:rsid w:val="0001495F"/>
    <w:rsid w:val="000149C1"/>
    <w:rsid w:val="000149CF"/>
    <w:rsid w:val="000149F6"/>
    <w:rsid w:val="00014EFE"/>
    <w:rsid w:val="00014F29"/>
    <w:rsid w:val="00015747"/>
    <w:rsid w:val="00015788"/>
    <w:rsid w:val="00015D25"/>
    <w:rsid w:val="00015E98"/>
    <w:rsid w:val="00015EFC"/>
    <w:rsid w:val="000167D2"/>
    <w:rsid w:val="00016852"/>
    <w:rsid w:val="00016E5B"/>
    <w:rsid w:val="000171EA"/>
    <w:rsid w:val="000174DE"/>
    <w:rsid w:val="00017704"/>
    <w:rsid w:val="00017C8F"/>
    <w:rsid w:val="000202BE"/>
    <w:rsid w:val="0002045C"/>
    <w:rsid w:val="0002085D"/>
    <w:rsid w:val="00020A42"/>
    <w:rsid w:val="00020F3F"/>
    <w:rsid w:val="000217C9"/>
    <w:rsid w:val="00021ACA"/>
    <w:rsid w:val="00021E1E"/>
    <w:rsid w:val="00022701"/>
    <w:rsid w:val="00022C14"/>
    <w:rsid w:val="00022E18"/>
    <w:rsid w:val="00023028"/>
    <w:rsid w:val="000232CD"/>
    <w:rsid w:val="00023421"/>
    <w:rsid w:val="000234A1"/>
    <w:rsid w:val="00023A82"/>
    <w:rsid w:val="00023B25"/>
    <w:rsid w:val="00023E11"/>
    <w:rsid w:val="00024254"/>
    <w:rsid w:val="00024712"/>
    <w:rsid w:val="000247F6"/>
    <w:rsid w:val="00024D4E"/>
    <w:rsid w:val="00025066"/>
    <w:rsid w:val="000251ED"/>
    <w:rsid w:val="0002562D"/>
    <w:rsid w:val="00025CBB"/>
    <w:rsid w:val="00025EDA"/>
    <w:rsid w:val="00026DB0"/>
    <w:rsid w:val="00026F0F"/>
    <w:rsid w:val="000273B0"/>
    <w:rsid w:val="000278F4"/>
    <w:rsid w:val="0002797A"/>
    <w:rsid w:val="000279BC"/>
    <w:rsid w:val="00027EEF"/>
    <w:rsid w:val="000302B0"/>
    <w:rsid w:val="000304CF"/>
    <w:rsid w:val="00030511"/>
    <w:rsid w:val="00031AB5"/>
    <w:rsid w:val="0003270A"/>
    <w:rsid w:val="000327A5"/>
    <w:rsid w:val="000327C4"/>
    <w:rsid w:val="000329F0"/>
    <w:rsid w:val="00032B94"/>
    <w:rsid w:val="00032DEF"/>
    <w:rsid w:val="00032F0E"/>
    <w:rsid w:val="00032F2F"/>
    <w:rsid w:val="00033164"/>
    <w:rsid w:val="000336A2"/>
    <w:rsid w:val="000339B8"/>
    <w:rsid w:val="00033ABC"/>
    <w:rsid w:val="00033C94"/>
    <w:rsid w:val="00033DDB"/>
    <w:rsid w:val="00034085"/>
    <w:rsid w:val="0003453D"/>
    <w:rsid w:val="00034D69"/>
    <w:rsid w:val="00034DA5"/>
    <w:rsid w:val="0003518C"/>
    <w:rsid w:val="000353ED"/>
    <w:rsid w:val="00035AA5"/>
    <w:rsid w:val="00035CDD"/>
    <w:rsid w:val="00035D82"/>
    <w:rsid w:val="000360DD"/>
    <w:rsid w:val="0003629E"/>
    <w:rsid w:val="000363B3"/>
    <w:rsid w:val="0003640B"/>
    <w:rsid w:val="00036621"/>
    <w:rsid w:val="000366AE"/>
    <w:rsid w:val="000369C4"/>
    <w:rsid w:val="00036BB7"/>
    <w:rsid w:val="00036EB9"/>
    <w:rsid w:val="00036EF8"/>
    <w:rsid w:val="0003733B"/>
    <w:rsid w:val="00037B04"/>
    <w:rsid w:val="00037B5E"/>
    <w:rsid w:val="00037EA6"/>
    <w:rsid w:val="00040258"/>
    <w:rsid w:val="00040A54"/>
    <w:rsid w:val="00040D8E"/>
    <w:rsid w:val="00040F76"/>
    <w:rsid w:val="00041069"/>
    <w:rsid w:val="000411AB"/>
    <w:rsid w:val="00041722"/>
    <w:rsid w:val="00041CDE"/>
    <w:rsid w:val="00041DE4"/>
    <w:rsid w:val="00042250"/>
    <w:rsid w:val="00042360"/>
    <w:rsid w:val="00042476"/>
    <w:rsid w:val="000424EF"/>
    <w:rsid w:val="00042763"/>
    <w:rsid w:val="0004292E"/>
    <w:rsid w:val="000429CF"/>
    <w:rsid w:val="0004323E"/>
    <w:rsid w:val="0004337C"/>
    <w:rsid w:val="00043667"/>
    <w:rsid w:val="00043723"/>
    <w:rsid w:val="00043AAC"/>
    <w:rsid w:val="000441CA"/>
    <w:rsid w:val="000444F2"/>
    <w:rsid w:val="00044620"/>
    <w:rsid w:val="00044C2C"/>
    <w:rsid w:val="0004526F"/>
    <w:rsid w:val="0004571B"/>
    <w:rsid w:val="00045C1E"/>
    <w:rsid w:val="000462CF"/>
    <w:rsid w:val="000466DB"/>
    <w:rsid w:val="00046757"/>
    <w:rsid w:val="0004681F"/>
    <w:rsid w:val="00046AB1"/>
    <w:rsid w:val="00046ABF"/>
    <w:rsid w:val="00046F4D"/>
    <w:rsid w:val="00047118"/>
    <w:rsid w:val="00047479"/>
    <w:rsid w:val="00047D84"/>
    <w:rsid w:val="000500AD"/>
    <w:rsid w:val="000501DD"/>
    <w:rsid w:val="0005034A"/>
    <w:rsid w:val="00050490"/>
    <w:rsid w:val="000508E6"/>
    <w:rsid w:val="00050965"/>
    <w:rsid w:val="00050B00"/>
    <w:rsid w:val="00050B56"/>
    <w:rsid w:val="000513E8"/>
    <w:rsid w:val="00051447"/>
    <w:rsid w:val="00051FD4"/>
    <w:rsid w:val="0005224E"/>
    <w:rsid w:val="0005252C"/>
    <w:rsid w:val="000525BE"/>
    <w:rsid w:val="000527D2"/>
    <w:rsid w:val="00052DEE"/>
    <w:rsid w:val="00052F33"/>
    <w:rsid w:val="000530E9"/>
    <w:rsid w:val="0005371F"/>
    <w:rsid w:val="000537A5"/>
    <w:rsid w:val="00053D97"/>
    <w:rsid w:val="0005402B"/>
    <w:rsid w:val="000543FD"/>
    <w:rsid w:val="00054775"/>
    <w:rsid w:val="000551A2"/>
    <w:rsid w:val="0005560D"/>
    <w:rsid w:val="000556B7"/>
    <w:rsid w:val="00055716"/>
    <w:rsid w:val="00055960"/>
    <w:rsid w:val="00055BF3"/>
    <w:rsid w:val="00055CE1"/>
    <w:rsid w:val="00055D63"/>
    <w:rsid w:val="000566B0"/>
    <w:rsid w:val="00056714"/>
    <w:rsid w:val="00056BD0"/>
    <w:rsid w:val="00056D74"/>
    <w:rsid w:val="00057149"/>
    <w:rsid w:val="00057163"/>
    <w:rsid w:val="000571F6"/>
    <w:rsid w:val="000572CC"/>
    <w:rsid w:val="000574DA"/>
    <w:rsid w:val="00057879"/>
    <w:rsid w:val="00057F9C"/>
    <w:rsid w:val="000601F8"/>
    <w:rsid w:val="0006071C"/>
    <w:rsid w:val="000612C2"/>
    <w:rsid w:val="00061625"/>
    <w:rsid w:val="000618DD"/>
    <w:rsid w:val="00061C9E"/>
    <w:rsid w:val="00061EA8"/>
    <w:rsid w:val="00061EC5"/>
    <w:rsid w:val="00062110"/>
    <w:rsid w:val="000622B0"/>
    <w:rsid w:val="000622D2"/>
    <w:rsid w:val="00062522"/>
    <w:rsid w:val="0006279D"/>
    <w:rsid w:val="000627EB"/>
    <w:rsid w:val="00062818"/>
    <w:rsid w:val="000632CB"/>
    <w:rsid w:val="00063F1D"/>
    <w:rsid w:val="00063FE5"/>
    <w:rsid w:val="00064009"/>
    <w:rsid w:val="000646A7"/>
    <w:rsid w:val="00064A4F"/>
    <w:rsid w:val="00064B0E"/>
    <w:rsid w:val="00064B8D"/>
    <w:rsid w:val="00064D56"/>
    <w:rsid w:val="00064DD6"/>
    <w:rsid w:val="00064E10"/>
    <w:rsid w:val="0006541E"/>
    <w:rsid w:val="000656E1"/>
    <w:rsid w:val="0006571B"/>
    <w:rsid w:val="00065BF4"/>
    <w:rsid w:val="00065C80"/>
    <w:rsid w:val="000664D8"/>
    <w:rsid w:val="00066ADD"/>
    <w:rsid w:val="00066DDF"/>
    <w:rsid w:val="000672DC"/>
    <w:rsid w:val="00067598"/>
    <w:rsid w:val="00067AB4"/>
    <w:rsid w:val="00067B1E"/>
    <w:rsid w:val="00067D22"/>
    <w:rsid w:val="00067D75"/>
    <w:rsid w:val="00067F4D"/>
    <w:rsid w:val="00070237"/>
    <w:rsid w:val="00070272"/>
    <w:rsid w:val="000708DD"/>
    <w:rsid w:val="00071706"/>
    <w:rsid w:val="00071B90"/>
    <w:rsid w:val="00071C54"/>
    <w:rsid w:val="00071EF5"/>
    <w:rsid w:val="00072C8A"/>
    <w:rsid w:val="00072E4F"/>
    <w:rsid w:val="00072EE6"/>
    <w:rsid w:val="00072F2D"/>
    <w:rsid w:val="00073012"/>
    <w:rsid w:val="000730CF"/>
    <w:rsid w:val="00073236"/>
    <w:rsid w:val="000734C5"/>
    <w:rsid w:val="00073C2B"/>
    <w:rsid w:val="00073ED2"/>
    <w:rsid w:val="000744FA"/>
    <w:rsid w:val="000749ED"/>
    <w:rsid w:val="0007509B"/>
    <w:rsid w:val="000751B4"/>
    <w:rsid w:val="00075242"/>
    <w:rsid w:val="0007538B"/>
    <w:rsid w:val="000754D3"/>
    <w:rsid w:val="000759E0"/>
    <w:rsid w:val="00075DF3"/>
    <w:rsid w:val="00075FC7"/>
    <w:rsid w:val="000764A8"/>
    <w:rsid w:val="000766A4"/>
    <w:rsid w:val="00076851"/>
    <w:rsid w:val="00076961"/>
    <w:rsid w:val="000779D1"/>
    <w:rsid w:val="00080226"/>
    <w:rsid w:val="00080340"/>
    <w:rsid w:val="00080676"/>
    <w:rsid w:val="0008088C"/>
    <w:rsid w:val="00080988"/>
    <w:rsid w:val="00080B65"/>
    <w:rsid w:val="00081183"/>
    <w:rsid w:val="0008148B"/>
    <w:rsid w:val="000815B3"/>
    <w:rsid w:val="00081A1E"/>
    <w:rsid w:val="00081F0B"/>
    <w:rsid w:val="00082A8E"/>
    <w:rsid w:val="00082F02"/>
    <w:rsid w:val="00082F24"/>
    <w:rsid w:val="00083181"/>
    <w:rsid w:val="0008356D"/>
    <w:rsid w:val="00083CBD"/>
    <w:rsid w:val="00083CDA"/>
    <w:rsid w:val="0008417A"/>
    <w:rsid w:val="00084650"/>
    <w:rsid w:val="000849C6"/>
    <w:rsid w:val="00084BAA"/>
    <w:rsid w:val="00084F9B"/>
    <w:rsid w:val="0008514C"/>
    <w:rsid w:val="0008525A"/>
    <w:rsid w:val="000853FC"/>
    <w:rsid w:val="000859A8"/>
    <w:rsid w:val="00085BB9"/>
    <w:rsid w:val="00085C5A"/>
    <w:rsid w:val="00086394"/>
    <w:rsid w:val="00086B07"/>
    <w:rsid w:val="00087C9A"/>
    <w:rsid w:val="00087D81"/>
    <w:rsid w:val="00090211"/>
    <w:rsid w:val="00090451"/>
    <w:rsid w:val="000905AE"/>
    <w:rsid w:val="00090741"/>
    <w:rsid w:val="00090C5C"/>
    <w:rsid w:val="00090D18"/>
    <w:rsid w:val="000910D7"/>
    <w:rsid w:val="000918FD"/>
    <w:rsid w:val="00091E7E"/>
    <w:rsid w:val="00091F66"/>
    <w:rsid w:val="0009228F"/>
    <w:rsid w:val="000922B3"/>
    <w:rsid w:val="000924C4"/>
    <w:rsid w:val="00092805"/>
    <w:rsid w:val="000928B0"/>
    <w:rsid w:val="00092CF4"/>
    <w:rsid w:val="00092D06"/>
    <w:rsid w:val="00092F9A"/>
    <w:rsid w:val="0009306D"/>
    <w:rsid w:val="00093556"/>
    <w:rsid w:val="000936BB"/>
    <w:rsid w:val="00093782"/>
    <w:rsid w:val="000937C6"/>
    <w:rsid w:val="00093E33"/>
    <w:rsid w:val="00093F45"/>
    <w:rsid w:val="0009410D"/>
    <w:rsid w:val="00094549"/>
    <w:rsid w:val="000945B5"/>
    <w:rsid w:val="00094606"/>
    <w:rsid w:val="000949C6"/>
    <w:rsid w:val="00094C12"/>
    <w:rsid w:val="00094C1A"/>
    <w:rsid w:val="000950F8"/>
    <w:rsid w:val="00095BC5"/>
    <w:rsid w:val="00095C0D"/>
    <w:rsid w:val="00095E71"/>
    <w:rsid w:val="00095F85"/>
    <w:rsid w:val="00096319"/>
    <w:rsid w:val="000966D8"/>
    <w:rsid w:val="00096C5D"/>
    <w:rsid w:val="00096D01"/>
    <w:rsid w:val="000972B3"/>
    <w:rsid w:val="0009756E"/>
    <w:rsid w:val="00097A1F"/>
    <w:rsid w:val="00097B66"/>
    <w:rsid w:val="00097C9F"/>
    <w:rsid w:val="000A009E"/>
    <w:rsid w:val="000A0244"/>
    <w:rsid w:val="000A03EE"/>
    <w:rsid w:val="000A0929"/>
    <w:rsid w:val="000A0F07"/>
    <w:rsid w:val="000A19A1"/>
    <w:rsid w:val="000A1B63"/>
    <w:rsid w:val="000A1ECA"/>
    <w:rsid w:val="000A2886"/>
    <w:rsid w:val="000A2B2A"/>
    <w:rsid w:val="000A2FD6"/>
    <w:rsid w:val="000A32FF"/>
    <w:rsid w:val="000A3759"/>
    <w:rsid w:val="000A3890"/>
    <w:rsid w:val="000A3949"/>
    <w:rsid w:val="000A3B5B"/>
    <w:rsid w:val="000A44A7"/>
    <w:rsid w:val="000A46C7"/>
    <w:rsid w:val="000A495E"/>
    <w:rsid w:val="000A4990"/>
    <w:rsid w:val="000A4F2B"/>
    <w:rsid w:val="000A560E"/>
    <w:rsid w:val="000A568B"/>
    <w:rsid w:val="000A5A22"/>
    <w:rsid w:val="000A5B36"/>
    <w:rsid w:val="000A5BAF"/>
    <w:rsid w:val="000A67AA"/>
    <w:rsid w:val="000A6954"/>
    <w:rsid w:val="000A69B3"/>
    <w:rsid w:val="000A6C35"/>
    <w:rsid w:val="000A6D06"/>
    <w:rsid w:val="000A6F10"/>
    <w:rsid w:val="000A6F97"/>
    <w:rsid w:val="000A716D"/>
    <w:rsid w:val="000A745D"/>
    <w:rsid w:val="000A7813"/>
    <w:rsid w:val="000A7C09"/>
    <w:rsid w:val="000A7C33"/>
    <w:rsid w:val="000A7C34"/>
    <w:rsid w:val="000A7F37"/>
    <w:rsid w:val="000B0230"/>
    <w:rsid w:val="000B05F2"/>
    <w:rsid w:val="000B060C"/>
    <w:rsid w:val="000B063E"/>
    <w:rsid w:val="000B06A8"/>
    <w:rsid w:val="000B087D"/>
    <w:rsid w:val="000B0E74"/>
    <w:rsid w:val="000B10CE"/>
    <w:rsid w:val="000B113C"/>
    <w:rsid w:val="000B1B06"/>
    <w:rsid w:val="000B1B44"/>
    <w:rsid w:val="000B1E1B"/>
    <w:rsid w:val="000B21B4"/>
    <w:rsid w:val="000B26CA"/>
    <w:rsid w:val="000B308D"/>
    <w:rsid w:val="000B30D7"/>
    <w:rsid w:val="000B312B"/>
    <w:rsid w:val="000B346E"/>
    <w:rsid w:val="000B34F3"/>
    <w:rsid w:val="000B379F"/>
    <w:rsid w:val="000B37D0"/>
    <w:rsid w:val="000B3826"/>
    <w:rsid w:val="000B38E0"/>
    <w:rsid w:val="000B396A"/>
    <w:rsid w:val="000B3AF9"/>
    <w:rsid w:val="000B3E4D"/>
    <w:rsid w:val="000B4036"/>
    <w:rsid w:val="000B4075"/>
    <w:rsid w:val="000B438A"/>
    <w:rsid w:val="000B4729"/>
    <w:rsid w:val="000B5134"/>
    <w:rsid w:val="000B541F"/>
    <w:rsid w:val="000B54F1"/>
    <w:rsid w:val="000B551C"/>
    <w:rsid w:val="000B5904"/>
    <w:rsid w:val="000B5AFA"/>
    <w:rsid w:val="000B5B96"/>
    <w:rsid w:val="000B5F5F"/>
    <w:rsid w:val="000B65D9"/>
    <w:rsid w:val="000B67A4"/>
    <w:rsid w:val="000B6969"/>
    <w:rsid w:val="000B6C02"/>
    <w:rsid w:val="000B71F2"/>
    <w:rsid w:val="000B7313"/>
    <w:rsid w:val="000B75B7"/>
    <w:rsid w:val="000B78AD"/>
    <w:rsid w:val="000B78FD"/>
    <w:rsid w:val="000B7A60"/>
    <w:rsid w:val="000C01A2"/>
    <w:rsid w:val="000C0612"/>
    <w:rsid w:val="000C078D"/>
    <w:rsid w:val="000C07AA"/>
    <w:rsid w:val="000C087B"/>
    <w:rsid w:val="000C087C"/>
    <w:rsid w:val="000C0946"/>
    <w:rsid w:val="000C0975"/>
    <w:rsid w:val="000C0E37"/>
    <w:rsid w:val="000C107A"/>
    <w:rsid w:val="000C11E1"/>
    <w:rsid w:val="000C133C"/>
    <w:rsid w:val="000C139D"/>
    <w:rsid w:val="000C16CF"/>
    <w:rsid w:val="000C1739"/>
    <w:rsid w:val="000C1783"/>
    <w:rsid w:val="000C1A61"/>
    <w:rsid w:val="000C21DC"/>
    <w:rsid w:val="000C247A"/>
    <w:rsid w:val="000C247F"/>
    <w:rsid w:val="000C25FF"/>
    <w:rsid w:val="000C2730"/>
    <w:rsid w:val="000C28BD"/>
    <w:rsid w:val="000C2C39"/>
    <w:rsid w:val="000C2CFE"/>
    <w:rsid w:val="000C2E69"/>
    <w:rsid w:val="000C30CB"/>
    <w:rsid w:val="000C3413"/>
    <w:rsid w:val="000C3B63"/>
    <w:rsid w:val="000C3B6B"/>
    <w:rsid w:val="000C440A"/>
    <w:rsid w:val="000C4A62"/>
    <w:rsid w:val="000C4CDE"/>
    <w:rsid w:val="000C4D46"/>
    <w:rsid w:val="000C5133"/>
    <w:rsid w:val="000C5B85"/>
    <w:rsid w:val="000C652D"/>
    <w:rsid w:val="000C68CE"/>
    <w:rsid w:val="000C6D34"/>
    <w:rsid w:val="000C6DAF"/>
    <w:rsid w:val="000C70C6"/>
    <w:rsid w:val="000C7970"/>
    <w:rsid w:val="000D03F1"/>
    <w:rsid w:val="000D049E"/>
    <w:rsid w:val="000D0923"/>
    <w:rsid w:val="000D1368"/>
    <w:rsid w:val="000D13AD"/>
    <w:rsid w:val="000D14F3"/>
    <w:rsid w:val="000D1AB9"/>
    <w:rsid w:val="000D201B"/>
    <w:rsid w:val="000D2B45"/>
    <w:rsid w:val="000D31F6"/>
    <w:rsid w:val="000D3207"/>
    <w:rsid w:val="000D32F4"/>
    <w:rsid w:val="000D33A2"/>
    <w:rsid w:val="000D3445"/>
    <w:rsid w:val="000D36F8"/>
    <w:rsid w:val="000D3A07"/>
    <w:rsid w:val="000D3BE7"/>
    <w:rsid w:val="000D41FB"/>
    <w:rsid w:val="000D44E0"/>
    <w:rsid w:val="000D4934"/>
    <w:rsid w:val="000D4B47"/>
    <w:rsid w:val="000D524F"/>
    <w:rsid w:val="000D58BB"/>
    <w:rsid w:val="000D5C06"/>
    <w:rsid w:val="000D5F29"/>
    <w:rsid w:val="000D61B6"/>
    <w:rsid w:val="000D6394"/>
    <w:rsid w:val="000D63D5"/>
    <w:rsid w:val="000D68A7"/>
    <w:rsid w:val="000D69F6"/>
    <w:rsid w:val="000D6A05"/>
    <w:rsid w:val="000D6CB1"/>
    <w:rsid w:val="000D72BD"/>
    <w:rsid w:val="000D7539"/>
    <w:rsid w:val="000D76C6"/>
    <w:rsid w:val="000D79DC"/>
    <w:rsid w:val="000E0004"/>
    <w:rsid w:val="000E07CF"/>
    <w:rsid w:val="000E083A"/>
    <w:rsid w:val="000E0986"/>
    <w:rsid w:val="000E09A3"/>
    <w:rsid w:val="000E0BF7"/>
    <w:rsid w:val="000E0E92"/>
    <w:rsid w:val="000E1365"/>
    <w:rsid w:val="000E1673"/>
    <w:rsid w:val="000E2086"/>
    <w:rsid w:val="000E2C1C"/>
    <w:rsid w:val="000E2CCA"/>
    <w:rsid w:val="000E2D0C"/>
    <w:rsid w:val="000E329E"/>
    <w:rsid w:val="000E32CD"/>
    <w:rsid w:val="000E334F"/>
    <w:rsid w:val="000E36E5"/>
    <w:rsid w:val="000E39EC"/>
    <w:rsid w:val="000E3B96"/>
    <w:rsid w:val="000E3D21"/>
    <w:rsid w:val="000E4DA5"/>
    <w:rsid w:val="000E5197"/>
    <w:rsid w:val="000E53D2"/>
    <w:rsid w:val="000E5600"/>
    <w:rsid w:val="000E59C3"/>
    <w:rsid w:val="000E666D"/>
    <w:rsid w:val="000E68A4"/>
    <w:rsid w:val="000E6910"/>
    <w:rsid w:val="000E6CEA"/>
    <w:rsid w:val="000E7155"/>
    <w:rsid w:val="000E74E0"/>
    <w:rsid w:val="000E77F2"/>
    <w:rsid w:val="000E7AAD"/>
    <w:rsid w:val="000E7D31"/>
    <w:rsid w:val="000E7E13"/>
    <w:rsid w:val="000F014B"/>
    <w:rsid w:val="000F0691"/>
    <w:rsid w:val="000F0ABD"/>
    <w:rsid w:val="000F0E3C"/>
    <w:rsid w:val="000F1371"/>
    <w:rsid w:val="000F163B"/>
    <w:rsid w:val="000F190F"/>
    <w:rsid w:val="000F2243"/>
    <w:rsid w:val="000F2571"/>
    <w:rsid w:val="000F26CA"/>
    <w:rsid w:val="000F28FE"/>
    <w:rsid w:val="000F2B0C"/>
    <w:rsid w:val="000F2BDC"/>
    <w:rsid w:val="000F2CA3"/>
    <w:rsid w:val="000F2CC1"/>
    <w:rsid w:val="000F2CFD"/>
    <w:rsid w:val="000F2D7E"/>
    <w:rsid w:val="000F3180"/>
    <w:rsid w:val="000F3490"/>
    <w:rsid w:val="000F39BA"/>
    <w:rsid w:val="000F3A99"/>
    <w:rsid w:val="000F3CD7"/>
    <w:rsid w:val="000F3ED3"/>
    <w:rsid w:val="000F401B"/>
    <w:rsid w:val="000F429F"/>
    <w:rsid w:val="000F4CAC"/>
    <w:rsid w:val="000F50C4"/>
    <w:rsid w:val="000F5123"/>
    <w:rsid w:val="000F53CF"/>
    <w:rsid w:val="000F562E"/>
    <w:rsid w:val="000F5647"/>
    <w:rsid w:val="000F5B7B"/>
    <w:rsid w:val="000F5D4A"/>
    <w:rsid w:val="000F5DAD"/>
    <w:rsid w:val="000F5DB0"/>
    <w:rsid w:val="000F5F94"/>
    <w:rsid w:val="000F6FC4"/>
    <w:rsid w:val="000F703B"/>
    <w:rsid w:val="000F706A"/>
    <w:rsid w:val="000F72A5"/>
    <w:rsid w:val="000F7429"/>
    <w:rsid w:val="000F7813"/>
    <w:rsid w:val="000F7944"/>
    <w:rsid w:val="000F7A6B"/>
    <w:rsid w:val="000F7BFA"/>
    <w:rsid w:val="0010084C"/>
    <w:rsid w:val="001008A0"/>
    <w:rsid w:val="0010095A"/>
    <w:rsid w:val="001010C9"/>
    <w:rsid w:val="00101C60"/>
    <w:rsid w:val="00102DE3"/>
    <w:rsid w:val="00102F1B"/>
    <w:rsid w:val="00103399"/>
    <w:rsid w:val="00103613"/>
    <w:rsid w:val="0010387F"/>
    <w:rsid w:val="00103E46"/>
    <w:rsid w:val="00103E74"/>
    <w:rsid w:val="00104050"/>
    <w:rsid w:val="00104056"/>
    <w:rsid w:val="00104135"/>
    <w:rsid w:val="00104693"/>
    <w:rsid w:val="001046BC"/>
    <w:rsid w:val="00104A4E"/>
    <w:rsid w:val="00104D60"/>
    <w:rsid w:val="00104D7F"/>
    <w:rsid w:val="0010511C"/>
    <w:rsid w:val="001051CE"/>
    <w:rsid w:val="001057E8"/>
    <w:rsid w:val="00105CB6"/>
    <w:rsid w:val="00106179"/>
    <w:rsid w:val="0010634C"/>
    <w:rsid w:val="001065D8"/>
    <w:rsid w:val="001067E0"/>
    <w:rsid w:val="00106D9B"/>
    <w:rsid w:val="00106E70"/>
    <w:rsid w:val="00106E76"/>
    <w:rsid w:val="00106F07"/>
    <w:rsid w:val="0010760F"/>
    <w:rsid w:val="001077C4"/>
    <w:rsid w:val="00107A8A"/>
    <w:rsid w:val="0011005D"/>
    <w:rsid w:val="0011036F"/>
    <w:rsid w:val="001106C2"/>
    <w:rsid w:val="00110C5A"/>
    <w:rsid w:val="00110C83"/>
    <w:rsid w:val="001119A3"/>
    <w:rsid w:val="00112386"/>
    <w:rsid w:val="001123F8"/>
    <w:rsid w:val="00112727"/>
    <w:rsid w:val="00112956"/>
    <w:rsid w:val="00112BA3"/>
    <w:rsid w:val="00112FDA"/>
    <w:rsid w:val="00113080"/>
    <w:rsid w:val="001133E7"/>
    <w:rsid w:val="00113429"/>
    <w:rsid w:val="001134AC"/>
    <w:rsid w:val="00113788"/>
    <w:rsid w:val="00114330"/>
    <w:rsid w:val="001143F0"/>
    <w:rsid w:val="00114610"/>
    <w:rsid w:val="00114C2C"/>
    <w:rsid w:val="00114DBB"/>
    <w:rsid w:val="001153B9"/>
    <w:rsid w:val="001154B9"/>
    <w:rsid w:val="0011570A"/>
    <w:rsid w:val="00115B6D"/>
    <w:rsid w:val="00115BC8"/>
    <w:rsid w:val="00115F5B"/>
    <w:rsid w:val="001161AF"/>
    <w:rsid w:val="001170CA"/>
    <w:rsid w:val="00117168"/>
    <w:rsid w:val="001174A5"/>
    <w:rsid w:val="00117698"/>
    <w:rsid w:val="00117ABE"/>
    <w:rsid w:val="00117BFC"/>
    <w:rsid w:val="00117DF4"/>
    <w:rsid w:val="00117ECA"/>
    <w:rsid w:val="00117EE8"/>
    <w:rsid w:val="00120302"/>
    <w:rsid w:val="00120586"/>
    <w:rsid w:val="0012072B"/>
    <w:rsid w:val="001208DE"/>
    <w:rsid w:val="001209D4"/>
    <w:rsid w:val="00120DB7"/>
    <w:rsid w:val="0012102D"/>
    <w:rsid w:val="001211DD"/>
    <w:rsid w:val="0012120C"/>
    <w:rsid w:val="00121ABD"/>
    <w:rsid w:val="00121C1B"/>
    <w:rsid w:val="00121D61"/>
    <w:rsid w:val="00121F70"/>
    <w:rsid w:val="0012205D"/>
    <w:rsid w:val="0012208C"/>
    <w:rsid w:val="00122494"/>
    <w:rsid w:val="00122600"/>
    <w:rsid w:val="00122641"/>
    <w:rsid w:val="00122744"/>
    <w:rsid w:val="00122C7F"/>
    <w:rsid w:val="00122CF6"/>
    <w:rsid w:val="00122D8A"/>
    <w:rsid w:val="0012341C"/>
    <w:rsid w:val="001234BB"/>
    <w:rsid w:val="001243FC"/>
    <w:rsid w:val="001245DB"/>
    <w:rsid w:val="001245EF"/>
    <w:rsid w:val="00124623"/>
    <w:rsid w:val="001246E7"/>
    <w:rsid w:val="001248B7"/>
    <w:rsid w:val="00124C9D"/>
    <w:rsid w:val="00125417"/>
    <w:rsid w:val="00126412"/>
    <w:rsid w:val="001264B0"/>
    <w:rsid w:val="00126872"/>
    <w:rsid w:val="00126B90"/>
    <w:rsid w:val="00126C10"/>
    <w:rsid w:val="00126CB9"/>
    <w:rsid w:val="00126EC7"/>
    <w:rsid w:val="00127299"/>
    <w:rsid w:val="00127984"/>
    <w:rsid w:val="00130296"/>
    <w:rsid w:val="001302D4"/>
    <w:rsid w:val="001306CA"/>
    <w:rsid w:val="0013085C"/>
    <w:rsid w:val="001309C1"/>
    <w:rsid w:val="00130A54"/>
    <w:rsid w:val="00130F28"/>
    <w:rsid w:val="00130FA8"/>
    <w:rsid w:val="001312FA"/>
    <w:rsid w:val="00131D6A"/>
    <w:rsid w:val="00131EDF"/>
    <w:rsid w:val="00132135"/>
    <w:rsid w:val="00132190"/>
    <w:rsid w:val="0013222B"/>
    <w:rsid w:val="00132502"/>
    <w:rsid w:val="0013266C"/>
    <w:rsid w:val="0013280A"/>
    <w:rsid w:val="0013295C"/>
    <w:rsid w:val="00132D4A"/>
    <w:rsid w:val="00133144"/>
    <w:rsid w:val="00133587"/>
    <w:rsid w:val="00133BE4"/>
    <w:rsid w:val="00133D30"/>
    <w:rsid w:val="00133F67"/>
    <w:rsid w:val="00133F9E"/>
    <w:rsid w:val="00134453"/>
    <w:rsid w:val="001345A3"/>
    <w:rsid w:val="001346C1"/>
    <w:rsid w:val="00135094"/>
    <w:rsid w:val="00135546"/>
    <w:rsid w:val="001358D7"/>
    <w:rsid w:val="00135E50"/>
    <w:rsid w:val="00136109"/>
    <w:rsid w:val="00136134"/>
    <w:rsid w:val="001363D4"/>
    <w:rsid w:val="00136584"/>
    <w:rsid w:val="00136681"/>
    <w:rsid w:val="00136ED2"/>
    <w:rsid w:val="00137632"/>
    <w:rsid w:val="00137A56"/>
    <w:rsid w:val="00137BBA"/>
    <w:rsid w:val="00137D55"/>
    <w:rsid w:val="00137F9B"/>
    <w:rsid w:val="001402E3"/>
    <w:rsid w:val="0014032B"/>
    <w:rsid w:val="0014096B"/>
    <w:rsid w:val="00140D2D"/>
    <w:rsid w:val="00140D79"/>
    <w:rsid w:val="00140FB7"/>
    <w:rsid w:val="00141142"/>
    <w:rsid w:val="001416F0"/>
    <w:rsid w:val="0014190F"/>
    <w:rsid w:val="00141A45"/>
    <w:rsid w:val="00141C8F"/>
    <w:rsid w:val="001422E3"/>
    <w:rsid w:val="001424D4"/>
    <w:rsid w:val="00142AA1"/>
    <w:rsid w:val="00143090"/>
    <w:rsid w:val="00143812"/>
    <w:rsid w:val="001438D2"/>
    <w:rsid w:val="001438D5"/>
    <w:rsid w:val="00144015"/>
    <w:rsid w:val="001440E9"/>
    <w:rsid w:val="001448BC"/>
    <w:rsid w:val="0014494C"/>
    <w:rsid w:val="00144C07"/>
    <w:rsid w:val="00144CC6"/>
    <w:rsid w:val="00144E46"/>
    <w:rsid w:val="001452CC"/>
    <w:rsid w:val="00145BF8"/>
    <w:rsid w:val="00145EC1"/>
    <w:rsid w:val="0014643C"/>
    <w:rsid w:val="001467C0"/>
    <w:rsid w:val="00146932"/>
    <w:rsid w:val="001472BD"/>
    <w:rsid w:val="001474A6"/>
    <w:rsid w:val="001475AD"/>
    <w:rsid w:val="001504BB"/>
    <w:rsid w:val="001504DE"/>
    <w:rsid w:val="0015069C"/>
    <w:rsid w:val="00150A2B"/>
    <w:rsid w:val="00150AE1"/>
    <w:rsid w:val="00150BEA"/>
    <w:rsid w:val="00150C57"/>
    <w:rsid w:val="00150CE8"/>
    <w:rsid w:val="001510B1"/>
    <w:rsid w:val="0015111F"/>
    <w:rsid w:val="0015118B"/>
    <w:rsid w:val="001513A0"/>
    <w:rsid w:val="001514BA"/>
    <w:rsid w:val="00151EA1"/>
    <w:rsid w:val="001528F8"/>
    <w:rsid w:val="00152B69"/>
    <w:rsid w:val="00152FAE"/>
    <w:rsid w:val="00153249"/>
    <w:rsid w:val="0015346C"/>
    <w:rsid w:val="0015363A"/>
    <w:rsid w:val="0015380C"/>
    <w:rsid w:val="0015386C"/>
    <w:rsid w:val="00153C6A"/>
    <w:rsid w:val="00153D41"/>
    <w:rsid w:val="00153E9B"/>
    <w:rsid w:val="00153F42"/>
    <w:rsid w:val="00154238"/>
    <w:rsid w:val="00154909"/>
    <w:rsid w:val="00154D30"/>
    <w:rsid w:val="00155018"/>
    <w:rsid w:val="00155B88"/>
    <w:rsid w:val="00155D95"/>
    <w:rsid w:val="001563F6"/>
    <w:rsid w:val="00156418"/>
    <w:rsid w:val="001564B6"/>
    <w:rsid w:val="00156C13"/>
    <w:rsid w:val="001570AF"/>
    <w:rsid w:val="001576E6"/>
    <w:rsid w:val="0015780B"/>
    <w:rsid w:val="00157950"/>
    <w:rsid w:val="00160A24"/>
    <w:rsid w:val="00160B1B"/>
    <w:rsid w:val="00160FCF"/>
    <w:rsid w:val="00161073"/>
    <w:rsid w:val="001612F6"/>
    <w:rsid w:val="001615F0"/>
    <w:rsid w:val="0016201B"/>
    <w:rsid w:val="001620C9"/>
    <w:rsid w:val="0016279B"/>
    <w:rsid w:val="001629D3"/>
    <w:rsid w:val="00162E13"/>
    <w:rsid w:val="00162E59"/>
    <w:rsid w:val="00163817"/>
    <w:rsid w:val="00163A81"/>
    <w:rsid w:val="00163B74"/>
    <w:rsid w:val="0016400A"/>
    <w:rsid w:val="001644BB"/>
    <w:rsid w:val="001648C8"/>
    <w:rsid w:val="00164B64"/>
    <w:rsid w:val="00164BAA"/>
    <w:rsid w:val="00164FBD"/>
    <w:rsid w:val="00165710"/>
    <w:rsid w:val="00165AA1"/>
    <w:rsid w:val="00165CFA"/>
    <w:rsid w:val="00166791"/>
    <w:rsid w:val="001667ED"/>
    <w:rsid w:val="001667EF"/>
    <w:rsid w:val="0016688F"/>
    <w:rsid w:val="00166B7C"/>
    <w:rsid w:val="00166E92"/>
    <w:rsid w:val="0016711F"/>
    <w:rsid w:val="00167229"/>
    <w:rsid w:val="001673D9"/>
    <w:rsid w:val="001673DC"/>
    <w:rsid w:val="001674C9"/>
    <w:rsid w:val="00167B16"/>
    <w:rsid w:val="00167D78"/>
    <w:rsid w:val="00170210"/>
    <w:rsid w:val="00170381"/>
    <w:rsid w:val="0017055A"/>
    <w:rsid w:val="00170635"/>
    <w:rsid w:val="0017071D"/>
    <w:rsid w:val="0017079C"/>
    <w:rsid w:val="00170849"/>
    <w:rsid w:val="00170DE6"/>
    <w:rsid w:val="00170FC3"/>
    <w:rsid w:val="001710C7"/>
    <w:rsid w:val="0017128A"/>
    <w:rsid w:val="00171D05"/>
    <w:rsid w:val="00171F06"/>
    <w:rsid w:val="0017252B"/>
    <w:rsid w:val="001727BD"/>
    <w:rsid w:val="0017287E"/>
    <w:rsid w:val="00172C94"/>
    <w:rsid w:val="00173480"/>
    <w:rsid w:val="001735FC"/>
    <w:rsid w:val="00173A72"/>
    <w:rsid w:val="001743FD"/>
    <w:rsid w:val="00174DE1"/>
    <w:rsid w:val="001755AB"/>
    <w:rsid w:val="001762F1"/>
    <w:rsid w:val="001766F3"/>
    <w:rsid w:val="00176738"/>
    <w:rsid w:val="00176905"/>
    <w:rsid w:val="00176E49"/>
    <w:rsid w:val="00176F7B"/>
    <w:rsid w:val="00177077"/>
    <w:rsid w:val="001771C4"/>
    <w:rsid w:val="0017724C"/>
    <w:rsid w:val="0017727E"/>
    <w:rsid w:val="001777F1"/>
    <w:rsid w:val="00177EF8"/>
    <w:rsid w:val="0018045B"/>
    <w:rsid w:val="001805B5"/>
    <w:rsid w:val="00180679"/>
    <w:rsid w:val="001808C6"/>
    <w:rsid w:val="00180CEC"/>
    <w:rsid w:val="001810EA"/>
    <w:rsid w:val="0018159A"/>
    <w:rsid w:val="00181830"/>
    <w:rsid w:val="0018197F"/>
    <w:rsid w:val="001829C5"/>
    <w:rsid w:val="00182A87"/>
    <w:rsid w:val="00182CE9"/>
    <w:rsid w:val="001832E2"/>
    <w:rsid w:val="001833FE"/>
    <w:rsid w:val="0018353E"/>
    <w:rsid w:val="0018356D"/>
    <w:rsid w:val="00183740"/>
    <w:rsid w:val="00183773"/>
    <w:rsid w:val="001838DD"/>
    <w:rsid w:val="00183B7E"/>
    <w:rsid w:val="00183E06"/>
    <w:rsid w:val="00184029"/>
    <w:rsid w:val="0018484D"/>
    <w:rsid w:val="00184878"/>
    <w:rsid w:val="00184E6A"/>
    <w:rsid w:val="00184EAC"/>
    <w:rsid w:val="00185299"/>
    <w:rsid w:val="0018530E"/>
    <w:rsid w:val="001853F3"/>
    <w:rsid w:val="00185595"/>
    <w:rsid w:val="0018562F"/>
    <w:rsid w:val="00185D2E"/>
    <w:rsid w:val="00186D36"/>
    <w:rsid w:val="00187029"/>
    <w:rsid w:val="00187400"/>
    <w:rsid w:val="00187561"/>
    <w:rsid w:val="001875B2"/>
    <w:rsid w:val="0018761C"/>
    <w:rsid w:val="001877F7"/>
    <w:rsid w:val="001900CB"/>
    <w:rsid w:val="00190243"/>
    <w:rsid w:val="001907BF"/>
    <w:rsid w:val="00190862"/>
    <w:rsid w:val="00190937"/>
    <w:rsid w:val="001911C6"/>
    <w:rsid w:val="00191240"/>
    <w:rsid w:val="00191361"/>
    <w:rsid w:val="0019149F"/>
    <w:rsid w:val="0019172A"/>
    <w:rsid w:val="00191B63"/>
    <w:rsid w:val="00192018"/>
    <w:rsid w:val="0019271C"/>
    <w:rsid w:val="00192A04"/>
    <w:rsid w:val="00192F36"/>
    <w:rsid w:val="0019343B"/>
    <w:rsid w:val="0019347A"/>
    <w:rsid w:val="001941AC"/>
    <w:rsid w:val="0019471D"/>
    <w:rsid w:val="001948A3"/>
    <w:rsid w:val="00194BD3"/>
    <w:rsid w:val="001950D4"/>
    <w:rsid w:val="00195279"/>
    <w:rsid w:val="0019552A"/>
    <w:rsid w:val="00195640"/>
    <w:rsid w:val="00195A91"/>
    <w:rsid w:val="00195C51"/>
    <w:rsid w:val="00195F19"/>
    <w:rsid w:val="0019635D"/>
    <w:rsid w:val="0019734C"/>
    <w:rsid w:val="001978CF"/>
    <w:rsid w:val="00197CE3"/>
    <w:rsid w:val="00197EC9"/>
    <w:rsid w:val="001A0650"/>
    <w:rsid w:val="001A0BDA"/>
    <w:rsid w:val="001A0C23"/>
    <w:rsid w:val="001A0C9B"/>
    <w:rsid w:val="001A10FE"/>
    <w:rsid w:val="001A1435"/>
    <w:rsid w:val="001A146C"/>
    <w:rsid w:val="001A1800"/>
    <w:rsid w:val="001A19A9"/>
    <w:rsid w:val="001A1B4C"/>
    <w:rsid w:val="001A22A6"/>
    <w:rsid w:val="001A240B"/>
    <w:rsid w:val="001A252C"/>
    <w:rsid w:val="001A25EE"/>
    <w:rsid w:val="001A29FD"/>
    <w:rsid w:val="001A3140"/>
    <w:rsid w:val="001A3D6B"/>
    <w:rsid w:val="001A4B82"/>
    <w:rsid w:val="001A5321"/>
    <w:rsid w:val="001A5555"/>
    <w:rsid w:val="001A5AC9"/>
    <w:rsid w:val="001A5C01"/>
    <w:rsid w:val="001A5D3B"/>
    <w:rsid w:val="001A704F"/>
    <w:rsid w:val="001A7423"/>
    <w:rsid w:val="001A75FC"/>
    <w:rsid w:val="001B0569"/>
    <w:rsid w:val="001B0707"/>
    <w:rsid w:val="001B0752"/>
    <w:rsid w:val="001B091E"/>
    <w:rsid w:val="001B0B60"/>
    <w:rsid w:val="001B0F1C"/>
    <w:rsid w:val="001B134A"/>
    <w:rsid w:val="001B13A9"/>
    <w:rsid w:val="001B1AF3"/>
    <w:rsid w:val="001B1C10"/>
    <w:rsid w:val="001B1C1E"/>
    <w:rsid w:val="001B1C98"/>
    <w:rsid w:val="001B1F44"/>
    <w:rsid w:val="001B2015"/>
    <w:rsid w:val="001B22E3"/>
    <w:rsid w:val="001B2333"/>
    <w:rsid w:val="001B250D"/>
    <w:rsid w:val="001B26D8"/>
    <w:rsid w:val="001B26E7"/>
    <w:rsid w:val="001B2ED8"/>
    <w:rsid w:val="001B2EE6"/>
    <w:rsid w:val="001B373F"/>
    <w:rsid w:val="001B3D87"/>
    <w:rsid w:val="001B3F97"/>
    <w:rsid w:val="001B4B06"/>
    <w:rsid w:val="001B4D1B"/>
    <w:rsid w:val="001B5156"/>
    <w:rsid w:val="001B544E"/>
    <w:rsid w:val="001B54CC"/>
    <w:rsid w:val="001B58D2"/>
    <w:rsid w:val="001B5C18"/>
    <w:rsid w:val="001B5D99"/>
    <w:rsid w:val="001B6107"/>
    <w:rsid w:val="001B6335"/>
    <w:rsid w:val="001B64FE"/>
    <w:rsid w:val="001B66AD"/>
    <w:rsid w:val="001B700E"/>
    <w:rsid w:val="001B72B1"/>
    <w:rsid w:val="001B7320"/>
    <w:rsid w:val="001B747A"/>
    <w:rsid w:val="001B77CB"/>
    <w:rsid w:val="001B7B8E"/>
    <w:rsid w:val="001B7D74"/>
    <w:rsid w:val="001C009B"/>
    <w:rsid w:val="001C02BD"/>
    <w:rsid w:val="001C0C2F"/>
    <w:rsid w:val="001C0DD4"/>
    <w:rsid w:val="001C1181"/>
    <w:rsid w:val="001C1206"/>
    <w:rsid w:val="001C155C"/>
    <w:rsid w:val="001C16DA"/>
    <w:rsid w:val="001C1839"/>
    <w:rsid w:val="001C1892"/>
    <w:rsid w:val="001C1AB4"/>
    <w:rsid w:val="001C267B"/>
    <w:rsid w:val="001C291E"/>
    <w:rsid w:val="001C2AF9"/>
    <w:rsid w:val="001C2B58"/>
    <w:rsid w:val="001C343B"/>
    <w:rsid w:val="001C3793"/>
    <w:rsid w:val="001C3864"/>
    <w:rsid w:val="001C38F6"/>
    <w:rsid w:val="001C3F63"/>
    <w:rsid w:val="001C4EB7"/>
    <w:rsid w:val="001C501D"/>
    <w:rsid w:val="001C51D6"/>
    <w:rsid w:val="001C533A"/>
    <w:rsid w:val="001C5398"/>
    <w:rsid w:val="001C53FB"/>
    <w:rsid w:val="001C5854"/>
    <w:rsid w:val="001C6303"/>
    <w:rsid w:val="001C6384"/>
    <w:rsid w:val="001C6A51"/>
    <w:rsid w:val="001C6C74"/>
    <w:rsid w:val="001C6C76"/>
    <w:rsid w:val="001C6DD3"/>
    <w:rsid w:val="001C70CA"/>
    <w:rsid w:val="001C70EF"/>
    <w:rsid w:val="001C7548"/>
    <w:rsid w:val="001C7625"/>
    <w:rsid w:val="001C7B3F"/>
    <w:rsid w:val="001C7B7D"/>
    <w:rsid w:val="001C7C1F"/>
    <w:rsid w:val="001C7D41"/>
    <w:rsid w:val="001C7ED8"/>
    <w:rsid w:val="001C7EE1"/>
    <w:rsid w:val="001D034A"/>
    <w:rsid w:val="001D25C0"/>
    <w:rsid w:val="001D2B09"/>
    <w:rsid w:val="001D2C22"/>
    <w:rsid w:val="001D2F01"/>
    <w:rsid w:val="001D2FFB"/>
    <w:rsid w:val="001D3182"/>
    <w:rsid w:val="001D36F3"/>
    <w:rsid w:val="001D38E7"/>
    <w:rsid w:val="001D3BCE"/>
    <w:rsid w:val="001D3F65"/>
    <w:rsid w:val="001D456C"/>
    <w:rsid w:val="001D47DB"/>
    <w:rsid w:val="001D4E01"/>
    <w:rsid w:val="001D5134"/>
    <w:rsid w:val="001D51CC"/>
    <w:rsid w:val="001D5257"/>
    <w:rsid w:val="001D59F7"/>
    <w:rsid w:val="001D5C74"/>
    <w:rsid w:val="001D5EF0"/>
    <w:rsid w:val="001D6BA3"/>
    <w:rsid w:val="001D6C9C"/>
    <w:rsid w:val="001D7191"/>
    <w:rsid w:val="001D7310"/>
    <w:rsid w:val="001D744C"/>
    <w:rsid w:val="001D7475"/>
    <w:rsid w:val="001D76C4"/>
    <w:rsid w:val="001D770B"/>
    <w:rsid w:val="001D7728"/>
    <w:rsid w:val="001D7776"/>
    <w:rsid w:val="001D7CD4"/>
    <w:rsid w:val="001D7EC7"/>
    <w:rsid w:val="001E04F0"/>
    <w:rsid w:val="001E05C1"/>
    <w:rsid w:val="001E0CD2"/>
    <w:rsid w:val="001E0EF5"/>
    <w:rsid w:val="001E1037"/>
    <w:rsid w:val="001E1A8D"/>
    <w:rsid w:val="001E1B05"/>
    <w:rsid w:val="001E1C75"/>
    <w:rsid w:val="001E1FF7"/>
    <w:rsid w:val="001E23E9"/>
    <w:rsid w:val="001E2418"/>
    <w:rsid w:val="001E2802"/>
    <w:rsid w:val="001E2B5F"/>
    <w:rsid w:val="001E2E3B"/>
    <w:rsid w:val="001E3046"/>
    <w:rsid w:val="001E31F7"/>
    <w:rsid w:val="001E37A1"/>
    <w:rsid w:val="001E39BE"/>
    <w:rsid w:val="001E3BD0"/>
    <w:rsid w:val="001E3F02"/>
    <w:rsid w:val="001E434A"/>
    <w:rsid w:val="001E4ACC"/>
    <w:rsid w:val="001E53F8"/>
    <w:rsid w:val="001E588D"/>
    <w:rsid w:val="001E5C12"/>
    <w:rsid w:val="001E5CA3"/>
    <w:rsid w:val="001E6070"/>
    <w:rsid w:val="001E6135"/>
    <w:rsid w:val="001E674D"/>
    <w:rsid w:val="001E68D2"/>
    <w:rsid w:val="001E6B5F"/>
    <w:rsid w:val="001E708F"/>
    <w:rsid w:val="001E70A7"/>
    <w:rsid w:val="001E73C3"/>
    <w:rsid w:val="001E7683"/>
    <w:rsid w:val="001E770A"/>
    <w:rsid w:val="001E789C"/>
    <w:rsid w:val="001E790F"/>
    <w:rsid w:val="001E7E99"/>
    <w:rsid w:val="001E7F0D"/>
    <w:rsid w:val="001F0023"/>
    <w:rsid w:val="001F015C"/>
    <w:rsid w:val="001F029B"/>
    <w:rsid w:val="001F0B21"/>
    <w:rsid w:val="001F1587"/>
    <w:rsid w:val="001F1609"/>
    <w:rsid w:val="001F18E4"/>
    <w:rsid w:val="001F196B"/>
    <w:rsid w:val="001F1A12"/>
    <w:rsid w:val="001F1B8D"/>
    <w:rsid w:val="001F1DB2"/>
    <w:rsid w:val="001F1E49"/>
    <w:rsid w:val="001F207C"/>
    <w:rsid w:val="001F26B6"/>
    <w:rsid w:val="001F2978"/>
    <w:rsid w:val="001F2BD5"/>
    <w:rsid w:val="001F2F43"/>
    <w:rsid w:val="001F3174"/>
    <w:rsid w:val="001F3B98"/>
    <w:rsid w:val="001F3EDA"/>
    <w:rsid w:val="001F3F31"/>
    <w:rsid w:val="001F422D"/>
    <w:rsid w:val="001F453B"/>
    <w:rsid w:val="001F45AA"/>
    <w:rsid w:val="001F46D4"/>
    <w:rsid w:val="001F4C66"/>
    <w:rsid w:val="001F4E75"/>
    <w:rsid w:val="001F4EAD"/>
    <w:rsid w:val="001F5112"/>
    <w:rsid w:val="001F5315"/>
    <w:rsid w:val="001F5668"/>
    <w:rsid w:val="001F5C62"/>
    <w:rsid w:val="001F5D60"/>
    <w:rsid w:val="001F63B5"/>
    <w:rsid w:val="001F6B24"/>
    <w:rsid w:val="001F711A"/>
    <w:rsid w:val="001F74F5"/>
    <w:rsid w:val="001F7833"/>
    <w:rsid w:val="00200573"/>
    <w:rsid w:val="002006A9"/>
    <w:rsid w:val="00201487"/>
    <w:rsid w:val="002015D0"/>
    <w:rsid w:val="0020178D"/>
    <w:rsid w:val="00201CF7"/>
    <w:rsid w:val="00201E5C"/>
    <w:rsid w:val="002029A4"/>
    <w:rsid w:val="00202AA6"/>
    <w:rsid w:val="00202E4E"/>
    <w:rsid w:val="00203142"/>
    <w:rsid w:val="002037F4"/>
    <w:rsid w:val="0020418F"/>
    <w:rsid w:val="00204478"/>
    <w:rsid w:val="00204695"/>
    <w:rsid w:val="00204B6D"/>
    <w:rsid w:val="00204D01"/>
    <w:rsid w:val="00204D9D"/>
    <w:rsid w:val="002053AA"/>
    <w:rsid w:val="00205B8F"/>
    <w:rsid w:val="00205FFA"/>
    <w:rsid w:val="002062DF"/>
    <w:rsid w:val="002063CE"/>
    <w:rsid w:val="00206DF9"/>
    <w:rsid w:val="0020706C"/>
    <w:rsid w:val="0020725C"/>
    <w:rsid w:val="00207F8A"/>
    <w:rsid w:val="00210195"/>
    <w:rsid w:val="0021056F"/>
    <w:rsid w:val="00210806"/>
    <w:rsid w:val="00210900"/>
    <w:rsid w:val="00210A17"/>
    <w:rsid w:val="00210B59"/>
    <w:rsid w:val="00210F40"/>
    <w:rsid w:val="00211981"/>
    <w:rsid w:val="00212B25"/>
    <w:rsid w:val="00212CB0"/>
    <w:rsid w:val="00212DAF"/>
    <w:rsid w:val="00213742"/>
    <w:rsid w:val="00213A6F"/>
    <w:rsid w:val="00213C2D"/>
    <w:rsid w:val="00213FBD"/>
    <w:rsid w:val="00214506"/>
    <w:rsid w:val="0021454C"/>
    <w:rsid w:val="00214576"/>
    <w:rsid w:val="00214AA7"/>
    <w:rsid w:val="00214C5A"/>
    <w:rsid w:val="00214EEA"/>
    <w:rsid w:val="00215A84"/>
    <w:rsid w:val="00215C71"/>
    <w:rsid w:val="00215D51"/>
    <w:rsid w:val="00215F82"/>
    <w:rsid w:val="002160B3"/>
    <w:rsid w:val="00216451"/>
    <w:rsid w:val="00216C3B"/>
    <w:rsid w:val="00216D4A"/>
    <w:rsid w:val="002173E8"/>
    <w:rsid w:val="00217897"/>
    <w:rsid w:val="002200EF"/>
    <w:rsid w:val="00221661"/>
    <w:rsid w:val="00221663"/>
    <w:rsid w:val="0022184C"/>
    <w:rsid w:val="00221929"/>
    <w:rsid w:val="00221D52"/>
    <w:rsid w:val="002220F6"/>
    <w:rsid w:val="00223228"/>
    <w:rsid w:val="00223324"/>
    <w:rsid w:val="00223384"/>
    <w:rsid w:val="00223733"/>
    <w:rsid w:val="002239EE"/>
    <w:rsid w:val="00223EEF"/>
    <w:rsid w:val="00224570"/>
    <w:rsid w:val="002247BC"/>
    <w:rsid w:val="002249EE"/>
    <w:rsid w:val="00224A0A"/>
    <w:rsid w:val="00224D82"/>
    <w:rsid w:val="002256CD"/>
    <w:rsid w:val="002258C7"/>
    <w:rsid w:val="00226801"/>
    <w:rsid w:val="00226EE7"/>
    <w:rsid w:val="00227066"/>
    <w:rsid w:val="002275F3"/>
    <w:rsid w:val="002275F4"/>
    <w:rsid w:val="0022782E"/>
    <w:rsid w:val="002278C0"/>
    <w:rsid w:val="00227ED6"/>
    <w:rsid w:val="00230378"/>
    <w:rsid w:val="00230D16"/>
    <w:rsid w:val="00231242"/>
    <w:rsid w:val="002324E8"/>
    <w:rsid w:val="0023263A"/>
    <w:rsid w:val="00232818"/>
    <w:rsid w:val="00232A99"/>
    <w:rsid w:val="00232F18"/>
    <w:rsid w:val="00233765"/>
    <w:rsid w:val="0023393B"/>
    <w:rsid w:val="00233AA9"/>
    <w:rsid w:val="00233E2A"/>
    <w:rsid w:val="00233E54"/>
    <w:rsid w:val="00233EAF"/>
    <w:rsid w:val="002342CC"/>
    <w:rsid w:val="002344C4"/>
    <w:rsid w:val="00234E8C"/>
    <w:rsid w:val="00235185"/>
    <w:rsid w:val="002353D5"/>
    <w:rsid w:val="00235B25"/>
    <w:rsid w:val="002361E8"/>
    <w:rsid w:val="00236554"/>
    <w:rsid w:val="002365AA"/>
    <w:rsid w:val="0023720B"/>
    <w:rsid w:val="0023749D"/>
    <w:rsid w:val="00237788"/>
    <w:rsid w:val="002400C5"/>
    <w:rsid w:val="00240217"/>
    <w:rsid w:val="002403AF"/>
    <w:rsid w:val="002408A5"/>
    <w:rsid w:val="00240F13"/>
    <w:rsid w:val="00240F34"/>
    <w:rsid w:val="00240FD9"/>
    <w:rsid w:val="00241421"/>
    <w:rsid w:val="00241682"/>
    <w:rsid w:val="00241692"/>
    <w:rsid w:val="002416B6"/>
    <w:rsid w:val="002417F3"/>
    <w:rsid w:val="00241F4E"/>
    <w:rsid w:val="00241FE7"/>
    <w:rsid w:val="00242470"/>
    <w:rsid w:val="00242B78"/>
    <w:rsid w:val="00242D9D"/>
    <w:rsid w:val="00243059"/>
    <w:rsid w:val="00243115"/>
    <w:rsid w:val="00243385"/>
    <w:rsid w:val="00243EBF"/>
    <w:rsid w:val="002442FB"/>
    <w:rsid w:val="00244453"/>
    <w:rsid w:val="00244665"/>
    <w:rsid w:val="00244D58"/>
    <w:rsid w:val="002450FF"/>
    <w:rsid w:val="002455B2"/>
    <w:rsid w:val="002466D9"/>
    <w:rsid w:val="002469C5"/>
    <w:rsid w:val="002470AB"/>
    <w:rsid w:val="00247590"/>
    <w:rsid w:val="002478A8"/>
    <w:rsid w:val="002479B3"/>
    <w:rsid w:val="00247C25"/>
    <w:rsid w:val="00247D40"/>
    <w:rsid w:val="00247EAB"/>
    <w:rsid w:val="00247FF2"/>
    <w:rsid w:val="0025001A"/>
    <w:rsid w:val="00250142"/>
    <w:rsid w:val="00250168"/>
    <w:rsid w:val="002501F8"/>
    <w:rsid w:val="00250245"/>
    <w:rsid w:val="0025052E"/>
    <w:rsid w:val="0025055D"/>
    <w:rsid w:val="00250704"/>
    <w:rsid w:val="002507FD"/>
    <w:rsid w:val="00250A0F"/>
    <w:rsid w:val="00250A26"/>
    <w:rsid w:val="00250AE1"/>
    <w:rsid w:val="00250DB5"/>
    <w:rsid w:val="002510F4"/>
    <w:rsid w:val="002516C6"/>
    <w:rsid w:val="002517F0"/>
    <w:rsid w:val="00251FA5"/>
    <w:rsid w:val="00252247"/>
    <w:rsid w:val="00252508"/>
    <w:rsid w:val="00252609"/>
    <w:rsid w:val="0025269E"/>
    <w:rsid w:val="0025333F"/>
    <w:rsid w:val="0025358B"/>
    <w:rsid w:val="00253E8C"/>
    <w:rsid w:val="00253F41"/>
    <w:rsid w:val="00254544"/>
    <w:rsid w:val="00254BA1"/>
    <w:rsid w:val="00254FEF"/>
    <w:rsid w:val="002552CB"/>
    <w:rsid w:val="00255359"/>
    <w:rsid w:val="00255385"/>
    <w:rsid w:val="00255AEB"/>
    <w:rsid w:val="00255BEF"/>
    <w:rsid w:val="00255FEF"/>
    <w:rsid w:val="002564DA"/>
    <w:rsid w:val="0025690E"/>
    <w:rsid w:val="00256C01"/>
    <w:rsid w:val="00256C85"/>
    <w:rsid w:val="002576DD"/>
    <w:rsid w:val="00257E2F"/>
    <w:rsid w:val="00260140"/>
    <w:rsid w:val="00260350"/>
    <w:rsid w:val="00260D3D"/>
    <w:rsid w:val="00260E6D"/>
    <w:rsid w:val="002612DD"/>
    <w:rsid w:val="00261505"/>
    <w:rsid w:val="002615D9"/>
    <w:rsid w:val="0026185D"/>
    <w:rsid w:val="00261C5C"/>
    <w:rsid w:val="00261F1B"/>
    <w:rsid w:val="00262005"/>
    <w:rsid w:val="00262312"/>
    <w:rsid w:val="00262CF0"/>
    <w:rsid w:val="00262D72"/>
    <w:rsid w:val="00262E18"/>
    <w:rsid w:val="00263085"/>
    <w:rsid w:val="0026309C"/>
    <w:rsid w:val="002632F0"/>
    <w:rsid w:val="00263383"/>
    <w:rsid w:val="002636FF"/>
    <w:rsid w:val="00263869"/>
    <w:rsid w:val="00263A71"/>
    <w:rsid w:val="00263BBC"/>
    <w:rsid w:val="00263C74"/>
    <w:rsid w:val="0026414B"/>
    <w:rsid w:val="002644D2"/>
    <w:rsid w:val="00264B10"/>
    <w:rsid w:val="00264C5E"/>
    <w:rsid w:val="00265A63"/>
    <w:rsid w:val="00266471"/>
    <w:rsid w:val="002664D0"/>
    <w:rsid w:val="00267485"/>
    <w:rsid w:val="002675C4"/>
    <w:rsid w:val="00267DCC"/>
    <w:rsid w:val="00270241"/>
    <w:rsid w:val="002705AB"/>
    <w:rsid w:val="00270970"/>
    <w:rsid w:val="00270A07"/>
    <w:rsid w:val="00270E75"/>
    <w:rsid w:val="00271341"/>
    <w:rsid w:val="00271738"/>
    <w:rsid w:val="00271862"/>
    <w:rsid w:val="00271923"/>
    <w:rsid w:val="002719FA"/>
    <w:rsid w:val="0027221C"/>
    <w:rsid w:val="00272933"/>
    <w:rsid w:val="00272F29"/>
    <w:rsid w:val="002730B8"/>
    <w:rsid w:val="002733B6"/>
    <w:rsid w:val="00273873"/>
    <w:rsid w:val="00273AA4"/>
    <w:rsid w:val="002748ED"/>
    <w:rsid w:val="00274D47"/>
    <w:rsid w:val="00274DEF"/>
    <w:rsid w:val="00275011"/>
    <w:rsid w:val="00275C78"/>
    <w:rsid w:val="00275D8E"/>
    <w:rsid w:val="00275F65"/>
    <w:rsid w:val="002766EB"/>
    <w:rsid w:val="00276834"/>
    <w:rsid w:val="002768AA"/>
    <w:rsid w:val="00276EED"/>
    <w:rsid w:val="002770CC"/>
    <w:rsid w:val="00277134"/>
    <w:rsid w:val="002772BE"/>
    <w:rsid w:val="00277587"/>
    <w:rsid w:val="00277602"/>
    <w:rsid w:val="002800EC"/>
    <w:rsid w:val="00280288"/>
    <w:rsid w:val="00280C5A"/>
    <w:rsid w:val="00281175"/>
    <w:rsid w:val="00281628"/>
    <w:rsid w:val="002816F7"/>
    <w:rsid w:val="002827F0"/>
    <w:rsid w:val="002828EB"/>
    <w:rsid w:val="00282966"/>
    <w:rsid w:val="00282F3D"/>
    <w:rsid w:val="00282F7C"/>
    <w:rsid w:val="002831BA"/>
    <w:rsid w:val="002831BB"/>
    <w:rsid w:val="0028321C"/>
    <w:rsid w:val="002838F9"/>
    <w:rsid w:val="00283947"/>
    <w:rsid w:val="002839FC"/>
    <w:rsid w:val="00283AC0"/>
    <w:rsid w:val="00284295"/>
    <w:rsid w:val="002844DB"/>
    <w:rsid w:val="0028517E"/>
    <w:rsid w:val="00285267"/>
    <w:rsid w:val="00285AD6"/>
    <w:rsid w:val="00285D55"/>
    <w:rsid w:val="00285E87"/>
    <w:rsid w:val="00286108"/>
    <w:rsid w:val="0028617F"/>
    <w:rsid w:val="0028618C"/>
    <w:rsid w:val="002861CF"/>
    <w:rsid w:val="00286525"/>
    <w:rsid w:val="00286CB8"/>
    <w:rsid w:val="00286FA6"/>
    <w:rsid w:val="00287036"/>
    <w:rsid w:val="0028792D"/>
    <w:rsid w:val="00287FA4"/>
    <w:rsid w:val="002901B9"/>
    <w:rsid w:val="002906BB"/>
    <w:rsid w:val="002911E5"/>
    <w:rsid w:val="0029136E"/>
    <w:rsid w:val="0029147A"/>
    <w:rsid w:val="00291A6E"/>
    <w:rsid w:val="00291CAF"/>
    <w:rsid w:val="00291FAE"/>
    <w:rsid w:val="00292B91"/>
    <w:rsid w:val="00292F6D"/>
    <w:rsid w:val="002930C0"/>
    <w:rsid w:val="00293229"/>
    <w:rsid w:val="002935BD"/>
    <w:rsid w:val="0029361C"/>
    <w:rsid w:val="0029382B"/>
    <w:rsid w:val="002942E4"/>
    <w:rsid w:val="00294570"/>
    <w:rsid w:val="00294BB1"/>
    <w:rsid w:val="00294F5C"/>
    <w:rsid w:val="002956B9"/>
    <w:rsid w:val="00295943"/>
    <w:rsid w:val="00296515"/>
    <w:rsid w:val="00296531"/>
    <w:rsid w:val="00296A02"/>
    <w:rsid w:val="00296CA1"/>
    <w:rsid w:val="00297187"/>
    <w:rsid w:val="00297359"/>
    <w:rsid w:val="002976EE"/>
    <w:rsid w:val="00297D67"/>
    <w:rsid w:val="002A005C"/>
    <w:rsid w:val="002A02A2"/>
    <w:rsid w:val="002A0990"/>
    <w:rsid w:val="002A0A3B"/>
    <w:rsid w:val="002A0D35"/>
    <w:rsid w:val="002A0D7A"/>
    <w:rsid w:val="002A0F6C"/>
    <w:rsid w:val="002A14ED"/>
    <w:rsid w:val="002A1854"/>
    <w:rsid w:val="002A2107"/>
    <w:rsid w:val="002A2384"/>
    <w:rsid w:val="002A29F0"/>
    <w:rsid w:val="002A2BE1"/>
    <w:rsid w:val="002A2C69"/>
    <w:rsid w:val="002A2F40"/>
    <w:rsid w:val="002A317F"/>
    <w:rsid w:val="002A33CA"/>
    <w:rsid w:val="002A3579"/>
    <w:rsid w:val="002A3B73"/>
    <w:rsid w:val="002A3D49"/>
    <w:rsid w:val="002A40AF"/>
    <w:rsid w:val="002A462F"/>
    <w:rsid w:val="002A47F1"/>
    <w:rsid w:val="002A4B46"/>
    <w:rsid w:val="002A4B9B"/>
    <w:rsid w:val="002A50D9"/>
    <w:rsid w:val="002A5291"/>
    <w:rsid w:val="002A5411"/>
    <w:rsid w:val="002A5555"/>
    <w:rsid w:val="002A5DED"/>
    <w:rsid w:val="002A5E2E"/>
    <w:rsid w:val="002A64F1"/>
    <w:rsid w:val="002A65CA"/>
    <w:rsid w:val="002A6B69"/>
    <w:rsid w:val="002A7242"/>
    <w:rsid w:val="002A7541"/>
    <w:rsid w:val="002A7979"/>
    <w:rsid w:val="002A7C85"/>
    <w:rsid w:val="002A7D6B"/>
    <w:rsid w:val="002B0250"/>
    <w:rsid w:val="002B061C"/>
    <w:rsid w:val="002B08C7"/>
    <w:rsid w:val="002B08E6"/>
    <w:rsid w:val="002B0AA5"/>
    <w:rsid w:val="002B128A"/>
    <w:rsid w:val="002B1534"/>
    <w:rsid w:val="002B1AA7"/>
    <w:rsid w:val="002B22C5"/>
    <w:rsid w:val="002B2581"/>
    <w:rsid w:val="002B2596"/>
    <w:rsid w:val="002B27E8"/>
    <w:rsid w:val="002B30BA"/>
    <w:rsid w:val="002B4066"/>
    <w:rsid w:val="002B4319"/>
    <w:rsid w:val="002B469A"/>
    <w:rsid w:val="002B4E37"/>
    <w:rsid w:val="002B4E83"/>
    <w:rsid w:val="002B4FF0"/>
    <w:rsid w:val="002B5385"/>
    <w:rsid w:val="002B5619"/>
    <w:rsid w:val="002B5796"/>
    <w:rsid w:val="002B6290"/>
    <w:rsid w:val="002B629C"/>
    <w:rsid w:val="002B6716"/>
    <w:rsid w:val="002B6799"/>
    <w:rsid w:val="002B6ACD"/>
    <w:rsid w:val="002B73DE"/>
    <w:rsid w:val="002B75D4"/>
    <w:rsid w:val="002B7853"/>
    <w:rsid w:val="002B785F"/>
    <w:rsid w:val="002B7864"/>
    <w:rsid w:val="002B7877"/>
    <w:rsid w:val="002B79E1"/>
    <w:rsid w:val="002C01D8"/>
    <w:rsid w:val="002C092E"/>
    <w:rsid w:val="002C0A8C"/>
    <w:rsid w:val="002C1339"/>
    <w:rsid w:val="002C13BE"/>
    <w:rsid w:val="002C1C5E"/>
    <w:rsid w:val="002C20AC"/>
    <w:rsid w:val="002C229A"/>
    <w:rsid w:val="002C24D2"/>
    <w:rsid w:val="002C25BE"/>
    <w:rsid w:val="002C28C0"/>
    <w:rsid w:val="002C3228"/>
    <w:rsid w:val="002C34BC"/>
    <w:rsid w:val="002C3B18"/>
    <w:rsid w:val="002C3BA5"/>
    <w:rsid w:val="002C40ED"/>
    <w:rsid w:val="002C4BDF"/>
    <w:rsid w:val="002C4D95"/>
    <w:rsid w:val="002C4DAE"/>
    <w:rsid w:val="002C4F4E"/>
    <w:rsid w:val="002C4F55"/>
    <w:rsid w:val="002C517C"/>
    <w:rsid w:val="002C56C7"/>
    <w:rsid w:val="002C5B35"/>
    <w:rsid w:val="002C5CE1"/>
    <w:rsid w:val="002C5D2A"/>
    <w:rsid w:val="002C69A3"/>
    <w:rsid w:val="002C69B2"/>
    <w:rsid w:val="002C6B25"/>
    <w:rsid w:val="002C6B55"/>
    <w:rsid w:val="002C6FB5"/>
    <w:rsid w:val="002C76B9"/>
    <w:rsid w:val="002C770E"/>
    <w:rsid w:val="002C7824"/>
    <w:rsid w:val="002C7D2A"/>
    <w:rsid w:val="002D0E25"/>
    <w:rsid w:val="002D1927"/>
    <w:rsid w:val="002D1B91"/>
    <w:rsid w:val="002D2330"/>
    <w:rsid w:val="002D2456"/>
    <w:rsid w:val="002D2464"/>
    <w:rsid w:val="002D2674"/>
    <w:rsid w:val="002D2692"/>
    <w:rsid w:val="002D2D48"/>
    <w:rsid w:val="002D320B"/>
    <w:rsid w:val="002D3851"/>
    <w:rsid w:val="002D38FC"/>
    <w:rsid w:val="002D3A63"/>
    <w:rsid w:val="002D4C3C"/>
    <w:rsid w:val="002D4E89"/>
    <w:rsid w:val="002D5006"/>
    <w:rsid w:val="002D612B"/>
    <w:rsid w:val="002D642B"/>
    <w:rsid w:val="002D68C2"/>
    <w:rsid w:val="002D68DB"/>
    <w:rsid w:val="002D6AA8"/>
    <w:rsid w:val="002D6C20"/>
    <w:rsid w:val="002D6C2F"/>
    <w:rsid w:val="002D6D12"/>
    <w:rsid w:val="002D6F00"/>
    <w:rsid w:val="002D7202"/>
    <w:rsid w:val="002D742F"/>
    <w:rsid w:val="002D7F5F"/>
    <w:rsid w:val="002E02B9"/>
    <w:rsid w:val="002E0309"/>
    <w:rsid w:val="002E064A"/>
    <w:rsid w:val="002E098A"/>
    <w:rsid w:val="002E10D2"/>
    <w:rsid w:val="002E118A"/>
    <w:rsid w:val="002E11EE"/>
    <w:rsid w:val="002E1375"/>
    <w:rsid w:val="002E1FF8"/>
    <w:rsid w:val="002E2301"/>
    <w:rsid w:val="002E2783"/>
    <w:rsid w:val="002E283D"/>
    <w:rsid w:val="002E2B59"/>
    <w:rsid w:val="002E30E6"/>
    <w:rsid w:val="002E36FA"/>
    <w:rsid w:val="002E38AF"/>
    <w:rsid w:val="002E3B8A"/>
    <w:rsid w:val="002E3CCA"/>
    <w:rsid w:val="002E46EE"/>
    <w:rsid w:val="002E48BD"/>
    <w:rsid w:val="002E49FE"/>
    <w:rsid w:val="002E54B8"/>
    <w:rsid w:val="002E5592"/>
    <w:rsid w:val="002E58AC"/>
    <w:rsid w:val="002E595B"/>
    <w:rsid w:val="002E5A33"/>
    <w:rsid w:val="002E5AFB"/>
    <w:rsid w:val="002E5BF6"/>
    <w:rsid w:val="002E6CB6"/>
    <w:rsid w:val="002E6E3C"/>
    <w:rsid w:val="002E7025"/>
    <w:rsid w:val="002E70F6"/>
    <w:rsid w:val="002E765B"/>
    <w:rsid w:val="002E76B9"/>
    <w:rsid w:val="002E787D"/>
    <w:rsid w:val="002E7DA1"/>
    <w:rsid w:val="002E7E36"/>
    <w:rsid w:val="002E7E57"/>
    <w:rsid w:val="002F0160"/>
    <w:rsid w:val="002F02D0"/>
    <w:rsid w:val="002F03F9"/>
    <w:rsid w:val="002F0645"/>
    <w:rsid w:val="002F06B2"/>
    <w:rsid w:val="002F13BD"/>
    <w:rsid w:val="002F154A"/>
    <w:rsid w:val="002F155A"/>
    <w:rsid w:val="002F1BD4"/>
    <w:rsid w:val="002F1CD1"/>
    <w:rsid w:val="002F1D22"/>
    <w:rsid w:val="002F1FFA"/>
    <w:rsid w:val="002F212C"/>
    <w:rsid w:val="002F223F"/>
    <w:rsid w:val="002F22B9"/>
    <w:rsid w:val="002F27E2"/>
    <w:rsid w:val="002F287F"/>
    <w:rsid w:val="002F2DB9"/>
    <w:rsid w:val="002F31A1"/>
    <w:rsid w:val="002F3802"/>
    <w:rsid w:val="002F3AA6"/>
    <w:rsid w:val="002F3AF0"/>
    <w:rsid w:val="002F3BB3"/>
    <w:rsid w:val="002F46B6"/>
    <w:rsid w:val="002F4DD5"/>
    <w:rsid w:val="002F5368"/>
    <w:rsid w:val="002F5936"/>
    <w:rsid w:val="002F5AF2"/>
    <w:rsid w:val="002F5E7A"/>
    <w:rsid w:val="002F60DD"/>
    <w:rsid w:val="002F610E"/>
    <w:rsid w:val="002F639E"/>
    <w:rsid w:val="002F63DB"/>
    <w:rsid w:val="002F6B3F"/>
    <w:rsid w:val="002F6C76"/>
    <w:rsid w:val="002F6EDD"/>
    <w:rsid w:val="002F741F"/>
    <w:rsid w:val="002F7717"/>
    <w:rsid w:val="002F77AB"/>
    <w:rsid w:val="00300121"/>
    <w:rsid w:val="0030066D"/>
    <w:rsid w:val="00300983"/>
    <w:rsid w:val="00300A3C"/>
    <w:rsid w:val="00301016"/>
    <w:rsid w:val="003012F9"/>
    <w:rsid w:val="00301331"/>
    <w:rsid w:val="003013FC"/>
    <w:rsid w:val="00301473"/>
    <w:rsid w:val="003015ED"/>
    <w:rsid w:val="00301FCB"/>
    <w:rsid w:val="00302038"/>
    <w:rsid w:val="0030208F"/>
    <w:rsid w:val="00302101"/>
    <w:rsid w:val="00302135"/>
    <w:rsid w:val="003023BF"/>
    <w:rsid w:val="00302565"/>
    <w:rsid w:val="0030282D"/>
    <w:rsid w:val="00302B58"/>
    <w:rsid w:val="0030308E"/>
    <w:rsid w:val="003035A1"/>
    <w:rsid w:val="003037E8"/>
    <w:rsid w:val="00303874"/>
    <w:rsid w:val="0030387D"/>
    <w:rsid w:val="003038F1"/>
    <w:rsid w:val="00303980"/>
    <w:rsid w:val="00303C8E"/>
    <w:rsid w:val="00303D8D"/>
    <w:rsid w:val="00303E14"/>
    <w:rsid w:val="0030401E"/>
    <w:rsid w:val="00304212"/>
    <w:rsid w:val="003042C1"/>
    <w:rsid w:val="00304957"/>
    <w:rsid w:val="0030499D"/>
    <w:rsid w:val="00305033"/>
    <w:rsid w:val="00305235"/>
    <w:rsid w:val="003052CF"/>
    <w:rsid w:val="003057D6"/>
    <w:rsid w:val="00305961"/>
    <w:rsid w:val="00305B1F"/>
    <w:rsid w:val="00305C29"/>
    <w:rsid w:val="00305F87"/>
    <w:rsid w:val="0030611D"/>
    <w:rsid w:val="003062FF"/>
    <w:rsid w:val="003063E4"/>
    <w:rsid w:val="00306CFA"/>
    <w:rsid w:val="00306F76"/>
    <w:rsid w:val="00310034"/>
    <w:rsid w:val="003100C4"/>
    <w:rsid w:val="00310243"/>
    <w:rsid w:val="00310286"/>
    <w:rsid w:val="0031039C"/>
    <w:rsid w:val="0031060B"/>
    <w:rsid w:val="0031193D"/>
    <w:rsid w:val="00311D30"/>
    <w:rsid w:val="00311F45"/>
    <w:rsid w:val="00312012"/>
    <w:rsid w:val="00312192"/>
    <w:rsid w:val="003123E3"/>
    <w:rsid w:val="0031278A"/>
    <w:rsid w:val="00312CB1"/>
    <w:rsid w:val="00312EDF"/>
    <w:rsid w:val="00312FE0"/>
    <w:rsid w:val="003132FA"/>
    <w:rsid w:val="00313388"/>
    <w:rsid w:val="003135BA"/>
    <w:rsid w:val="00313ABF"/>
    <w:rsid w:val="00313ACA"/>
    <w:rsid w:val="00313C5B"/>
    <w:rsid w:val="00313CB5"/>
    <w:rsid w:val="00313E5C"/>
    <w:rsid w:val="003145FB"/>
    <w:rsid w:val="00314662"/>
    <w:rsid w:val="0031476C"/>
    <w:rsid w:val="00315271"/>
    <w:rsid w:val="003158CF"/>
    <w:rsid w:val="00315CA1"/>
    <w:rsid w:val="003160C9"/>
    <w:rsid w:val="00316105"/>
    <w:rsid w:val="0031687D"/>
    <w:rsid w:val="00316BC3"/>
    <w:rsid w:val="00317668"/>
    <w:rsid w:val="00317745"/>
    <w:rsid w:val="003177E0"/>
    <w:rsid w:val="00317919"/>
    <w:rsid w:val="00317A72"/>
    <w:rsid w:val="00320031"/>
    <w:rsid w:val="003202C4"/>
    <w:rsid w:val="003206CC"/>
    <w:rsid w:val="00320A45"/>
    <w:rsid w:val="00320B19"/>
    <w:rsid w:val="00320C9A"/>
    <w:rsid w:val="00321D10"/>
    <w:rsid w:val="00321DC6"/>
    <w:rsid w:val="00321E5E"/>
    <w:rsid w:val="00322081"/>
    <w:rsid w:val="00322305"/>
    <w:rsid w:val="0032249B"/>
    <w:rsid w:val="00322CEB"/>
    <w:rsid w:val="00322ED5"/>
    <w:rsid w:val="00322F5E"/>
    <w:rsid w:val="00323028"/>
    <w:rsid w:val="00323819"/>
    <w:rsid w:val="0032381D"/>
    <w:rsid w:val="0032394E"/>
    <w:rsid w:val="0032400F"/>
    <w:rsid w:val="0032405C"/>
    <w:rsid w:val="00324579"/>
    <w:rsid w:val="00324AA7"/>
    <w:rsid w:val="00324F22"/>
    <w:rsid w:val="00324F71"/>
    <w:rsid w:val="00325A59"/>
    <w:rsid w:val="00325AE8"/>
    <w:rsid w:val="00325B01"/>
    <w:rsid w:val="003262A7"/>
    <w:rsid w:val="0032643B"/>
    <w:rsid w:val="003265A6"/>
    <w:rsid w:val="0032679C"/>
    <w:rsid w:val="00326A92"/>
    <w:rsid w:val="00326DFB"/>
    <w:rsid w:val="003271F2"/>
    <w:rsid w:val="003274C1"/>
    <w:rsid w:val="003277A2"/>
    <w:rsid w:val="00327D59"/>
    <w:rsid w:val="003302EC"/>
    <w:rsid w:val="0033056B"/>
    <w:rsid w:val="00330BE8"/>
    <w:rsid w:val="00330CF9"/>
    <w:rsid w:val="00330E1C"/>
    <w:rsid w:val="00330F82"/>
    <w:rsid w:val="00330F8A"/>
    <w:rsid w:val="00331565"/>
    <w:rsid w:val="00331680"/>
    <w:rsid w:val="003318B1"/>
    <w:rsid w:val="00331A56"/>
    <w:rsid w:val="00331C3D"/>
    <w:rsid w:val="0033238E"/>
    <w:rsid w:val="0033254B"/>
    <w:rsid w:val="0033270C"/>
    <w:rsid w:val="00332B6B"/>
    <w:rsid w:val="00332B7D"/>
    <w:rsid w:val="00332DAB"/>
    <w:rsid w:val="00332F04"/>
    <w:rsid w:val="003335E6"/>
    <w:rsid w:val="0033369A"/>
    <w:rsid w:val="00333989"/>
    <w:rsid w:val="003339BA"/>
    <w:rsid w:val="00333BB9"/>
    <w:rsid w:val="00333C7C"/>
    <w:rsid w:val="0033426F"/>
    <w:rsid w:val="00334956"/>
    <w:rsid w:val="00334C2D"/>
    <w:rsid w:val="00334E4D"/>
    <w:rsid w:val="0033502A"/>
    <w:rsid w:val="0033515B"/>
    <w:rsid w:val="003354DB"/>
    <w:rsid w:val="0033641E"/>
    <w:rsid w:val="003368AA"/>
    <w:rsid w:val="00336C79"/>
    <w:rsid w:val="00336C82"/>
    <w:rsid w:val="00336D08"/>
    <w:rsid w:val="003376FC"/>
    <w:rsid w:val="00337DF8"/>
    <w:rsid w:val="00337E56"/>
    <w:rsid w:val="00337FE3"/>
    <w:rsid w:val="003404CC"/>
    <w:rsid w:val="00340747"/>
    <w:rsid w:val="00340829"/>
    <w:rsid w:val="00340F9F"/>
    <w:rsid w:val="00341185"/>
    <w:rsid w:val="00341278"/>
    <w:rsid w:val="003413F8"/>
    <w:rsid w:val="003418B6"/>
    <w:rsid w:val="00341B7E"/>
    <w:rsid w:val="00342320"/>
    <w:rsid w:val="0034272B"/>
    <w:rsid w:val="00342797"/>
    <w:rsid w:val="00342AF5"/>
    <w:rsid w:val="00343115"/>
    <w:rsid w:val="003431AA"/>
    <w:rsid w:val="00343342"/>
    <w:rsid w:val="00343C0B"/>
    <w:rsid w:val="00343DC5"/>
    <w:rsid w:val="00343F18"/>
    <w:rsid w:val="0034431D"/>
    <w:rsid w:val="00344735"/>
    <w:rsid w:val="003447B6"/>
    <w:rsid w:val="00344885"/>
    <w:rsid w:val="00344A0B"/>
    <w:rsid w:val="00344EFB"/>
    <w:rsid w:val="00345809"/>
    <w:rsid w:val="00345A6A"/>
    <w:rsid w:val="00345C89"/>
    <w:rsid w:val="00345D62"/>
    <w:rsid w:val="00345ED0"/>
    <w:rsid w:val="0034643F"/>
    <w:rsid w:val="00346732"/>
    <w:rsid w:val="00346784"/>
    <w:rsid w:val="0034689C"/>
    <w:rsid w:val="00347698"/>
    <w:rsid w:val="00347A22"/>
    <w:rsid w:val="00347C70"/>
    <w:rsid w:val="00347DD1"/>
    <w:rsid w:val="00347FB9"/>
    <w:rsid w:val="00350032"/>
    <w:rsid w:val="00350277"/>
    <w:rsid w:val="00350479"/>
    <w:rsid w:val="00351711"/>
    <w:rsid w:val="003519CD"/>
    <w:rsid w:val="00351B88"/>
    <w:rsid w:val="00351C9E"/>
    <w:rsid w:val="003522C8"/>
    <w:rsid w:val="00352948"/>
    <w:rsid w:val="00353264"/>
    <w:rsid w:val="0035344A"/>
    <w:rsid w:val="003537BC"/>
    <w:rsid w:val="00353832"/>
    <w:rsid w:val="0035396A"/>
    <w:rsid w:val="0035398F"/>
    <w:rsid w:val="003539F8"/>
    <w:rsid w:val="00353CF2"/>
    <w:rsid w:val="00353F2E"/>
    <w:rsid w:val="00354439"/>
    <w:rsid w:val="003546D8"/>
    <w:rsid w:val="00354936"/>
    <w:rsid w:val="00354C56"/>
    <w:rsid w:val="00355B87"/>
    <w:rsid w:val="00355C0C"/>
    <w:rsid w:val="0035613F"/>
    <w:rsid w:val="0035675A"/>
    <w:rsid w:val="00356A46"/>
    <w:rsid w:val="00356C25"/>
    <w:rsid w:val="00356C72"/>
    <w:rsid w:val="00357044"/>
    <w:rsid w:val="0035707E"/>
    <w:rsid w:val="0035711C"/>
    <w:rsid w:val="003572E2"/>
    <w:rsid w:val="003575BC"/>
    <w:rsid w:val="003576BF"/>
    <w:rsid w:val="00357AF4"/>
    <w:rsid w:val="00357BC0"/>
    <w:rsid w:val="00357C07"/>
    <w:rsid w:val="00357D40"/>
    <w:rsid w:val="00360961"/>
    <w:rsid w:val="00360D10"/>
    <w:rsid w:val="003610DA"/>
    <w:rsid w:val="003611B3"/>
    <w:rsid w:val="00361410"/>
    <w:rsid w:val="003614E0"/>
    <w:rsid w:val="00361942"/>
    <w:rsid w:val="00361A5D"/>
    <w:rsid w:val="00361AFE"/>
    <w:rsid w:val="00361C8D"/>
    <w:rsid w:val="00361E0B"/>
    <w:rsid w:val="00361E82"/>
    <w:rsid w:val="00361F14"/>
    <w:rsid w:val="00362C06"/>
    <w:rsid w:val="00363531"/>
    <w:rsid w:val="00363658"/>
    <w:rsid w:val="00363926"/>
    <w:rsid w:val="0036421D"/>
    <w:rsid w:val="00364ED8"/>
    <w:rsid w:val="00365297"/>
    <w:rsid w:val="003653A1"/>
    <w:rsid w:val="0036636A"/>
    <w:rsid w:val="00366A8D"/>
    <w:rsid w:val="00366BFC"/>
    <w:rsid w:val="00367260"/>
    <w:rsid w:val="003672D3"/>
    <w:rsid w:val="00367720"/>
    <w:rsid w:val="00367A5A"/>
    <w:rsid w:val="00367D34"/>
    <w:rsid w:val="00367D3B"/>
    <w:rsid w:val="003702E2"/>
    <w:rsid w:val="003707B0"/>
    <w:rsid w:val="0037099B"/>
    <w:rsid w:val="00370A4C"/>
    <w:rsid w:val="00370DCB"/>
    <w:rsid w:val="00370DCF"/>
    <w:rsid w:val="0037214B"/>
    <w:rsid w:val="00372599"/>
    <w:rsid w:val="00372B56"/>
    <w:rsid w:val="00373514"/>
    <w:rsid w:val="0037390A"/>
    <w:rsid w:val="00373923"/>
    <w:rsid w:val="003741BF"/>
    <w:rsid w:val="00374747"/>
    <w:rsid w:val="003748A0"/>
    <w:rsid w:val="00374A94"/>
    <w:rsid w:val="00374C44"/>
    <w:rsid w:val="00374F06"/>
    <w:rsid w:val="00375036"/>
    <w:rsid w:val="00375273"/>
    <w:rsid w:val="003756C3"/>
    <w:rsid w:val="00375D01"/>
    <w:rsid w:val="00376FE5"/>
    <w:rsid w:val="00377004"/>
    <w:rsid w:val="00377332"/>
    <w:rsid w:val="00377CEC"/>
    <w:rsid w:val="00377E81"/>
    <w:rsid w:val="00380204"/>
    <w:rsid w:val="0038030A"/>
    <w:rsid w:val="003813A0"/>
    <w:rsid w:val="003817CB"/>
    <w:rsid w:val="00381B17"/>
    <w:rsid w:val="00381E0A"/>
    <w:rsid w:val="003821BA"/>
    <w:rsid w:val="00382255"/>
    <w:rsid w:val="0038244B"/>
    <w:rsid w:val="00382497"/>
    <w:rsid w:val="00382B66"/>
    <w:rsid w:val="00382DB2"/>
    <w:rsid w:val="00383587"/>
    <w:rsid w:val="00384097"/>
    <w:rsid w:val="0038443C"/>
    <w:rsid w:val="0038490A"/>
    <w:rsid w:val="003849AC"/>
    <w:rsid w:val="00384AA1"/>
    <w:rsid w:val="0038511A"/>
    <w:rsid w:val="00385798"/>
    <w:rsid w:val="003857C5"/>
    <w:rsid w:val="003858E6"/>
    <w:rsid w:val="003859D5"/>
    <w:rsid w:val="00385E13"/>
    <w:rsid w:val="00386501"/>
    <w:rsid w:val="00386C90"/>
    <w:rsid w:val="0038745A"/>
    <w:rsid w:val="0039003F"/>
    <w:rsid w:val="00390352"/>
    <w:rsid w:val="0039070D"/>
    <w:rsid w:val="00390788"/>
    <w:rsid w:val="00390898"/>
    <w:rsid w:val="00390B29"/>
    <w:rsid w:val="00390E3B"/>
    <w:rsid w:val="00390E5B"/>
    <w:rsid w:val="00390EBF"/>
    <w:rsid w:val="0039135A"/>
    <w:rsid w:val="00391450"/>
    <w:rsid w:val="00391577"/>
    <w:rsid w:val="00391D76"/>
    <w:rsid w:val="00391FA3"/>
    <w:rsid w:val="003921B7"/>
    <w:rsid w:val="0039224D"/>
    <w:rsid w:val="003926B3"/>
    <w:rsid w:val="003926F2"/>
    <w:rsid w:val="00392B94"/>
    <w:rsid w:val="00392C17"/>
    <w:rsid w:val="00392FAD"/>
    <w:rsid w:val="0039323D"/>
    <w:rsid w:val="0039323E"/>
    <w:rsid w:val="003935DE"/>
    <w:rsid w:val="0039385E"/>
    <w:rsid w:val="00393929"/>
    <w:rsid w:val="00393A83"/>
    <w:rsid w:val="00393F25"/>
    <w:rsid w:val="003940F2"/>
    <w:rsid w:val="00394367"/>
    <w:rsid w:val="003947F5"/>
    <w:rsid w:val="0039484A"/>
    <w:rsid w:val="0039493F"/>
    <w:rsid w:val="0039612A"/>
    <w:rsid w:val="0039616F"/>
    <w:rsid w:val="00396DFB"/>
    <w:rsid w:val="00397127"/>
    <w:rsid w:val="003972A8"/>
    <w:rsid w:val="003973F0"/>
    <w:rsid w:val="003974D1"/>
    <w:rsid w:val="00397A6C"/>
    <w:rsid w:val="00397AE6"/>
    <w:rsid w:val="00397B9D"/>
    <w:rsid w:val="00397DA2"/>
    <w:rsid w:val="00397F91"/>
    <w:rsid w:val="003A0013"/>
    <w:rsid w:val="003A0271"/>
    <w:rsid w:val="003A028E"/>
    <w:rsid w:val="003A03F2"/>
    <w:rsid w:val="003A05D9"/>
    <w:rsid w:val="003A05E9"/>
    <w:rsid w:val="003A1272"/>
    <w:rsid w:val="003A133F"/>
    <w:rsid w:val="003A140F"/>
    <w:rsid w:val="003A1761"/>
    <w:rsid w:val="003A1A9C"/>
    <w:rsid w:val="003A1B40"/>
    <w:rsid w:val="003A1C3D"/>
    <w:rsid w:val="003A1EE3"/>
    <w:rsid w:val="003A219B"/>
    <w:rsid w:val="003A2320"/>
    <w:rsid w:val="003A2497"/>
    <w:rsid w:val="003A24D2"/>
    <w:rsid w:val="003A2736"/>
    <w:rsid w:val="003A2935"/>
    <w:rsid w:val="003A2CB0"/>
    <w:rsid w:val="003A2DB9"/>
    <w:rsid w:val="003A3048"/>
    <w:rsid w:val="003A4224"/>
    <w:rsid w:val="003A4292"/>
    <w:rsid w:val="003A442E"/>
    <w:rsid w:val="003A47BA"/>
    <w:rsid w:val="003A4E1C"/>
    <w:rsid w:val="003A53A9"/>
    <w:rsid w:val="003A5434"/>
    <w:rsid w:val="003A572E"/>
    <w:rsid w:val="003A5996"/>
    <w:rsid w:val="003A5AF8"/>
    <w:rsid w:val="003A6537"/>
    <w:rsid w:val="003A6882"/>
    <w:rsid w:val="003A6B6F"/>
    <w:rsid w:val="003A7034"/>
    <w:rsid w:val="003A70F1"/>
    <w:rsid w:val="003A740A"/>
    <w:rsid w:val="003A752C"/>
    <w:rsid w:val="003B005F"/>
    <w:rsid w:val="003B017D"/>
    <w:rsid w:val="003B0248"/>
    <w:rsid w:val="003B0595"/>
    <w:rsid w:val="003B109F"/>
    <w:rsid w:val="003B138B"/>
    <w:rsid w:val="003B13EB"/>
    <w:rsid w:val="003B187A"/>
    <w:rsid w:val="003B1BE4"/>
    <w:rsid w:val="003B1D8A"/>
    <w:rsid w:val="003B1FB3"/>
    <w:rsid w:val="003B2035"/>
    <w:rsid w:val="003B21C5"/>
    <w:rsid w:val="003B22FF"/>
    <w:rsid w:val="003B2532"/>
    <w:rsid w:val="003B2682"/>
    <w:rsid w:val="003B2B62"/>
    <w:rsid w:val="003B2C9A"/>
    <w:rsid w:val="003B30E7"/>
    <w:rsid w:val="003B3482"/>
    <w:rsid w:val="003B35B9"/>
    <w:rsid w:val="003B3BB8"/>
    <w:rsid w:val="003B4039"/>
    <w:rsid w:val="003B48A5"/>
    <w:rsid w:val="003B4E8C"/>
    <w:rsid w:val="003B51EA"/>
    <w:rsid w:val="003B52CE"/>
    <w:rsid w:val="003B535D"/>
    <w:rsid w:val="003B579D"/>
    <w:rsid w:val="003B5816"/>
    <w:rsid w:val="003B5969"/>
    <w:rsid w:val="003B5E7A"/>
    <w:rsid w:val="003B5EBF"/>
    <w:rsid w:val="003B5F46"/>
    <w:rsid w:val="003B62D2"/>
    <w:rsid w:val="003B6541"/>
    <w:rsid w:val="003B6B70"/>
    <w:rsid w:val="003B71CA"/>
    <w:rsid w:val="003B7335"/>
    <w:rsid w:val="003B7482"/>
    <w:rsid w:val="003B7CCC"/>
    <w:rsid w:val="003C0094"/>
    <w:rsid w:val="003C02D5"/>
    <w:rsid w:val="003C0367"/>
    <w:rsid w:val="003C0399"/>
    <w:rsid w:val="003C0878"/>
    <w:rsid w:val="003C0DBC"/>
    <w:rsid w:val="003C0ECF"/>
    <w:rsid w:val="003C1087"/>
    <w:rsid w:val="003C1175"/>
    <w:rsid w:val="003C123F"/>
    <w:rsid w:val="003C15DB"/>
    <w:rsid w:val="003C200F"/>
    <w:rsid w:val="003C288D"/>
    <w:rsid w:val="003C2B7B"/>
    <w:rsid w:val="003C2EB2"/>
    <w:rsid w:val="003C3E78"/>
    <w:rsid w:val="003C3F99"/>
    <w:rsid w:val="003C4812"/>
    <w:rsid w:val="003C4CD3"/>
    <w:rsid w:val="003C50B0"/>
    <w:rsid w:val="003C510A"/>
    <w:rsid w:val="003C53F9"/>
    <w:rsid w:val="003C544E"/>
    <w:rsid w:val="003C56FB"/>
    <w:rsid w:val="003C583E"/>
    <w:rsid w:val="003C5B3F"/>
    <w:rsid w:val="003C614C"/>
    <w:rsid w:val="003C6431"/>
    <w:rsid w:val="003C6786"/>
    <w:rsid w:val="003C679A"/>
    <w:rsid w:val="003C6978"/>
    <w:rsid w:val="003C6C0F"/>
    <w:rsid w:val="003C6D4B"/>
    <w:rsid w:val="003C6F4A"/>
    <w:rsid w:val="003C7BFF"/>
    <w:rsid w:val="003C7C73"/>
    <w:rsid w:val="003D048F"/>
    <w:rsid w:val="003D04D9"/>
    <w:rsid w:val="003D0867"/>
    <w:rsid w:val="003D12BA"/>
    <w:rsid w:val="003D139E"/>
    <w:rsid w:val="003D13A9"/>
    <w:rsid w:val="003D164F"/>
    <w:rsid w:val="003D17D1"/>
    <w:rsid w:val="003D1947"/>
    <w:rsid w:val="003D2727"/>
    <w:rsid w:val="003D275A"/>
    <w:rsid w:val="003D29BD"/>
    <w:rsid w:val="003D2D5B"/>
    <w:rsid w:val="003D2F60"/>
    <w:rsid w:val="003D3807"/>
    <w:rsid w:val="003D39E7"/>
    <w:rsid w:val="003D3C13"/>
    <w:rsid w:val="003D3C93"/>
    <w:rsid w:val="003D403D"/>
    <w:rsid w:val="003D41EB"/>
    <w:rsid w:val="003D4978"/>
    <w:rsid w:val="003D521C"/>
    <w:rsid w:val="003D52EB"/>
    <w:rsid w:val="003D5D83"/>
    <w:rsid w:val="003D618F"/>
    <w:rsid w:val="003D640F"/>
    <w:rsid w:val="003D65A7"/>
    <w:rsid w:val="003D66D3"/>
    <w:rsid w:val="003D6B73"/>
    <w:rsid w:val="003D6D0E"/>
    <w:rsid w:val="003D6DA0"/>
    <w:rsid w:val="003D7233"/>
    <w:rsid w:val="003D7D4A"/>
    <w:rsid w:val="003E0B8C"/>
    <w:rsid w:val="003E0BC9"/>
    <w:rsid w:val="003E1583"/>
    <w:rsid w:val="003E179D"/>
    <w:rsid w:val="003E179F"/>
    <w:rsid w:val="003E200C"/>
    <w:rsid w:val="003E2473"/>
    <w:rsid w:val="003E27A3"/>
    <w:rsid w:val="003E28EF"/>
    <w:rsid w:val="003E325D"/>
    <w:rsid w:val="003E3919"/>
    <w:rsid w:val="003E39D5"/>
    <w:rsid w:val="003E3CC6"/>
    <w:rsid w:val="003E41B7"/>
    <w:rsid w:val="003E4798"/>
    <w:rsid w:val="003E483A"/>
    <w:rsid w:val="003E55EC"/>
    <w:rsid w:val="003E57A2"/>
    <w:rsid w:val="003E5CC1"/>
    <w:rsid w:val="003E5DC8"/>
    <w:rsid w:val="003E5DDF"/>
    <w:rsid w:val="003E5EB7"/>
    <w:rsid w:val="003E5FFF"/>
    <w:rsid w:val="003E69ED"/>
    <w:rsid w:val="003E69FD"/>
    <w:rsid w:val="003E6A3E"/>
    <w:rsid w:val="003E6B16"/>
    <w:rsid w:val="003E6BD2"/>
    <w:rsid w:val="003E6CC6"/>
    <w:rsid w:val="003E6E57"/>
    <w:rsid w:val="003E6F33"/>
    <w:rsid w:val="003E726B"/>
    <w:rsid w:val="003E777E"/>
    <w:rsid w:val="003E7A35"/>
    <w:rsid w:val="003E7E1C"/>
    <w:rsid w:val="003F00E9"/>
    <w:rsid w:val="003F0215"/>
    <w:rsid w:val="003F08B2"/>
    <w:rsid w:val="003F0B68"/>
    <w:rsid w:val="003F0BC6"/>
    <w:rsid w:val="003F1005"/>
    <w:rsid w:val="003F18A6"/>
    <w:rsid w:val="003F19D8"/>
    <w:rsid w:val="003F1A61"/>
    <w:rsid w:val="003F1DD2"/>
    <w:rsid w:val="003F1F2C"/>
    <w:rsid w:val="003F21EF"/>
    <w:rsid w:val="003F2402"/>
    <w:rsid w:val="003F288C"/>
    <w:rsid w:val="003F2927"/>
    <w:rsid w:val="003F2DC2"/>
    <w:rsid w:val="003F31B7"/>
    <w:rsid w:val="003F3229"/>
    <w:rsid w:val="003F3567"/>
    <w:rsid w:val="003F3635"/>
    <w:rsid w:val="003F37EA"/>
    <w:rsid w:val="003F404C"/>
    <w:rsid w:val="003F429D"/>
    <w:rsid w:val="003F42C7"/>
    <w:rsid w:val="003F4533"/>
    <w:rsid w:val="003F5330"/>
    <w:rsid w:val="003F5777"/>
    <w:rsid w:val="003F581F"/>
    <w:rsid w:val="003F5CA7"/>
    <w:rsid w:val="003F6116"/>
    <w:rsid w:val="003F6235"/>
    <w:rsid w:val="003F73B3"/>
    <w:rsid w:val="003F7707"/>
    <w:rsid w:val="003F7826"/>
    <w:rsid w:val="003F7842"/>
    <w:rsid w:val="00400097"/>
    <w:rsid w:val="0040104C"/>
    <w:rsid w:val="004014C6"/>
    <w:rsid w:val="00401741"/>
    <w:rsid w:val="004018F9"/>
    <w:rsid w:val="00401EE8"/>
    <w:rsid w:val="0040232C"/>
    <w:rsid w:val="004023B1"/>
    <w:rsid w:val="00402924"/>
    <w:rsid w:val="00402A50"/>
    <w:rsid w:val="00402FCF"/>
    <w:rsid w:val="0040353F"/>
    <w:rsid w:val="004035B8"/>
    <w:rsid w:val="004036A6"/>
    <w:rsid w:val="004036B4"/>
    <w:rsid w:val="004039F8"/>
    <w:rsid w:val="00403A44"/>
    <w:rsid w:val="0040405D"/>
    <w:rsid w:val="0040447A"/>
    <w:rsid w:val="00404574"/>
    <w:rsid w:val="00405025"/>
    <w:rsid w:val="00405366"/>
    <w:rsid w:val="004053B6"/>
    <w:rsid w:val="004055DA"/>
    <w:rsid w:val="00405810"/>
    <w:rsid w:val="00405991"/>
    <w:rsid w:val="00405B9D"/>
    <w:rsid w:val="00406261"/>
    <w:rsid w:val="00406359"/>
    <w:rsid w:val="004063DC"/>
    <w:rsid w:val="004065E9"/>
    <w:rsid w:val="004066C4"/>
    <w:rsid w:val="00406D20"/>
    <w:rsid w:val="00406D98"/>
    <w:rsid w:val="00406F26"/>
    <w:rsid w:val="004071F1"/>
    <w:rsid w:val="00407342"/>
    <w:rsid w:val="004074D5"/>
    <w:rsid w:val="004074FE"/>
    <w:rsid w:val="004075BE"/>
    <w:rsid w:val="00410105"/>
    <w:rsid w:val="00410CCD"/>
    <w:rsid w:val="0041122B"/>
    <w:rsid w:val="00411C5C"/>
    <w:rsid w:val="00412162"/>
    <w:rsid w:val="004121E3"/>
    <w:rsid w:val="0041221B"/>
    <w:rsid w:val="0041262B"/>
    <w:rsid w:val="00412734"/>
    <w:rsid w:val="00412DBC"/>
    <w:rsid w:val="00412F0B"/>
    <w:rsid w:val="004130C9"/>
    <w:rsid w:val="0041320E"/>
    <w:rsid w:val="00413269"/>
    <w:rsid w:val="0041460F"/>
    <w:rsid w:val="00414946"/>
    <w:rsid w:val="004152AE"/>
    <w:rsid w:val="00415576"/>
    <w:rsid w:val="00416828"/>
    <w:rsid w:val="00416BAF"/>
    <w:rsid w:val="00416C1A"/>
    <w:rsid w:val="00416E25"/>
    <w:rsid w:val="0041724F"/>
    <w:rsid w:val="004172ED"/>
    <w:rsid w:val="00417677"/>
    <w:rsid w:val="004179E7"/>
    <w:rsid w:val="00417D76"/>
    <w:rsid w:val="00417D78"/>
    <w:rsid w:val="0042072E"/>
    <w:rsid w:val="004208C4"/>
    <w:rsid w:val="0042150C"/>
    <w:rsid w:val="00421854"/>
    <w:rsid w:val="004223C4"/>
    <w:rsid w:val="0042250B"/>
    <w:rsid w:val="004227EB"/>
    <w:rsid w:val="00422829"/>
    <w:rsid w:val="00422839"/>
    <w:rsid w:val="00423233"/>
    <w:rsid w:val="0042343D"/>
    <w:rsid w:val="00423652"/>
    <w:rsid w:val="0042375D"/>
    <w:rsid w:val="0042377D"/>
    <w:rsid w:val="00423C08"/>
    <w:rsid w:val="00423F26"/>
    <w:rsid w:val="00424246"/>
    <w:rsid w:val="00424690"/>
    <w:rsid w:val="00424982"/>
    <w:rsid w:val="00424E52"/>
    <w:rsid w:val="00425782"/>
    <w:rsid w:val="00425BE5"/>
    <w:rsid w:val="00426247"/>
    <w:rsid w:val="004268BC"/>
    <w:rsid w:val="004268F8"/>
    <w:rsid w:val="004269EF"/>
    <w:rsid w:val="00426E76"/>
    <w:rsid w:val="00426F24"/>
    <w:rsid w:val="004275A2"/>
    <w:rsid w:val="00427A84"/>
    <w:rsid w:val="0043068A"/>
    <w:rsid w:val="00430E9B"/>
    <w:rsid w:val="004310AB"/>
    <w:rsid w:val="00431536"/>
    <w:rsid w:val="00431871"/>
    <w:rsid w:val="00432056"/>
    <w:rsid w:val="0043243A"/>
    <w:rsid w:val="0043275E"/>
    <w:rsid w:val="00432865"/>
    <w:rsid w:val="00432926"/>
    <w:rsid w:val="0043319F"/>
    <w:rsid w:val="00433791"/>
    <w:rsid w:val="00433E34"/>
    <w:rsid w:val="00433FB1"/>
    <w:rsid w:val="0043452C"/>
    <w:rsid w:val="004347A7"/>
    <w:rsid w:val="00435082"/>
    <w:rsid w:val="0043570E"/>
    <w:rsid w:val="00435718"/>
    <w:rsid w:val="00436105"/>
    <w:rsid w:val="0043673F"/>
    <w:rsid w:val="004375A3"/>
    <w:rsid w:val="004379B9"/>
    <w:rsid w:val="00437B50"/>
    <w:rsid w:val="00437B65"/>
    <w:rsid w:val="00437C07"/>
    <w:rsid w:val="00440251"/>
    <w:rsid w:val="00440571"/>
    <w:rsid w:val="004407D8"/>
    <w:rsid w:val="0044081C"/>
    <w:rsid w:val="00440999"/>
    <w:rsid w:val="00440CC9"/>
    <w:rsid w:val="00440DE7"/>
    <w:rsid w:val="004413BB"/>
    <w:rsid w:val="00441E84"/>
    <w:rsid w:val="00441F36"/>
    <w:rsid w:val="00442220"/>
    <w:rsid w:val="00442445"/>
    <w:rsid w:val="00442958"/>
    <w:rsid w:val="00442C1E"/>
    <w:rsid w:val="00442DC8"/>
    <w:rsid w:val="004431AB"/>
    <w:rsid w:val="004433AC"/>
    <w:rsid w:val="00443547"/>
    <w:rsid w:val="00443E5A"/>
    <w:rsid w:val="00443F7B"/>
    <w:rsid w:val="00444068"/>
    <w:rsid w:val="00444B8F"/>
    <w:rsid w:val="00444E80"/>
    <w:rsid w:val="00445388"/>
    <w:rsid w:val="004456F5"/>
    <w:rsid w:val="004458FF"/>
    <w:rsid w:val="0044620E"/>
    <w:rsid w:val="0044651A"/>
    <w:rsid w:val="00446619"/>
    <w:rsid w:val="00446857"/>
    <w:rsid w:val="00446A8D"/>
    <w:rsid w:val="00446D3C"/>
    <w:rsid w:val="00446FAC"/>
    <w:rsid w:val="00447194"/>
    <w:rsid w:val="004472AE"/>
    <w:rsid w:val="004473A4"/>
    <w:rsid w:val="00447751"/>
    <w:rsid w:val="004501F9"/>
    <w:rsid w:val="00451073"/>
    <w:rsid w:val="00451308"/>
    <w:rsid w:val="0045133A"/>
    <w:rsid w:val="004514A2"/>
    <w:rsid w:val="0045154E"/>
    <w:rsid w:val="00451990"/>
    <w:rsid w:val="004519DF"/>
    <w:rsid w:val="00451CB2"/>
    <w:rsid w:val="00451FB0"/>
    <w:rsid w:val="004522B3"/>
    <w:rsid w:val="00452C95"/>
    <w:rsid w:val="00453BD0"/>
    <w:rsid w:val="00453BD5"/>
    <w:rsid w:val="00453C6E"/>
    <w:rsid w:val="00453C99"/>
    <w:rsid w:val="00454A70"/>
    <w:rsid w:val="00454BF6"/>
    <w:rsid w:val="00454BF8"/>
    <w:rsid w:val="00454D1A"/>
    <w:rsid w:val="00454F8A"/>
    <w:rsid w:val="0045536C"/>
    <w:rsid w:val="0045568C"/>
    <w:rsid w:val="004556F5"/>
    <w:rsid w:val="004559C8"/>
    <w:rsid w:val="00455C5D"/>
    <w:rsid w:val="0045649A"/>
    <w:rsid w:val="00457018"/>
    <w:rsid w:val="004575C8"/>
    <w:rsid w:val="0045773C"/>
    <w:rsid w:val="00457886"/>
    <w:rsid w:val="004578BB"/>
    <w:rsid w:val="00457A0E"/>
    <w:rsid w:val="00457B47"/>
    <w:rsid w:val="00457E42"/>
    <w:rsid w:val="00457EE1"/>
    <w:rsid w:val="004605A5"/>
    <w:rsid w:val="00460972"/>
    <w:rsid w:val="00461C89"/>
    <w:rsid w:val="00461EC8"/>
    <w:rsid w:val="00462282"/>
    <w:rsid w:val="00462823"/>
    <w:rsid w:val="00462E3F"/>
    <w:rsid w:val="00462FAE"/>
    <w:rsid w:val="00463371"/>
    <w:rsid w:val="00463591"/>
    <w:rsid w:val="00463B2E"/>
    <w:rsid w:val="00463CEF"/>
    <w:rsid w:val="00463E1B"/>
    <w:rsid w:val="00463EC6"/>
    <w:rsid w:val="00463FC1"/>
    <w:rsid w:val="004640AD"/>
    <w:rsid w:val="00464200"/>
    <w:rsid w:val="004642F9"/>
    <w:rsid w:val="00464CE8"/>
    <w:rsid w:val="00465066"/>
    <w:rsid w:val="004655CA"/>
    <w:rsid w:val="004659D9"/>
    <w:rsid w:val="00465E5C"/>
    <w:rsid w:val="004661DC"/>
    <w:rsid w:val="004665A5"/>
    <w:rsid w:val="004669A3"/>
    <w:rsid w:val="00466A3A"/>
    <w:rsid w:val="00466A5B"/>
    <w:rsid w:val="00466DD2"/>
    <w:rsid w:val="00466E16"/>
    <w:rsid w:val="00466E3C"/>
    <w:rsid w:val="0046713B"/>
    <w:rsid w:val="00467388"/>
    <w:rsid w:val="0046742F"/>
    <w:rsid w:val="00467572"/>
    <w:rsid w:val="00470275"/>
    <w:rsid w:val="004703A0"/>
    <w:rsid w:val="00470734"/>
    <w:rsid w:val="00470BCA"/>
    <w:rsid w:val="00470C2D"/>
    <w:rsid w:val="00470CED"/>
    <w:rsid w:val="00470E73"/>
    <w:rsid w:val="00471974"/>
    <w:rsid w:val="00471B8B"/>
    <w:rsid w:val="00472419"/>
    <w:rsid w:val="00472483"/>
    <w:rsid w:val="00472833"/>
    <w:rsid w:val="00472DF0"/>
    <w:rsid w:val="00473285"/>
    <w:rsid w:val="00473432"/>
    <w:rsid w:val="0047345F"/>
    <w:rsid w:val="004736A8"/>
    <w:rsid w:val="0047377B"/>
    <w:rsid w:val="00473992"/>
    <w:rsid w:val="00473E38"/>
    <w:rsid w:val="0047414A"/>
    <w:rsid w:val="00474330"/>
    <w:rsid w:val="00474751"/>
    <w:rsid w:val="004748CB"/>
    <w:rsid w:val="004749EF"/>
    <w:rsid w:val="00474B0C"/>
    <w:rsid w:val="00474B36"/>
    <w:rsid w:val="00474C13"/>
    <w:rsid w:val="00474EF9"/>
    <w:rsid w:val="004757B0"/>
    <w:rsid w:val="00475846"/>
    <w:rsid w:val="00475C30"/>
    <w:rsid w:val="00476469"/>
    <w:rsid w:val="00476A22"/>
    <w:rsid w:val="00476CD7"/>
    <w:rsid w:val="00476D83"/>
    <w:rsid w:val="0047737A"/>
    <w:rsid w:val="004773CF"/>
    <w:rsid w:val="0047770D"/>
    <w:rsid w:val="004777FC"/>
    <w:rsid w:val="00477BB5"/>
    <w:rsid w:val="00477F80"/>
    <w:rsid w:val="00480BAA"/>
    <w:rsid w:val="00480E51"/>
    <w:rsid w:val="0048154B"/>
    <w:rsid w:val="0048183C"/>
    <w:rsid w:val="00482257"/>
    <w:rsid w:val="00482666"/>
    <w:rsid w:val="00482702"/>
    <w:rsid w:val="00482D28"/>
    <w:rsid w:val="0048301C"/>
    <w:rsid w:val="004834A2"/>
    <w:rsid w:val="00483A73"/>
    <w:rsid w:val="00483B09"/>
    <w:rsid w:val="00483CE2"/>
    <w:rsid w:val="00483EFF"/>
    <w:rsid w:val="004844A5"/>
    <w:rsid w:val="00484AC9"/>
    <w:rsid w:val="00484E80"/>
    <w:rsid w:val="004855A2"/>
    <w:rsid w:val="00485791"/>
    <w:rsid w:val="004857C4"/>
    <w:rsid w:val="00485920"/>
    <w:rsid w:val="004864AE"/>
    <w:rsid w:val="00486692"/>
    <w:rsid w:val="004869E5"/>
    <w:rsid w:val="00486BDC"/>
    <w:rsid w:val="00486C3C"/>
    <w:rsid w:val="00486D56"/>
    <w:rsid w:val="00486F90"/>
    <w:rsid w:val="0048730F"/>
    <w:rsid w:val="00487914"/>
    <w:rsid w:val="00487A1B"/>
    <w:rsid w:val="00487B41"/>
    <w:rsid w:val="00487C10"/>
    <w:rsid w:val="00487C29"/>
    <w:rsid w:val="00487D0B"/>
    <w:rsid w:val="004906F0"/>
    <w:rsid w:val="004909AF"/>
    <w:rsid w:val="00490A80"/>
    <w:rsid w:val="00490BD6"/>
    <w:rsid w:val="00490BE7"/>
    <w:rsid w:val="00490D5D"/>
    <w:rsid w:val="004911D3"/>
    <w:rsid w:val="004912DE"/>
    <w:rsid w:val="00491627"/>
    <w:rsid w:val="00491822"/>
    <w:rsid w:val="004919DD"/>
    <w:rsid w:val="004920A1"/>
    <w:rsid w:val="004922D2"/>
    <w:rsid w:val="004924D4"/>
    <w:rsid w:val="00492509"/>
    <w:rsid w:val="00492BF1"/>
    <w:rsid w:val="00492D11"/>
    <w:rsid w:val="0049408F"/>
    <w:rsid w:val="00494465"/>
    <w:rsid w:val="00494E71"/>
    <w:rsid w:val="00494FAD"/>
    <w:rsid w:val="004953A8"/>
    <w:rsid w:val="00495513"/>
    <w:rsid w:val="004956B4"/>
    <w:rsid w:val="0049589A"/>
    <w:rsid w:val="004958FE"/>
    <w:rsid w:val="00495A25"/>
    <w:rsid w:val="00495BAC"/>
    <w:rsid w:val="00496278"/>
    <w:rsid w:val="004963DB"/>
    <w:rsid w:val="00496732"/>
    <w:rsid w:val="00496CE5"/>
    <w:rsid w:val="00497298"/>
    <w:rsid w:val="00497361"/>
    <w:rsid w:val="004979EB"/>
    <w:rsid w:val="00497F46"/>
    <w:rsid w:val="004A049B"/>
    <w:rsid w:val="004A0570"/>
    <w:rsid w:val="004A0689"/>
    <w:rsid w:val="004A0C85"/>
    <w:rsid w:val="004A0C9E"/>
    <w:rsid w:val="004A0DD9"/>
    <w:rsid w:val="004A11FC"/>
    <w:rsid w:val="004A16F2"/>
    <w:rsid w:val="004A1957"/>
    <w:rsid w:val="004A225A"/>
    <w:rsid w:val="004A2343"/>
    <w:rsid w:val="004A2786"/>
    <w:rsid w:val="004A2AED"/>
    <w:rsid w:val="004A2C79"/>
    <w:rsid w:val="004A2D8E"/>
    <w:rsid w:val="004A31AC"/>
    <w:rsid w:val="004A360A"/>
    <w:rsid w:val="004A39F2"/>
    <w:rsid w:val="004A3B8B"/>
    <w:rsid w:val="004A3FE1"/>
    <w:rsid w:val="004A40A4"/>
    <w:rsid w:val="004A4701"/>
    <w:rsid w:val="004A4A4B"/>
    <w:rsid w:val="004A4AD8"/>
    <w:rsid w:val="004A5141"/>
    <w:rsid w:val="004A5255"/>
    <w:rsid w:val="004A554E"/>
    <w:rsid w:val="004A55AC"/>
    <w:rsid w:val="004A55E5"/>
    <w:rsid w:val="004A5662"/>
    <w:rsid w:val="004A57B8"/>
    <w:rsid w:val="004A59F2"/>
    <w:rsid w:val="004A63EF"/>
    <w:rsid w:val="004A64D4"/>
    <w:rsid w:val="004A6524"/>
    <w:rsid w:val="004A69B9"/>
    <w:rsid w:val="004A6A7D"/>
    <w:rsid w:val="004A6B47"/>
    <w:rsid w:val="004A6EC3"/>
    <w:rsid w:val="004A704E"/>
    <w:rsid w:val="004A7116"/>
    <w:rsid w:val="004A725A"/>
    <w:rsid w:val="004A75FB"/>
    <w:rsid w:val="004B034D"/>
    <w:rsid w:val="004B0FBF"/>
    <w:rsid w:val="004B1285"/>
    <w:rsid w:val="004B18E8"/>
    <w:rsid w:val="004B1A34"/>
    <w:rsid w:val="004B26B0"/>
    <w:rsid w:val="004B2863"/>
    <w:rsid w:val="004B2BC3"/>
    <w:rsid w:val="004B2D76"/>
    <w:rsid w:val="004B2F7D"/>
    <w:rsid w:val="004B30B9"/>
    <w:rsid w:val="004B3244"/>
    <w:rsid w:val="004B393E"/>
    <w:rsid w:val="004B39C6"/>
    <w:rsid w:val="004B3AF2"/>
    <w:rsid w:val="004B3DE9"/>
    <w:rsid w:val="004B439F"/>
    <w:rsid w:val="004B5288"/>
    <w:rsid w:val="004B5829"/>
    <w:rsid w:val="004B591B"/>
    <w:rsid w:val="004B5B6A"/>
    <w:rsid w:val="004B5CD7"/>
    <w:rsid w:val="004B675C"/>
    <w:rsid w:val="004B6828"/>
    <w:rsid w:val="004B6AF9"/>
    <w:rsid w:val="004B6C80"/>
    <w:rsid w:val="004B797E"/>
    <w:rsid w:val="004B7A9B"/>
    <w:rsid w:val="004C0810"/>
    <w:rsid w:val="004C08DB"/>
    <w:rsid w:val="004C0D4B"/>
    <w:rsid w:val="004C0D93"/>
    <w:rsid w:val="004C105A"/>
    <w:rsid w:val="004C1203"/>
    <w:rsid w:val="004C1803"/>
    <w:rsid w:val="004C18DD"/>
    <w:rsid w:val="004C197A"/>
    <w:rsid w:val="004C1CF4"/>
    <w:rsid w:val="004C253B"/>
    <w:rsid w:val="004C2B2B"/>
    <w:rsid w:val="004C2C5A"/>
    <w:rsid w:val="004C3B66"/>
    <w:rsid w:val="004C3D31"/>
    <w:rsid w:val="004C3E42"/>
    <w:rsid w:val="004C3EE2"/>
    <w:rsid w:val="004C3F11"/>
    <w:rsid w:val="004C52E2"/>
    <w:rsid w:val="004C55E4"/>
    <w:rsid w:val="004C56BD"/>
    <w:rsid w:val="004C5920"/>
    <w:rsid w:val="004C596A"/>
    <w:rsid w:val="004C5A02"/>
    <w:rsid w:val="004C5B73"/>
    <w:rsid w:val="004C5CBC"/>
    <w:rsid w:val="004C5E84"/>
    <w:rsid w:val="004C5FA9"/>
    <w:rsid w:val="004C6687"/>
    <w:rsid w:val="004C67C3"/>
    <w:rsid w:val="004C6B00"/>
    <w:rsid w:val="004C6D2E"/>
    <w:rsid w:val="004C6E38"/>
    <w:rsid w:val="004C7471"/>
    <w:rsid w:val="004C7692"/>
    <w:rsid w:val="004C778B"/>
    <w:rsid w:val="004D0039"/>
    <w:rsid w:val="004D037C"/>
    <w:rsid w:val="004D0453"/>
    <w:rsid w:val="004D0525"/>
    <w:rsid w:val="004D0AC8"/>
    <w:rsid w:val="004D0B78"/>
    <w:rsid w:val="004D14E7"/>
    <w:rsid w:val="004D15B3"/>
    <w:rsid w:val="004D19BD"/>
    <w:rsid w:val="004D1AD2"/>
    <w:rsid w:val="004D239C"/>
    <w:rsid w:val="004D2480"/>
    <w:rsid w:val="004D25F1"/>
    <w:rsid w:val="004D26ED"/>
    <w:rsid w:val="004D26FB"/>
    <w:rsid w:val="004D32B6"/>
    <w:rsid w:val="004D34B8"/>
    <w:rsid w:val="004D3B22"/>
    <w:rsid w:val="004D3B30"/>
    <w:rsid w:val="004D42FB"/>
    <w:rsid w:val="004D4336"/>
    <w:rsid w:val="004D450C"/>
    <w:rsid w:val="004D4A39"/>
    <w:rsid w:val="004D4CEE"/>
    <w:rsid w:val="004D4E96"/>
    <w:rsid w:val="004D5169"/>
    <w:rsid w:val="004D5662"/>
    <w:rsid w:val="004D576F"/>
    <w:rsid w:val="004D5911"/>
    <w:rsid w:val="004D59E3"/>
    <w:rsid w:val="004D6059"/>
    <w:rsid w:val="004D651F"/>
    <w:rsid w:val="004D6CF8"/>
    <w:rsid w:val="004D6F95"/>
    <w:rsid w:val="004D6FE4"/>
    <w:rsid w:val="004D72BC"/>
    <w:rsid w:val="004D73C9"/>
    <w:rsid w:val="004D7501"/>
    <w:rsid w:val="004D7B0B"/>
    <w:rsid w:val="004D7DE0"/>
    <w:rsid w:val="004D7E6A"/>
    <w:rsid w:val="004D7F8D"/>
    <w:rsid w:val="004E0028"/>
    <w:rsid w:val="004E01B1"/>
    <w:rsid w:val="004E0255"/>
    <w:rsid w:val="004E03DC"/>
    <w:rsid w:val="004E0C6B"/>
    <w:rsid w:val="004E1246"/>
    <w:rsid w:val="004E141B"/>
    <w:rsid w:val="004E1450"/>
    <w:rsid w:val="004E16B7"/>
    <w:rsid w:val="004E18E4"/>
    <w:rsid w:val="004E1EE7"/>
    <w:rsid w:val="004E27F6"/>
    <w:rsid w:val="004E27FA"/>
    <w:rsid w:val="004E2841"/>
    <w:rsid w:val="004E34BF"/>
    <w:rsid w:val="004E3569"/>
    <w:rsid w:val="004E35FA"/>
    <w:rsid w:val="004E36B2"/>
    <w:rsid w:val="004E3C6E"/>
    <w:rsid w:val="004E3D6A"/>
    <w:rsid w:val="004E3E6B"/>
    <w:rsid w:val="004E4A3D"/>
    <w:rsid w:val="004E4AE8"/>
    <w:rsid w:val="004E5123"/>
    <w:rsid w:val="004E5613"/>
    <w:rsid w:val="004E578F"/>
    <w:rsid w:val="004E5937"/>
    <w:rsid w:val="004E5950"/>
    <w:rsid w:val="004E5D19"/>
    <w:rsid w:val="004E5EEC"/>
    <w:rsid w:val="004E604C"/>
    <w:rsid w:val="004E60BE"/>
    <w:rsid w:val="004E6219"/>
    <w:rsid w:val="004E63A9"/>
    <w:rsid w:val="004E6648"/>
    <w:rsid w:val="004E6E67"/>
    <w:rsid w:val="004E786D"/>
    <w:rsid w:val="004E7A0D"/>
    <w:rsid w:val="004E7DE7"/>
    <w:rsid w:val="004E7E0F"/>
    <w:rsid w:val="004F043D"/>
    <w:rsid w:val="004F0924"/>
    <w:rsid w:val="004F0B87"/>
    <w:rsid w:val="004F0EAF"/>
    <w:rsid w:val="004F0FCD"/>
    <w:rsid w:val="004F136F"/>
    <w:rsid w:val="004F13A1"/>
    <w:rsid w:val="004F187F"/>
    <w:rsid w:val="004F1A36"/>
    <w:rsid w:val="004F21F5"/>
    <w:rsid w:val="004F2277"/>
    <w:rsid w:val="004F26F9"/>
    <w:rsid w:val="004F2835"/>
    <w:rsid w:val="004F28A6"/>
    <w:rsid w:val="004F2AB2"/>
    <w:rsid w:val="004F2DC4"/>
    <w:rsid w:val="004F2FF8"/>
    <w:rsid w:val="004F312E"/>
    <w:rsid w:val="004F314E"/>
    <w:rsid w:val="004F386A"/>
    <w:rsid w:val="004F399D"/>
    <w:rsid w:val="004F39AE"/>
    <w:rsid w:val="004F3A84"/>
    <w:rsid w:val="004F3A98"/>
    <w:rsid w:val="004F3D34"/>
    <w:rsid w:val="004F3FE0"/>
    <w:rsid w:val="004F4286"/>
    <w:rsid w:val="004F444F"/>
    <w:rsid w:val="004F4656"/>
    <w:rsid w:val="004F4944"/>
    <w:rsid w:val="004F4EA7"/>
    <w:rsid w:val="004F5D36"/>
    <w:rsid w:val="004F61F2"/>
    <w:rsid w:val="004F6704"/>
    <w:rsid w:val="004F6A23"/>
    <w:rsid w:val="004F6CBB"/>
    <w:rsid w:val="004F6EF1"/>
    <w:rsid w:val="004F7034"/>
    <w:rsid w:val="004F725D"/>
    <w:rsid w:val="004F752A"/>
    <w:rsid w:val="004F79E5"/>
    <w:rsid w:val="004F7EF0"/>
    <w:rsid w:val="004F7F1F"/>
    <w:rsid w:val="00500345"/>
    <w:rsid w:val="0050096E"/>
    <w:rsid w:val="00500A25"/>
    <w:rsid w:val="00500CF5"/>
    <w:rsid w:val="0050124C"/>
    <w:rsid w:val="0050174B"/>
    <w:rsid w:val="00502600"/>
    <w:rsid w:val="00502852"/>
    <w:rsid w:val="00502858"/>
    <w:rsid w:val="00502907"/>
    <w:rsid w:val="00502A16"/>
    <w:rsid w:val="00502C44"/>
    <w:rsid w:val="005030E7"/>
    <w:rsid w:val="00503986"/>
    <w:rsid w:val="00503B55"/>
    <w:rsid w:val="00503C4D"/>
    <w:rsid w:val="0050422A"/>
    <w:rsid w:val="00504B67"/>
    <w:rsid w:val="00504BD5"/>
    <w:rsid w:val="00504FE2"/>
    <w:rsid w:val="0050511F"/>
    <w:rsid w:val="005054F9"/>
    <w:rsid w:val="0050638B"/>
    <w:rsid w:val="0050746B"/>
    <w:rsid w:val="00507FD6"/>
    <w:rsid w:val="00510A32"/>
    <w:rsid w:val="00510C01"/>
    <w:rsid w:val="00510E40"/>
    <w:rsid w:val="005111CF"/>
    <w:rsid w:val="00511307"/>
    <w:rsid w:val="00511348"/>
    <w:rsid w:val="005116F8"/>
    <w:rsid w:val="00511A2D"/>
    <w:rsid w:val="00512053"/>
    <w:rsid w:val="00512B44"/>
    <w:rsid w:val="0051359D"/>
    <w:rsid w:val="00513EE9"/>
    <w:rsid w:val="005141C9"/>
    <w:rsid w:val="005144EF"/>
    <w:rsid w:val="005145EB"/>
    <w:rsid w:val="00514726"/>
    <w:rsid w:val="00514776"/>
    <w:rsid w:val="0051487A"/>
    <w:rsid w:val="005154B0"/>
    <w:rsid w:val="005155D9"/>
    <w:rsid w:val="00515960"/>
    <w:rsid w:val="00515BFA"/>
    <w:rsid w:val="00515E2D"/>
    <w:rsid w:val="005161F1"/>
    <w:rsid w:val="00516284"/>
    <w:rsid w:val="00516F02"/>
    <w:rsid w:val="00517A35"/>
    <w:rsid w:val="00517B00"/>
    <w:rsid w:val="00520173"/>
    <w:rsid w:val="00520466"/>
    <w:rsid w:val="00520529"/>
    <w:rsid w:val="00520743"/>
    <w:rsid w:val="00520D4D"/>
    <w:rsid w:val="00520D73"/>
    <w:rsid w:val="00520E37"/>
    <w:rsid w:val="00521472"/>
    <w:rsid w:val="0052153B"/>
    <w:rsid w:val="00521577"/>
    <w:rsid w:val="005216F1"/>
    <w:rsid w:val="00521A7F"/>
    <w:rsid w:val="00521C2A"/>
    <w:rsid w:val="00521EC5"/>
    <w:rsid w:val="0052213D"/>
    <w:rsid w:val="005225AB"/>
    <w:rsid w:val="005225C8"/>
    <w:rsid w:val="00522686"/>
    <w:rsid w:val="00522851"/>
    <w:rsid w:val="00522AA0"/>
    <w:rsid w:val="00522B87"/>
    <w:rsid w:val="00522D08"/>
    <w:rsid w:val="00522FA9"/>
    <w:rsid w:val="00523140"/>
    <w:rsid w:val="00523559"/>
    <w:rsid w:val="0052366E"/>
    <w:rsid w:val="00523678"/>
    <w:rsid w:val="00523A24"/>
    <w:rsid w:val="00523FA6"/>
    <w:rsid w:val="005241E0"/>
    <w:rsid w:val="00524273"/>
    <w:rsid w:val="00525360"/>
    <w:rsid w:val="0052612A"/>
    <w:rsid w:val="0052633C"/>
    <w:rsid w:val="005267E2"/>
    <w:rsid w:val="00526B7F"/>
    <w:rsid w:val="00526D49"/>
    <w:rsid w:val="00526DA5"/>
    <w:rsid w:val="00526E9D"/>
    <w:rsid w:val="00526ED7"/>
    <w:rsid w:val="00527A52"/>
    <w:rsid w:val="00527AEA"/>
    <w:rsid w:val="005301B0"/>
    <w:rsid w:val="00530830"/>
    <w:rsid w:val="00530A9C"/>
    <w:rsid w:val="00530AA2"/>
    <w:rsid w:val="00530B06"/>
    <w:rsid w:val="00530D74"/>
    <w:rsid w:val="00530D79"/>
    <w:rsid w:val="00530D94"/>
    <w:rsid w:val="0053115A"/>
    <w:rsid w:val="005311F0"/>
    <w:rsid w:val="00531237"/>
    <w:rsid w:val="005314BD"/>
    <w:rsid w:val="0053162C"/>
    <w:rsid w:val="00531CD7"/>
    <w:rsid w:val="00531D27"/>
    <w:rsid w:val="00531DC6"/>
    <w:rsid w:val="0053271F"/>
    <w:rsid w:val="0053278C"/>
    <w:rsid w:val="005329C5"/>
    <w:rsid w:val="00532C9B"/>
    <w:rsid w:val="00532D44"/>
    <w:rsid w:val="00532E38"/>
    <w:rsid w:val="00533371"/>
    <w:rsid w:val="0053368C"/>
    <w:rsid w:val="00533A13"/>
    <w:rsid w:val="00533A27"/>
    <w:rsid w:val="00533A30"/>
    <w:rsid w:val="00533DC7"/>
    <w:rsid w:val="00534029"/>
    <w:rsid w:val="005344D7"/>
    <w:rsid w:val="00534839"/>
    <w:rsid w:val="00534BEB"/>
    <w:rsid w:val="00534E36"/>
    <w:rsid w:val="00534E5A"/>
    <w:rsid w:val="00534E61"/>
    <w:rsid w:val="00535514"/>
    <w:rsid w:val="00535AB6"/>
    <w:rsid w:val="00535D43"/>
    <w:rsid w:val="00535EA8"/>
    <w:rsid w:val="00536049"/>
    <w:rsid w:val="005361D5"/>
    <w:rsid w:val="0053640B"/>
    <w:rsid w:val="005364F6"/>
    <w:rsid w:val="005365FD"/>
    <w:rsid w:val="005366FF"/>
    <w:rsid w:val="00536BC6"/>
    <w:rsid w:val="005370D6"/>
    <w:rsid w:val="005371BD"/>
    <w:rsid w:val="00537346"/>
    <w:rsid w:val="0053735E"/>
    <w:rsid w:val="005379FB"/>
    <w:rsid w:val="00537C56"/>
    <w:rsid w:val="00537F5F"/>
    <w:rsid w:val="00537F75"/>
    <w:rsid w:val="00540496"/>
    <w:rsid w:val="0054101E"/>
    <w:rsid w:val="0054105D"/>
    <w:rsid w:val="005411A8"/>
    <w:rsid w:val="00541682"/>
    <w:rsid w:val="00542070"/>
    <w:rsid w:val="00542166"/>
    <w:rsid w:val="005422EE"/>
    <w:rsid w:val="005423FB"/>
    <w:rsid w:val="005425C1"/>
    <w:rsid w:val="00542826"/>
    <w:rsid w:val="00542945"/>
    <w:rsid w:val="005429E5"/>
    <w:rsid w:val="00542FF6"/>
    <w:rsid w:val="00543A9D"/>
    <w:rsid w:val="005441C2"/>
    <w:rsid w:val="00544385"/>
    <w:rsid w:val="0054457E"/>
    <w:rsid w:val="005446D1"/>
    <w:rsid w:val="00544734"/>
    <w:rsid w:val="005448C3"/>
    <w:rsid w:val="00544C76"/>
    <w:rsid w:val="00544E43"/>
    <w:rsid w:val="00544F18"/>
    <w:rsid w:val="005451D2"/>
    <w:rsid w:val="00545226"/>
    <w:rsid w:val="00545450"/>
    <w:rsid w:val="005455AA"/>
    <w:rsid w:val="005458D0"/>
    <w:rsid w:val="00545951"/>
    <w:rsid w:val="00545AF8"/>
    <w:rsid w:val="00545E48"/>
    <w:rsid w:val="00545EF3"/>
    <w:rsid w:val="0054610A"/>
    <w:rsid w:val="00546265"/>
    <w:rsid w:val="00546390"/>
    <w:rsid w:val="005465F9"/>
    <w:rsid w:val="00546614"/>
    <w:rsid w:val="00546DE8"/>
    <w:rsid w:val="00546F31"/>
    <w:rsid w:val="00546F51"/>
    <w:rsid w:val="00546F90"/>
    <w:rsid w:val="005470AF"/>
    <w:rsid w:val="00547229"/>
    <w:rsid w:val="00547631"/>
    <w:rsid w:val="00547B14"/>
    <w:rsid w:val="005501F1"/>
    <w:rsid w:val="005506E9"/>
    <w:rsid w:val="005509C8"/>
    <w:rsid w:val="00551032"/>
    <w:rsid w:val="005516DA"/>
    <w:rsid w:val="005516E8"/>
    <w:rsid w:val="005518D9"/>
    <w:rsid w:val="005518EF"/>
    <w:rsid w:val="005519E9"/>
    <w:rsid w:val="00551E58"/>
    <w:rsid w:val="00551F04"/>
    <w:rsid w:val="00551FBB"/>
    <w:rsid w:val="0055211D"/>
    <w:rsid w:val="00552234"/>
    <w:rsid w:val="005526CB"/>
    <w:rsid w:val="00552BB1"/>
    <w:rsid w:val="00552DA5"/>
    <w:rsid w:val="0055302B"/>
    <w:rsid w:val="00553B44"/>
    <w:rsid w:val="00553D54"/>
    <w:rsid w:val="005541C6"/>
    <w:rsid w:val="0055429B"/>
    <w:rsid w:val="00554351"/>
    <w:rsid w:val="005545DB"/>
    <w:rsid w:val="00554ACE"/>
    <w:rsid w:val="00554B7E"/>
    <w:rsid w:val="00554D17"/>
    <w:rsid w:val="0055524B"/>
    <w:rsid w:val="005555A7"/>
    <w:rsid w:val="00556044"/>
    <w:rsid w:val="00556241"/>
    <w:rsid w:val="00556523"/>
    <w:rsid w:val="00556C85"/>
    <w:rsid w:val="00557145"/>
    <w:rsid w:val="005572BC"/>
    <w:rsid w:val="005573CA"/>
    <w:rsid w:val="0055795E"/>
    <w:rsid w:val="00557B4F"/>
    <w:rsid w:val="005601E9"/>
    <w:rsid w:val="005601F2"/>
    <w:rsid w:val="005604C5"/>
    <w:rsid w:val="00560721"/>
    <w:rsid w:val="0056088A"/>
    <w:rsid w:val="0056113B"/>
    <w:rsid w:val="00561179"/>
    <w:rsid w:val="005611FD"/>
    <w:rsid w:val="00561246"/>
    <w:rsid w:val="00561928"/>
    <w:rsid w:val="00561AD9"/>
    <w:rsid w:val="00561D25"/>
    <w:rsid w:val="00561DD8"/>
    <w:rsid w:val="00561E2D"/>
    <w:rsid w:val="00561F07"/>
    <w:rsid w:val="00562246"/>
    <w:rsid w:val="00562F51"/>
    <w:rsid w:val="00563172"/>
    <w:rsid w:val="00563779"/>
    <w:rsid w:val="0056392D"/>
    <w:rsid w:val="00563A6E"/>
    <w:rsid w:val="0056420B"/>
    <w:rsid w:val="0056440E"/>
    <w:rsid w:val="00564BAA"/>
    <w:rsid w:val="0056551D"/>
    <w:rsid w:val="00565879"/>
    <w:rsid w:val="00565956"/>
    <w:rsid w:val="0056663C"/>
    <w:rsid w:val="00566AF4"/>
    <w:rsid w:val="00566C47"/>
    <w:rsid w:val="00566FE1"/>
    <w:rsid w:val="0056794A"/>
    <w:rsid w:val="00567B1A"/>
    <w:rsid w:val="00567E69"/>
    <w:rsid w:val="0057002B"/>
    <w:rsid w:val="00570038"/>
    <w:rsid w:val="00570312"/>
    <w:rsid w:val="00570647"/>
    <w:rsid w:val="00570953"/>
    <w:rsid w:val="00570A2C"/>
    <w:rsid w:val="00570C69"/>
    <w:rsid w:val="00570C83"/>
    <w:rsid w:val="00570C86"/>
    <w:rsid w:val="00571346"/>
    <w:rsid w:val="00571F19"/>
    <w:rsid w:val="00572065"/>
    <w:rsid w:val="00572433"/>
    <w:rsid w:val="0057283F"/>
    <w:rsid w:val="005728C2"/>
    <w:rsid w:val="0057293D"/>
    <w:rsid w:val="005729BD"/>
    <w:rsid w:val="00572C83"/>
    <w:rsid w:val="00572ECC"/>
    <w:rsid w:val="005731E4"/>
    <w:rsid w:val="00573DC0"/>
    <w:rsid w:val="005742AE"/>
    <w:rsid w:val="005742E5"/>
    <w:rsid w:val="005748FD"/>
    <w:rsid w:val="0057490E"/>
    <w:rsid w:val="00574A2C"/>
    <w:rsid w:val="00574C01"/>
    <w:rsid w:val="00575233"/>
    <w:rsid w:val="00575408"/>
    <w:rsid w:val="00575448"/>
    <w:rsid w:val="005754F1"/>
    <w:rsid w:val="00575526"/>
    <w:rsid w:val="005762F4"/>
    <w:rsid w:val="005764B0"/>
    <w:rsid w:val="00576E85"/>
    <w:rsid w:val="00577488"/>
    <w:rsid w:val="00577544"/>
    <w:rsid w:val="00577617"/>
    <w:rsid w:val="005777C6"/>
    <w:rsid w:val="00577AED"/>
    <w:rsid w:val="00577B98"/>
    <w:rsid w:val="00577C34"/>
    <w:rsid w:val="00577D3E"/>
    <w:rsid w:val="0058000D"/>
    <w:rsid w:val="00580198"/>
    <w:rsid w:val="005802E2"/>
    <w:rsid w:val="005806CC"/>
    <w:rsid w:val="00580F65"/>
    <w:rsid w:val="005814CB"/>
    <w:rsid w:val="005816C8"/>
    <w:rsid w:val="00581ECE"/>
    <w:rsid w:val="00582290"/>
    <w:rsid w:val="0058241F"/>
    <w:rsid w:val="005825BC"/>
    <w:rsid w:val="00582734"/>
    <w:rsid w:val="00582A94"/>
    <w:rsid w:val="00582EE5"/>
    <w:rsid w:val="00583199"/>
    <w:rsid w:val="00583374"/>
    <w:rsid w:val="005834F1"/>
    <w:rsid w:val="00583596"/>
    <w:rsid w:val="00583639"/>
    <w:rsid w:val="0058380D"/>
    <w:rsid w:val="00583B5F"/>
    <w:rsid w:val="00583E63"/>
    <w:rsid w:val="005850B2"/>
    <w:rsid w:val="005854CC"/>
    <w:rsid w:val="005855DF"/>
    <w:rsid w:val="00585BAD"/>
    <w:rsid w:val="005865B1"/>
    <w:rsid w:val="005867CE"/>
    <w:rsid w:val="00586D69"/>
    <w:rsid w:val="00586F24"/>
    <w:rsid w:val="00586F2D"/>
    <w:rsid w:val="00586FF8"/>
    <w:rsid w:val="005875C4"/>
    <w:rsid w:val="00587BE0"/>
    <w:rsid w:val="00590512"/>
    <w:rsid w:val="00590875"/>
    <w:rsid w:val="00590A7B"/>
    <w:rsid w:val="00590B7E"/>
    <w:rsid w:val="0059115A"/>
    <w:rsid w:val="005911A5"/>
    <w:rsid w:val="00591359"/>
    <w:rsid w:val="00591485"/>
    <w:rsid w:val="00591D4C"/>
    <w:rsid w:val="005925D9"/>
    <w:rsid w:val="005926CA"/>
    <w:rsid w:val="005927C0"/>
    <w:rsid w:val="00592B78"/>
    <w:rsid w:val="00592BAC"/>
    <w:rsid w:val="005940BE"/>
    <w:rsid w:val="0059425A"/>
    <w:rsid w:val="0059485A"/>
    <w:rsid w:val="00594917"/>
    <w:rsid w:val="00594D51"/>
    <w:rsid w:val="00594FD5"/>
    <w:rsid w:val="0059517D"/>
    <w:rsid w:val="00595B8B"/>
    <w:rsid w:val="0059615D"/>
    <w:rsid w:val="00596230"/>
    <w:rsid w:val="005962FB"/>
    <w:rsid w:val="00596985"/>
    <w:rsid w:val="00596AB4"/>
    <w:rsid w:val="00596BB9"/>
    <w:rsid w:val="00596F12"/>
    <w:rsid w:val="005970CB"/>
    <w:rsid w:val="0059710C"/>
    <w:rsid w:val="0059719F"/>
    <w:rsid w:val="00597B6B"/>
    <w:rsid w:val="00597D99"/>
    <w:rsid w:val="00597DC5"/>
    <w:rsid w:val="00597EE2"/>
    <w:rsid w:val="005A09EA"/>
    <w:rsid w:val="005A0CE1"/>
    <w:rsid w:val="005A11FD"/>
    <w:rsid w:val="005A122A"/>
    <w:rsid w:val="005A17E5"/>
    <w:rsid w:val="005A1B8B"/>
    <w:rsid w:val="005A1C1C"/>
    <w:rsid w:val="005A210E"/>
    <w:rsid w:val="005A23C2"/>
    <w:rsid w:val="005A274B"/>
    <w:rsid w:val="005A2758"/>
    <w:rsid w:val="005A2D99"/>
    <w:rsid w:val="005A32CA"/>
    <w:rsid w:val="005A3679"/>
    <w:rsid w:val="005A36D9"/>
    <w:rsid w:val="005A3956"/>
    <w:rsid w:val="005A3EDF"/>
    <w:rsid w:val="005A3F3E"/>
    <w:rsid w:val="005A4549"/>
    <w:rsid w:val="005A4D55"/>
    <w:rsid w:val="005A4FC6"/>
    <w:rsid w:val="005A52A9"/>
    <w:rsid w:val="005A550B"/>
    <w:rsid w:val="005A581E"/>
    <w:rsid w:val="005A5B91"/>
    <w:rsid w:val="005A621E"/>
    <w:rsid w:val="005A6377"/>
    <w:rsid w:val="005A63D9"/>
    <w:rsid w:val="005A6455"/>
    <w:rsid w:val="005A658B"/>
    <w:rsid w:val="005A6633"/>
    <w:rsid w:val="005A6721"/>
    <w:rsid w:val="005A67E3"/>
    <w:rsid w:val="005A7039"/>
    <w:rsid w:val="005A76B8"/>
    <w:rsid w:val="005A797F"/>
    <w:rsid w:val="005A7B32"/>
    <w:rsid w:val="005A7BB4"/>
    <w:rsid w:val="005B00E4"/>
    <w:rsid w:val="005B03F8"/>
    <w:rsid w:val="005B06EE"/>
    <w:rsid w:val="005B0945"/>
    <w:rsid w:val="005B0C47"/>
    <w:rsid w:val="005B0C69"/>
    <w:rsid w:val="005B1164"/>
    <w:rsid w:val="005B11B6"/>
    <w:rsid w:val="005B17E1"/>
    <w:rsid w:val="005B18D0"/>
    <w:rsid w:val="005B1B16"/>
    <w:rsid w:val="005B1B67"/>
    <w:rsid w:val="005B2586"/>
    <w:rsid w:val="005B2745"/>
    <w:rsid w:val="005B2981"/>
    <w:rsid w:val="005B2E80"/>
    <w:rsid w:val="005B32BE"/>
    <w:rsid w:val="005B330D"/>
    <w:rsid w:val="005B3786"/>
    <w:rsid w:val="005B3929"/>
    <w:rsid w:val="005B39D6"/>
    <w:rsid w:val="005B3A77"/>
    <w:rsid w:val="005B3B20"/>
    <w:rsid w:val="005B3BE9"/>
    <w:rsid w:val="005B3FCF"/>
    <w:rsid w:val="005B547D"/>
    <w:rsid w:val="005B5E10"/>
    <w:rsid w:val="005B62B7"/>
    <w:rsid w:val="005B6B77"/>
    <w:rsid w:val="005B7ABF"/>
    <w:rsid w:val="005C00CF"/>
    <w:rsid w:val="005C01E3"/>
    <w:rsid w:val="005C066C"/>
    <w:rsid w:val="005C07A4"/>
    <w:rsid w:val="005C0D49"/>
    <w:rsid w:val="005C167D"/>
    <w:rsid w:val="005C16AF"/>
    <w:rsid w:val="005C17FD"/>
    <w:rsid w:val="005C1BCC"/>
    <w:rsid w:val="005C1BD0"/>
    <w:rsid w:val="005C1FC3"/>
    <w:rsid w:val="005C215A"/>
    <w:rsid w:val="005C21AE"/>
    <w:rsid w:val="005C2693"/>
    <w:rsid w:val="005C2969"/>
    <w:rsid w:val="005C2CD9"/>
    <w:rsid w:val="005C2F12"/>
    <w:rsid w:val="005C3163"/>
    <w:rsid w:val="005C31B6"/>
    <w:rsid w:val="005C3209"/>
    <w:rsid w:val="005C32BC"/>
    <w:rsid w:val="005C3EF4"/>
    <w:rsid w:val="005C3FE7"/>
    <w:rsid w:val="005C432A"/>
    <w:rsid w:val="005C4604"/>
    <w:rsid w:val="005C4693"/>
    <w:rsid w:val="005C471F"/>
    <w:rsid w:val="005C4C32"/>
    <w:rsid w:val="005C4E7E"/>
    <w:rsid w:val="005C4EAC"/>
    <w:rsid w:val="005C4F69"/>
    <w:rsid w:val="005C52C8"/>
    <w:rsid w:val="005C534E"/>
    <w:rsid w:val="005C5BF2"/>
    <w:rsid w:val="005C5F6A"/>
    <w:rsid w:val="005C63DE"/>
    <w:rsid w:val="005C6B74"/>
    <w:rsid w:val="005C7064"/>
    <w:rsid w:val="005C797E"/>
    <w:rsid w:val="005C7AAA"/>
    <w:rsid w:val="005C7C23"/>
    <w:rsid w:val="005C7D60"/>
    <w:rsid w:val="005D0148"/>
    <w:rsid w:val="005D057E"/>
    <w:rsid w:val="005D060B"/>
    <w:rsid w:val="005D0B49"/>
    <w:rsid w:val="005D0BB2"/>
    <w:rsid w:val="005D0E39"/>
    <w:rsid w:val="005D188E"/>
    <w:rsid w:val="005D1BA8"/>
    <w:rsid w:val="005D1CC5"/>
    <w:rsid w:val="005D20F4"/>
    <w:rsid w:val="005D20FA"/>
    <w:rsid w:val="005D2318"/>
    <w:rsid w:val="005D2520"/>
    <w:rsid w:val="005D2946"/>
    <w:rsid w:val="005D2A03"/>
    <w:rsid w:val="005D2B34"/>
    <w:rsid w:val="005D2ED1"/>
    <w:rsid w:val="005D305B"/>
    <w:rsid w:val="005D31B2"/>
    <w:rsid w:val="005D357D"/>
    <w:rsid w:val="005D3610"/>
    <w:rsid w:val="005D3689"/>
    <w:rsid w:val="005D38CF"/>
    <w:rsid w:val="005D3A97"/>
    <w:rsid w:val="005D43C2"/>
    <w:rsid w:val="005D4859"/>
    <w:rsid w:val="005D4DD2"/>
    <w:rsid w:val="005D4F10"/>
    <w:rsid w:val="005D52FA"/>
    <w:rsid w:val="005D5664"/>
    <w:rsid w:val="005D57B6"/>
    <w:rsid w:val="005D59DE"/>
    <w:rsid w:val="005D5B48"/>
    <w:rsid w:val="005D5C54"/>
    <w:rsid w:val="005D6217"/>
    <w:rsid w:val="005D6283"/>
    <w:rsid w:val="005D66D5"/>
    <w:rsid w:val="005D680B"/>
    <w:rsid w:val="005D6D66"/>
    <w:rsid w:val="005D6DD2"/>
    <w:rsid w:val="005D7167"/>
    <w:rsid w:val="005D7178"/>
    <w:rsid w:val="005D7340"/>
    <w:rsid w:val="005D77A3"/>
    <w:rsid w:val="005D77ED"/>
    <w:rsid w:val="005D7CAA"/>
    <w:rsid w:val="005D7D09"/>
    <w:rsid w:val="005E0176"/>
    <w:rsid w:val="005E0256"/>
    <w:rsid w:val="005E09D1"/>
    <w:rsid w:val="005E0A96"/>
    <w:rsid w:val="005E0AFF"/>
    <w:rsid w:val="005E0F5C"/>
    <w:rsid w:val="005E105A"/>
    <w:rsid w:val="005E14F0"/>
    <w:rsid w:val="005E151E"/>
    <w:rsid w:val="005E15A6"/>
    <w:rsid w:val="005E1BC5"/>
    <w:rsid w:val="005E1CC6"/>
    <w:rsid w:val="005E2223"/>
    <w:rsid w:val="005E25A5"/>
    <w:rsid w:val="005E2A79"/>
    <w:rsid w:val="005E2F87"/>
    <w:rsid w:val="005E3264"/>
    <w:rsid w:val="005E37AE"/>
    <w:rsid w:val="005E3A30"/>
    <w:rsid w:val="005E44A2"/>
    <w:rsid w:val="005E4853"/>
    <w:rsid w:val="005E4ADB"/>
    <w:rsid w:val="005E4C5E"/>
    <w:rsid w:val="005E5582"/>
    <w:rsid w:val="005E5BBA"/>
    <w:rsid w:val="005E615D"/>
    <w:rsid w:val="005E626F"/>
    <w:rsid w:val="005E62D3"/>
    <w:rsid w:val="005E62FE"/>
    <w:rsid w:val="005E64FC"/>
    <w:rsid w:val="005E65E1"/>
    <w:rsid w:val="005E6B69"/>
    <w:rsid w:val="005E6BBF"/>
    <w:rsid w:val="005E6CCF"/>
    <w:rsid w:val="005E6D5A"/>
    <w:rsid w:val="005E73F6"/>
    <w:rsid w:val="005E762D"/>
    <w:rsid w:val="005E763C"/>
    <w:rsid w:val="005E791F"/>
    <w:rsid w:val="005E7C1D"/>
    <w:rsid w:val="005E7DF8"/>
    <w:rsid w:val="005F025E"/>
    <w:rsid w:val="005F0267"/>
    <w:rsid w:val="005F0DA1"/>
    <w:rsid w:val="005F0EBD"/>
    <w:rsid w:val="005F14AC"/>
    <w:rsid w:val="005F1590"/>
    <w:rsid w:val="005F1619"/>
    <w:rsid w:val="005F1B9A"/>
    <w:rsid w:val="005F1BA9"/>
    <w:rsid w:val="005F1BBC"/>
    <w:rsid w:val="005F1CBC"/>
    <w:rsid w:val="005F2425"/>
    <w:rsid w:val="005F27C5"/>
    <w:rsid w:val="005F33AD"/>
    <w:rsid w:val="005F3650"/>
    <w:rsid w:val="005F390D"/>
    <w:rsid w:val="005F3AFE"/>
    <w:rsid w:val="005F3B18"/>
    <w:rsid w:val="005F4D2A"/>
    <w:rsid w:val="005F4FA6"/>
    <w:rsid w:val="005F5156"/>
    <w:rsid w:val="005F573B"/>
    <w:rsid w:val="005F5745"/>
    <w:rsid w:val="005F5A19"/>
    <w:rsid w:val="005F5B08"/>
    <w:rsid w:val="005F6554"/>
    <w:rsid w:val="005F6673"/>
    <w:rsid w:val="005F675A"/>
    <w:rsid w:val="005F69E0"/>
    <w:rsid w:val="005F6BF1"/>
    <w:rsid w:val="005F77D1"/>
    <w:rsid w:val="005F7916"/>
    <w:rsid w:val="005F7F51"/>
    <w:rsid w:val="00600013"/>
    <w:rsid w:val="00600169"/>
    <w:rsid w:val="006001C5"/>
    <w:rsid w:val="00600225"/>
    <w:rsid w:val="00600658"/>
    <w:rsid w:val="00600973"/>
    <w:rsid w:val="00600E67"/>
    <w:rsid w:val="00601070"/>
    <w:rsid w:val="006013C9"/>
    <w:rsid w:val="00601580"/>
    <w:rsid w:val="00601687"/>
    <w:rsid w:val="00601EA1"/>
    <w:rsid w:val="0060213A"/>
    <w:rsid w:val="006024AE"/>
    <w:rsid w:val="006030D0"/>
    <w:rsid w:val="00603194"/>
    <w:rsid w:val="00603676"/>
    <w:rsid w:val="00603BA5"/>
    <w:rsid w:val="00603C7E"/>
    <w:rsid w:val="00603D64"/>
    <w:rsid w:val="00603DFB"/>
    <w:rsid w:val="0060419D"/>
    <w:rsid w:val="00604916"/>
    <w:rsid w:val="0060559B"/>
    <w:rsid w:val="00605AE5"/>
    <w:rsid w:val="00605B8B"/>
    <w:rsid w:val="00605E26"/>
    <w:rsid w:val="00606157"/>
    <w:rsid w:val="006064C1"/>
    <w:rsid w:val="00606824"/>
    <w:rsid w:val="00606A83"/>
    <w:rsid w:val="00606AF3"/>
    <w:rsid w:val="00606CB6"/>
    <w:rsid w:val="00607FAF"/>
    <w:rsid w:val="00610182"/>
    <w:rsid w:val="00610345"/>
    <w:rsid w:val="00610431"/>
    <w:rsid w:val="006104FD"/>
    <w:rsid w:val="00610A2C"/>
    <w:rsid w:val="00610B8B"/>
    <w:rsid w:val="006110A2"/>
    <w:rsid w:val="00611545"/>
    <w:rsid w:val="00611676"/>
    <w:rsid w:val="00611911"/>
    <w:rsid w:val="00611CCE"/>
    <w:rsid w:val="00612077"/>
    <w:rsid w:val="006120BA"/>
    <w:rsid w:val="00612187"/>
    <w:rsid w:val="006121AF"/>
    <w:rsid w:val="006123E2"/>
    <w:rsid w:val="00612734"/>
    <w:rsid w:val="00612824"/>
    <w:rsid w:val="006134B5"/>
    <w:rsid w:val="00613653"/>
    <w:rsid w:val="0061396B"/>
    <w:rsid w:val="0061416D"/>
    <w:rsid w:val="006142F0"/>
    <w:rsid w:val="006144A1"/>
    <w:rsid w:val="00614A2A"/>
    <w:rsid w:val="00614E40"/>
    <w:rsid w:val="00614F92"/>
    <w:rsid w:val="00615726"/>
    <w:rsid w:val="006160B2"/>
    <w:rsid w:val="006162F3"/>
    <w:rsid w:val="00616C59"/>
    <w:rsid w:val="00616CB8"/>
    <w:rsid w:val="00616D8C"/>
    <w:rsid w:val="0061711E"/>
    <w:rsid w:val="0061729B"/>
    <w:rsid w:val="0061734C"/>
    <w:rsid w:val="006173B6"/>
    <w:rsid w:val="00620088"/>
    <w:rsid w:val="00620195"/>
    <w:rsid w:val="006203D4"/>
    <w:rsid w:val="00620510"/>
    <w:rsid w:val="0062099C"/>
    <w:rsid w:val="00620F0F"/>
    <w:rsid w:val="006212F3"/>
    <w:rsid w:val="006213AE"/>
    <w:rsid w:val="00621A61"/>
    <w:rsid w:val="0062272B"/>
    <w:rsid w:val="00623459"/>
    <w:rsid w:val="00623525"/>
    <w:rsid w:val="0062352A"/>
    <w:rsid w:val="00623582"/>
    <w:rsid w:val="00623A3B"/>
    <w:rsid w:val="00623D9C"/>
    <w:rsid w:val="00623DA3"/>
    <w:rsid w:val="00623DC3"/>
    <w:rsid w:val="00624672"/>
    <w:rsid w:val="00624C0E"/>
    <w:rsid w:val="00624EA0"/>
    <w:rsid w:val="00625242"/>
    <w:rsid w:val="0062531A"/>
    <w:rsid w:val="00625489"/>
    <w:rsid w:val="0062570D"/>
    <w:rsid w:val="00625863"/>
    <w:rsid w:val="006261A4"/>
    <w:rsid w:val="00626298"/>
    <w:rsid w:val="0062659D"/>
    <w:rsid w:val="00626FC3"/>
    <w:rsid w:val="00627018"/>
    <w:rsid w:val="006270CC"/>
    <w:rsid w:val="00627586"/>
    <w:rsid w:val="006275B1"/>
    <w:rsid w:val="00627857"/>
    <w:rsid w:val="00627B21"/>
    <w:rsid w:val="00627CFD"/>
    <w:rsid w:val="00627E12"/>
    <w:rsid w:val="0063008C"/>
    <w:rsid w:val="0063038B"/>
    <w:rsid w:val="006305E9"/>
    <w:rsid w:val="00630DDF"/>
    <w:rsid w:val="006313D2"/>
    <w:rsid w:val="00631EEC"/>
    <w:rsid w:val="00631F7D"/>
    <w:rsid w:val="00632784"/>
    <w:rsid w:val="00632918"/>
    <w:rsid w:val="00632A31"/>
    <w:rsid w:val="00632A82"/>
    <w:rsid w:val="00632B7F"/>
    <w:rsid w:val="00632C59"/>
    <w:rsid w:val="00633038"/>
    <w:rsid w:val="00633233"/>
    <w:rsid w:val="006337E7"/>
    <w:rsid w:val="00634280"/>
    <w:rsid w:val="0063429E"/>
    <w:rsid w:val="0063470B"/>
    <w:rsid w:val="00634984"/>
    <w:rsid w:val="00634E33"/>
    <w:rsid w:val="00634F22"/>
    <w:rsid w:val="00634F48"/>
    <w:rsid w:val="00634F8A"/>
    <w:rsid w:val="00635078"/>
    <w:rsid w:val="006352FA"/>
    <w:rsid w:val="006353DF"/>
    <w:rsid w:val="006357C4"/>
    <w:rsid w:val="006357E5"/>
    <w:rsid w:val="00635ACB"/>
    <w:rsid w:val="00635B6C"/>
    <w:rsid w:val="00636894"/>
    <w:rsid w:val="00636F55"/>
    <w:rsid w:val="006372F1"/>
    <w:rsid w:val="00637FC0"/>
    <w:rsid w:val="006401CD"/>
    <w:rsid w:val="0064099F"/>
    <w:rsid w:val="00640AB2"/>
    <w:rsid w:val="00640BCD"/>
    <w:rsid w:val="0064115F"/>
    <w:rsid w:val="006413B2"/>
    <w:rsid w:val="0064147B"/>
    <w:rsid w:val="00641624"/>
    <w:rsid w:val="00641753"/>
    <w:rsid w:val="00641A5A"/>
    <w:rsid w:val="00641B43"/>
    <w:rsid w:val="00641BF0"/>
    <w:rsid w:val="00641D33"/>
    <w:rsid w:val="00641D6F"/>
    <w:rsid w:val="00641E86"/>
    <w:rsid w:val="00641EFD"/>
    <w:rsid w:val="00642154"/>
    <w:rsid w:val="006422EA"/>
    <w:rsid w:val="00642730"/>
    <w:rsid w:val="006427CA"/>
    <w:rsid w:val="0064285E"/>
    <w:rsid w:val="00642C7F"/>
    <w:rsid w:val="006433AE"/>
    <w:rsid w:val="00643D1C"/>
    <w:rsid w:val="0064401B"/>
    <w:rsid w:val="006440DA"/>
    <w:rsid w:val="006447E6"/>
    <w:rsid w:val="00644D41"/>
    <w:rsid w:val="00644D9E"/>
    <w:rsid w:val="006451DC"/>
    <w:rsid w:val="00645226"/>
    <w:rsid w:val="006456AB"/>
    <w:rsid w:val="00645721"/>
    <w:rsid w:val="00645831"/>
    <w:rsid w:val="00645CDE"/>
    <w:rsid w:val="00645DC2"/>
    <w:rsid w:val="006462C9"/>
    <w:rsid w:val="0064630D"/>
    <w:rsid w:val="0064685A"/>
    <w:rsid w:val="006473D2"/>
    <w:rsid w:val="006476D0"/>
    <w:rsid w:val="006478D8"/>
    <w:rsid w:val="00647999"/>
    <w:rsid w:val="006479F6"/>
    <w:rsid w:val="00647ABA"/>
    <w:rsid w:val="00647E25"/>
    <w:rsid w:val="00647FAF"/>
    <w:rsid w:val="00650F17"/>
    <w:rsid w:val="006514D6"/>
    <w:rsid w:val="00651571"/>
    <w:rsid w:val="00651819"/>
    <w:rsid w:val="00652046"/>
    <w:rsid w:val="0065298B"/>
    <w:rsid w:val="00652E0C"/>
    <w:rsid w:val="00652F50"/>
    <w:rsid w:val="00653233"/>
    <w:rsid w:val="00653320"/>
    <w:rsid w:val="006539D3"/>
    <w:rsid w:val="00653A01"/>
    <w:rsid w:val="00653B53"/>
    <w:rsid w:val="00653FED"/>
    <w:rsid w:val="006548CC"/>
    <w:rsid w:val="006548D8"/>
    <w:rsid w:val="00654D75"/>
    <w:rsid w:val="006558E4"/>
    <w:rsid w:val="006558F4"/>
    <w:rsid w:val="00655D3D"/>
    <w:rsid w:val="006561C7"/>
    <w:rsid w:val="006561DA"/>
    <w:rsid w:val="00656259"/>
    <w:rsid w:val="00656442"/>
    <w:rsid w:val="00656754"/>
    <w:rsid w:val="006569B7"/>
    <w:rsid w:val="00656AC8"/>
    <w:rsid w:val="00656F05"/>
    <w:rsid w:val="00657269"/>
    <w:rsid w:val="0065747E"/>
    <w:rsid w:val="006574FD"/>
    <w:rsid w:val="00657892"/>
    <w:rsid w:val="00657982"/>
    <w:rsid w:val="00657CDF"/>
    <w:rsid w:val="00657D96"/>
    <w:rsid w:val="00660B2C"/>
    <w:rsid w:val="00660B30"/>
    <w:rsid w:val="00660E4F"/>
    <w:rsid w:val="00660FAB"/>
    <w:rsid w:val="00660FBD"/>
    <w:rsid w:val="006610E7"/>
    <w:rsid w:val="00661963"/>
    <w:rsid w:val="00661D5B"/>
    <w:rsid w:val="00661D79"/>
    <w:rsid w:val="00661E40"/>
    <w:rsid w:val="00662487"/>
    <w:rsid w:val="006626FB"/>
    <w:rsid w:val="0066316A"/>
    <w:rsid w:val="006631D6"/>
    <w:rsid w:val="00663578"/>
    <w:rsid w:val="00663DDF"/>
    <w:rsid w:val="00663F9C"/>
    <w:rsid w:val="00664070"/>
    <w:rsid w:val="00664999"/>
    <w:rsid w:val="00664B41"/>
    <w:rsid w:val="00664C34"/>
    <w:rsid w:val="00664CAD"/>
    <w:rsid w:val="0066584B"/>
    <w:rsid w:val="00665A49"/>
    <w:rsid w:val="00665B52"/>
    <w:rsid w:val="00665C3F"/>
    <w:rsid w:val="00665E62"/>
    <w:rsid w:val="00665F22"/>
    <w:rsid w:val="00666225"/>
    <w:rsid w:val="0066629F"/>
    <w:rsid w:val="00666371"/>
    <w:rsid w:val="00666B25"/>
    <w:rsid w:val="00666CA1"/>
    <w:rsid w:val="00666D6B"/>
    <w:rsid w:val="0066704D"/>
    <w:rsid w:val="00667301"/>
    <w:rsid w:val="006700B9"/>
    <w:rsid w:val="006704E3"/>
    <w:rsid w:val="00670577"/>
    <w:rsid w:val="00670871"/>
    <w:rsid w:val="00670DE7"/>
    <w:rsid w:val="00670FFA"/>
    <w:rsid w:val="00671066"/>
    <w:rsid w:val="00671103"/>
    <w:rsid w:val="006714AB"/>
    <w:rsid w:val="0067168B"/>
    <w:rsid w:val="006716B8"/>
    <w:rsid w:val="00671A81"/>
    <w:rsid w:val="00671F5F"/>
    <w:rsid w:val="006724CE"/>
    <w:rsid w:val="00672C06"/>
    <w:rsid w:val="00672C17"/>
    <w:rsid w:val="0067376F"/>
    <w:rsid w:val="00673EBA"/>
    <w:rsid w:val="0067459B"/>
    <w:rsid w:val="00674687"/>
    <w:rsid w:val="00674A36"/>
    <w:rsid w:val="00674B98"/>
    <w:rsid w:val="00674F27"/>
    <w:rsid w:val="00675200"/>
    <w:rsid w:val="00675231"/>
    <w:rsid w:val="00675608"/>
    <w:rsid w:val="00676071"/>
    <w:rsid w:val="0067657E"/>
    <w:rsid w:val="0067687A"/>
    <w:rsid w:val="00676934"/>
    <w:rsid w:val="00676A48"/>
    <w:rsid w:val="00676AC5"/>
    <w:rsid w:val="006772A6"/>
    <w:rsid w:val="00677397"/>
    <w:rsid w:val="0067751C"/>
    <w:rsid w:val="0067788B"/>
    <w:rsid w:val="00677BB1"/>
    <w:rsid w:val="00677C03"/>
    <w:rsid w:val="00677CB7"/>
    <w:rsid w:val="00677ECA"/>
    <w:rsid w:val="006800DA"/>
    <w:rsid w:val="0068022F"/>
    <w:rsid w:val="006805D9"/>
    <w:rsid w:val="00680682"/>
    <w:rsid w:val="006807CC"/>
    <w:rsid w:val="00680A11"/>
    <w:rsid w:val="00680E3F"/>
    <w:rsid w:val="00680FEF"/>
    <w:rsid w:val="006810EA"/>
    <w:rsid w:val="006811D6"/>
    <w:rsid w:val="00681214"/>
    <w:rsid w:val="0068139C"/>
    <w:rsid w:val="0068155E"/>
    <w:rsid w:val="00681A91"/>
    <w:rsid w:val="0068241E"/>
    <w:rsid w:val="006825BF"/>
    <w:rsid w:val="00682B6F"/>
    <w:rsid w:val="00682E1C"/>
    <w:rsid w:val="006833DC"/>
    <w:rsid w:val="006835EF"/>
    <w:rsid w:val="00683740"/>
    <w:rsid w:val="006837DB"/>
    <w:rsid w:val="006838E1"/>
    <w:rsid w:val="00683F7C"/>
    <w:rsid w:val="00684BE7"/>
    <w:rsid w:val="00685080"/>
    <w:rsid w:val="006853A3"/>
    <w:rsid w:val="006853D8"/>
    <w:rsid w:val="00685444"/>
    <w:rsid w:val="0068561A"/>
    <w:rsid w:val="006866DA"/>
    <w:rsid w:val="00686C9A"/>
    <w:rsid w:val="00686E78"/>
    <w:rsid w:val="0068794F"/>
    <w:rsid w:val="0069019D"/>
    <w:rsid w:val="006902F4"/>
    <w:rsid w:val="00690841"/>
    <w:rsid w:val="00690A9B"/>
    <w:rsid w:val="00690ABF"/>
    <w:rsid w:val="006912CF"/>
    <w:rsid w:val="00691641"/>
    <w:rsid w:val="00691B59"/>
    <w:rsid w:val="00691E30"/>
    <w:rsid w:val="00691FB2"/>
    <w:rsid w:val="00692335"/>
    <w:rsid w:val="0069233B"/>
    <w:rsid w:val="006924E9"/>
    <w:rsid w:val="0069256D"/>
    <w:rsid w:val="006926DC"/>
    <w:rsid w:val="00692945"/>
    <w:rsid w:val="00692E32"/>
    <w:rsid w:val="00692EDE"/>
    <w:rsid w:val="00692EEF"/>
    <w:rsid w:val="00693155"/>
    <w:rsid w:val="00693525"/>
    <w:rsid w:val="00693566"/>
    <w:rsid w:val="0069382A"/>
    <w:rsid w:val="00693EE2"/>
    <w:rsid w:val="00694FC0"/>
    <w:rsid w:val="00695287"/>
    <w:rsid w:val="0069541B"/>
    <w:rsid w:val="0069563D"/>
    <w:rsid w:val="006958A8"/>
    <w:rsid w:val="00695974"/>
    <w:rsid w:val="00696621"/>
    <w:rsid w:val="0069665B"/>
    <w:rsid w:val="00697132"/>
    <w:rsid w:val="006972BB"/>
    <w:rsid w:val="006974D8"/>
    <w:rsid w:val="0069796A"/>
    <w:rsid w:val="00697A9A"/>
    <w:rsid w:val="006A00D9"/>
    <w:rsid w:val="006A05C3"/>
    <w:rsid w:val="006A073B"/>
    <w:rsid w:val="006A0C92"/>
    <w:rsid w:val="006A0D1E"/>
    <w:rsid w:val="006A11C3"/>
    <w:rsid w:val="006A11F0"/>
    <w:rsid w:val="006A29A4"/>
    <w:rsid w:val="006A431F"/>
    <w:rsid w:val="006A4417"/>
    <w:rsid w:val="006A46F3"/>
    <w:rsid w:val="006A4A47"/>
    <w:rsid w:val="006A5201"/>
    <w:rsid w:val="006A59DC"/>
    <w:rsid w:val="006A5E57"/>
    <w:rsid w:val="006A612C"/>
    <w:rsid w:val="006A6784"/>
    <w:rsid w:val="006A6880"/>
    <w:rsid w:val="006A6DA9"/>
    <w:rsid w:val="006A7493"/>
    <w:rsid w:val="006A76FD"/>
    <w:rsid w:val="006A7A14"/>
    <w:rsid w:val="006A7CB6"/>
    <w:rsid w:val="006A7D04"/>
    <w:rsid w:val="006A7D3A"/>
    <w:rsid w:val="006B0042"/>
    <w:rsid w:val="006B009B"/>
    <w:rsid w:val="006B0296"/>
    <w:rsid w:val="006B0913"/>
    <w:rsid w:val="006B0991"/>
    <w:rsid w:val="006B0AD8"/>
    <w:rsid w:val="006B16AE"/>
    <w:rsid w:val="006B17E1"/>
    <w:rsid w:val="006B19AB"/>
    <w:rsid w:val="006B1C23"/>
    <w:rsid w:val="006B1CF7"/>
    <w:rsid w:val="006B2043"/>
    <w:rsid w:val="006B2638"/>
    <w:rsid w:val="006B2935"/>
    <w:rsid w:val="006B2B83"/>
    <w:rsid w:val="006B2F67"/>
    <w:rsid w:val="006B327B"/>
    <w:rsid w:val="006B33AE"/>
    <w:rsid w:val="006B35AE"/>
    <w:rsid w:val="006B422F"/>
    <w:rsid w:val="006B44B2"/>
    <w:rsid w:val="006B49E5"/>
    <w:rsid w:val="006B4B26"/>
    <w:rsid w:val="006B4CB0"/>
    <w:rsid w:val="006B4D15"/>
    <w:rsid w:val="006B4D5E"/>
    <w:rsid w:val="006B4F03"/>
    <w:rsid w:val="006B511A"/>
    <w:rsid w:val="006B51AF"/>
    <w:rsid w:val="006B51CD"/>
    <w:rsid w:val="006B5780"/>
    <w:rsid w:val="006B58BC"/>
    <w:rsid w:val="006B5CD4"/>
    <w:rsid w:val="006B6A01"/>
    <w:rsid w:val="006B6E72"/>
    <w:rsid w:val="006B7426"/>
    <w:rsid w:val="006B76C8"/>
    <w:rsid w:val="006B7767"/>
    <w:rsid w:val="006B77F4"/>
    <w:rsid w:val="006B7990"/>
    <w:rsid w:val="006B7DA2"/>
    <w:rsid w:val="006B7FA7"/>
    <w:rsid w:val="006C0075"/>
    <w:rsid w:val="006C027B"/>
    <w:rsid w:val="006C0327"/>
    <w:rsid w:val="006C0AD4"/>
    <w:rsid w:val="006C0D03"/>
    <w:rsid w:val="006C0FCC"/>
    <w:rsid w:val="006C1E10"/>
    <w:rsid w:val="006C24D9"/>
    <w:rsid w:val="006C2512"/>
    <w:rsid w:val="006C2741"/>
    <w:rsid w:val="006C28E4"/>
    <w:rsid w:val="006C292A"/>
    <w:rsid w:val="006C2A3D"/>
    <w:rsid w:val="006C2B60"/>
    <w:rsid w:val="006C2DF6"/>
    <w:rsid w:val="006C30F7"/>
    <w:rsid w:val="006C3247"/>
    <w:rsid w:val="006C3724"/>
    <w:rsid w:val="006C3A06"/>
    <w:rsid w:val="006C3B2A"/>
    <w:rsid w:val="006C3DF5"/>
    <w:rsid w:val="006C3F05"/>
    <w:rsid w:val="006C40E0"/>
    <w:rsid w:val="006C46E2"/>
    <w:rsid w:val="006C4CCB"/>
    <w:rsid w:val="006C4ED3"/>
    <w:rsid w:val="006C4F61"/>
    <w:rsid w:val="006C5049"/>
    <w:rsid w:val="006C51AF"/>
    <w:rsid w:val="006C54BF"/>
    <w:rsid w:val="006C55B3"/>
    <w:rsid w:val="006C5B7D"/>
    <w:rsid w:val="006C5D6A"/>
    <w:rsid w:val="006C63E8"/>
    <w:rsid w:val="006C6E61"/>
    <w:rsid w:val="006C6F04"/>
    <w:rsid w:val="006C7216"/>
    <w:rsid w:val="006C737E"/>
    <w:rsid w:val="006C7533"/>
    <w:rsid w:val="006C7985"/>
    <w:rsid w:val="006C7EBC"/>
    <w:rsid w:val="006D0301"/>
    <w:rsid w:val="006D0453"/>
    <w:rsid w:val="006D0547"/>
    <w:rsid w:val="006D06A9"/>
    <w:rsid w:val="006D10CE"/>
    <w:rsid w:val="006D10F4"/>
    <w:rsid w:val="006D1469"/>
    <w:rsid w:val="006D2045"/>
    <w:rsid w:val="006D2825"/>
    <w:rsid w:val="006D2B4F"/>
    <w:rsid w:val="006D2EAE"/>
    <w:rsid w:val="006D2F06"/>
    <w:rsid w:val="006D2FA3"/>
    <w:rsid w:val="006D3925"/>
    <w:rsid w:val="006D40BA"/>
    <w:rsid w:val="006D41DA"/>
    <w:rsid w:val="006D46CC"/>
    <w:rsid w:val="006D4A02"/>
    <w:rsid w:val="006D4A30"/>
    <w:rsid w:val="006D4E50"/>
    <w:rsid w:val="006D4F42"/>
    <w:rsid w:val="006D4F6B"/>
    <w:rsid w:val="006D52D9"/>
    <w:rsid w:val="006D5518"/>
    <w:rsid w:val="006D57AF"/>
    <w:rsid w:val="006D5B9C"/>
    <w:rsid w:val="006D5C52"/>
    <w:rsid w:val="006D5D3E"/>
    <w:rsid w:val="006D6057"/>
    <w:rsid w:val="006D675A"/>
    <w:rsid w:val="006D689D"/>
    <w:rsid w:val="006D690D"/>
    <w:rsid w:val="006D6FD5"/>
    <w:rsid w:val="006D70B4"/>
    <w:rsid w:val="006D719F"/>
    <w:rsid w:val="006D7262"/>
    <w:rsid w:val="006D7751"/>
    <w:rsid w:val="006D782B"/>
    <w:rsid w:val="006D7A18"/>
    <w:rsid w:val="006D7C11"/>
    <w:rsid w:val="006E006A"/>
    <w:rsid w:val="006E007B"/>
    <w:rsid w:val="006E007D"/>
    <w:rsid w:val="006E0385"/>
    <w:rsid w:val="006E0519"/>
    <w:rsid w:val="006E0649"/>
    <w:rsid w:val="006E0A68"/>
    <w:rsid w:val="006E0BF8"/>
    <w:rsid w:val="006E1253"/>
    <w:rsid w:val="006E126A"/>
    <w:rsid w:val="006E17B2"/>
    <w:rsid w:val="006E196D"/>
    <w:rsid w:val="006E19E5"/>
    <w:rsid w:val="006E221B"/>
    <w:rsid w:val="006E2461"/>
    <w:rsid w:val="006E27D9"/>
    <w:rsid w:val="006E2863"/>
    <w:rsid w:val="006E28DC"/>
    <w:rsid w:val="006E2DE7"/>
    <w:rsid w:val="006E342C"/>
    <w:rsid w:val="006E3454"/>
    <w:rsid w:val="006E45F8"/>
    <w:rsid w:val="006E4659"/>
    <w:rsid w:val="006E476E"/>
    <w:rsid w:val="006E4899"/>
    <w:rsid w:val="006E4926"/>
    <w:rsid w:val="006E49CA"/>
    <w:rsid w:val="006E5001"/>
    <w:rsid w:val="006E5286"/>
    <w:rsid w:val="006E5A25"/>
    <w:rsid w:val="006E5B6C"/>
    <w:rsid w:val="006E5E06"/>
    <w:rsid w:val="006E5FC9"/>
    <w:rsid w:val="006E6197"/>
    <w:rsid w:val="006E6F8A"/>
    <w:rsid w:val="006E7273"/>
    <w:rsid w:val="006E7C20"/>
    <w:rsid w:val="006F070A"/>
    <w:rsid w:val="006F07D1"/>
    <w:rsid w:val="006F0ABB"/>
    <w:rsid w:val="006F0CDD"/>
    <w:rsid w:val="006F0CE3"/>
    <w:rsid w:val="006F123B"/>
    <w:rsid w:val="006F128C"/>
    <w:rsid w:val="006F1524"/>
    <w:rsid w:val="006F18EA"/>
    <w:rsid w:val="006F1BEE"/>
    <w:rsid w:val="006F1D91"/>
    <w:rsid w:val="006F1F42"/>
    <w:rsid w:val="006F223F"/>
    <w:rsid w:val="006F235B"/>
    <w:rsid w:val="006F2AB0"/>
    <w:rsid w:val="006F2C5B"/>
    <w:rsid w:val="006F37AA"/>
    <w:rsid w:val="006F415A"/>
    <w:rsid w:val="006F472F"/>
    <w:rsid w:val="006F4BF1"/>
    <w:rsid w:val="006F4EAD"/>
    <w:rsid w:val="006F50EA"/>
    <w:rsid w:val="006F5162"/>
    <w:rsid w:val="006F52A2"/>
    <w:rsid w:val="006F5795"/>
    <w:rsid w:val="006F5DD8"/>
    <w:rsid w:val="006F605A"/>
    <w:rsid w:val="006F650D"/>
    <w:rsid w:val="006F6885"/>
    <w:rsid w:val="006F690C"/>
    <w:rsid w:val="006F6AAD"/>
    <w:rsid w:val="006F6B0A"/>
    <w:rsid w:val="006F6B87"/>
    <w:rsid w:val="006F6E71"/>
    <w:rsid w:val="006F6E9A"/>
    <w:rsid w:val="006F7718"/>
    <w:rsid w:val="006F7B62"/>
    <w:rsid w:val="006F7FA0"/>
    <w:rsid w:val="00700A7E"/>
    <w:rsid w:val="00700B4D"/>
    <w:rsid w:val="00700EEF"/>
    <w:rsid w:val="00701037"/>
    <w:rsid w:val="00701117"/>
    <w:rsid w:val="00701430"/>
    <w:rsid w:val="007015D2"/>
    <w:rsid w:val="007015F2"/>
    <w:rsid w:val="00702493"/>
    <w:rsid w:val="007024E1"/>
    <w:rsid w:val="00702DE7"/>
    <w:rsid w:val="0070328B"/>
    <w:rsid w:val="0070351B"/>
    <w:rsid w:val="00703C99"/>
    <w:rsid w:val="00703E01"/>
    <w:rsid w:val="00703EA2"/>
    <w:rsid w:val="0070446A"/>
    <w:rsid w:val="00704642"/>
    <w:rsid w:val="007048FC"/>
    <w:rsid w:val="00705426"/>
    <w:rsid w:val="007055D6"/>
    <w:rsid w:val="007062C1"/>
    <w:rsid w:val="007064F9"/>
    <w:rsid w:val="00706B15"/>
    <w:rsid w:val="00706C32"/>
    <w:rsid w:val="00706FB7"/>
    <w:rsid w:val="007076FD"/>
    <w:rsid w:val="007078AB"/>
    <w:rsid w:val="00707B4D"/>
    <w:rsid w:val="00707C08"/>
    <w:rsid w:val="00707E43"/>
    <w:rsid w:val="00707E87"/>
    <w:rsid w:val="00707FD2"/>
    <w:rsid w:val="0071003E"/>
    <w:rsid w:val="00710211"/>
    <w:rsid w:val="007108A7"/>
    <w:rsid w:val="00710B3F"/>
    <w:rsid w:val="00710EAC"/>
    <w:rsid w:val="00710FDE"/>
    <w:rsid w:val="00711D86"/>
    <w:rsid w:val="00711EC0"/>
    <w:rsid w:val="00712457"/>
    <w:rsid w:val="0071308C"/>
    <w:rsid w:val="0071321D"/>
    <w:rsid w:val="00714262"/>
    <w:rsid w:val="007142C7"/>
    <w:rsid w:val="007145DA"/>
    <w:rsid w:val="00714B41"/>
    <w:rsid w:val="007150B9"/>
    <w:rsid w:val="0071513A"/>
    <w:rsid w:val="007158DF"/>
    <w:rsid w:val="00715F87"/>
    <w:rsid w:val="00716135"/>
    <w:rsid w:val="0071626D"/>
    <w:rsid w:val="00716551"/>
    <w:rsid w:val="00716973"/>
    <w:rsid w:val="00716E27"/>
    <w:rsid w:val="0071700C"/>
    <w:rsid w:val="007175E2"/>
    <w:rsid w:val="007175FD"/>
    <w:rsid w:val="007177B5"/>
    <w:rsid w:val="007178C0"/>
    <w:rsid w:val="00717B1F"/>
    <w:rsid w:val="00717C77"/>
    <w:rsid w:val="00717E67"/>
    <w:rsid w:val="007207BE"/>
    <w:rsid w:val="00720B28"/>
    <w:rsid w:val="00720DC1"/>
    <w:rsid w:val="0072109E"/>
    <w:rsid w:val="00721118"/>
    <w:rsid w:val="007219DF"/>
    <w:rsid w:val="00721C66"/>
    <w:rsid w:val="00722008"/>
    <w:rsid w:val="00722B76"/>
    <w:rsid w:val="00722E63"/>
    <w:rsid w:val="007231FC"/>
    <w:rsid w:val="0072355D"/>
    <w:rsid w:val="007236E9"/>
    <w:rsid w:val="00723734"/>
    <w:rsid w:val="00723DF7"/>
    <w:rsid w:val="00723E8D"/>
    <w:rsid w:val="0072440F"/>
    <w:rsid w:val="00724E68"/>
    <w:rsid w:val="00725253"/>
    <w:rsid w:val="00725680"/>
    <w:rsid w:val="0072572F"/>
    <w:rsid w:val="00725F87"/>
    <w:rsid w:val="00726100"/>
    <w:rsid w:val="00726833"/>
    <w:rsid w:val="00726A71"/>
    <w:rsid w:val="00726AB5"/>
    <w:rsid w:val="00726C3E"/>
    <w:rsid w:val="00726CAC"/>
    <w:rsid w:val="00726FB1"/>
    <w:rsid w:val="007278CD"/>
    <w:rsid w:val="00727D97"/>
    <w:rsid w:val="00727EDA"/>
    <w:rsid w:val="00727F02"/>
    <w:rsid w:val="00730091"/>
    <w:rsid w:val="007306E0"/>
    <w:rsid w:val="00730C4F"/>
    <w:rsid w:val="00730C50"/>
    <w:rsid w:val="00730DA4"/>
    <w:rsid w:val="00730F87"/>
    <w:rsid w:val="00731790"/>
    <w:rsid w:val="00731B38"/>
    <w:rsid w:val="00731C49"/>
    <w:rsid w:val="00731D02"/>
    <w:rsid w:val="00732F34"/>
    <w:rsid w:val="00733B20"/>
    <w:rsid w:val="00734449"/>
    <w:rsid w:val="00734A59"/>
    <w:rsid w:val="007355AC"/>
    <w:rsid w:val="00735756"/>
    <w:rsid w:val="00735875"/>
    <w:rsid w:val="007359AD"/>
    <w:rsid w:val="00735B4B"/>
    <w:rsid w:val="00736278"/>
    <w:rsid w:val="0073636A"/>
    <w:rsid w:val="007367AD"/>
    <w:rsid w:val="007371CD"/>
    <w:rsid w:val="00737314"/>
    <w:rsid w:val="00737372"/>
    <w:rsid w:val="007373C5"/>
    <w:rsid w:val="007376F1"/>
    <w:rsid w:val="00737ECD"/>
    <w:rsid w:val="0074099A"/>
    <w:rsid w:val="00740D68"/>
    <w:rsid w:val="00740DC1"/>
    <w:rsid w:val="00740DFC"/>
    <w:rsid w:val="00740FFF"/>
    <w:rsid w:val="007410B4"/>
    <w:rsid w:val="007415EF"/>
    <w:rsid w:val="0074183C"/>
    <w:rsid w:val="00741AB3"/>
    <w:rsid w:val="00741D21"/>
    <w:rsid w:val="00741FAE"/>
    <w:rsid w:val="0074240A"/>
    <w:rsid w:val="007426BC"/>
    <w:rsid w:val="007427F9"/>
    <w:rsid w:val="00743030"/>
    <w:rsid w:val="00743047"/>
    <w:rsid w:val="0074305A"/>
    <w:rsid w:val="007431B3"/>
    <w:rsid w:val="007432F0"/>
    <w:rsid w:val="007439EC"/>
    <w:rsid w:val="00743E7F"/>
    <w:rsid w:val="007443B0"/>
    <w:rsid w:val="00744C79"/>
    <w:rsid w:val="00744F0C"/>
    <w:rsid w:val="00744FA0"/>
    <w:rsid w:val="00745259"/>
    <w:rsid w:val="00745915"/>
    <w:rsid w:val="00745B3F"/>
    <w:rsid w:val="00745BF7"/>
    <w:rsid w:val="00745D39"/>
    <w:rsid w:val="0074645A"/>
    <w:rsid w:val="00746953"/>
    <w:rsid w:val="007503E8"/>
    <w:rsid w:val="0075072C"/>
    <w:rsid w:val="0075096E"/>
    <w:rsid w:val="00750A02"/>
    <w:rsid w:val="00750C0F"/>
    <w:rsid w:val="00750F5A"/>
    <w:rsid w:val="007519CA"/>
    <w:rsid w:val="00751CEE"/>
    <w:rsid w:val="007521B9"/>
    <w:rsid w:val="00752308"/>
    <w:rsid w:val="00752736"/>
    <w:rsid w:val="0075278A"/>
    <w:rsid w:val="007529D5"/>
    <w:rsid w:val="00752C34"/>
    <w:rsid w:val="00752F5F"/>
    <w:rsid w:val="00753704"/>
    <w:rsid w:val="00753868"/>
    <w:rsid w:val="00753D94"/>
    <w:rsid w:val="007540DD"/>
    <w:rsid w:val="00754292"/>
    <w:rsid w:val="007548D9"/>
    <w:rsid w:val="0075509E"/>
    <w:rsid w:val="007553F1"/>
    <w:rsid w:val="007554A3"/>
    <w:rsid w:val="00755598"/>
    <w:rsid w:val="007555AE"/>
    <w:rsid w:val="0075564B"/>
    <w:rsid w:val="007558E7"/>
    <w:rsid w:val="00755F71"/>
    <w:rsid w:val="007567F2"/>
    <w:rsid w:val="00756DFC"/>
    <w:rsid w:val="00756F74"/>
    <w:rsid w:val="00757285"/>
    <w:rsid w:val="00757696"/>
    <w:rsid w:val="00757CE0"/>
    <w:rsid w:val="007608EF"/>
    <w:rsid w:val="00760AD6"/>
    <w:rsid w:val="00760CDE"/>
    <w:rsid w:val="00760DB4"/>
    <w:rsid w:val="007611C6"/>
    <w:rsid w:val="00761237"/>
    <w:rsid w:val="007617FD"/>
    <w:rsid w:val="00762169"/>
    <w:rsid w:val="007624FE"/>
    <w:rsid w:val="007626CD"/>
    <w:rsid w:val="00762AC9"/>
    <w:rsid w:val="00762DAE"/>
    <w:rsid w:val="007632B8"/>
    <w:rsid w:val="007633D8"/>
    <w:rsid w:val="0076376E"/>
    <w:rsid w:val="007637EC"/>
    <w:rsid w:val="00763935"/>
    <w:rsid w:val="007639B1"/>
    <w:rsid w:val="007644EB"/>
    <w:rsid w:val="007646C4"/>
    <w:rsid w:val="00764CC1"/>
    <w:rsid w:val="00764CFE"/>
    <w:rsid w:val="00764DD6"/>
    <w:rsid w:val="00764F0B"/>
    <w:rsid w:val="00764F71"/>
    <w:rsid w:val="007654AF"/>
    <w:rsid w:val="00765829"/>
    <w:rsid w:val="0076583C"/>
    <w:rsid w:val="00765D13"/>
    <w:rsid w:val="0076638A"/>
    <w:rsid w:val="00766766"/>
    <w:rsid w:val="00766AB3"/>
    <w:rsid w:val="00766B81"/>
    <w:rsid w:val="00767010"/>
    <w:rsid w:val="0076702E"/>
    <w:rsid w:val="007677F8"/>
    <w:rsid w:val="007700CA"/>
    <w:rsid w:val="007700E9"/>
    <w:rsid w:val="00770181"/>
    <w:rsid w:val="0077095A"/>
    <w:rsid w:val="007709EC"/>
    <w:rsid w:val="00770BD0"/>
    <w:rsid w:val="00770E12"/>
    <w:rsid w:val="00771218"/>
    <w:rsid w:val="0077165D"/>
    <w:rsid w:val="0077168F"/>
    <w:rsid w:val="0077184F"/>
    <w:rsid w:val="007718B0"/>
    <w:rsid w:val="007719BB"/>
    <w:rsid w:val="00771A3C"/>
    <w:rsid w:val="00771BD0"/>
    <w:rsid w:val="00771F74"/>
    <w:rsid w:val="007726DC"/>
    <w:rsid w:val="007727F6"/>
    <w:rsid w:val="007728F2"/>
    <w:rsid w:val="00772A69"/>
    <w:rsid w:val="00772A92"/>
    <w:rsid w:val="00772EEE"/>
    <w:rsid w:val="00773516"/>
    <w:rsid w:val="007738A4"/>
    <w:rsid w:val="00773BD2"/>
    <w:rsid w:val="007746F5"/>
    <w:rsid w:val="0077584C"/>
    <w:rsid w:val="007759D9"/>
    <w:rsid w:val="00775BA3"/>
    <w:rsid w:val="00776577"/>
    <w:rsid w:val="007767DD"/>
    <w:rsid w:val="00776CF6"/>
    <w:rsid w:val="0077725F"/>
    <w:rsid w:val="007772C5"/>
    <w:rsid w:val="00777302"/>
    <w:rsid w:val="007775E0"/>
    <w:rsid w:val="00777845"/>
    <w:rsid w:val="007800A7"/>
    <w:rsid w:val="0078034B"/>
    <w:rsid w:val="00780859"/>
    <w:rsid w:val="00780D7E"/>
    <w:rsid w:val="00780DA5"/>
    <w:rsid w:val="007824F6"/>
    <w:rsid w:val="00782658"/>
    <w:rsid w:val="007826A7"/>
    <w:rsid w:val="00782821"/>
    <w:rsid w:val="007828D1"/>
    <w:rsid w:val="00782C06"/>
    <w:rsid w:val="00782C51"/>
    <w:rsid w:val="00783202"/>
    <w:rsid w:val="00783C62"/>
    <w:rsid w:val="00783EE8"/>
    <w:rsid w:val="00783FC7"/>
    <w:rsid w:val="00784066"/>
    <w:rsid w:val="007841E3"/>
    <w:rsid w:val="0078422F"/>
    <w:rsid w:val="00784E44"/>
    <w:rsid w:val="00785484"/>
    <w:rsid w:val="00785607"/>
    <w:rsid w:val="00785C1E"/>
    <w:rsid w:val="00785CEE"/>
    <w:rsid w:val="00786056"/>
    <w:rsid w:val="00786906"/>
    <w:rsid w:val="00786990"/>
    <w:rsid w:val="00786BA2"/>
    <w:rsid w:val="00786FEE"/>
    <w:rsid w:val="00787595"/>
    <w:rsid w:val="00787615"/>
    <w:rsid w:val="00787A20"/>
    <w:rsid w:val="00787B1C"/>
    <w:rsid w:val="00787BE7"/>
    <w:rsid w:val="00790542"/>
    <w:rsid w:val="00790686"/>
    <w:rsid w:val="00790DBF"/>
    <w:rsid w:val="00790ECC"/>
    <w:rsid w:val="0079107F"/>
    <w:rsid w:val="00791203"/>
    <w:rsid w:val="00791219"/>
    <w:rsid w:val="0079122C"/>
    <w:rsid w:val="007915C9"/>
    <w:rsid w:val="007918E8"/>
    <w:rsid w:val="00791A76"/>
    <w:rsid w:val="00791B11"/>
    <w:rsid w:val="00792285"/>
    <w:rsid w:val="0079237F"/>
    <w:rsid w:val="007923BD"/>
    <w:rsid w:val="0079277E"/>
    <w:rsid w:val="00792805"/>
    <w:rsid w:val="00792938"/>
    <w:rsid w:val="00792954"/>
    <w:rsid w:val="00792B99"/>
    <w:rsid w:val="00792C56"/>
    <w:rsid w:val="00792D7A"/>
    <w:rsid w:val="00792EAF"/>
    <w:rsid w:val="00793410"/>
    <w:rsid w:val="00793616"/>
    <w:rsid w:val="007936A5"/>
    <w:rsid w:val="00793DCD"/>
    <w:rsid w:val="00793F98"/>
    <w:rsid w:val="00794000"/>
    <w:rsid w:val="00794101"/>
    <w:rsid w:val="0079415A"/>
    <w:rsid w:val="007942A0"/>
    <w:rsid w:val="00795092"/>
    <w:rsid w:val="007953E4"/>
    <w:rsid w:val="00795E90"/>
    <w:rsid w:val="00795FD5"/>
    <w:rsid w:val="0079608D"/>
    <w:rsid w:val="00796809"/>
    <w:rsid w:val="007969A2"/>
    <w:rsid w:val="00796B5D"/>
    <w:rsid w:val="00796F2D"/>
    <w:rsid w:val="00797978"/>
    <w:rsid w:val="00797AD6"/>
    <w:rsid w:val="00797B32"/>
    <w:rsid w:val="00797FB2"/>
    <w:rsid w:val="007A006E"/>
    <w:rsid w:val="007A0659"/>
    <w:rsid w:val="007A0743"/>
    <w:rsid w:val="007A095E"/>
    <w:rsid w:val="007A119F"/>
    <w:rsid w:val="007A18EB"/>
    <w:rsid w:val="007A18F5"/>
    <w:rsid w:val="007A1A56"/>
    <w:rsid w:val="007A1C0E"/>
    <w:rsid w:val="007A22C7"/>
    <w:rsid w:val="007A22E7"/>
    <w:rsid w:val="007A266B"/>
    <w:rsid w:val="007A27ED"/>
    <w:rsid w:val="007A27F3"/>
    <w:rsid w:val="007A2C90"/>
    <w:rsid w:val="007A2F36"/>
    <w:rsid w:val="007A2F50"/>
    <w:rsid w:val="007A30B0"/>
    <w:rsid w:val="007A323D"/>
    <w:rsid w:val="007A3CBF"/>
    <w:rsid w:val="007A4746"/>
    <w:rsid w:val="007A4900"/>
    <w:rsid w:val="007A4B77"/>
    <w:rsid w:val="007A53F6"/>
    <w:rsid w:val="007A5647"/>
    <w:rsid w:val="007A5688"/>
    <w:rsid w:val="007A5841"/>
    <w:rsid w:val="007A59CB"/>
    <w:rsid w:val="007A5BE5"/>
    <w:rsid w:val="007A5C36"/>
    <w:rsid w:val="007A61D8"/>
    <w:rsid w:val="007A63B1"/>
    <w:rsid w:val="007A6F18"/>
    <w:rsid w:val="007A7103"/>
    <w:rsid w:val="007A76D6"/>
    <w:rsid w:val="007A78E3"/>
    <w:rsid w:val="007A7B7A"/>
    <w:rsid w:val="007A7B7C"/>
    <w:rsid w:val="007A7CA8"/>
    <w:rsid w:val="007A7FA6"/>
    <w:rsid w:val="007B0290"/>
    <w:rsid w:val="007B0538"/>
    <w:rsid w:val="007B08E5"/>
    <w:rsid w:val="007B091B"/>
    <w:rsid w:val="007B09EE"/>
    <w:rsid w:val="007B0B65"/>
    <w:rsid w:val="007B0BB8"/>
    <w:rsid w:val="007B0CAD"/>
    <w:rsid w:val="007B1693"/>
    <w:rsid w:val="007B2006"/>
    <w:rsid w:val="007B2034"/>
    <w:rsid w:val="007B27CC"/>
    <w:rsid w:val="007B2B8E"/>
    <w:rsid w:val="007B306A"/>
    <w:rsid w:val="007B32F9"/>
    <w:rsid w:val="007B3550"/>
    <w:rsid w:val="007B3B9F"/>
    <w:rsid w:val="007B3BF6"/>
    <w:rsid w:val="007B4052"/>
    <w:rsid w:val="007B4E23"/>
    <w:rsid w:val="007B4FE7"/>
    <w:rsid w:val="007B507C"/>
    <w:rsid w:val="007B5193"/>
    <w:rsid w:val="007B5442"/>
    <w:rsid w:val="007B5810"/>
    <w:rsid w:val="007B5D33"/>
    <w:rsid w:val="007B5FF3"/>
    <w:rsid w:val="007B6258"/>
    <w:rsid w:val="007B6271"/>
    <w:rsid w:val="007B65E2"/>
    <w:rsid w:val="007B66B7"/>
    <w:rsid w:val="007B6A33"/>
    <w:rsid w:val="007B73A3"/>
    <w:rsid w:val="007B76D1"/>
    <w:rsid w:val="007B7E89"/>
    <w:rsid w:val="007B7ECE"/>
    <w:rsid w:val="007B7ED7"/>
    <w:rsid w:val="007C010B"/>
    <w:rsid w:val="007C079F"/>
    <w:rsid w:val="007C089C"/>
    <w:rsid w:val="007C0BA9"/>
    <w:rsid w:val="007C0C61"/>
    <w:rsid w:val="007C1141"/>
    <w:rsid w:val="007C1387"/>
    <w:rsid w:val="007C1989"/>
    <w:rsid w:val="007C1C67"/>
    <w:rsid w:val="007C2229"/>
    <w:rsid w:val="007C2B0B"/>
    <w:rsid w:val="007C2BE6"/>
    <w:rsid w:val="007C2E30"/>
    <w:rsid w:val="007C2F5D"/>
    <w:rsid w:val="007C343B"/>
    <w:rsid w:val="007C35F9"/>
    <w:rsid w:val="007C394F"/>
    <w:rsid w:val="007C465A"/>
    <w:rsid w:val="007C4BED"/>
    <w:rsid w:val="007C4C62"/>
    <w:rsid w:val="007C536A"/>
    <w:rsid w:val="007C57B0"/>
    <w:rsid w:val="007C5F4F"/>
    <w:rsid w:val="007C6565"/>
    <w:rsid w:val="007C670B"/>
    <w:rsid w:val="007C74FA"/>
    <w:rsid w:val="007C7744"/>
    <w:rsid w:val="007C78B0"/>
    <w:rsid w:val="007C78C5"/>
    <w:rsid w:val="007D0091"/>
    <w:rsid w:val="007D00F0"/>
    <w:rsid w:val="007D036C"/>
    <w:rsid w:val="007D040A"/>
    <w:rsid w:val="007D0C71"/>
    <w:rsid w:val="007D0D95"/>
    <w:rsid w:val="007D0F86"/>
    <w:rsid w:val="007D1410"/>
    <w:rsid w:val="007D1CF2"/>
    <w:rsid w:val="007D21EB"/>
    <w:rsid w:val="007D2602"/>
    <w:rsid w:val="007D2702"/>
    <w:rsid w:val="007D2BB1"/>
    <w:rsid w:val="007D2C7F"/>
    <w:rsid w:val="007D313A"/>
    <w:rsid w:val="007D36A5"/>
    <w:rsid w:val="007D3CD7"/>
    <w:rsid w:val="007D3F60"/>
    <w:rsid w:val="007D3FF8"/>
    <w:rsid w:val="007D42A6"/>
    <w:rsid w:val="007D442D"/>
    <w:rsid w:val="007D445A"/>
    <w:rsid w:val="007D4564"/>
    <w:rsid w:val="007D4CE2"/>
    <w:rsid w:val="007D5D1C"/>
    <w:rsid w:val="007D61B0"/>
    <w:rsid w:val="007D6757"/>
    <w:rsid w:val="007D70F2"/>
    <w:rsid w:val="007D719A"/>
    <w:rsid w:val="007D723C"/>
    <w:rsid w:val="007D72F7"/>
    <w:rsid w:val="007D75AF"/>
    <w:rsid w:val="007D7988"/>
    <w:rsid w:val="007D7AE5"/>
    <w:rsid w:val="007D7B7D"/>
    <w:rsid w:val="007D7F63"/>
    <w:rsid w:val="007E0093"/>
    <w:rsid w:val="007E02E7"/>
    <w:rsid w:val="007E0331"/>
    <w:rsid w:val="007E04FF"/>
    <w:rsid w:val="007E06FB"/>
    <w:rsid w:val="007E08B9"/>
    <w:rsid w:val="007E0FCD"/>
    <w:rsid w:val="007E15B7"/>
    <w:rsid w:val="007E2108"/>
    <w:rsid w:val="007E2519"/>
    <w:rsid w:val="007E254E"/>
    <w:rsid w:val="007E2631"/>
    <w:rsid w:val="007E2F92"/>
    <w:rsid w:val="007E304B"/>
    <w:rsid w:val="007E306F"/>
    <w:rsid w:val="007E3B16"/>
    <w:rsid w:val="007E3CA3"/>
    <w:rsid w:val="007E3CC9"/>
    <w:rsid w:val="007E3D00"/>
    <w:rsid w:val="007E3D23"/>
    <w:rsid w:val="007E3E98"/>
    <w:rsid w:val="007E478C"/>
    <w:rsid w:val="007E478E"/>
    <w:rsid w:val="007E4A5E"/>
    <w:rsid w:val="007E4B7A"/>
    <w:rsid w:val="007E50B2"/>
    <w:rsid w:val="007E5226"/>
    <w:rsid w:val="007E57B8"/>
    <w:rsid w:val="007E5EC4"/>
    <w:rsid w:val="007E6A11"/>
    <w:rsid w:val="007E6BA7"/>
    <w:rsid w:val="007E73B1"/>
    <w:rsid w:val="007E74EE"/>
    <w:rsid w:val="007E751F"/>
    <w:rsid w:val="007E7778"/>
    <w:rsid w:val="007E7B2D"/>
    <w:rsid w:val="007E7CDF"/>
    <w:rsid w:val="007F0243"/>
    <w:rsid w:val="007F0456"/>
    <w:rsid w:val="007F0D19"/>
    <w:rsid w:val="007F0DF9"/>
    <w:rsid w:val="007F0EAA"/>
    <w:rsid w:val="007F11D5"/>
    <w:rsid w:val="007F1762"/>
    <w:rsid w:val="007F18D4"/>
    <w:rsid w:val="007F1A09"/>
    <w:rsid w:val="007F1C19"/>
    <w:rsid w:val="007F20FC"/>
    <w:rsid w:val="007F2B5C"/>
    <w:rsid w:val="007F2FF7"/>
    <w:rsid w:val="007F3283"/>
    <w:rsid w:val="007F3615"/>
    <w:rsid w:val="007F3959"/>
    <w:rsid w:val="007F3C73"/>
    <w:rsid w:val="007F3F21"/>
    <w:rsid w:val="007F4066"/>
    <w:rsid w:val="007F427E"/>
    <w:rsid w:val="007F4503"/>
    <w:rsid w:val="007F470A"/>
    <w:rsid w:val="007F4924"/>
    <w:rsid w:val="007F49CF"/>
    <w:rsid w:val="007F4B2D"/>
    <w:rsid w:val="007F4C74"/>
    <w:rsid w:val="007F5159"/>
    <w:rsid w:val="007F568E"/>
    <w:rsid w:val="007F56C4"/>
    <w:rsid w:val="007F5A37"/>
    <w:rsid w:val="007F5CC1"/>
    <w:rsid w:val="007F5D26"/>
    <w:rsid w:val="007F618F"/>
    <w:rsid w:val="007F63D7"/>
    <w:rsid w:val="007F6752"/>
    <w:rsid w:val="007F6C4E"/>
    <w:rsid w:val="007F6C65"/>
    <w:rsid w:val="007F714C"/>
    <w:rsid w:val="007F7550"/>
    <w:rsid w:val="007F7579"/>
    <w:rsid w:val="007F7658"/>
    <w:rsid w:val="007F7805"/>
    <w:rsid w:val="00800386"/>
    <w:rsid w:val="008005E5"/>
    <w:rsid w:val="00800A97"/>
    <w:rsid w:val="00800AF2"/>
    <w:rsid w:val="00800EFC"/>
    <w:rsid w:val="0080133D"/>
    <w:rsid w:val="00801391"/>
    <w:rsid w:val="00801614"/>
    <w:rsid w:val="00801A03"/>
    <w:rsid w:val="00801CA9"/>
    <w:rsid w:val="00802058"/>
    <w:rsid w:val="008020A9"/>
    <w:rsid w:val="00802209"/>
    <w:rsid w:val="00802BAC"/>
    <w:rsid w:val="0080301A"/>
    <w:rsid w:val="008031CE"/>
    <w:rsid w:val="008039D7"/>
    <w:rsid w:val="00803DEF"/>
    <w:rsid w:val="00803FE6"/>
    <w:rsid w:val="00804245"/>
    <w:rsid w:val="0080491C"/>
    <w:rsid w:val="00804D73"/>
    <w:rsid w:val="00804DED"/>
    <w:rsid w:val="0080522B"/>
    <w:rsid w:val="0080577A"/>
    <w:rsid w:val="00805B4C"/>
    <w:rsid w:val="00806CEA"/>
    <w:rsid w:val="00806D86"/>
    <w:rsid w:val="00806D97"/>
    <w:rsid w:val="00806F3E"/>
    <w:rsid w:val="008072E1"/>
    <w:rsid w:val="008076C2"/>
    <w:rsid w:val="008077AA"/>
    <w:rsid w:val="00807A2A"/>
    <w:rsid w:val="00807C1E"/>
    <w:rsid w:val="00807D9A"/>
    <w:rsid w:val="00810437"/>
    <w:rsid w:val="008106BE"/>
    <w:rsid w:val="00810A38"/>
    <w:rsid w:val="00810C46"/>
    <w:rsid w:val="00810FDB"/>
    <w:rsid w:val="00811ADC"/>
    <w:rsid w:val="00811B9D"/>
    <w:rsid w:val="00811C38"/>
    <w:rsid w:val="00811C61"/>
    <w:rsid w:val="00811D66"/>
    <w:rsid w:val="00811DF8"/>
    <w:rsid w:val="0081227A"/>
    <w:rsid w:val="00812428"/>
    <w:rsid w:val="00812648"/>
    <w:rsid w:val="00812BB8"/>
    <w:rsid w:val="00813B45"/>
    <w:rsid w:val="008140AE"/>
    <w:rsid w:val="008141FD"/>
    <w:rsid w:val="00814408"/>
    <w:rsid w:val="00814493"/>
    <w:rsid w:val="00814881"/>
    <w:rsid w:val="00814AA6"/>
    <w:rsid w:val="00814B54"/>
    <w:rsid w:val="00815651"/>
    <w:rsid w:val="00815C9A"/>
    <w:rsid w:val="00815D34"/>
    <w:rsid w:val="00815F79"/>
    <w:rsid w:val="00816200"/>
    <w:rsid w:val="008162CD"/>
    <w:rsid w:val="0081674D"/>
    <w:rsid w:val="008168B8"/>
    <w:rsid w:val="00816981"/>
    <w:rsid w:val="00816CA6"/>
    <w:rsid w:val="00816EBC"/>
    <w:rsid w:val="00817097"/>
    <w:rsid w:val="00817187"/>
    <w:rsid w:val="00817352"/>
    <w:rsid w:val="00817533"/>
    <w:rsid w:val="008177D6"/>
    <w:rsid w:val="00817DBF"/>
    <w:rsid w:val="00820742"/>
    <w:rsid w:val="00820D59"/>
    <w:rsid w:val="008212F0"/>
    <w:rsid w:val="008216DD"/>
    <w:rsid w:val="00821930"/>
    <w:rsid w:val="008222A4"/>
    <w:rsid w:val="00822735"/>
    <w:rsid w:val="00822DF8"/>
    <w:rsid w:val="0082311B"/>
    <w:rsid w:val="00823B83"/>
    <w:rsid w:val="00824ACA"/>
    <w:rsid w:val="00824B62"/>
    <w:rsid w:val="00824BE9"/>
    <w:rsid w:val="00824D95"/>
    <w:rsid w:val="008255DF"/>
    <w:rsid w:val="00825CD2"/>
    <w:rsid w:val="0082604B"/>
    <w:rsid w:val="0082640E"/>
    <w:rsid w:val="00826BC8"/>
    <w:rsid w:val="00826E40"/>
    <w:rsid w:val="0082772C"/>
    <w:rsid w:val="00827A3D"/>
    <w:rsid w:val="00827E70"/>
    <w:rsid w:val="00827FB9"/>
    <w:rsid w:val="008300A4"/>
    <w:rsid w:val="008301AC"/>
    <w:rsid w:val="00830436"/>
    <w:rsid w:val="0083109B"/>
    <w:rsid w:val="008314DF"/>
    <w:rsid w:val="00831B94"/>
    <w:rsid w:val="00831C8D"/>
    <w:rsid w:val="00831C93"/>
    <w:rsid w:val="00831DC6"/>
    <w:rsid w:val="00832663"/>
    <w:rsid w:val="008327B6"/>
    <w:rsid w:val="00833001"/>
    <w:rsid w:val="008330DB"/>
    <w:rsid w:val="008336B2"/>
    <w:rsid w:val="0083398E"/>
    <w:rsid w:val="00833AE5"/>
    <w:rsid w:val="00834205"/>
    <w:rsid w:val="0083461B"/>
    <w:rsid w:val="0083473B"/>
    <w:rsid w:val="00834BDD"/>
    <w:rsid w:val="0083503D"/>
    <w:rsid w:val="00835432"/>
    <w:rsid w:val="0083544C"/>
    <w:rsid w:val="00835598"/>
    <w:rsid w:val="00835771"/>
    <w:rsid w:val="008357F7"/>
    <w:rsid w:val="00835A57"/>
    <w:rsid w:val="00835ACB"/>
    <w:rsid w:val="00835B00"/>
    <w:rsid w:val="00835D1E"/>
    <w:rsid w:val="0083615D"/>
    <w:rsid w:val="00837205"/>
    <w:rsid w:val="008374F5"/>
    <w:rsid w:val="0083769E"/>
    <w:rsid w:val="00837DE6"/>
    <w:rsid w:val="00837E95"/>
    <w:rsid w:val="00840BF2"/>
    <w:rsid w:val="00841140"/>
    <w:rsid w:val="00841282"/>
    <w:rsid w:val="00841487"/>
    <w:rsid w:val="008418CE"/>
    <w:rsid w:val="00841DCD"/>
    <w:rsid w:val="00841ED7"/>
    <w:rsid w:val="00842215"/>
    <w:rsid w:val="00842546"/>
    <w:rsid w:val="00842681"/>
    <w:rsid w:val="008427AA"/>
    <w:rsid w:val="00842E2C"/>
    <w:rsid w:val="00843136"/>
    <w:rsid w:val="0084321C"/>
    <w:rsid w:val="00843224"/>
    <w:rsid w:val="00843336"/>
    <w:rsid w:val="0084342F"/>
    <w:rsid w:val="008434C5"/>
    <w:rsid w:val="008434F2"/>
    <w:rsid w:val="00843724"/>
    <w:rsid w:val="00843741"/>
    <w:rsid w:val="0084390D"/>
    <w:rsid w:val="00843B53"/>
    <w:rsid w:val="00843C30"/>
    <w:rsid w:val="00844438"/>
    <w:rsid w:val="0084483B"/>
    <w:rsid w:val="00845634"/>
    <w:rsid w:val="008456D2"/>
    <w:rsid w:val="00845711"/>
    <w:rsid w:val="0084589F"/>
    <w:rsid w:val="00846655"/>
    <w:rsid w:val="008466C1"/>
    <w:rsid w:val="00846E0D"/>
    <w:rsid w:val="008473F2"/>
    <w:rsid w:val="00847610"/>
    <w:rsid w:val="008476A8"/>
    <w:rsid w:val="00847790"/>
    <w:rsid w:val="00847C89"/>
    <w:rsid w:val="00847CB8"/>
    <w:rsid w:val="00847EFC"/>
    <w:rsid w:val="008500FE"/>
    <w:rsid w:val="00850577"/>
    <w:rsid w:val="00850E12"/>
    <w:rsid w:val="0085129C"/>
    <w:rsid w:val="008513A9"/>
    <w:rsid w:val="00851577"/>
    <w:rsid w:val="00851780"/>
    <w:rsid w:val="00851826"/>
    <w:rsid w:val="00851906"/>
    <w:rsid w:val="00851C30"/>
    <w:rsid w:val="00851CD2"/>
    <w:rsid w:val="008522B2"/>
    <w:rsid w:val="00852338"/>
    <w:rsid w:val="0085236B"/>
    <w:rsid w:val="008527EA"/>
    <w:rsid w:val="00852ACB"/>
    <w:rsid w:val="00852CC6"/>
    <w:rsid w:val="00852DB0"/>
    <w:rsid w:val="00852F25"/>
    <w:rsid w:val="00853329"/>
    <w:rsid w:val="00853717"/>
    <w:rsid w:val="00853940"/>
    <w:rsid w:val="00853C2E"/>
    <w:rsid w:val="00853F29"/>
    <w:rsid w:val="00854092"/>
    <w:rsid w:val="00854543"/>
    <w:rsid w:val="00854552"/>
    <w:rsid w:val="0085460D"/>
    <w:rsid w:val="0085485D"/>
    <w:rsid w:val="00854E4D"/>
    <w:rsid w:val="008551F1"/>
    <w:rsid w:val="00855399"/>
    <w:rsid w:val="00855728"/>
    <w:rsid w:val="00855969"/>
    <w:rsid w:val="00855995"/>
    <w:rsid w:val="008559E7"/>
    <w:rsid w:val="008564C7"/>
    <w:rsid w:val="0085651A"/>
    <w:rsid w:val="00856525"/>
    <w:rsid w:val="00856618"/>
    <w:rsid w:val="008568F0"/>
    <w:rsid w:val="00856CC5"/>
    <w:rsid w:val="00857511"/>
    <w:rsid w:val="00857585"/>
    <w:rsid w:val="008575F5"/>
    <w:rsid w:val="008576D9"/>
    <w:rsid w:val="00857703"/>
    <w:rsid w:val="0085774E"/>
    <w:rsid w:val="00857F36"/>
    <w:rsid w:val="008601D5"/>
    <w:rsid w:val="0086020D"/>
    <w:rsid w:val="008604EA"/>
    <w:rsid w:val="0086063F"/>
    <w:rsid w:val="00860B29"/>
    <w:rsid w:val="00860D0A"/>
    <w:rsid w:val="00860DC9"/>
    <w:rsid w:val="00860F0A"/>
    <w:rsid w:val="00860FE9"/>
    <w:rsid w:val="00861553"/>
    <w:rsid w:val="00861614"/>
    <w:rsid w:val="00861DD4"/>
    <w:rsid w:val="00862840"/>
    <w:rsid w:val="00862B11"/>
    <w:rsid w:val="008630B1"/>
    <w:rsid w:val="00863317"/>
    <w:rsid w:val="0086350C"/>
    <w:rsid w:val="00863550"/>
    <w:rsid w:val="008637D4"/>
    <w:rsid w:val="00863D5B"/>
    <w:rsid w:val="00863E03"/>
    <w:rsid w:val="00863E25"/>
    <w:rsid w:val="00863EAB"/>
    <w:rsid w:val="00863FFA"/>
    <w:rsid w:val="008640AD"/>
    <w:rsid w:val="00864130"/>
    <w:rsid w:val="00864B0B"/>
    <w:rsid w:val="00865559"/>
    <w:rsid w:val="008659AF"/>
    <w:rsid w:val="008659F4"/>
    <w:rsid w:val="00865AC8"/>
    <w:rsid w:val="00865DF8"/>
    <w:rsid w:val="008664EA"/>
    <w:rsid w:val="0086678F"/>
    <w:rsid w:val="00866AB2"/>
    <w:rsid w:val="008672CA"/>
    <w:rsid w:val="0086751D"/>
    <w:rsid w:val="008675B9"/>
    <w:rsid w:val="0086772E"/>
    <w:rsid w:val="0086796B"/>
    <w:rsid w:val="00867AA3"/>
    <w:rsid w:val="00867B0D"/>
    <w:rsid w:val="00870864"/>
    <w:rsid w:val="00870A66"/>
    <w:rsid w:val="00870F0D"/>
    <w:rsid w:val="0087116F"/>
    <w:rsid w:val="008717AB"/>
    <w:rsid w:val="008719BE"/>
    <w:rsid w:val="0087202D"/>
    <w:rsid w:val="0087253A"/>
    <w:rsid w:val="00872D43"/>
    <w:rsid w:val="0087325E"/>
    <w:rsid w:val="00873772"/>
    <w:rsid w:val="00873D09"/>
    <w:rsid w:val="00873FC6"/>
    <w:rsid w:val="0087415F"/>
    <w:rsid w:val="00874491"/>
    <w:rsid w:val="008748CF"/>
    <w:rsid w:val="0087498F"/>
    <w:rsid w:val="00874ED7"/>
    <w:rsid w:val="00875229"/>
    <w:rsid w:val="00875572"/>
    <w:rsid w:val="00875E7B"/>
    <w:rsid w:val="0087601B"/>
    <w:rsid w:val="008764AD"/>
    <w:rsid w:val="0087657D"/>
    <w:rsid w:val="008765BA"/>
    <w:rsid w:val="008768CA"/>
    <w:rsid w:val="00876C72"/>
    <w:rsid w:val="00876F2E"/>
    <w:rsid w:val="00877D91"/>
    <w:rsid w:val="00877DB2"/>
    <w:rsid w:val="008800C5"/>
    <w:rsid w:val="008800E2"/>
    <w:rsid w:val="00880403"/>
    <w:rsid w:val="008805BA"/>
    <w:rsid w:val="0088078B"/>
    <w:rsid w:val="00880865"/>
    <w:rsid w:val="0088093B"/>
    <w:rsid w:val="00880FC7"/>
    <w:rsid w:val="0088116F"/>
    <w:rsid w:val="00881946"/>
    <w:rsid w:val="00881B4F"/>
    <w:rsid w:val="00881FD8"/>
    <w:rsid w:val="008821C3"/>
    <w:rsid w:val="0088257E"/>
    <w:rsid w:val="00882D7E"/>
    <w:rsid w:val="00882EE9"/>
    <w:rsid w:val="00883703"/>
    <w:rsid w:val="00883EB2"/>
    <w:rsid w:val="00884018"/>
    <w:rsid w:val="0088494B"/>
    <w:rsid w:val="008850B1"/>
    <w:rsid w:val="008856D0"/>
    <w:rsid w:val="00885947"/>
    <w:rsid w:val="008859FF"/>
    <w:rsid w:val="00885A68"/>
    <w:rsid w:val="00885EC5"/>
    <w:rsid w:val="00885EF7"/>
    <w:rsid w:val="008862EC"/>
    <w:rsid w:val="0088635B"/>
    <w:rsid w:val="00886565"/>
    <w:rsid w:val="008867FC"/>
    <w:rsid w:val="0088745F"/>
    <w:rsid w:val="00887582"/>
    <w:rsid w:val="00887763"/>
    <w:rsid w:val="0088787A"/>
    <w:rsid w:val="00887AFD"/>
    <w:rsid w:val="00887D8F"/>
    <w:rsid w:val="008904BD"/>
    <w:rsid w:val="008907A7"/>
    <w:rsid w:val="00890A94"/>
    <w:rsid w:val="008911B4"/>
    <w:rsid w:val="0089129A"/>
    <w:rsid w:val="008912EF"/>
    <w:rsid w:val="0089141D"/>
    <w:rsid w:val="00891B4E"/>
    <w:rsid w:val="00891D9D"/>
    <w:rsid w:val="008920A2"/>
    <w:rsid w:val="00892652"/>
    <w:rsid w:val="008927B1"/>
    <w:rsid w:val="00892D06"/>
    <w:rsid w:val="00893134"/>
    <w:rsid w:val="008932A1"/>
    <w:rsid w:val="00893391"/>
    <w:rsid w:val="00893492"/>
    <w:rsid w:val="0089369B"/>
    <w:rsid w:val="00893A75"/>
    <w:rsid w:val="00893AD4"/>
    <w:rsid w:val="008940CF"/>
    <w:rsid w:val="00894536"/>
    <w:rsid w:val="008945EE"/>
    <w:rsid w:val="0089465F"/>
    <w:rsid w:val="00894D17"/>
    <w:rsid w:val="00894FEA"/>
    <w:rsid w:val="0089549B"/>
    <w:rsid w:val="00895613"/>
    <w:rsid w:val="008957DB"/>
    <w:rsid w:val="0089599B"/>
    <w:rsid w:val="008959D5"/>
    <w:rsid w:val="00895A1F"/>
    <w:rsid w:val="00895C47"/>
    <w:rsid w:val="00895D2A"/>
    <w:rsid w:val="00895DBA"/>
    <w:rsid w:val="00895E85"/>
    <w:rsid w:val="00895FDF"/>
    <w:rsid w:val="008960E5"/>
    <w:rsid w:val="0089615C"/>
    <w:rsid w:val="00896317"/>
    <w:rsid w:val="00896379"/>
    <w:rsid w:val="00896AFB"/>
    <w:rsid w:val="00896DD1"/>
    <w:rsid w:val="00896FD9"/>
    <w:rsid w:val="00897414"/>
    <w:rsid w:val="0089772D"/>
    <w:rsid w:val="0089792B"/>
    <w:rsid w:val="008979C6"/>
    <w:rsid w:val="008A010A"/>
    <w:rsid w:val="008A016F"/>
    <w:rsid w:val="008A01BE"/>
    <w:rsid w:val="008A0211"/>
    <w:rsid w:val="008A028E"/>
    <w:rsid w:val="008A0519"/>
    <w:rsid w:val="008A06C6"/>
    <w:rsid w:val="008A09FE"/>
    <w:rsid w:val="008A0BD0"/>
    <w:rsid w:val="008A0DD2"/>
    <w:rsid w:val="008A107D"/>
    <w:rsid w:val="008A1AEA"/>
    <w:rsid w:val="008A1B96"/>
    <w:rsid w:val="008A1F5B"/>
    <w:rsid w:val="008A2E1D"/>
    <w:rsid w:val="008A36F4"/>
    <w:rsid w:val="008A3C43"/>
    <w:rsid w:val="008A3F65"/>
    <w:rsid w:val="008A47BF"/>
    <w:rsid w:val="008A4B01"/>
    <w:rsid w:val="008A4DEE"/>
    <w:rsid w:val="008A4F9A"/>
    <w:rsid w:val="008A50C5"/>
    <w:rsid w:val="008A541D"/>
    <w:rsid w:val="008A605B"/>
    <w:rsid w:val="008A6226"/>
    <w:rsid w:val="008A668A"/>
    <w:rsid w:val="008A69BE"/>
    <w:rsid w:val="008A6E33"/>
    <w:rsid w:val="008A7841"/>
    <w:rsid w:val="008A796F"/>
    <w:rsid w:val="008B01D9"/>
    <w:rsid w:val="008B0500"/>
    <w:rsid w:val="008B0752"/>
    <w:rsid w:val="008B08CB"/>
    <w:rsid w:val="008B0DC3"/>
    <w:rsid w:val="008B0DF7"/>
    <w:rsid w:val="008B10FF"/>
    <w:rsid w:val="008B15AF"/>
    <w:rsid w:val="008B1633"/>
    <w:rsid w:val="008B1AD5"/>
    <w:rsid w:val="008B1D40"/>
    <w:rsid w:val="008B266F"/>
    <w:rsid w:val="008B2768"/>
    <w:rsid w:val="008B29ED"/>
    <w:rsid w:val="008B2CC3"/>
    <w:rsid w:val="008B367A"/>
    <w:rsid w:val="008B36C4"/>
    <w:rsid w:val="008B3C46"/>
    <w:rsid w:val="008B3FAA"/>
    <w:rsid w:val="008B4123"/>
    <w:rsid w:val="008B41EC"/>
    <w:rsid w:val="008B4282"/>
    <w:rsid w:val="008B4639"/>
    <w:rsid w:val="008B466C"/>
    <w:rsid w:val="008B4AAC"/>
    <w:rsid w:val="008B504C"/>
    <w:rsid w:val="008B59AC"/>
    <w:rsid w:val="008B5EDF"/>
    <w:rsid w:val="008B6121"/>
    <w:rsid w:val="008B630E"/>
    <w:rsid w:val="008B6E98"/>
    <w:rsid w:val="008B702D"/>
    <w:rsid w:val="008B7395"/>
    <w:rsid w:val="008B7E7C"/>
    <w:rsid w:val="008C0340"/>
    <w:rsid w:val="008C0417"/>
    <w:rsid w:val="008C0976"/>
    <w:rsid w:val="008C0993"/>
    <w:rsid w:val="008C0F9C"/>
    <w:rsid w:val="008C1169"/>
    <w:rsid w:val="008C144B"/>
    <w:rsid w:val="008C1B26"/>
    <w:rsid w:val="008C1E27"/>
    <w:rsid w:val="008C1FD1"/>
    <w:rsid w:val="008C274A"/>
    <w:rsid w:val="008C2858"/>
    <w:rsid w:val="008C2B4F"/>
    <w:rsid w:val="008C30F3"/>
    <w:rsid w:val="008C3737"/>
    <w:rsid w:val="008C38E8"/>
    <w:rsid w:val="008C3BF6"/>
    <w:rsid w:val="008C412C"/>
    <w:rsid w:val="008C42DF"/>
    <w:rsid w:val="008C44B0"/>
    <w:rsid w:val="008C4566"/>
    <w:rsid w:val="008C4A63"/>
    <w:rsid w:val="008C50F4"/>
    <w:rsid w:val="008C538F"/>
    <w:rsid w:val="008C53EF"/>
    <w:rsid w:val="008C54C8"/>
    <w:rsid w:val="008C5830"/>
    <w:rsid w:val="008C5E28"/>
    <w:rsid w:val="008C69C0"/>
    <w:rsid w:val="008C6F69"/>
    <w:rsid w:val="008C700D"/>
    <w:rsid w:val="008C7522"/>
    <w:rsid w:val="008C75E1"/>
    <w:rsid w:val="008C795F"/>
    <w:rsid w:val="008C7B90"/>
    <w:rsid w:val="008C7E32"/>
    <w:rsid w:val="008C7E8A"/>
    <w:rsid w:val="008D0209"/>
    <w:rsid w:val="008D05BB"/>
    <w:rsid w:val="008D0A17"/>
    <w:rsid w:val="008D0DCA"/>
    <w:rsid w:val="008D0E00"/>
    <w:rsid w:val="008D0F78"/>
    <w:rsid w:val="008D11FA"/>
    <w:rsid w:val="008D12B7"/>
    <w:rsid w:val="008D155D"/>
    <w:rsid w:val="008D1631"/>
    <w:rsid w:val="008D209F"/>
    <w:rsid w:val="008D229A"/>
    <w:rsid w:val="008D2848"/>
    <w:rsid w:val="008D2A3E"/>
    <w:rsid w:val="008D34D4"/>
    <w:rsid w:val="008D356F"/>
    <w:rsid w:val="008D3692"/>
    <w:rsid w:val="008D3DCF"/>
    <w:rsid w:val="008D3FE7"/>
    <w:rsid w:val="008D447A"/>
    <w:rsid w:val="008D45E0"/>
    <w:rsid w:val="008D4C52"/>
    <w:rsid w:val="008D4F54"/>
    <w:rsid w:val="008D55F0"/>
    <w:rsid w:val="008D56DF"/>
    <w:rsid w:val="008D5747"/>
    <w:rsid w:val="008D5C15"/>
    <w:rsid w:val="008D5D4E"/>
    <w:rsid w:val="008D5D94"/>
    <w:rsid w:val="008D5F26"/>
    <w:rsid w:val="008D6A29"/>
    <w:rsid w:val="008D6F4F"/>
    <w:rsid w:val="008D6FE0"/>
    <w:rsid w:val="008D71A6"/>
    <w:rsid w:val="008D7513"/>
    <w:rsid w:val="008D7868"/>
    <w:rsid w:val="008D7A2E"/>
    <w:rsid w:val="008D7A39"/>
    <w:rsid w:val="008D7BB7"/>
    <w:rsid w:val="008E0067"/>
    <w:rsid w:val="008E052B"/>
    <w:rsid w:val="008E0EBB"/>
    <w:rsid w:val="008E1306"/>
    <w:rsid w:val="008E13DB"/>
    <w:rsid w:val="008E153D"/>
    <w:rsid w:val="008E1570"/>
    <w:rsid w:val="008E1707"/>
    <w:rsid w:val="008E1A4A"/>
    <w:rsid w:val="008E1C48"/>
    <w:rsid w:val="008E1FB7"/>
    <w:rsid w:val="008E344D"/>
    <w:rsid w:val="008E35FD"/>
    <w:rsid w:val="008E38DE"/>
    <w:rsid w:val="008E3932"/>
    <w:rsid w:val="008E3B12"/>
    <w:rsid w:val="008E3B27"/>
    <w:rsid w:val="008E3BF4"/>
    <w:rsid w:val="008E3F52"/>
    <w:rsid w:val="008E4281"/>
    <w:rsid w:val="008E44FA"/>
    <w:rsid w:val="008E48A2"/>
    <w:rsid w:val="008E4F66"/>
    <w:rsid w:val="008E51A6"/>
    <w:rsid w:val="008E5646"/>
    <w:rsid w:val="008E612E"/>
    <w:rsid w:val="008E63A9"/>
    <w:rsid w:val="008E688A"/>
    <w:rsid w:val="008E6D13"/>
    <w:rsid w:val="008E74F6"/>
    <w:rsid w:val="008E7659"/>
    <w:rsid w:val="008E7666"/>
    <w:rsid w:val="008E7BF7"/>
    <w:rsid w:val="008F0560"/>
    <w:rsid w:val="008F076B"/>
    <w:rsid w:val="008F07A8"/>
    <w:rsid w:val="008F07B4"/>
    <w:rsid w:val="008F0C82"/>
    <w:rsid w:val="008F13A1"/>
    <w:rsid w:val="008F158F"/>
    <w:rsid w:val="008F164B"/>
    <w:rsid w:val="008F1691"/>
    <w:rsid w:val="008F1C67"/>
    <w:rsid w:val="008F258B"/>
    <w:rsid w:val="008F2720"/>
    <w:rsid w:val="008F28B0"/>
    <w:rsid w:val="008F2AAB"/>
    <w:rsid w:val="008F2BC4"/>
    <w:rsid w:val="008F2E65"/>
    <w:rsid w:val="008F3335"/>
    <w:rsid w:val="008F3552"/>
    <w:rsid w:val="008F3E26"/>
    <w:rsid w:val="008F3F02"/>
    <w:rsid w:val="008F3F31"/>
    <w:rsid w:val="008F4049"/>
    <w:rsid w:val="008F4744"/>
    <w:rsid w:val="008F4B99"/>
    <w:rsid w:val="008F4C43"/>
    <w:rsid w:val="008F532A"/>
    <w:rsid w:val="008F561F"/>
    <w:rsid w:val="008F599D"/>
    <w:rsid w:val="008F5D79"/>
    <w:rsid w:val="008F5F54"/>
    <w:rsid w:val="008F616A"/>
    <w:rsid w:val="008F6200"/>
    <w:rsid w:val="008F6396"/>
    <w:rsid w:val="008F69D1"/>
    <w:rsid w:val="008F6D77"/>
    <w:rsid w:val="008F6DC6"/>
    <w:rsid w:val="008F731A"/>
    <w:rsid w:val="008F749E"/>
    <w:rsid w:val="008F7AE6"/>
    <w:rsid w:val="008F7EC9"/>
    <w:rsid w:val="009003A3"/>
    <w:rsid w:val="00900644"/>
    <w:rsid w:val="009006CC"/>
    <w:rsid w:val="009009B1"/>
    <w:rsid w:val="00900D63"/>
    <w:rsid w:val="00901256"/>
    <w:rsid w:val="00901CC6"/>
    <w:rsid w:val="00901F03"/>
    <w:rsid w:val="00902276"/>
    <w:rsid w:val="00902325"/>
    <w:rsid w:val="009029A9"/>
    <w:rsid w:val="00902D16"/>
    <w:rsid w:val="0090312D"/>
    <w:rsid w:val="009031F3"/>
    <w:rsid w:val="0090350B"/>
    <w:rsid w:val="009035DA"/>
    <w:rsid w:val="00903833"/>
    <w:rsid w:val="00903836"/>
    <w:rsid w:val="00903D27"/>
    <w:rsid w:val="00903DC0"/>
    <w:rsid w:val="00903FD4"/>
    <w:rsid w:val="00903FE0"/>
    <w:rsid w:val="00904771"/>
    <w:rsid w:val="00904DCC"/>
    <w:rsid w:val="009051F6"/>
    <w:rsid w:val="00905239"/>
    <w:rsid w:val="00905357"/>
    <w:rsid w:val="00905C39"/>
    <w:rsid w:val="00906145"/>
    <w:rsid w:val="00906373"/>
    <w:rsid w:val="00906B57"/>
    <w:rsid w:val="00906D0D"/>
    <w:rsid w:val="00907672"/>
    <w:rsid w:val="00907862"/>
    <w:rsid w:val="0090786A"/>
    <w:rsid w:val="00907A2B"/>
    <w:rsid w:val="00907C69"/>
    <w:rsid w:val="00907F80"/>
    <w:rsid w:val="0091078D"/>
    <w:rsid w:val="00910F0E"/>
    <w:rsid w:val="009116DA"/>
    <w:rsid w:val="00911950"/>
    <w:rsid w:val="00911DBF"/>
    <w:rsid w:val="00912068"/>
    <w:rsid w:val="009121AA"/>
    <w:rsid w:val="00912319"/>
    <w:rsid w:val="0091247D"/>
    <w:rsid w:val="0091291A"/>
    <w:rsid w:val="00912D40"/>
    <w:rsid w:val="00913056"/>
    <w:rsid w:val="00913217"/>
    <w:rsid w:val="009132E4"/>
    <w:rsid w:val="009139C8"/>
    <w:rsid w:val="009142C9"/>
    <w:rsid w:val="0091431A"/>
    <w:rsid w:val="0091491C"/>
    <w:rsid w:val="00914DD5"/>
    <w:rsid w:val="0091517C"/>
    <w:rsid w:val="00915366"/>
    <w:rsid w:val="00915770"/>
    <w:rsid w:val="00915986"/>
    <w:rsid w:val="00915A11"/>
    <w:rsid w:val="00915D1F"/>
    <w:rsid w:val="00915D99"/>
    <w:rsid w:val="009161BF"/>
    <w:rsid w:val="00916AF3"/>
    <w:rsid w:val="00916B7B"/>
    <w:rsid w:val="00916D02"/>
    <w:rsid w:val="00916DAE"/>
    <w:rsid w:val="00916DB0"/>
    <w:rsid w:val="00916E04"/>
    <w:rsid w:val="00916EFA"/>
    <w:rsid w:val="0091708F"/>
    <w:rsid w:val="00917252"/>
    <w:rsid w:val="00917393"/>
    <w:rsid w:val="0091741D"/>
    <w:rsid w:val="00920017"/>
    <w:rsid w:val="009200A0"/>
    <w:rsid w:val="00920381"/>
    <w:rsid w:val="00920399"/>
    <w:rsid w:val="00920966"/>
    <w:rsid w:val="00920C45"/>
    <w:rsid w:val="00920E18"/>
    <w:rsid w:val="00920E66"/>
    <w:rsid w:val="00921066"/>
    <w:rsid w:val="009211C6"/>
    <w:rsid w:val="009218DE"/>
    <w:rsid w:val="00921EB5"/>
    <w:rsid w:val="00922059"/>
    <w:rsid w:val="00922195"/>
    <w:rsid w:val="00922417"/>
    <w:rsid w:val="009225C3"/>
    <w:rsid w:val="0092279F"/>
    <w:rsid w:val="00922987"/>
    <w:rsid w:val="00922D81"/>
    <w:rsid w:val="0092324E"/>
    <w:rsid w:val="00923452"/>
    <w:rsid w:val="0092352C"/>
    <w:rsid w:val="00923872"/>
    <w:rsid w:val="009239E3"/>
    <w:rsid w:val="00923D87"/>
    <w:rsid w:val="00923F83"/>
    <w:rsid w:val="009248C9"/>
    <w:rsid w:val="0092491C"/>
    <w:rsid w:val="00924C90"/>
    <w:rsid w:val="0092541E"/>
    <w:rsid w:val="009256A8"/>
    <w:rsid w:val="009256D5"/>
    <w:rsid w:val="00925C15"/>
    <w:rsid w:val="00925FB3"/>
    <w:rsid w:val="0092615A"/>
    <w:rsid w:val="00926683"/>
    <w:rsid w:val="009271F9"/>
    <w:rsid w:val="00927C2A"/>
    <w:rsid w:val="0093025D"/>
    <w:rsid w:val="00930417"/>
    <w:rsid w:val="00930C8E"/>
    <w:rsid w:val="009312EE"/>
    <w:rsid w:val="009315E1"/>
    <w:rsid w:val="00931B98"/>
    <w:rsid w:val="00931C83"/>
    <w:rsid w:val="0093232F"/>
    <w:rsid w:val="00932507"/>
    <w:rsid w:val="00932510"/>
    <w:rsid w:val="00932534"/>
    <w:rsid w:val="00932AB8"/>
    <w:rsid w:val="00932C52"/>
    <w:rsid w:val="00932F9D"/>
    <w:rsid w:val="0093397A"/>
    <w:rsid w:val="00933A16"/>
    <w:rsid w:val="00933C29"/>
    <w:rsid w:val="00933C30"/>
    <w:rsid w:val="00933E87"/>
    <w:rsid w:val="00933F11"/>
    <w:rsid w:val="0093465C"/>
    <w:rsid w:val="00934748"/>
    <w:rsid w:val="00934A40"/>
    <w:rsid w:val="00934BD8"/>
    <w:rsid w:val="0093505D"/>
    <w:rsid w:val="0093514B"/>
    <w:rsid w:val="0093519D"/>
    <w:rsid w:val="009352A2"/>
    <w:rsid w:val="009353D9"/>
    <w:rsid w:val="009356E8"/>
    <w:rsid w:val="00935983"/>
    <w:rsid w:val="00935A9E"/>
    <w:rsid w:val="00935CFB"/>
    <w:rsid w:val="00935FAC"/>
    <w:rsid w:val="00936DB4"/>
    <w:rsid w:val="00936F15"/>
    <w:rsid w:val="00936F2B"/>
    <w:rsid w:val="00937027"/>
    <w:rsid w:val="0093745A"/>
    <w:rsid w:val="00937583"/>
    <w:rsid w:val="00937642"/>
    <w:rsid w:val="00937EB0"/>
    <w:rsid w:val="00937F0D"/>
    <w:rsid w:val="009401AB"/>
    <w:rsid w:val="00940477"/>
    <w:rsid w:val="00940546"/>
    <w:rsid w:val="0094089E"/>
    <w:rsid w:val="009408D1"/>
    <w:rsid w:val="0094139F"/>
    <w:rsid w:val="009423F4"/>
    <w:rsid w:val="0094269D"/>
    <w:rsid w:val="009428AB"/>
    <w:rsid w:val="009428D7"/>
    <w:rsid w:val="00942AA2"/>
    <w:rsid w:val="00942BB5"/>
    <w:rsid w:val="00942DC2"/>
    <w:rsid w:val="00942DD6"/>
    <w:rsid w:val="0094306B"/>
    <w:rsid w:val="00943151"/>
    <w:rsid w:val="0094325D"/>
    <w:rsid w:val="00943600"/>
    <w:rsid w:val="00943E63"/>
    <w:rsid w:val="00943EEA"/>
    <w:rsid w:val="00944121"/>
    <w:rsid w:val="00944277"/>
    <w:rsid w:val="009446A4"/>
    <w:rsid w:val="009446C8"/>
    <w:rsid w:val="009447BB"/>
    <w:rsid w:val="00944BCF"/>
    <w:rsid w:val="00945349"/>
    <w:rsid w:val="00945725"/>
    <w:rsid w:val="00945818"/>
    <w:rsid w:val="0094603F"/>
    <w:rsid w:val="009460A8"/>
    <w:rsid w:val="00946534"/>
    <w:rsid w:val="00946698"/>
    <w:rsid w:val="00946882"/>
    <w:rsid w:val="00946D51"/>
    <w:rsid w:val="00947CE9"/>
    <w:rsid w:val="00947E1F"/>
    <w:rsid w:val="00947E57"/>
    <w:rsid w:val="00947F16"/>
    <w:rsid w:val="0095011A"/>
    <w:rsid w:val="00950309"/>
    <w:rsid w:val="009504A3"/>
    <w:rsid w:val="0095053F"/>
    <w:rsid w:val="00950657"/>
    <w:rsid w:val="009506D5"/>
    <w:rsid w:val="00950868"/>
    <w:rsid w:val="00950AEC"/>
    <w:rsid w:val="00950D72"/>
    <w:rsid w:val="00951E26"/>
    <w:rsid w:val="0095225E"/>
    <w:rsid w:val="009522CF"/>
    <w:rsid w:val="00952375"/>
    <w:rsid w:val="00952933"/>
    <w:rsid w:val="00952A19"/>
    <w:rsid w:val="00952EF0"/>
    <w:rsid w:val="00952F78"/>
    <w:rsid w:val="009537B8"/>
    <w:rsid w:val="009538DB"/>
    <w:rsid w:val="0095398D"/>
    <w:rsid w:val="00953C21"/>
    <w:rsid w:val="00953D18"/>
    <w:rsid w:val="00953E75"/>
    <w:rsid w:val="009544AB"/>
    <w:rsid w:val="00954787"/>
    <w:rsid w:val="00954A30"/>
    <w:rsid w:val="00954AB5"/>
    <w:rsid w:val="00954B64"/>
    <w:rsid w:val="00954D64"/>
    <w:rsid w:val="00955266"/>
    <w:rsid w:val="0095587B"/>
    <w:rsid w:val="00955AB4"/>
    <w:rsid w:val="00955ECD"/>
    <w:rsid w:val="00956321"/>
    <w:rsid w:val="00956543"/>
    <w:rsid w:val="00956764"/>
    <w:rsid w:val="00957129"/>
    <w:rsid w:val="00957EB2"/>
    <w:rsid w:val="009601DC"/>
    <w:rsid w:val="00960349"/>
    <w:rsid w:val="00960371"/>
    <w:rsid w:val="009605FB"/>
    <w:rsid w:val="009609AF"/>
    <w:rsid w:val="00960B46"/>
    <w:rsid w:val="00960CCC"/>
    <w:rsid w:val="00960DF0"/>
    <w:rsid w:val="00961497"/>
    <w:rsid w:val="00961748"/>
    <w:rsid w:val="00961D52"/>
    <w:rsid w:val="00961D91"/>
    <w:rsid w:val="00961DCD"/>
    <w:rsid w:val="009622EA"/>
    <w:rsid w:val="00962373"/>
    <w:rsid w:val="009627F7"/>
    <w:rsid w:val="00962DC7"/>
    <w:rsid w:val="00962E8F"/>
    <w:rsid w:val="00962F48"/>
    <w:rsid w:val="00962F5F"/>
    <w:rsid w:val="0096304D"/>
    <w:rsid w:val="00963058"/>
    <w:rsid w:val="0096327B"/>
    <w:rsid w:val="009635F8"/>
    <w:rsid w:val="0096393B"/>
    <w:rsid w:val="00963BA4"/>
    <w:rsid w:val="00963EAE"/>
    <w:rsid w:val="0096446F"/>
    <w:rsid w:val="009655A1"/>
    <w:rsid w:val="00965761"/>
    <w:rsid w:val="00965833"/>
    <w:rsid w:val="00965E0E"/>
    <w:rsid w:val="009676F6"/>
    <w:rsid w:val="00967B5B"/>
    <w:rsid w:val="00967DF3"/>
    <w:rsid w:val="009701DD"/>
    <w:rsid w:val="00970812"/>
    <w:rsid w:val="00970ABF"/>
    <w:rsid w:val="0097102F"/>
    <w:rsid w:val="0097144B"/>
    <w:rsid w:val="009717B6"/>
    <w:rsid w:val="00971A29"/>
    <w:rsid w:val="00971B4F"/>
    <w:rsid w:val="00972F4B"/>
    <w:rsid w:val="00974131"/>
    <w:rsid w:val="0097429A"/>
    <w:rsid w:val="0097445C"/>
    <w:rsid w:val="00974A7F"/>
    <w:rsid w:val="00974E33"/>
    <w:rsid w:val="00974FC5"/>
    <w:rsid w:val="00974FE1"/>
    <w:rsid w:val="00975169"/>
    <w:rsid w:val="00975499"/>
    <w:rsid w:val="009758C5"/>
    <w:rsid w:val="00975917"/>
    <w:rsid w:val="00975A83"/>
    <w:rsid w:val="00975F2D"/>
    <w:rsid w:val="009766BE"/>
    <w:rsid w:val="009769DF"/>
    <w:rsid w:val="009772A2"/>
    <w:rsid w:val="0097743D"/>
    <w:rsid w:val="0097749B"/>
    <w:rsid w:val="0097760A"/>
    <w:rsid w:val="00977B39"/>
    <w:rsid w:val="00977DA3"/>
    <w:rsid w:val="00977F65"/>
    <w:rsid w:val="00977FB8"/>
    <w:rsid w:val="0098064C"/>
    <w:rsid w:val="00980800"/>
    <w:rsid w:val="00981247"/>
    <w:rsid w:val="009813D3"/>
    <w:rsid w:val="00981ED0"/>
    <w:rsid w:val="0098260C"/>
    <w:rsid w:val="00982DB2"/>
    <w:rsid w:val="00983292"/>
    <w:rsid w:val="00983422"/>
    <w:rsid w:val="009835C4"/>
    <w:rsid w:val="0098379B"/>
    <w:rsid w:val="0098442E"/>
    <w:rsid w:val="009845B9"/>
    <w:rsid w:val="00984641"/>
    <w:rsid w:val="0098496E"/>
    <w:rsid w:val="00984B40"/>
    <w:rsid w:val="00985622"/>
    <w:rsid w:val="009865CB"/>
    <w:rsid w:val="00986980"/>
    <w:rsid w:val="009871B5"/>
    <w:rsid w:val="009875B7"/>
    <w:rsid w:val="0098788F"/>
    <w:rsid w:val="009878D1"/>
    <w:rsid w:val="00987B8C"/>
    <w:rsid w:val="00987EC0"/>
    <w:rsid w:val="00990D0B"/>
    <w:rsid w:val="00990E8B"/>
    <w:rsid w:val="00991251"/>
    <w:rsid w:val="0099128D"/>
    <w:rsid w:val="00991A49"/>
    <w:rsid w:val="00992154"/>
    <w:rsid w:val="009923A8"/>
    <w:rsid w:val="0099278E"/>
    <w:rsid w:val="00992911"/>
    <w:rsid w:val="00993469"/>
    <w:rsid w:val="00993D16"/>
    <w:rsid w:val="009949AF"/>
    <w:rsid w:val="00994A65"/>
    <w:rsid w:val="00994E87"/>
    <w:rsid w:val="00995BFC"/>
    <w:rsid w:val="00995C8F"/>
    <w:rsid w:val="00995FD2"/>
    <w:rsid w:val="00996183"/>
    <w:rsid w:val="009962FB"/>
    <w:rsid w:val="009967D7"/>
    <w:rsid w:val="009969B2"/>
    <w:rsid w:val="00996CAA"/>
    <w:rsid w:val="0099775B"/>
    <w:rsid w:val="00997A4E"/>
    <w:rsid w:val="00997C9E"/>
    <w:rsid w:val="00997CB0"/>
    <w:rsid w:val="00997DBE"/>
    <w:rsid w:val="009A0229"/>
    <w:rsid w:val="009A02AB"/>
    <w:rsid w:val="009A0CD0"/>
    <w:rsid w:val="009A104F"/>
    <w:rsid w:val="009A1ED0"/>
    <w:rsid w:val="009A279F"/>
    <w:rsid w:val="009A29F6"/>
    <w:rsid w:val="009A2C0D"/>
    <w:rsid w:val="009A2DB7"/>
    <w:rsid w:val="009A2E15"/>
    <w:rsid w:val="009A3928"/>
    <w:rsid w:val="009A3D1C"/>
    <w:rsid w:val="009A3F2A"/>
    <w:rsid w:val="009A434F"/>
    <w:rsid w:val="009A435B"/>
    <w:rsid w:val="009A48AF"/>
    <w:rsid w:val="009A4A8A"/>
    <w:rsid w:val="009A4BAA"/>
    <w:rsid w:val="009A4D68"/>
    <w:rsid w:val="009A5156"/>
    <w:rsid w:val="009A5B0F"/>
    <w:rsid w:val="009A5CC1"/>
    <w:rsid w:val="009A5E34"/>
    <w:rsid w:val="009A6836"/>
    <w:rsid w:val="009A71DD"/>
    <w:rsid w:val="009B0124"/>
    <w:rsid w:val="009B0D8F"/>
    <w:rsid w:val="009B0EA8"/>
    <w:rsid w:val="009B1168"/>
    <w:rsid w:val="009B23E9"/>
    <w:rsid w:val="009B26BE"/>
    <w:rsid w:val="009B27A5"/>
    <w:rsid w:val="009B2929"/>
    <w:rsid w:val="009B2DEE"/>
    <w:rsid w:val="009B2E31"/>
    <w:rsid w:val="009B3711"/>
    <w:rsid w:val="009B3AC2"/>
    <w:rsid w:val="009B42ED"/>
    <w:rsid w:val="009B466A"/>
    <w:rsid w:val="009B471B"/>
    <w:rsid w:val="009B4C11"/>
    <w:rsid w:val="009B4CF0"/>
    <w:rsid w:val="009B576C"/>
    <w:rsid w:val="009B5BF7"/>
    <w:rsid w:val="009B5D53"/>
    <w:rsid w:val="009B6233"/>
    <w:rsid w:val="009B676B"/>
    <w:rsid w:val="009B6AC9"/>
    <w:rsid w:val="009B705E"/>
    <w:rsid w:val="009B7183"/>
    <w:rsid w:val="009B72D5"/>
    <w:rsid w:val="009B7566"/>
    <w:rsid w:val="009C0041"/>
    <w:rsid w:val="009C005A"/>
    <w:rsid w:val="009C01D6"/>
    <w:rsid w:val="009C043C"/>
    <w:rsid w:val="009C0B66"/>
    <w:rsid w:val="009C0BAB"/>
    <w:rsid w:val="009C13BC"/>
    <w:rsid w:val="009C1B92"/>
    <w:rsid w:val="009C34AB"/>
    <w:rsid w:val="009C39A5"/>
    <w:rsid w:val="009C3A95"/>
    <w:rsid w:val="009C432E"/>
    <w:rsid w:val="009C4884"/>
    <w:rsid w:val="009C4C1A"/>
    <w:rsid w:val="009C4D42"/>
    <w:rsid w:val="009C5355"/>
    <w:rsid w:val="009C55AD"/>
    <w:rsid w:val="009C56E1"/>
    <w:rsid w:val="009C5CE7"/>
    <w:rsid w:val="009C6535"/>
    <w:rsid w:val="009C707E"/>
    <w:rsid w:val="009C7128"/>
    <w:rsid w:val="009C7864"/>
    <w:rsid w:val="009C78CE"/>
    <w:rsid w:val="009C7B6E"/>
    <w:rsid w:val="009D077D"/>
    <w:rsid w:val="009D1433"/>
    <w:rsid w:val="009D1F22"/>
    <w:rsid w:val="009D2072"/>
    <w:rsid w:val="009D26C5"/>
    <w:rsid w:val="009D2B8E"/>
    <w:rsid w:val="009D2CFB"/>
    <w:rsid w:val="009D381B"/>
    <w:rsid w:val="009D3B28"/>
    <w:rsid w:val="009D45A4"/>
    <w:rsid w:val="009D4686"/>
    <w:rsid w:val="009D4AD7"/>
    <w:rsid w:val="009D4F1D"/>
    <w:rsid w:val="009D50D8"/>
    <w:rsid w:val="009D512C"/>
    <w:rsid w:val="009D53FE"/>
    <w:rsid w:val="009D5AB8"/>
    <w:rsid w:val="009D5D58"/>
    <w:rsid w:val="009D5EC3"/>
    <w:rsid w:val="009D6037"/>
    <w:rsid w:val="009D615E"/>
    <w:rsid w:val="009D62CC"/>
    <w:rsid w:val="009D6315"/>
    <w:rsid w:val="009D63D3"/>
    <w:rsid w:val="009D650B"/>
    <w:rsid w:val="009D660C"/>
    <w:rsid w:val="009D6B5A"/>
    <w:rsid w:val="009D6DB1"/>
    <w:rsid w:val="009D6E3F"/>
    <w:rsid w:val="009D6E42"/>
    <w:rsid w:val="009D71BC"/>
    <w:rsid w:val="009D73E8"/>
    <w:rsid w:val="009D7795"/>
    <w:rsid w:val="009D7837"/>
    <w:rsid w:val="009D7A9E"/>
    <w:rsid w:val="009D7AD5"/>
    <w:rsid w:val="009D7EE8"/>
    <w:rsid w:val="009D7FCD"/>
    <w:rsid w:val="009E0315"/>
    <w:rsid w:val="009E12AE"/>
    <w:rsid w:val="009E12EA"/>
    <w:rsid w:val="009E1374"/>
    <w:rsid w:val="009E147C"/>
    <w:rsid w:val="009E14D3"/>
    <w:rsid w:val="009E1589"/>
    <w:rsid w:val="009E15DC"/>
    <w:rsid w:val="009E1650"/>
    <w:rsid w:val="009E1CBB"/>
    <w:rsid w:val="009E1CD4"/>
    <w:rsid w:val="009E1D40"/>
    <w:rsid w:val="009E2021"/>
    <w:rsid w:val="009E2090"/>
    <w:rsid w:val="009E20D8"/>
    <w:rsid w:val="009E2481"/>
    <w:rsid w:val="009E294E"/>
    <w:rsid w:val="009E2991"/>
    <w:rsid w:val="009E2ECB"/>
    <w:rsid w:val="009E32FC"/>
    <w:rsid w:val="009E35DA"/>
    <w:rsid w:val="009E3619"/>
    <w:rsid w:val="009E3BF1"/>
    <w:rsid w:val="009E3EC3"/>
    <w:rsid w:val="009E4161"/>
    <w:rsid w:val="009E47C0"/>
    <w:rsid w:val="009E4B63"/>
    <w:rsid w:val="009E4B88"/>
    <w:rsid w:val="009E53DC"/>
    <w:rsid w:val="009E5731"/>
    <w:rsid w:val="009E589A"/>
    <w:rsid w:val="009E59DF"/>
    <w:rsid w:val="009E5E4B"/>
    <w:rsid w:val="009E6445"/>
    <w:rsid w:val="009E64C7"/>
    <w:rsid w:val="009E657E"/>
    <w:rsid w:val="009E6839"/>
    <w:rsid w:val="009E68AF"/>
    <w:rsid w:val="009E6999"/>
    <w:rsid w:val="009E6B51"/>
    <w:rsid w:val="009E6FC7"/>
    <w:rsid w:val="009E720D"/>
    <w:rsid w:val="009E72BE"/>
    <w:rsid w:val="009E7F0D"/>
    <w:rsid w:val="009F065C"/>
    <w:rsid w:val="009F1188"/>
    <w:rsid w:val="009F1905"/>
    <w:rsid w:val="009F26D8"/>
    <w:rsid w:val="009F290E"/>
    <w:rsid w:val="009F2F9A"/>
    <w:rsid w:val="009F3D18"/>
    <w:rsid w:val="009F3DBE"/>
    <w:rsid w:val="009F4258"/>
    <w:rsid w:val="009F4CD0"/>
    <w:rsid w:val="009F520C"/>
    <w:rsid w:val="009F5950"/>
    <w:rsid w:val="009F5B93"/>
    <w:rsid w:val="009F5C62"/>
    <w:rsid w:val="009F5DCC"/>
    <w:rsid w:val="009F6220"/>
    <w:rsid w:val="009F6894"/>
    <w:rsid w:val="009F6A69"/>
    <w:rsid w:val="009F6E2A"/>
    <w:rsid w:val="009F749A"/>
    <w:rsid w:val="009F74B8"/>
    <w:rsid w:val="009F7A67"/>
    <w:rsid w:val="009F7B72"/>
    <w:rsid w:val="009F7E3C"/>
    <w:rsid w:val="00A00220"/>
    <w:rsid w:val="00A00314"/>
    <w:rsid w:val="00A00E8A"/>
    <w:rsid w:val="00A01285"/>
    <w:rsid w:val="00A0130A"/>
    <w:rsid w:val="00A0155B"/>
    <w:rsid w:val="00A015A1"/>
    <w:rsid w:val="00A015F0"/>
    <w:rsid w:val="00A01F22"/>
    <w:rsid w:val="00A0228B"/>
    <w:rsid w:val="00A02384"/>
    <w:rsid w:val="00A02542"/>
    <w:rsid w:val="00A03123"/>
    <w:rsid w:val="00A03284"/>
    <w:rsid w:val="00A034F9"/>
    <w:rsid w:val="00A03664"/>
    <w:rsid w:val="00A03891"/>
    <w:rsid w:val="00A038CB"/>
    <w:rsid w:val="00A03AAF"/>
    <w:rsid w:val="00A03B0A"/>
    <w:rsid w:val="00A03E7F"/>
    <w:rsid w:val="00A04843"/>
    <w:rsid w:val="00A0485B"/>
    <w:rsid w:val="00A04BC4"/>
    <w:rsid w:val="00A04F59"/>
    <w:rsid w:val="00A04F88"/>
    <w:rsid w:val="00A0519B"/>
    <w:rsid w:val="00A054BF"/>
    <w:rsid w:val="00A055ED"/>
    <w:rsid w:val="00A05764"/>
    <w:rsid w:val="00A06217"/>
    <w:rsid w:val="00A0646E"/>
    <w:rsid w:val="00A0660F"/>
    <w:rsid w:val="00A0684D"/>
    <w:rsid w:val="00A06A67"/>
    <w:rsid w:val="00A06C9D"/>
    <w:rsid w:val="00A07194"/>
    <w:rsid w:val="00A071C2"/>
    <w:rsid w:val="00A0772F"/>
    <w:rsid w:val="00A07A34"/>
    <w:rsid w:val="00A07A53"/>
    <w:rsid w:val="00A07E36"/>
    <w:rsid w:val="00A100A3"/>
    <w:rsid w:val="00A10433"/>
    <w:rsid w:val="00A10921"/>
    <w:rsid w:val="00A10CE0"/>
    <w:rsid w:val="00A10CFF"/>
    <w:rsid w:val="00A10E9E"/>
    <w:rsid w:val="00A1117C"/>
    <w:rsid w:val="00A113EF"/>
    <w:rsid w:val="00A117E8"/>
    <w:rsid w:val="00A11E32"/>
    <w:rsid w:val="00A1213B"/>
    <w:rsid w:val="00A12219"/>
    <w:rsid w:val="00A12AB4"/>
    <w:rsid w:val="00A12C15"/>
    <w:rsid w:val="00A12CB5"/>
    <w:rsid w:val="00A12D2F"/>
    <w:rsid w:val="00A12FB3"/>
    <w:rsid w:val="00A131AF"/>
    <w:rsid w:val="00A13325"/>
    <w:rsid w:val="00A13839"/>
    <w:rsid w:val="00A1383E"/>
    <w:rsid w:val="00A13853"/>
    <w:rsid w:val="00A13DC2"/>
    <w:rsid w:val="00A14509"/>
    <w:rsid w:val="00A147C1"/>
    <w:rsid w:val="00A14916"/>
    <w:rsid w:val="00A149EB"/>
    <w:rsid w:val="00A14BB9"/>
    <w:rsid w:val="00A14FD2"/>
    <w:rsid w:val="00A150FC"/>
    <w:rsid w:val="00A15175"/>
    <w:rsid w:val="00A1535A"/>
    <w:rsid w:val="00A15C85"/>
    <w:rsid w:val="00A15E64"/>
    <w:rsid w:val="00A15F5F"/>
    <w:rsid w:val="00A15F93"/>
    <w:rsid w:val="00A16A69"/>
    <w:rsid w:val="00A17359"/>
    <w:rsid w:val="00A17506"/>
    <w:rsid w:val="00A17584"/>
    <w:rsid w:val="00A175F1"/>
    <w:rsid w:val="00A17833"/>
    <w:rsid w:val="00A17A8B"/>
    <w:rsid w:val="00A17B6C"/>
    <w:rsid w:val="00A17C99"/>
    <w:rsid w:val="00A2007D"/>
    <w:rsid w:val="00A202AC"/>
    <w:rsid w:val="00A20B3D"/>
    <w:rsid w:val="00A211B8"/>
    <w:rsid w:val="00A214AD"/>
    <w:rsid w:val="00A21994"/>
    <w:rsid w:val="00A22929"/>
    <w:rsid w:val="00A22B32"/>
    <w:rsid w:val="00A22D61"/>
    <w:rsid w:val="00A23380"/>
    <w:rsid w:val="00A234C5"/>
    <w:rsid w:val="00A23879"/>
    <w:rsid w:val="00A23ABC"/>
    <w:rsid w:val="00A23B04"/>
    <w:rsid w:val="00A23EF3"/>
    <w:rsid w:val="00A23F37"/>
    <w:rsid w:val="00A24394"/>
    <w:rsid w:val="00A2445C"/>
    <w:rsid w:val="00A244AE"/>
    <w:rsid w:val="00A24634"/>
    <w:rsid w:val="00A2477B"/>
    <w:rsid w:val="00A2485D"/>
    <w:rsid w:val="00A24C09"/>
    <w:rsid w:val="00A25408"/>
    <w:rsid w:val="00A2619B"/>
    <w:rsid w:val="00A2624F"/>
    <w:rsid w:val="00A264E3"/>
    <w:rsid w:val="00A26C07"/>
    <w:rsid w:val="00A27467"/>
    <w:rsid w:val="00A27C51"/>
    <w:rsid w:val="00A302D8"/>
    <w:rsid w:val="00A3059C"/>
    <w:rsid w:val="00A307F9"/>
    <w:rsid w:val="00A3087F"/>
    <w:rsid w:val="00A30918"/>
    <w:rsid w:val="00A30C4C"/>
    <w:rsid w:val="00A30E89"/>
    <w:rsid w:val="00A30F66"/>
    <w:rsid w:val="00A31A7D"/>
    <w:rsid w:val="00A320D3"/>
    <w:rsid w:val="00A32693"/>
    <w:rsid w:val="00A328F7"/>
    <w:rsid w:val="00A330EF"/>
    <w:rsid w:val="00A33244"/>
    <w:rsid w:val="00A33250"/>
    <w:rsid w:val="00A33605"/>
    <w:rsid w:val="00A33653"/>
    <w:rsid w:val="00A336B0"/>
    <w:rsid w:val="00A33772"/>
    <w:rsid w:val="00A33844"/>
    <w:rsid w:val="00A33A44"/>
    <w:rsid w:val="00A33A88"/>
    <w:rsid w:val="00A34319"/>
    <w:rsid w:val="00A34F20"/>
    <w:rsid w:val="00A35038"/>
    <w:rsid w:val="00A3555C"/>
    <w:rsid w:val="00A356DB"/>
    <w:rsid w:val="00A35CCE"/>
    <w:rsid w:val="00A36052"/>
    <w:rsid w:val="00A36875"/>
    <w:rsid w:val="00A3688F"/>
    <w:rsid w:val="00A37020"/>
    <w:rsid w:val="00A37998"/>
    <w:rsid w:val="00A40009"/>
    <w:rsid w:val="00A4059E"/>
    <w:rsid w:val="00A4071E"/>
    <w:rsid w:val="00A40BBD"/>
    <w:rsid w:val="00A40D46"/>
    <w:rsid w:val="00A40F6B"/>
    <w:rsid w:val="00A41308"/>
    <w:rsid w:val="00A41B20"/>
    <w:rsid w:val="00A42427"/>
    <w:rsid w:val="00A42861"/>
    <w:rsid w:val="00A4289E"/>
    <w:rsid w:val="00A42A1F"/>
    <w:rsid w:val="00A42C98"/>
    <w:rsid w:val="00A439A3"/>
    <w:rsid w:val="00A43C54"/>
    <w:rsid w:val="00A43D2E"/>
    <w:rsid w:val="00A43EF9"/>
    <w:rsid w:val="00A440D7"/>
    <w:rsid w:val="00A44AD8"/>
    <w:rsid w:val="00A44B03"/>
    <w:rsid w:val="00A44F8E"/>
    <w:rsid w:val="00A45001"/>
    <w:rsid w:val="00A451F6"/>
    <w:rsid w:val="00A45518"/>
    <w:rsid w:val="00A45731"/>
    <w:rsid w:val="00A458AD"/>
    <w:rsid w:val="00A459B3"/>
    <w:rsid w:val="00A45A51"/>
    <w:rsid w:val="00A46B49"/>
    <w:rsid w:val="00A46D42"/>
    <w:rsid w:val="00A47108"/>
    <w:rsid w:val="00A47684"/>
    <w:rsid w:val="00A4791F"/>
    <w:rsid w:val="00A47EB7"/>
    <w:rsid w:val="00A47F04"/>
    <w:rsid w:val="00A5033E"/>
    <w:rsid w:val="00A50418"/>
    <w:rsid w:val="00A505A4"/>
    <w:rsid w:val="00A50721"/>
    <w:rsid w:val="00A509F1"/>
    <w:rsid w:val="00A50BA9"/>
    <w:rsid w:val="00A50BBE"/>
    <w:rsid w:val="00A50E07"/>
    <w:rsid w:val="00A510B4"/>
    <w:rsid w:val="00A515F4"/>
    <w:rsid w:val="00A516B1"/>
    <w:rsid w:val="00A51D46"/>
    <w:rsid w:val="00A527AB"/>
    <w:rsid w:val="00A528B3"/>
    <w:rsid w:val="00A52D06"/>
    <w:rsid w:val="00A5322A"/>
    <w:rsid w:val="00A535C0"/>
    <w:rsid w:val="00A543B5"/>
    <w:rsid w:val="00A54939"/>
    <w:rsid w:val="00A54C56"/>
    <w:rsid w:val="00A54DF0"/>
    <w:rsid w:val="00A54E24"/>
    <w:rsid w:val="00A550F2"/>
    <w:rsid w:val="00A55679"/>
    <w:rsid w:val="00A55AC3"/>
    <w:rsid w:val="00A55C9D"/>
    <w:rsid w:val="00A55DE1"/>
    <w:rsid w:val="00A5606C"/>
    <w:rsid w:val="00A561B9"/>
    <w:rsid w:val="00A56247"/>
    <w:rsid w:val="00A56776"/>
    <w:rsid w:val="00A569C7"/>
    <w:rsid w:val="00A56AEA"/>
    <w:rsid w:val="00A56B7F"/>
    <w:rsid w:val="00A56CC2"/>
    <w:rsid w:val="00A57333"/>
    <w:rsid w:val="00A57B13"/>
    <w:rsid w:val="00A57D40"/>
    <w:rsid w:val="00A57D78"/>
    <w:rsid w:val="00A57DEF"/>
    <w:rsid w:val="00A605C4"/>
    <w:rsid w:val="00A606DB"/>
    <w:rsid w:val="00A6078F"/>
    <w:rsid w:val="00A6099C"/>
    <w:rsid w:val="00A60A10"/>
    <w:rsid w:val="00A60E57"/>
    <w:rsid w:val="00A6126B"/>
    <w:rsid w:val="00A61561"/>
    <w:rsid w:val="00A618D7"/>
    <w:rsid w:val="00A61B95"/>
    <w:rsid w:val="00A61C6E"/>
    <w:rsid w:val="00A621C4"/>
    <w:rsid w:val="00A62A33"/>
    <w:rsid w:val="00A62DF1"/>
    <w:rsid w:val="00A62FA3"/>
    <w:rsid w:val="00A6346F"/>
    <w:rsid w:val="00A635DB"/>
    <w:rsid w:val="00A63648"/>
    <w:rsid w:val="00A637D8"/>
    <w:rsid w:val="00A63C7D"/>
    <w:rsid w:val="00A63FB1"/>
    <w:rsid w:val="00A64622"/>
    <w:rsid w:val="00A646AB"/>
    <w:rsid w:val="00A64976"/>
    <w:rsid w:val="00A653B6"/>
    <w:rsid w:val="00A65B4C"/>
    <w:rsid w:val="00A65C18"/>
    <w:rsid w:val="00A66354"/>
    <w:rsid w:val="00A6719A"/>
    <w:rsid w:val="00A6739D"/>
    <w:rsid w:val="00A6748F"/>
    <w:rsid w:val="00A674AC"/>
    <w:rsid w:val="00A679DB"/>
    <w:rsid w:val="00A67A41"/>
    <w:rsid w:val="00A70314"/>
    <w:rsid w:val="00A706C7"/>
    <w:rsid w:val="00A7094D"/>
    <w:rsid w:val="00A70A44"/>
    <w:rsid w:val="00A70A9E"/>
    <w:rsid w:val="00A70F61"/>
    <w:rsid w:val="00A70FE0"/>
    <w:rsid w:val="00A71302"/>
    <w:rsid w:val="00A71390"/>
    <w:rsid w:val="00A7268A"/>
    <w:rsid w:val="00A728B0"/>
    <w:rsid w:val="00A72BE7"/>
    <w:rsid w:val="00A72C17"/>
    <w:rsid w:val="00A72D70"/>
    <w:rsid w:val="00A72E66"/>
    <w:rsid w:val="00A730F9"/>
    <w:rsid w:val="00A7325F"/>
    <w:rsid w:val="00A73398"/>
    <w:rsid w:val="00A7361B"/>
    <w:rsid w:val="00A73DE8"/>
    <w:rsid w:val="00A73F29"/>
    <w:rsid w:val="00A74139"/>
    <w:rsid w:val="00A742BD"/>
    <w:rsid w:val="00A74332"/>
    <w:rsid w:val="00A746EC"/>
    <w:rsid w:val="00A74784"/>
    <w:rsid w:val="00A74940"/>
    <w:rsid w:val="00A74BB8"/>
    <w:rsid w:val="00A74D98"/>
    <w:rsid w:val="00A758AD"/>
    <w:rsid w:val="00A75C54"/>
    <w:rsid w:val="00A76358"/>
    <w:rsid w:val="00A7644C"/>
    <w:rsid w:val="00A76C6F"/>
    <w:rsid w:val="00A76D42"/>
    <w:rsid w:val="00A7758E"/>
    <w:rsid w:val="00A7782B"/>
    <w:rsid w:val="00A77DA5"/>
    <w:rsid w:val="00A77FC8"/>
    <w:rsid w:val="00A816EB"/>
    <w:rsid w:val="00A81838"/>
    <w:rsid w:val="00A81A14"/>
    <w:rsid w:val="00A81CAA"/>
    <w:rsid w:val="00A81D9C"/>
    <w:rsid w:val="00A81E1B"/>
    <w:rsid w:val="00A81E90"/>
    <w:rsid w:val="00A82164"/>
    <w:rsid w:val="00A82A74"/>
    <w:rsid w:val="00A830ED"/>
    <w:rsid w:val="00A83106"/>
    <w:rsid w:val="00A83726"/>
    <w:rsid w:val="00A83920"/>
    <w:rsid w:val="00A83B6C"/>
    <w:rsid w:val="00A83BF0"/>
    <w:rsid w:val="00A8456C"/>
    <w:rsid w:val="00A849D5"/>
    <w:rsid w:val="00A84E7D"/>
    <w:rsid w:val="00A84FA4"/>
    <w:rsid w:val="00A85138"/>
    <w:rsid w:val="00A851D6"/>
    <w:rsid w:val="00A85ABC"/>
    <w:rsid w:val="00A85EDC"/>
    <w:rsid w:val="00A860C1"/>
    <w:rsid w:val="00A86526"/>
    <w:rsid w:val="00A8670A"/>
    <w:rsid w:val="00A86966"/>
    <w:rsid w:val="00A86E6D"/>
    <w:rsid w:val="00A86FB4"/>
    <w:rsid w:val="00A872E2"/>
    <w:rsid w:val="00A877B9"/>
    <w:rsid w:val="00A90145"/>
    <w:rsid w:val="00A904C2"/>
    <w:rsid w:val="00A90595"/>
    <w:rsid w:val="00A90851"/>
    <w:rsid w:val="00A9097C"/>
    <w:rsid w:val="00A909FB"/>
    <w:rsid w:val="00A90AEB"/>
    <w:rsid w:val="00A90C11"/>
    <w:rsid w:val="00A90C5B"/>
    <w:rsid w:val="00A90C6B"/>
    <w:rsid w:val="00A91664"/>
    <w:rsid w:val="00A916C6"/>
    <w:rsid w:val="00A919B5"/>
    <w:rsid w:val="00A91E4D"/>
    <w:rsid w:val="00A92501"/>
    <w:rsid w:val="00A92DCE"/>
    <w:rsid w:val="00A93241"/>
    <w:rsid w:val="00A933A5"/>
    <w:rsid w:val="00A93869"/>
    <w:rsid w:val="00A93961"/>
    <w:rsid w:val="00A940AB"/>
    <w:rsid w:val="00A9421F"/>
    <w:rsid w:val="00A9422E"/>
    <w:rsid w:val="00A945C3"/>
    <w:rsid w:val="00A95579"/>
    <w:rsid w:val="00A9564D"/>
    <w:rsid w:val="00A95719"/>
    <w:rsid w:val="00A95E59"/>
    <w:rsid w:val="00A96191"/>
    <w:rsid w:val="00A961D4"/>
    <w:rsid w:val="00A96374"/>
    <w:rsid w:val="00A96B80"/>
    <w:rsid w:val="00A96DC6"/>
    <w:rsid w:val="00A96FB9"/>
    <w:rsid w:val="00A970F6"/>
    <w:rsid w:val="00A971F1"/>
    <w:rsid w:val="00A97E87"/>
    <w:rsid w:val="00AA01F9"/>
    <w:rsid w:val="00AA0384"/>
    <w:rsid w:val="00AA047F"/>
    <w:rsid w:val="00AA0780"/>
    <w:rsid w:val="00AA1999"/>
    <w:rsid w:val="00AA1C47"/>
    <w:rsid w:val="00AA2173"/>
    <w:rsid w:val="00AA266D"/>
    <w:rsid w:val="00AA2A37"/>
    <w:rsid w:val="00AA2D2E"/>
    <w:rsid w:val="00AA2E46"/>
    <w:rsid w:val="00AA3048"/>
    <w:rsid w:val="00AA3056"/>
    <w:rsid w:val="00AA32E6"/>
    <w:rsid w:val="00AA3CB9"/>
    <w:rsid w:val="00AA3DD6"/>
    <w:rsid w:val="00AA4315"/>
    <w:rsid w:val="00AA43EB"/>
    <w:rsid w:val="00AA458C"/>
    <w:rsid w:val="00AA490A"/>
    <w:rsid w:val="00AA49A2"/>
    <w:rsid w:val="00AA4D41"/>
    <w:rsid w:val="00AA5BA1"/>
    <w:rsid w:val="00AA5C7D"/>
    <w:rsid w:val="00AA5D5A"/>
    <w:rsid w:val="00AA6202"/>
    <w:rsid w:val="00AA693B"/>
    <w:rsid w:val="00AA6959"/>
    <w:rsid w:val="00AA6A54"/>
    <w:rsid w:val="00AA6A96"/>
    <w:rsid w:val="00AA6FB9"/>
    <w:rsid w:val="00AA712B"/>
    <w:rsid w:val="00AA7616"/>
    <w:rsid w:val="00AA7AFC"/>
    <w:rsid w:val="00AA7D0A"/>
    <w:rsid w:val="00AB07CC"/>
    <w:rsid w:val="00AB12AC"/>
    <w:rsid w:val="00AB14CB"/>
    <w:rsid w:val="00AB1CC2"/>
    <w:rsid w:val="00AB1FD9"/>
    <w:rsid w:val="00AB23CF"/>
    <w:rsid w:val="00AB2C74"/>
    <w:rsid w:val="00AB2DD0"/>
    <w:rsid w:val="00AB3142"/>
    <w:rsid w:val="00AB31D3"/>
    <w:rsid w:val="00AB338D"/>
    <w:rsid w:val="00AB33DE"/>
    <w:rsid w:val="00AB3C8B"/>
    <w:rsid w:val="00AB3CCE"/>
    <w:rsid w:val="00AB3D3A"/>
    <w:rsid w:val="00AB3DA8"/>
    <w:rsid w:val="00AB40A0"/>
    <w:rsid w:val="00AB47E2"/>
    <w:rsid w:val="00AB4BF3"/>
    <w:rsid w:val="00AB4CBB"/>
    <w:rsid w:val="00AB4D52"/>
    <w:rsid w:val="00AB4E15"/>
    <w:rsid w:val="00AB4EEA"/>
    <w:rsid w:val="00AB5880"/>
    <w:rsid w:val="00AB5C4F"/>
    <w:rsid w:val="00AB5F1B"/>
    <w:rsid w:val="00AB6049"/>
    <w:rsid w:val="00AB626D"/>
    <w:rsid w:val="00AB62DC"/>
    <w:rsid w:val="00AB6445"/>
    <w:rsid w:val="00AB67B8"/>
    <w:rsid w:val="00AB6B8B"/>
    <w:rsid w:val="00AB6CAE"/>
    <w:rsid w:val="00AB6FB6"/>
    <w:rsid w:val="00AB70D0"/>
    <w:rsid w:val="00AB713D"/>
    <w:rsid w:val="00AB7629"/>
    <w:rsid w:val="00AB774B"/>
    <w:rsid w:val="00AB7917"/>
    <w:rsid w:val="00AC00AE"/>
    <w:rsid w:val="00AC02FB"/>
    <w:rsid w:val="00AC0827"/>
    <w:rsid w:val="00AC091A"/>
    <w:rsid w:val="00AC0E8C"/>
    <w:rsid w:val="00AC1588"/>
    <w:rsid w:val="00AC1756"/>
    <w:rsid w:val="00AC1B1C"/>
    <w:rsid w:val="00AC21E2"/>
    <w:rsid w:val="00AC2464"/>
    <w:rsid w:val="00AC2528"/>
    <w:rsid w:val="00AC318B"/>
    <w:rsid w:val="00AC395F"/>
    <w:rsid w:val="00AC3D9F"/>
    <w:rsid w:val="00AC3E27"/>
    <w:rsid w:val="00AC3FCD"/>
    <w:rsid w:val="00AC422D"/>
    <w:rsid w:val="00AC4688"/>
    <w:rsid w:val="00AC49BE"/>
    <w:rsid w:val="00AC4DCF"/>
    <w:rsid w:val="00AC4ED8"/>
    <w:rsid w:val="00AC558A"/>
    <w:rsid w:val="00AC55CC"/>
    <w:rsid w:val="00AC55FD"/>
    <w:rsid w:val="00AC5A7F"/>
    <w:rsid w:val="00AC5C32"/>
    <w:rsid w:val="00AC5EA2"/>
    <w:rsid w:val="00AC5FD1"/>
    <w:rsid w:val="00AC66B7"/>
    <w:rsid w:val="00AC697E"/>
    <w:rsid w:val="00AC6C56"/>
    <w:rsid w:val="00AC6FC3"/>
    <w:rsid w:val="00AC7015"/>
    <w:rsid w:val="00AC745B"/>
    <w:rsid w:val="00AC7477"/>
    <w:rsid w:val="00AC7610"/>
    <w:rsid w:val="00AC77BE"/>
    <w:rsid w:val="00AC7D14"/>
    <w:rsid w:val="00AC7E11"/>
    <w:rsid w:val="00AC7EA9"/>
    <w:rsid w:val="00AD0052"/>
    <w:rsid w:val="00AD03A6"/>
    <w:rsid w:val="00AD079B"/>
    <w:rsid w:val="00AD0C01"/>
    <w:rsid w:val="00AD0EB2"/>
    <w:rsid w:val="00AD14E7"/>
    <w:rsid w:val="00AD1B0E"/>
    <w:rsid w:val="00AD1B75"/>
    <w:rsid w:val="00AD1D3E"/>
    <w:rsid w:val="00AD1D41"/>
    <w:rsid w:val="00AD213C"/>
    <w:rsid w:val="00AD229E"/>
    <w:rsid w:val="00AD2447"/>
    <w:rsid w:val="00AD26A8"/>
    <w:rsid w:val="00AD26D1"/>
    <w:rsid w:val="00AD2B6D"/>
    <w:rsid w:val="00AD2EA4"/>
    <w:rsid w:val="00AD2F24"/>
    <w:rsid w:val="00AD3655"/>
    <w:rsid w:val="00AD3921"/>
    <w:rsid w:val="00AD3CD6"/>
    <w:rsid w:val="00AD4157"/>
    <w:rsid w:val="00AD41A5"/>
    <w:rsid w:val="00AD4A0D"/>
    <w:rsid w:val="00AD4A56"/>
    <w:rsid w:val="00AD4A8A"/>
    <w:rsid w:val="00AD501C"/>
    <w:rsid w:val="00AD50FE"/>
    <w:rsid w:val="00AD547C"/>
    <w:rsid w:val="00AD5844"/>
    <w:rsid w:val="00AD6C62"/>
    <w:rsid w:val="00AD6CAC"/>
    <w:rsid w:val="00AD6D32"/>
    <w:rsid w:val="00AD7182"/>
    <w:rsid w:val="00AD7756"/>
    <w:rsid w:val="00AD7913"/>
    <w:rsid w:val="00AD7FBC"/>
    <w:rsid w:val="00AE03A4"/>
    <w:rsid w:val="00AE0807"/>
    <w:rsid w:val="00AE0B88"/>
    <w:rsid w:val="00AE0BC1"/>
    <w:rsid w:val="00AE0F96"/>
    <w:rsid w:val="00AE1102"/>
    <w:rsid w:val="00AE199A"/>
    <w:rsid w:val="00AE1D62"/>
    <w:rsid w:val="00AE2067"/>
    <w:rsid w:val="00AE24C6"/>
    <w:rsid w:val="00AE2665"/>
    <w:rsid w:val="00AE281A"/>
    <w:rsid w:val="00AE2966"/>
    <w:rsid w:val="00AE2B41"/>
    <w:rsid w:val="00AE2D82"/>
    <w:rsid w:val="00AE2DE6"/>
    <w:rsid w:val="00AE30F2"/>
    <w:rsid w:val="00AE3187"/>
    <w:rsid w:val="00AE35BA"/>
    <w:rsid w:val="00AE3BFD"/>
    <w:rsid w:val="00AE3DC5"/>
    <w:rsid w:val="00AE3ECC"/>
    <w:rsid w:val="00AE4453"/>
    <w:rsid w:val="00AE45F8"/>
    <w:rsid w:val="00AE49A7"/>
    <w:rsid w:val="00AE4D9E"/>
    <w:rsid w:val="00AE4EB2"/>
    <w:rsid w:val="00AE5218"/>
    <w:rsid w:val="00AE5703"/>
    <w:rsid w:val="00AE5D66"/>
    <w:rsid w:val="00AE60FD"/>
    <w:rsid w:val="00AE64F5"/>
    <w:rsid w:val="00AE6FB9"/>
    <w:rsid w:val="00AE7083"/>
    <w:rsid w:val="00AE7157"/>
    <w:rsid w:val="00AE71F5"/>
    <w:rsid w:val="00AE7380"/>
    <w:rsid w:val="00AE7533"/>
    <w:rsid w:val="00AE7628"/>
    <w:rsid w:val="00AE7733"/>
    <w:rsid w:val="00AE7855"/>
    <w:rsid w:val="00AE7A01"/>
    <w:rsid w:val="00AE7AD5"/>
    <w:rsid w:val="00AE7F54"/>
    <w:rsid w:val="00AF0014"/>
    <w:rsid w:val="00AF0150"/>
    <w:rsid w:val="00AF022B"/>
    <w:rsid w:val="00AF0818"/>
    <w:rsid w:val="00AF0EC0"/>
    <w:rsid w:val="00AF0EE8"/>
    <w:rsid w:val="00AF1514"/>
    <w:rsid w:val="00AF153B"/>
    <w:rsid w:val="00AF1E5A"/>
    <w:rsid w:val="00AF23A8"/>
    <w:rsid w:val="00AF29F7"/>
    <w:rsid w:val="00AF32CA"/>
    <w:rsid w:val="00AF346F"/>
    <w:rsid w:val="00AF355D"/>
    <w:rsid w:val="00AF363E"/>
    <w:rsid w:val="00AF3768"/>
    <w:rsid w:val="00AF401C"/>
    <w:rsid w:val="00AF47C1"/>
    <w:rsid w:val="00AF48B5"/>
    <w:rsid w:val="00AF4A80"/>
    <w:rsid w:val="00AF4CA3"/>
    <w:rsid w:val="00AF4FA4"/>
    <w:rsid w:val="00AF539E"/>
    <w:rsid w:val="00AF54C8"/>
    <w:rsid w:val="00AF5577"/>
    <w:rsid w:val="00AF55C9"/>
    <w:rsid w:val="00AF58BD"/>
    <w:rsid w:val="00AF5AAA"/>
    <w:rsid w:val="00AF5BC9"/>
    <w:rsid w:val="00AF6719"/>
    <w:rsid w:val="00AF6A91"/>
    <w:rsid w:val="00AF7278"/>
    <w:rsid w:val="00AF7467"/>
    <w:rsid w:val="00AF7515"/>
    <w:rsid w:val="00AF79B7"/>
    <w:rsid w:val="00AF7AA8"/>
    <w:rsid w:val="00AF7B9A"/>
    <w:rsid w:val="00AF7D31"/>
    <w:rsid w:val="00AF7D9F"/>
    <w:rsid w:val="00AF7DB2"/>
    <w:rsid w:val="00B0038D"/>
    <w:rsid w:val="00B00498"/>
    <w:rsid w:val="00B00803"/>
    <w:rsid w:val="00B008D0"/>
    <w:rsid w:val="00B01010"/>
    <w:rsid w:val="00B012FE"/>
    <w:rsid w:val="00B023CC"/>
    <w:rsid w:val="00B03387"/>
    <w:rsid w:val="00B03537"/>
    <w:rsid w:val="00B03C36"/>
    <w:rsid w:val="00B03C82"/>
    <w:rsid w:val="00B03CCB"/>
    <w:rsid w:val="00B0410D"/>
    <w:rsid w:val="00B04155"/>
    <w:rsid w:val="00B04722"/>
    <w:rsid w:val="00B047BA"/>
    <w:rsid w:val="00B048DE"/>
    <w:rsid w:val="00B04B0D"/>
    <w:rsid w:val="00B051A8"/>
    <w:rsid w:val="00B051FF"/>
    <w:rsid w:val="00B055F0"/>
    <w:rsid w:val="00B05648"/>
    <w:rsid w:val="00B05FDD"/>
    <w:rsid w:val="00B05FE8"/>
    <w:rsid w:val="00B0610A"/>
    <w:rsid w:val="00B06423"/>
    <w:rsid w:val="00B06463"/>
    <w:rsid w:val="00B06902"/>
    <w:rsid w:val="00B06BB0"/>
    <w:rsid w:val="00B06F85"/>
    <w:rsid w:val="00B070B9"/>
    <w:rsid w:val="00B072CC"/>
    <w:rsid w:val="00B073C7"/>
    <w:rsid w:val="00B07A6F"/>
    <w:rsid w:val="00B10473"/>
    <w:rsid w:val="00B108B3"/>
    <w:rsid w:val="00B10D64"/>
    <w:rsid w:val="00B11270"/>
    <w:rsid w:val="00B11370"/>
    <w:rsid w:val="00B11B09"/>
    <w:rsid w:val="00B11DF7"/>
    <w:rsid w:val="00B11E79"/>
    <w:rsid w:val="00B11F5B"/>
    <w:rsid w:val="00B124D7"/>
    <w:rsid w:val="00B12C56"/>
    <w:rsid w:val="00B12E44"/>
    <w:rsid w:val="00B12EC2"/>
    <w:rsid w:val="00B1321E"/>
    <w:rsid w:val="00B141B2"/>
    <w:rsid w:val="00B143F7"/>
    <w:rsid w:val="00B1456B"/>
    <w:rsid w:val="00B147A4"/>
    <w:rsid w:val="00B14A03"/>
    <w:rsid w:val="00B14BE1"/>
    <w:rsid w:val="00B14E31"/>
    <w:rsid w:val="00B14F16"/>
    <w:rsid w:val="00B15006"/>
    <w:rsid w:val="00B155A0"/>
    <w:rsid w:val="00B15A6C"/>
    <w:rsid w:val="00B15E55"/>
    <w:rsid w:val="00B16106"/>
    <w:rsid w:val="00B1618F"/>
    <w:rsid w:val="00B161E5"/>
    <w:rsid w:val="00B16457"/>
    <w:rsid w:val="00B16814"/>
    <w:rsid w:val="00B16BC6"/>
    <w:rsid w:val="00B17410"/>
    <w:rsid w:val="00B1769A"/>
    <w:rsid w:val="00B17912"/>
    <w:rsid w:val="00B17F61"/>
    <w:rsid w:val="00B20589"/>
    <w:rsid w:val="00B205B2"/>
    <w:rsid w:val="00B20BAB"/>
    <w:rsid w:val="00B20EBC"/>
    <w:rsid w:val="00B2100E"/>
    <w:rsid w:val="00B21423"/>
    <w:rsid w:val="00B21A62"/>
    <w:rsid w:val="00B21B06"/>
    <w:rsid w:val="00B21CDB"/>
    <w:rsid w:val="00B21E37"/>
    <w:rsid w:val="00B220A2"/>
    <w:rsid w:val="00B220FB"/>
    <w:rsid w:val="00B22966"/>
    <w:rsid w:val="00B22A83"/>
    <w:rsid w:val="00B22BA9"/>
    <w:rsid w:val="00B22CBE"/>
    <w:rsid w:val="00B22E17"/>
    <w:rsid w:val="00B22E6C"/>
    <w:rsid w:val="00B22FF0"/>
    <w:rsid w:val="00B23029"/>
    <w:rsid w:val="00B23089"/>
    <w:rsid w:val="00B23272"/>
    <w:rsid w:val="00B2329F"/>
    <w:rsid w:val="00B23346"/>
    <w:rsid w:val="00B235E2"/>
    <w:rsid w:val="00B2363F"/>
    <w:rsid w:val="00B23961"/>
    <w:rsid w:val="00B239DC"/>
    <w:rsid w:val="00B23BD7"/>
    <w:rsid w:val="00B23CFF"/>
    <w:rsid w:val="00B23F9B"/>
    <w:rsid w:val="00B24A50"/>
    <w:rsid w:val="00B252A8"/>
    <w:rsid w:val="00B258A5"/>
    <w:rsid w:val="00B259A9"/>
    <w:rsid w:val="00B25A18"/>
    <w:rsid w:val="00B26496"/>
    <w:rsid w:val="00B266B6"/>
    <w:rsid w:val="00B26833"/>
    <w:rsid w:val="00B26CFB"/>
    <w:rsid w:val="00B26D3F"/>
    <w:rsid w:val="00B27151"/>
    <w:rsid w:val="00B273DB"/>
    <w:rsid w:val="00B27576"/>
    <w:rsid w:val="00B27636"/>
    <w:rsid w:val="00B27A89"/>
    <w:rsid w:val="00B27D0D"/>
    <w:rsid w:val="00B27E27"/>
    <w:rsid w:val="00B30324"/>
    <w:rsid w:val="00B30344"/>
    <w:rsid w:val="00B30B0C"/>
    <w:rsid w:val="00B30BA4"/>
    <w:rsid w:val="00B3158B"/>
    <w:rsid w:val="00B31766"/>
    <w:rsid w:val="00B31A23"/>
    <w:rsid w:val="00B31B21"/>
    <w:rsid w:val="00B31C59"/>
    <w:rsid w:val="00B31C9C"/>
    <w:rsid w:val="00B3257F"/>
    <w:rsid w:val="00B32779"/>
    <w:rsid w:val="00B327A8"/>
    <w:rsid w:val="00B32A98"/>
    <w:rsid w:val="00B32DB0"/>
    <w:rsid w:val="00B32DFC"/>
    <w:rsid w:val="00B32FE5"/>
    <w:rsid w:val="00B3355E"/>
    <w:rsid w:val="00B33DD3"/>
    <w:rsid w:val="00B340EE"/>
    <w:rsid w:val="00B342E9"/>
    <w:rsid w:val="00B34559"/>
    <w:rsid w:val="00B34A82"/>
    <w:rsid w:val="00B34B24"/>
    <w:rsid w:val="00B354B6"/>
    <w:rsid w:val="00B35BB7"/>
    <w:rsid w:val="00B35D47"/>
    <w:rsid w:val="00B35E1C"/>
    <w:rsid w:val="00B35FC2"/>
    <w:rsid w:val="00B364F7"/>
    <w:rsid w:val="00B36F54"/>
    <w:rsid w:val="00B37053"/>
    <w:rsid w:val="00B372A1"/>
    <w:rsid w:val="00B37408"/>
    <w:rsid w:val="00B37859"/>
    <w:rsid w:val="00B4024F"/>
    <w:rsid w:val="00B405D9"/>
    <w:rsid w:val="00B406A8"/>
    <w:rsid w:val="00B40751"/>
    <w:rsid w:val="00B40DC5"/>
    <w:rsid w:val="00B40FCB"/>
    <w:rsid w:val="00B4145A"/>
    <w:rsid w:val="00B418BA"/>
    <w:rsid w:val="00B41B38"/>
    <w:rsid w:val="00B41BC9"/>
    <w:rsid w:val="00B41F90"/>
    <w:rsid w:val="00B42095"/>
    <w:rsid w:val="00B42231"/>
    <w:rsid w:val="00B42285"/>
    <w:rsid w:val="00B4258C"/>
    <w:rsid w:val="00B425E8"/>
    <w:rsid w:val="00B42E85"/>
    <w:rsid w:val="00B42FD7"/>
    <w:rsid w:val="00B431DF"/>
    <w:rsid w:val="00B43238"/>
    <w:rsid w:val="00B435B9"/>
    <w:rsid w:val="00B43FF5"/>
    <w:rsid w:val="00B44C8D"/>
    <w:rsid w:val="00B451C9"/>
    <w:rsid w:val="00B453CC"/>
    <w:rsid w:val="00B45C3F"/>
    <w:rsid w:val="00B46685"/>
    <w:rsid w:val="00B46748"/>
    <w:rsid w:val="00B467D3"/>
    <w:rsid w:val="00B46A92"/>
    <w:rsid w:val="00B47100"/>
    <w:rsid w:val="00B472D8"/>
    <w:rsid w:val="00B47555"/>
    <w:rsid w:val="00B477BD"/>
    <w:rsid w:val="00B47BCB"/>
    <w:rsid w:val="00B501B1"/>
    <w:rsid w:val="00B505F1"/>
    <w:rsid w:val="00B50A1D"/>
    <w:rsid w:val="00B5151E"/>
    <w:rsid w:val="00B51F4B"/>
    <w:rsid w:val="00B52853"/>
    <w:rsid w:val="00B52A89"/>
    <w:rsid w:val="00B52B5D"/>
    <w:rsid w:val="00B52CBB"/>
    <w:rsid w:val="00B52E36"/>
    <w:rsid w:val="00B52F16"/>
    <w:rsid w:val="00B530F0"/>
    <w:rsid w:val="00B53154"/>
    <w:rsid w:val="00B5324B"/>
    <w:rsid w:val="00B5384A"/>
    <w:rsid w:val="00B53C1D"/>
    <w:rsid w:val="00B53C71"/>
    <w:rsid w:val="00B53D2C"/>
    <w:rsid w:val="00B53D2E"/>
    <w:rsid w:val="00B53D75"/>
    <w:rsid w:val="00B54AF4"/>
    <w:rsid w:val="00B54DA2"/>
    <w:rsid w:val="00B54E0D"/>
    <w:rsid w:val="00B5512E"/>
    <w:rsid w:val="00B55347"/>
    <w:rsid w:val="00B555AB"/>
    <w:rsid w:val="00B5593C"/>
    <w:rsid w:val="00B55D33"/>
    <w:rsid w:val="00B55E2E"/>
    <w:rsid w:val="00B5604D"/>
    <w:rsid w:val="00B560F0"/>
    <w:rsid w:val="00B56169"/>
    <w:rsid w:val="00B572F3"/>
    <w:rsid w:val="00B57517"/>
    <w:rsid w:val="00B57F55"/>
    <w:rsid w:val="00B60569"/>
    <w:rsid w:val="00B60605"/>
    <w:rsid w:val="00B60711"/>
    <w:rsid w:val="00B611E5"/>
    <w:rsid w:val="00B612CA"/>
    <w:rsid w:val="00B614B7"/>
    <w:rsid w:val="00B62899"/>
    <w:rsid w:val="00B62C4C"/>
    <w:rsid w:val="00B631C8"/>
    <w:rsid w:val="00B63345"/>
    <w:rsid w:val="00B63365"/>
    <w:rsid w:val="00B6394F"/>
    <w:rsid w:val="00B639D9"/>
    <w:rsid w:val="00B63A3C"/>
    <w:rsid w:val="00B6453F"/>
    <w:rsid w:val="00B646E2"/>
    <w:rsid w:val="00B64918"/>
    <w:rsid w:val="00B64C7F"/>
    <w:rsid w:val="00B64CF8"/>
    <w:rsid w:val="00B64DC2"/>
    <w:rsid w:val="00B64F9C"/>
    <w:rsid w:val="00B65DB0"/>
    <w:rsid w:val="00B660D7"/>
    <w:rsid w:val="00B661E9"/>
    <w:rsid w:val="00B6640A"/>
    <w:rsid w:val="00B66C7A"/>
    <w:rsid w:val="00B670AC"/>
    <w:rsid w:val="00B67156"/>
    <w:rsid w:val="00B672A6"/>
    <w:rsid w:val="00B679FA"/>
    <w:rsid w:val="00B67A51"/>
    <w:rsid w:val="00B67AE6"/>
    <w:rsid w:val="00B67E2C"/>
    <w:rsid w:val="00B67F4E"/>
    <w:rsid w:val="00B67F94"/>
    <w:rsid w:val="00B702E9"/>
    <w:rsid w:val="00B7090B"/>
    <w:rsid w:val="00B710B7"/>
    <w:rsid w:val="00B71182"/>
    <w:rsid w:val="00B7138A"/>
    <w:rsid w:val="00B71493"/>
    <w:rsid w:val="00B71772"/>
    <w:rsid w:val="00B717B3"/>
    <w:rsid w:val="00B717D0"/>
    <w:rsid w:val="00B717D5"/>
    <w:rsid w:val="00B717E0"/>
    <w:rsid w:val="00B71A58"/>
    <w:rsid w:val="00B71AC9"/>
    <w:rsid w:val="00B72197"/>
    <w:rsid w:val="00B72282"/>
    <w:rsid w:val="00B72369"/>
    <w:rsid w:val="00B72614"/>
    <w:rsid w:val="00B72BF1"/>
    <w:rsid w:val="00B73285"/>
    <w:rsid w:val="00B733EE"/>
    <w:rsid w:val="00B7402B"/>
    <w:rsid w:val="00B749E5"/>
    <w:rsid w:val="00B74D77"/>
    <w:rsid w:val="00B752DF"/>
    <w:rsid w:val="00B7563E"/>
    <w:rsid w:val="00B759D2"/>
    <w:rsid w:val="00B761FE"/>
    <w:rsid w:val="00B763AA"/>
    <w:rsid w:val="00B76697"/>
    <w:rsid w:val="00B76B90"/>
    <w:rsid w:val="00B76E65"/>
    <w:rsid w:val="00B770C5"/>
    <w:rsid w:val="00B775C0"/>
    <w:rsid w:val="00B77CC6"/>
    <w:rsid w:val="00B77FD4"/>
    <w:rsid w:val="00B804DE"/>
    <w:rsid w:val="00B80672"/>
    <w:rsid w:val="00B80839"/>
    <w:rsid w:val="00B80B0A"/>
    <w:rsid w:val="00B817A8"/>
    <w:rsid w:val="00B81DDE"/>
    <w:rsid w:val="00B82103"/>
    <w:rsid w:val="00B82336"/>
    <w:rsid w:val="00B82594"/>
    <w:rsid w:val="00B82B8A"/>
    <w:rsid w:val="00B82C67"/>
    <w:rsid w:val="00B82DF4"/>
    <w:rsid w:val="00B82E55"/>
    <w:rsid w:val="00B82FF6"/>
    <w:rsid w:val="00B83426"/>
    <w:rsid w:val="00B83435"/>
    <w:rsid w:val="00B83496"/>
    <w:rsid w:val="00B834E9"/>
    <w:rsid w:val="00B83544"/>
    <w:rsid w:val="00B83FAB"/>
    <w:rsid w:val="00B8400A"/>
    <w:rsid w:val="00B8403C"/>
    <w:rsid w:val="00B84061"/>
    <w:rsid w:val="00B844B9"/>
    <w:rsid w:val="00B85281"/>
    <w:rsid w:val="00B85377"/>
    <w:rsid w:val="00B85AFE"/>
    <w:rsid w:val="00B8627D"/>
    <w:rsid w:val="00B863C3"/>
    <w:rsid w:val="00B863E5"/>
    <w:rsid w:val="00B868F9"/>
    <w:rsid w:val="00B86E8C"/>
    <w:rsid w:val="00B87416"/>
    <w:rsid w:val="00B876A1"/>
    <w:rsid w:val="00B87A45"/>
    <w:rsid w:val="00B87FB2"/>
    <w:rsid w:val="00B9004B"/>
    <w:rsid w:val="00B90364"/>
    <w:rsid w:val="00B90526"/>
    <w:rsid w:val="00B90A05"/>
    <w:rsid w:val="00B910E1"/>
    <w:rsid w:val="00B918A0"/>
    <w:rsid w:val="00B91944"/>
    <w:rsid w:val="00B91BF3"/>
    <w:rsid w:val="00B91C3A"/>
    <w:rsid w:val="00B91F3E"/>
    <w:rsid w:val="00B91FB7"/>
    <w:rsid w:val="00B93363"/>
    <w:rsid w:val="00B937F2"/>
    <w:rsid w:val="00B93807"/>
    <w:rsid w:val="00B93B69"/>
    <w:rsid w:val="00B94F91"/>
    <w:rsid w:val="00B95B81"/>
    <w:rsid w:val="00B95FC4"/>
    <w:rsid w:val="00B96031"/>
    <w:rsid w:val="00B96604"/>
    <w:rsid w:val="00B968BB"/>
    <w:rsid w:val="00B96915"/>
    <w:rsid w:val="00B96AB1"/>
    <w:rsid w:val="00B96DC8"/>
    <w:rsid w:val="00B970F8"/>
    <w:rsid w:val="00B971D3"/>
    <w:rsid w:val="00B974AF"/>
    <w:rsid w:val="00B9759E"/>
    <w:rsid w:val="00B97770"/>
    <w:rsid w:val="00B97DF7"/>
    <w:rsid w:val="00B97E1E"/>
    <w:rsid w:val="00BA045B"/>
    <w:rsid w:val="00BA0C42"/>
    <w:rsid w:val="00BA140D"/>
    <w:rsid w:val="00BA172A"/>
    <w:rsid w:val="00BA20E1"/>
    <w:rsid w:val="00BA2854"/>
    <w:rsid w:val="00BA2A2C"/>
    <w:rsid w:val="00BA2AD2"/>
    <w:rsid w:val="00BA2EE0"/>
    <w:rsid w:val="00BA348E"/>
    <w:rsid w:val="00BA34DC"/>
    <w:rsid w:val="00BA37F1"/>
    <w:rsid w:val="00BA4137"/>
    <w:rsid w:val="00BA4781"/>
    <w:rsid w:val="00BA4864"/>
    <w:rsid w:val="00BA490D"/>
    <w:rsid w:val="00BA5075"/>
    <w:rsid w:val="00BA58C3"/>
    <w:rsid w:val="00BA5977"/>
    <w:rsid w:val="00BA5C2D"/>
    <w:rsid w:val="00BA600F"/>
    <w:rsid w:val="00BA6471"/>
    <w:rsid w:val="00BA7010"/>
    <w:rsid w:val="00BA7307"/>
    <w:rsid w:val="00BA77F9"/>
    <w:rsid w:val="00BA7813"/>
    <w:rsid w:val="00BA79AB"/>
    <w:rsid w:val="00BA7D92"/>
    <w:rsid w:val="00BB0639"/>
    <w:rsid w:val="00BB098C"/>
    <w:rsid w:val="00BB0B85"/>
    <w:rsid w:val="00BB15BD"/>
    <w:rsid w:val="00BB1D54"/>
    <w:rsid w:val="00BB26B7"/>
    <w:rsid w:val="00BB2BAF"/>
    <w:rsid w:val="00BB30B0"/>
    <w:rsid w:val="00BB3160"/>
    <w:rsid w:val="00BB32BF"/>
    <w:rsid w:val="00BB39B5"/>
    <w:rsid w:val="00BB3CA8"/>
    <w:rsid w:val="00BB3FD0"/>
    <w:rsid w:val="00BB41CB"/>
    <w:rsid w:val="00BB4278"/>
    <w:rsid w:val="00BB4438"/>
    <w:rsid w:val="00BB4C25"/>
    <w:rsid w:val="00BB4C4A"/>
    <w:rsid w:val="00BB4E4C"/>
    <w:rsid w:val="00BB5348"/>
    <w:rsid w:val="00BB5613"/>
    <w:rsid w:val="00BB5B79"/>
    <w:rsid w:val="00BB5C80"/>
    <w:rsid w:val="00BB5D0A"/>
    <w:rsid w:val="00BB5F90"/>
    <w:rsid w:val="00BB6A42"/>
    <w:rsid w:val="00BB6ACD"/>
    <w:rsid w:val="00BB6FF8"/>
    <w:rsid w:val="00BB71C0"/>
    <w:rsid w:val="00BB7544"/>
    <w:rsid w:val="00BB765C"/>
    <w:rsid w:val="00BB790E"/>
    <w:rsid w:val="00BB7BF8"/>
    <w:rsid w:val="00BB7FE4"/>
    <w:rsid w:val="00BC0137"/>
    <w:rsid w:val="00BC0368"/>
    <w:rsid w:val="00BC04B3"/>
    <w:rsid w:val="00BC05B7"/>
    <w:rsid w:val="00BC062B"/>
    <w:rsid w:val="00BC065E"/>
    <w:rsid w:val="00BC0EDE"/>
    <w:rsid w:val="00BC123A"/>
    <w:rsid w:val="00BC134D"/>
    <w:rsid w:val="00BC16C3"/>
    <w:rsid w:val="00BC219D"/>
    <w:rsid w:val="00BC2E60"/>
    <w:rsid w:val="00BC2F73"/>
    <w:rsid w:val="00BC44EB"/>
    <w:rsid w:val="00BC4922"/>
    <w:rsid w:val="00BC4AAB"/>
    <w:rsid w:val="00BC4CA0"/>
    <w:rsid w:val="00BC523E"/>
    <w:rsid w:val="00BC54C6"/>
    <w:rsid w:val="00BC5A3E"/>
    <w:rsid w:val="00BC6050"/>
    <w:rsid w:val="00BC608C"/>
    <w:rsid w:val="00BC609B"/>
    <w:rsid w:val="00BC60DC"/>
    <w:rsid w:val="00BC6183"/>
    <w:rsid w:val="00BC6252"/>
    <w:rsid w:val="00BC63A6"/>
    <w:rsid w:val="00BC642D"/>
    <w:rsid w:val="00BC6606"/>
    <w:rsid w:val="00BC662F"/>
    <w:rsid w:val="00BC67C9"/>
    <w:rsid w:val="00BC7BF7"/>
    <w:rsid w:val="00BD075C"/>
    <w:rsid w:val="00BD0F17"/>
    <w:rsid w:val="00BD0F47"/>
    <w:rsid w:val="00BD134A"/>
    <w:rsid w:val="00BD1551"/>
    <w:rsid w:val="00BD170E"/>
    <w:rsid w:val="00BD182B"/>
    <w:rsid w:val="00BD1B79"/>
    <w:rsid w:val="00BD217E"/>
    <w:rsid w:val="00BD2239"/>
    <w:rsid w:val="00BD2D3F"/>
    <w:rsid w:val="00BD2DB2"/>
    <w:rsid w:val="00BD2DC3"/>
    <w:rsid w:val="00BD37A5"/>
    <w:rsid w:val="00BD3928"/>
    <w:rsid w:val="00BD3AAC"/>
    <w:rsid w:val="00BD3B18"/>
    <w:rsid w:val="00BD3CE1"/>
    <w:rsid w:val="00BD400F"/>
    <w:rsid w:val="00BD42EB"/>
    <w:rsid w:val="00BD44C2"/>
    <w:rsid w:val="00BD49D5"/>
    <w:rsid w:val="00BD4A05"/>
    <w:rsid w:val="00BD4E80"/>
    <w:rsid w:val="00BD4F9F"/>
    <w:rsid w:val="00BD519E"/>
    <w:rsid w:val="00BD5D4D"/>
    <w:rsid w:val="00BD5FEC"/>
    <w:rsid w:val="00BD62D2"/>
    <w:rsid w:val="00BD71C7"/>
    <w:rsid w:val="00BD7487"/>
    <w:rsid w:val="00BD7874"/>
    <w:rsid w:val="00BD7E69"/>
    <w:rsid w:val="00BE011B"/>
    <w:rsid w:val="00BE032C"/>
    <w:rsid w:val="00BE03D5"/>
    <w:rsid w:val="00BE0784"/>
    <w:rsid w:val="00BE0B86"/>
    <w:rsid w:val="00BE0F76"/>
    <w:rsid w:val="00BE1573"/>
    <w:rsid w:val="00BE1925"/>
    <w:rsid w:val="00BE1E1A"/>
    <w:rsid w:val="00BE1E6B"/>
    <w:rsid w:val="00BE216C"/>
    <w:rsid w:val="00BE2270"/>
    <w:rsid w:val="00BE22F1"/>
    <w:rsid w:val="00BE2569"/>
    <w:rsid w:val="00BE268D"/>
    <w:rsid w:val="00BE2CC5"/>
    <w:rsid w:val="00BE2E7F"/>
    <w:rsid w:val="00BE30EA"/>
    <w:rsid w:val="00BE3762"/>
    <w:rsid w:val="00BE37B9"/>
    <w:rsid w:val="00BE37C0"/>
    <w:rsid w:val="00BE3994"/>
    <w:rsid w:val="00BE3CD9"/>
    <w:rsid w:val="00BE42AE"/>
    <w:rsid w:val="00BE43F3"/>
    <w:rsid w:val="00BE4685"/>
    <w:rsid w:val="00BE49F3"/>
    <w:rsid w:val="00BE4A2F"/>
    <w:rsid w:val="00BE4EAF"/>
    <w:rsid w:val="00BE51B5"/>
    <w:rsid w:val="00BE525F"/>
    <w:rsid w:val="00BE5483"/>
    <w:rsid w:val="00BE5972"/>
    <w:rsid w:val="00BE59F0"/>
    <w:rsid w:val="00BE5B2F"/>
    <w:rsid w:val="00BE6DC7"/>
    <w:rsid w:val="00BE7147"/>
    <w:rsid w:val="00BE716E"/>
    <w:rsid w:val="00BE765E"/>
    <w:rsid w:val="00BE7A98"/>
    <w:rsid w:val="00BE7ACD"/>
    <w:rsid w:val="00BE7D61"/>
    <w:rsid w:val="00BF0365"/>
    <w:rsid w:val="00BF0453"/>
    <w:rsid w:val="00BF04D2"/>
    <w:rsid w:val="00BF0518"/>
    <w:rsid w:val="00BF053A"/>
    <w:rsid w:val="00BF0863"/>
    <w:rsid w:val="00BF0C6F"/>
    <w:rsid w:val="00BF0DB7"/>
    <w:rsid w:val="00BF1035"/>
    <w:rsid w:val="00BF1A83"/>
    <w:rsid w:val="00BF1C45"/>
    <w:rsid w:val="00BF1C8E"/>
    <w:rsid w:val="00BF1EE1"/>
    <w:rsid w:val="00BF20AE"/>
    <w:rsid w:val="00BF2676"/>
    <w:rsid w:val="00BF2BBE"/>
    <w:rsid w:val="00BF36AE"/>
    <w:rsid w:val="00BF36F5"/>
    <w:rsid w:val="00BF3974"/>
    <w:rsid w:val="00BF397C"/>
    <w:rsid w:val="00BF3D1A"/>
    <w:rsid w:val="00BF4354"/>
    <w:rsid w:val="00BF4486"/>
    <w:rsid w:val="00BF47DC"/>
    <w:rsid w:val="00BF4AE7"/>
    <w:rsid w:val="00BF4C91"/>
    <w:rsid w:val="00BF4E17"/>
    <w:rsid w:val="00BF4F5E"/>
    <w:rsid w:val="00BF51AB"/>
    <w:rsid w:val="00BF548B"/>
    <w:rsid w:val="00BF5690"/>
    <w:rsid w:val="00BF5692"/>
    <w:rsid w:val="00BF5E38"/>
    <w:rsid w:val="00BF67E0"/>
    <w:rsid w:val="00BF6952"/>
    <w:rsid w:val="00BF698B"/>
    <w:rsid w:val="00BF6C0C"/>
    <w:rsid w:val="00BF6F42"/>
    <w:rsid w:val="00BF7273"/>
    <w:rsid w:val="00BF72BE"/>
    <w:rsid w:val="00BF7A6A"/>
    <w:rsid w:val="00C009C3"/>
    <w:rsid w:val="00C00F69"/>
    <w:rsid w:val="00C01338"/>
    <w:rsid w:val="00C01362"/>
    <w:rsid w:val="00C01F53"/>
    <w:rsid w:val="00C02309"/>
    <w:rsid w:val="00C02A0E"/>
    <w:rsid w:val="00C02A31"/>
    <w:rsid w:val="00C03215"/>
    <w:rsid w:val="00C03316"/>
    <w:rsid w:val="00C033B7"/>
    <w:rsid w:val="00C035D1"/>
    <w:rsid w:val="00C0372F"/>
    <w:rsid w:val="00C03CE4"/>
    <w:rsid w:val="00C0414A"/>
    <w:rsid w:val="00C04557"/>
    <w:rsid w:val="00C04B6B"/>
    <w:rsid w:val="00C04C94"/>
    <w:rsid w:val="00C05111"/>
    <w:rsid w:val="00C055E3"/>
    <w:rsid w:val="00C058C8"/>
    <w:rsid w:val="00C059A3"/>
    <w:rsid w:val="00C05B5E"/>
    <w:rsid w:val="00C05D58"/>
    <w:rsid w:val="00C06443"/>
    <w:rsid w:val="00C06580"/>
    <w:rsid w:val="00C0675E"/>
    <w:rsid w:val="00C06CDC"/>
    <w:rsid w:val="00C06FC0"/>
    <w:rsid w:val="00C07599"/>
    <w:rsid w:val="00C07BB9"/>
    <w:rsid w:val="00C07E8E"/>
    <w:rsid w:val="00C07F58"/>
    <w:rsid w:val="00C07FC2"/>
    <w:rsid w:val="00C07FEE"/>
    <w:rsid w:val="00C10A4D"/>
    <w:rsid w:val="00C10CAC"/>
    <w:rsid w:val="00C10F8A"/>
    <w:rsid w:val="00C111CD"/>
    <w:rsid w:val="00C1129B"/>
    <w:rsid w:val="00C12028"/>
    <w:rsid w:val="00C1231D"/>
    <w:rsid w:val="00C12632"/>
    <w:rsid w:val="00C126E1"/>
    <w:rsid w:val="00C128C6"/>
    <w:rsid w:val="00C128D0"/>
    <w:rsid w:val="00C12CA8"/>
    <w:rsid w:val="00C12DA5"/>
    <w:rsid w:val="00C13142"/>
    <w:rsid w:val="00C1339B"/>
    <w:rsid w:val="00C133FF"/>
    <w:rsid w:val="00C13A01"/>
    <w:rsid w:val="00C13A42"/>
    <w:rsid w:val="00C13B36"/>
    <w:rsid w:val="00C13F27"/>
    <w:rsid w:val="00C140EE"/>
    <w:rsid w:val="00C147C6"/>
    <w:rsid w:val="00C14F6D"/>
    <w:rsid w:val="00C15492"/>
    <w:rsid w:val="00C15691"/>
    <w:rsid w:val="00C158A6"/>
    <w:rsid w:val="00C15DCB"/>
    <w:rsid w:val="00C16A72"/>
    <w:rsid w:val="00C16B37"/>
    <w:rsid w:val="00C16E53"/>
    <w:rsid w:val="00C16EA8"/>
    <w:rsid w:val="00C16EC3"/>
    <w:rsid w:val="00C172DF"/>
    <w:rsid w:val="00C175A6"/>
    <w:rsid w:val="00C17782"/>
    <w:rsid w:val="00C17BF8"/>
    <w:rsid w:val="00C17F13"/>
    <w:rsid w:val="00C2009E"/>
    <w:rsid w:val="00C200D8"/>
    <w:rsid w:val="00C20172"/>
    <w:rsid w:val="00C202C7"/>
    <w:rsid w:val="00C20722"/>
    <w:rsid w:val="00C207C7"/>
    <w:rsid w:val="00C20E34"/>
    <w:rsid w:val="00C210A7"/>
    <w:rsid w:val="00C217CC"/>
    <w:rsid w:val="00C21A56"/>
    <w:rsid w:val="00C21ECE"/>
    <w:rsid w:val="00C21EE4"/>
    <w:rsid w:val="00C221E1"/>
    <w:rsid w:val="00C225E9"/>
    <w:rsid w:val="00C22A42"/>
    <w:rsid w:val="00C22AD4"/>
    <w:rsid w:val="00C22C39"/>
    <w:rsid w:val="00C22CBC"/>
    <w:rsid w:val="00C2333D"/>
    <w:rsid w:val="00C23D48"/>
    <w:rsid w:val="00C23FA2"/>
    <w:rsid w:val="00C24207"/>
    <w:rsid w:val="00C244A0"/>
    <w:rsid w:val="00C244FE"/>
    <w:rsid w:val="00C2451D"/>
    <w:rsid w:val="00C248A5"/>
    <w:rsid w:val="00C2492B"/>
    <w:rsid w:val="00C24B6B"/>
    <w:rsid w:val="00C24DCB"/>
    <w:rsid w:val="00C24E2D"/>
    <w:rsid w:val="00C24EC0"/>
    <w:rsid w:val="00C25169"/>
    <w:rsid w:val="00C25359"/>
    <w:rsid w:val="00C2626A"/>
    <w:rsid w:val="00C262EC"/>
    <w:rsid w:val="00C265EA"/>
    <w:rsid w:val="00C26A11"/>
    <w:rsid w:val="00C26E9F"/>
    <w:rsid w:val="00C276A9"/>
    <w:rsid w:val="00C27E12"/>
    <w:rsid w:val="00C27EC8"/>
    <w:rsid w:val="00C3074F"/>
    <w:rsid w:val="00C30752"/>
    <w:rsid w:val="00C30849"/>
    <w:rsid w:val="00C30BC3"/>
    <w:rsid w:val="00C30DE8"/>
    <w:rsid w:val="00C3111A"/>
    <w:rsid w:val="00C31B71"/>
    <w:rsid w:val="00C327A8"/>
    <w:rsid w:val="00C32BB3"/>
    <w:rsid w:val="00C32C81"/>
    <w:rsid w:val="00C32C90"/>
    <w:rsid w:val="00C32D4A"/>
    <w:rsid w:val="00C336CE"/>
    <w:rsid w:val="00C33A00"/>
    <w:rsid w:val="00C33AFE"/>
    <w:rsid w:val="00C34008"/>
    <w:rsid w:val="00C340C8"/>
    <w:rsid w:val="00C341EA"/>
    <w:rsid w:val="00C3438F"/>
    <w:rsid w:val="00C3455A"/>
    <w:rsid w:val="00C34ADA"/>
    <w:rsid w:val="00C34FEF"/>
    <w:rsid w:val="00C35857"/>
    <w:rsid w:val="00C35B2D"/>
    <w:rsid w:val="00C35C7E"/>
    <w:rsid w:val="00C35EC5"/>
    <w:rsid w:val="00C35F74"/>
    <w:rsid w:val="00C361FC"/>
    <w:rsid w:val="00C36201"/>
    <w:rsid w:val="00C36537"/>
    <w:rsid w:val="00C365F8"/>
    <w:rsid w:val="00C367FA"/>
    <w:rsid w:val="00C36E3D"/>
    <w:rsid w:val="00C3708B"/>
    <w:rsid w:val="00C37126"/>
    <w:rsid w:val="00C37162"/>
    <w:rsid w:val="00C37BE7"/>
    <w:rsid w:val="00C37DC8"/>
    <w:rsid w:val="00C40172"/>
    <w:rsid w:val="00C40220"/>
    <w:rsid w:val="00C40492"/>
    <w:rsid w:val="00C40B4F"/>
    <w:rsid w:val="00C4101E"/>
    <w:rsid w:val="00C4117E"/>
    <w:rsid w:val="00C415E4"/>
    <w:rsid w:val="00C419E8"/>
    <w:rsid w:val="00C42B4F"/>
    <w:rsid w:val="00C4380F"/>
    <w:rsid w:val="00C43B09"/>
    <w:rsid w:val="00C43C76"/>
    <w:rsid w:val="00C4426D"/>
    <w:rsid w:val="00C4446F"/>
    <w:rsid w:val="00C44695"/>
    <w:rsid w:val="00C44747"/>
    <w:rsid w:val="00C447A4"/>
    <w:rsid w:val="00C4495E"/>
    <w:rsid w:val="00C44CF8"/>
    <w:rsid w:val="00C45570"/>
    <w:rsid w:val="00C45712"/>
    <w:rsid w:val="00C45A98"/>
    <w:rsid w:val="00C45D2A"/>
    <w:rsid w:val="00C45F82"/>
    <w:rsid w:val="00C461B9"/>
    <w:rsid w:val="00C466B6"/>
    <w:rsid w:val="00C46779"/>
    <w:rsid w:val="00C46D3B"/>
    <w:rsid w:val="00C46E73"/>
    <w:rsid w:val="00C46FBB"/>
    <w:rsid w:val="00C47298"/>
    <w:rsid w:val="00C47624"/>
    <w:rsid w:val="00C478B1"/>
    <w:rsid w:val="00C47A7C"/>
    <w:rsid w:val="00C47C9A"/>
    <w:rsid w:val="00C5032D"/>
    <w:rsid w:val="00C507D6"/>
    <w:rsid w:val="00C50F4D"/>
    <w:rsid w:val="00C514CC"/>
    <w:rsid w:val="00C5182B"/>
    <w:rsid w:val="00C51B28"/>
    <w:rsid w:val="00C51DE8"/>
    <w:rsid w:val="00C520F2"/>
    <w:rsid w:val="00C52317"/>
    <w:rsid w:val="00C5279E"/>
    <w:rsid w:val="00C527DF"/>
    <w:rsid w:val="00C529BD"/>
    <w:rsid w:val="00C53BA1"/>
    <w:rsid w:val="00C542A7"/>
    <w:rsid w:val="00C5435D"/>
    <w:rsid w:val="00C5458F"/>
    <w:rsid w:val="00C54A0C"/>
    <w:rsid w:val="00C54B6B"/>
    <w:rsid w:val="00C54D07"/>
    <w:rsid w:val="00C550D1"/>
    <w:rsid w:val="00C551B9"/>
    <w:rsid w:val="00C552D3"/>
    <w:rsid w:val="00C55863"/>
    <w:rsid w:val="00C55D1A"/>
    <w:rsid w:val="00C56288"/>
    <w:rsid w:val="00C5642B"/>
    <w:rsid w:val="00C565FB"/>
    <w:rsid w:val="00C568E4"/>
    <w:rsid w:val="00C56DF6"/>
    <w:rsid w:val="00C5727E"/>
    <w:rsid w:val="00C574A4"/>
    <w:rsid w:val="00C576C9"/>
    <w:rsid w:val="00C578A7"/>
    <w:rsid w:val="00C57B46"/>
    <w:rsid w:val="00C57C59"/>
    <w:rsid w:val="00C6113E"/>
    <w:rsid w:val="00C61297"/>
    <w:rsid w:val="00C6131F"/>
    <w:rsid w:val="00C61714"/>
    <w:rsid w:val="00C6176F"/>
    <w:rsid w:val="00C619F5"/>
    <w:rsid w:val="00C61B84"/>
    <w:rsid w:val="00C61C60"/>
    <w:rsid w:val="00C61F81"/>
    <w:rsid w:val="00C62C9A"/>
    <w:rsid w:val="00C62CAE"/>
    <w:rsid w:val="00C62E4E"/>
    <w:rsid w:val="00C63599"/>
    <w:rsid w:val="00C63638"/>
    <w:rsid w:val="00C637B1"/>
    <w:rsid w:val="00C63AB2"/>
    <w:rsid w:val="00C640C7"/>
    <w:rsid w:val="00C64835"/>
    <w:rsid w:val="00C648C9"/>
    <w:rsid w:val="00C64900"/>
    <w:rsid w:val="00C64E4B"/>
    <w:rsid w:val="00C65123"/>
    <w:rsid w:val="00C65165"/>
    <w:rsid w:val="00C65757"/>
    <w:rsid w:val="00C65898"/>
    <w:rsid w:val="00C659D4"/>
    <w:rsid w:val="00C65C86"/>
    <w:rsid w:val="00C6608B"/>
    <w:rsid w:val="00C6640C"/>
    <w:rsid w:val="00C6678A"/>
    <w:rsid w:val="00C668E2"/>
    <w:rsid w:val="00C66C26"/>
    <w:rsid w:val="00C66E08"/>
    <w:rsid w:val="00C66E55"/>
    <w:rsid w:val="00C66FBC"/>
    <w:rsid w:val="00C671BE"/>
    <w:rsid w:val="00C67DE7"/>
    <w:rsid w:val="00C67FA7"/>
    <w:rsid w:val="00C70726"/>
    <w:rsid w:val="00C70754"/>
    <w:rsid w:val="00C707DE"/>
    <w:rsid w:val="00C70B47"/>
    <w:rsid w:val="00C70BF3"/>
    <w:rsid w:val="00C70FA4"/>
    <w:rsid w:val="00C71282"/>
    <w:rsid w:val="00C71C56"/>
    <w:rsid w:val="00C7245A"/>
    <w:rsid w:val="00C726CD"/>
    <w:rsid w:val="00C72CED"/>
    <w:rsid w:val="00C732D7"/>
    <w:rsid w:val="00C732FA"/>
    <w:rsid w:val="00C734EB"/>
    <w:rsid w:val="00C73670"/>
    <w:rsid w:val="00C737B2"/>
    <w:rsid w:val="00C737E7"/>
    <w:rsid w:val="00C73B1F"/>
    <w:rsid w:val="00C74127"/>
    <w:rsid w:val="00C748C6"/>
    <w:rsid w:val="00C74BE3"/>
    <w:rsid w:val="00C75283"/>
    <w:rsid w:val="00C755CF"/>
    <w:rsid w:val="00C75864"/>
    <w:rsid w:val="00C760B2"/>
    <w:rsid w:val="00C7615A"/>
    <w:rsid w:val="00C7657B"/>
    <w:rsid w:val="00C766C3"/>
    <w:rsid w:val="00C76790"/>
    <w:rsid w:val="00C767AF"/>
    <w:rsid w:val="00C76FFB"/>
    <w:rsid w:val="00C771FA"/>
    <w:rsid w:val="00C77311"/>
    <w:rsid w:val="00C7741C"/>
    <w:rsid w:val="00C7748B"/>
    <w:rsid w:val="00C80456"/>
    <w:rsid w:val="00C807C1"/>
    <w:rsid w:val="00C80937"/>
    <w:rsid w:val="00C809D5"/>
    <w:rsid w:val="00C8130F"/>
    <w:rsid w:val="00C8137A"/>
    <w:rsid w:val="00C8153D"/>
    <w:rsid w:val="00C81580"/>
    <w:rsid w:val="00C817EF"/>
    <w:rsid w:val="00C817F3"/>
    <w:rsid w:val="00C81A31"/>
    <w:rsid w:val="00C81CF8"/>
    <w:rsid w:val="00C8251D"/>
    <w:rsid w:val="00C825EB"/>
    <w:rsid w:val="00C82FA3"/>
    <w:rsid w:val="00C830AA"/>
    <w:rsid w:val="00C832B2"/>
    <w:rsid w:val="00C83985"/>
    <w:rsid w:val="00C83ADB"/>
    <w:rsid w:val="00C83CC0"/>
    <w:rsid w:val="00C83CE9"/>
    <w:rsid w:val="00C83FDD"/>
    <w:rsid w:val="00C84341"/>
    <w:rsid w:val="00C847B7"/>
    <w:rsid w:val="00C84AFB"/>
    <w:rsid w:val="00C84DC9"/>
    <w:rsid w:val="00C85153"/>
    <w:rsid w:val="00C8534F"/>
    <w:rsid w:val="00C8556C"/>
    <w:rsid w:val="00C85B18"/>
    <w:rsid w:val="00C85C94"/>
    <w:rsid w:val="00C86862"/>
    <w:rsid w:val="00C86CC4"/>
    <w:rsid w:val="00C8721E"/>
    <w:rsid w:val="00C87220"/>
    <w:rsid w:val="00C87447"/>
    <w:rsid w:val="00C874D9"/>
    <w:rsid w:val="00C8770D"/>
    <w:rsid w:val="00C90093"/>
    <w:rsid w:val="00C900DA"/>
    <w:rsid w:val="00C9016D"/>
    <w:rsid w:val="00C9023A"/>
    <w:rsid w:val="00C9062F"/>
    <w:rsid w:val="00C90DF5"/>
    <w:rsid w:val="00C910B4"/>
    <w:rsid w:val="00C9132C"/>
    <w:rsid w:val="00C919B6"/>
    <w:rsid w:val="00C91D65"/>
    <w:rsid w:val="00C91F00"/>
    <w:rsid w:val="00C922C9"/>
    <w:rsid w:val="00C92336"/>
    <w:rsid w:val="00C92494"/>
    <w:rsid w:val="00C925D1"/>
    <w:rsid w:val="00C928DE"/>
    <w:rsid w:val="00C92AB8"/>
    <w:rsid w:val="00C92B3A"/>
    <w:rsid w:val="00C92DEC"/>
    <w:rsid w:val="00C92F2B"/>
    <w:rsid w:val="00C92FFD"/>
    <w:rsid w:val="00C933E2"/>
    <w:rsid w:val="00C937C2"/>
    <w:rsid w:val="00C93B09"/>
    <w:rsid w:val="00C93C25"/>
    <w:rsid w:val="00C93D28"/>
    <w:rsid w:val="00C940BA"/>
    <w:rsid w:val="00C9418D"/>
    <w:rsid w:val="00C9436B"/>
    <w:rsid w:val="00C94645"/>
    <w:rsid w:val="00C94A72"/>
    <w:rsid w:val="00C94C18"/>
    <w:rsid w:val="00C94EEB"/>
    <w:rsid w:val="00C94F6C"/>
    <w:rsid w:val="00C952A0"/>
    <w:rsid w:val="00C95478"/>
    <w:rsid w:val="00C95C4D"/>
    <w:rsid w:val="00C95F75"/>
    <w:rsid w:val="00C96448"/>
    <w:rsid w:val="00C9657D"/>
    <w:rsid w:val="00C9661E"/>
    <w:rsid w:val="00C9690B"/>
    <w:rsid w:val="00C96B88"/>
    <w:rsid w:val="00C96C40"/>
    <w:rsid w:val="00C97114"/>
    <w:rsid w:val="00C9735D"/>
    <w:rsid w:val="00C97887"/>
    <w:rsid w:val="00C97F2F"/>
    <w:rsid w:val="00CA0004"/>
    <w:rsid w:val="00CA00E8"/>
    <w:rsid w:val="00CA020D"/>
    <w:rsid w:val="00CA0447"/>
    <w:rsid w:val="00CA05F8"/>
    <w:rsid w:val="00CA07E8"/>
    <w:rsid w:val="00CA0832"/>
    <w:rsid w:val="00CA0DE9"/>
    <w:rsid w:val="00CA1459"/>
    <w:rsid w:val="00CA1569"/>
    <w:rsid w:val="00CA1A1C"/>
    <w:rsid w:val="00CA2150"/>
    <w:rsid w:val="00CA26FC"/>
    <w:rsid w:val="00CA2836"/>
    <w:rsid w:val="00CA2984"/>
    <w:rsid w:val="00CA2F85"/>
    <w:rsid w:val="00CA3125"/>
    <w:rsid w:val="00CA3216"/>
    <w:rsid w:val="00CA33B7"/>
    <w:rsid w:val="00CA3578"/>
    <w:rsid w:val="00CA35D6"/>
    <w:rsid w:val="00CA3686"/>
    <w:rsid w:val="00CA3697"/>
    <w:rsid w:val="00CA384E"/>
    <w:rsid w:val="00CA3F93"/>
    <w:rsid w:val="00CA487F"/>
    <w:rsid w:val="00CA4883"/>
    <w:rsid w:val="00CA4C07"/>
    <w:rsid w:val="00CA4CCC"/>
    <w:rsid w:val="00CA4ED3"/>
    <w:rsid w:val="00CA533D"/>
    <w:rsid w:val="00CA5817"/>
    <w:rsid w:val="00CA5BD9"/>
    <w:rsid w:val="00CA5DB4"/>
    <w:rsid w:val="00CA6281"/>
    <w:rsid w:val="00CA6338"/>
    <w:rsid w:val="00CA638E"/>
    <w:rsid w:val="00CA73F2"/>
    <w:rsid w:val="00CA770E"/>
    <w:rsid w:val="00CA77CF"/>
    <w:rsid w:val="00CA78CA"/>
    <w:rsid w:val="00CA7F5B"/>
    <w:rsid w:val="00CB049A"/>
    <w:rsid w:val="00CB063B"/>
    <w:rsid w:val="00CB0837"/>
    <w:rsid w:val="00CB0D2E"/>
    <w:rsid w:val="00CB10D2"/>
    <w:rsid w:val="00CB10D7"/>
    <w:rsid w:val="00CB1317"/>
    <w:rsid w:val="00CB1920"/>
    <w:rsid w:val="00CB19F5"/>
    <w:rsid w:val="00CB1EEE"/>
    <w:rsid w:val="00CB23A6"/>
    <w:rsid w:val="00CB27AB"/>
    <w:rsid w:val="00CB286F"/>
    <w:rsid w:val="00CB29A8"/>
    <w:rsid w:val="00CB29D5"/>
    <w:rsid w:val="00CB2D41"/>
    <w:rsid w:val="00CB3204"/>
    <w:rsid w:val="00CB32CB"/>
    <w:rsid w:val="00CB336A"/>
    <w:rsid w:val="00CB3C29"/>
    <w:rsid w:val="00CB3C96"/>
    <w:rsid w:val="00CB404C"/>
    <w:rsid w:val="00CB422A"/>
    <w:rsid w:val="00CB43FE"/>
    <w:rsid w:val="00CB44D8"/>
    <w:rsid w:val="00CB45D2"/>
    <w:rsid w:val="00CB4A03"/>
    <w:rsid w:val="00CB5040"/>
    <w:rsid w:val="00CB51A6"/>
    <w:rsid w:val="00CB51A8"/>
    <w:rsid w:val="00CB5C1E"/>
    <w:rsid w:val="00CB5CB7"/>
    <w:rsid w:val="00CB6DC1"/>
    <w:rsid w:val="00CB72A5"/>
    <w:rsid w:val="00CB7654"/>
    <w:rsid w:val="00CB79E5"/>
    <w:rsid w:val="00CB7D83"/>
    <w:rsid w:val="00CC0431"/>
    <w:rsid w:val="00CC04B7"/>
    <w:rsid w:val="00CC070A"/>
    <w:rsid w:val="00CC0F8A"/>
    <w:rsid w:val="00CC1017"/>
    <w:rsid w:val="00CC11AE"/>
    <w:rsid w:val="00CC130C"/>
    <w:rsid w:val="00CC1414"/>
    <w:rsid w:val="00CC144C"/>
    <w:rsid w:val="00CC1C09"/>
    <w:rsid w:val="00CC1DC1"/>
    <w:rsid w:val="00CC1E73"/>
    <w:rsid w:val="00CC1F9C"/>
    <w:rsid w:val="00CC1FB1"/>
    <w:rsid w:val="00CC2060"/>
    <w:rsid w:val="00CC23E5"/>
    <w:rsid w:val="00CC26FA"/>
    <w:rsid w:val="00CC2A95"/>
    <w:rsid w:val="00CC3722"/>
    <w:rsid w:val="00CC38E8"/>
    <w:rsid w:val="00CC3EF5"/>
    <w:rsid w:val="00CC40AA"/>
    <w:rsid w:val="00CC4177"/>
    <w:rsid w:val="00CC41E6"/>
    <w:rsid w:val="00CC4FA3"/>
    <w:rsid w:val="00CC5E1B"/>
    <w:rsid w:val="00CC6065"/>
    <w:rsid w:val="00CC607F"/>
    <w:rsid w:val="00CC7572"/>
    <w:rsid w:val="00CC7970"/>
    <w:rsid w:val="00CC7D0D"/>
    <w:rsid w:val="00CD0221"/>
    <w:rsid w:val="00CD04A7"/>
    <w:rsid w:val="00CD05E5"/>
    <w:rsid w:val="00CD108F"/>
    <w:rsid w:val="00CD1342"/>
    <w:rsid w:val="00CD1416"/>
    <w:rsid w:val="00CD1B6A"/>
    <w:rsid w:val="00CD2129"/>
    <w:rsid w:val="00CD2819"/>
    <w:rsid w:val="00CD2E1B"/>
    <w:rsid w:val="00CD3203"/>
    <w:rsid w:val="00CD3F4E"/>
    <w:rsid w:val="00CD4979"/>
    <w:rsid w:val="00CD4AAD"/>
    <w:rsid w:val="00CD4C97"/>
    <w:rsid w:val="00CD4EE2"/>
    <w:rsid w:val="00CD5140"/>
    <w:rsid w:val="00CD5722"/>
    <w:rsid w:val="00CD5764"/>
    <w:rsid w:val="00CD5FCB"/>
    <w:rsid w:val="00CD62DC"/>
    <w:rsid w:val="00CD6A4B"/>
    <w:rsid w:val="00CD77B0"/>
    <w:rsid w:val="00CD787D"/>
    <w:rsid w:val="00CD7CDB"/>
    <w:rsid w:val="00CD7D2D"/>
    <w:rsid w:val="00CD7EBC"/>
    <w:rsid w:val="00CE0229"/>
    <w:rsid w:val="00CE02CC"/>
    <w:rsid w:val="00CE036D"/>
    <w:rsid w:val="00CE0829"/>
    <w:rsid w:val="00CE0E75"/>
    <w:rsid w:val="00CE0EA2"/>
    <w:rsid w:val="00CE0F07"/>
    <w:rsid w:val="00CE111E"/>
    <w:rsid w:val="00CE14FE"/>
    <w:rsid w:val="00CE1FC4"/>
    <w:rsid w:val="00CE205D"/>
    <w:rsid w:val="00CE213D"/>
    <w:rsid w:val="00CE24D0"/>
    <w:rsid w:val="00CE26EB"/>
    <w:rsid w:val="00CE27E6"/>
    <w:rsid w:val="00CE2E18"/>
    <w:rsid w:val="00CE2F27"/>
    <w:rsid w:val="00CE34E6"/>
    <w:rsid w:val="00CE3A1D"/>
    <w:rsid w:val="00CE3DD2"/>
    <w:rsid w:val="00CE3DF7"/>
    <w:rsid w:val="00CE3F65"/>
    <w:rsid w:val="00CE42BB"/>
    <w:rsid w:val="00CE4607"/>
    <w:rsid w:val="00CE4873"/>
    <w:rsid w:val="00CE4C9B"/>
    <w:rsid w:val="00CE4E47"/>
    <w:rsid w:val="00CE5229"/>
    <w:rsid w:val="00CE555C"/>
    <w:rsid w:val="00CE59ED"/>
    <w:rsid w:val="00CE5B8C"/>
    <w:rsid w:val="00CE5C1E"/>
    <w:rsid w:val="00CE5F99"/>
    <w:rsid w:val="00CE5FE5"/>
    <w:rsid w:val="00CE60C6"/>
    <w:rsid w:val="00CE6146"/>
    <w:rsid w:val="00CE61DE"/>
    <w:rsid w:val="00CE660E"/>
    <w:rsid w:val="00CE67F7"/>
    <w:rsid w:val="00CE6A4E"/>
    <w:rsid w:val="00CE6DB6"/>
    <w:rsid w:val="00CE6DFA"/>
    <w:rsid w:val="00CE7319"/>
    <w:rsid w:val="00CE74BF"/>
    <w:rsid w:val="00CE762A"/>
    <w:rsid w:val="00CE7B55"/>
    <w:rsid w:val="00CE7E0F"/>
    <w:rsid w:val="00CF0466"/>
    <w:rsid w:val="00CF0DD8"/>
    <w:rsid w:val="00CF0FE3"/>
    <w:rsid w:val="00CF10D0"/>
    <w:rsid w:val="00CF1422"/>
    <w:rsid w:val="00CF1B47"/>
    <w:rsid w:val="00CF1EE0"/>
    <w:rsid w:val="00CF221D"/>
    <w:rsid w:val="00CF2863"/>
    <w:rsid w:val="00CF2F25"/>
    <w:rsid w:val="00CF3041"/>
    <w:rsid w:val="00CF32C4"/>
    <w:rsid w:val="00CF344D"/>
    <w:rsid w:val="00CF35AF"/>
    <w:rsid w:val="00CF3718"/>
    <w:rsid w:val="00CF39F2"/>
    <w:rsid w:val="00CF3ACF"/>
    <w:rsid w:val="00CF49D7"/>
    <w:rsid w:val="00CF4B82"/>
    <w:rsid w:val="00CF5053"/>
    <w:rsid w:val="00CF5D10"/>
    <w:rsid w:val="00CF702A"/>
    <w:rsid w:val="00CF70DA"/>
    <w:rsid w:val="00CF71BB"/>
    <w:rsid w:val="00CF724D"/>
    <w:rsid w:val="00CF7455"/>
    <w:rsid w:val="00CF78ED"/>
    <w:rsid w:val="00CF798D"/>
    <w:rsid w:val="00CF7D8E"/>
    <w:rsid w:val="00D0013E"/>
    <w:rsid w:val="00D003AA"/>
    <w:rsid w:val="00D0081F"/>
    <w:rsid w:val="00D008FA"/>
    <w:rsid w:val="00D00B12"/>
    <w:rsid w:val="00D00C7D"/>
    <w:rsid w:val="00D00DF6"/>
    <w:rsid w:val="00D0111D"/>
    <w:rsid w:val="00D01180"/>
    <w:rsid w:val="00D01442"/>
    <w:rsid w:val="00D014C7"/>
    <w:rsid w:val="00D0207A"/>
    <w:rsid w:val="00D0254B"/>
    <w:rsid w:val="00D02566"/>
    <w:rsid w:val="00D02729"/>
    <w:rsid w:val="00D02818"/>
    <w:rsid w:val="00D028B1"/>
    <w:rsid w:val="00D02AFE"/>
    <w:rsid w:val="00D02C4A"/>
    <w:rsid w:val="00D032F3"/>
    <w:rsid w:val="00D03382"/>
    <w:rsid w:val="00D03579"/>
    <w:rsid w:val="00D0361F"/>
    <w:rsid w:val="00D03754"/>
    <w:rsid w:val="00D0395A"/>
    <w:rsid w:val="00D04030"/>
    <w:rsid w:val="00D04219"/>
    <w:rsid w:val="00D044BB"/>
    <w:rsid w:val="00D04BA3"/>
    <w:rsid w:val="00D04D0C"/>
    <w:rsid w:val="00D05016"/>
    <w:rsid w:val="00D05434"/>
    <w:rsid w:val="00D056F9"/>
    <w:rsid w:val="00D0602F"/>
    <w:rsid w:val="00D06278"/>
    <w:rsid w:val="00D06BFA"/>
    <w:rsid w:val="00D06F4E"/>
    <w:rsid w:val="00D070BE"/>
    <w:rsid w:val="00D070D3"/>
    <w:rsid w:val="00D07185"/>
    <w:rsid w:val="00D07993"/>
    <w:rsid w:val="00D07A57"/>
    <w:rsid w:val="00D07A72"/>
    <w:rsid w:val="00D07CB1"/>
    <w:rsid w:val="00D07ECE"/>
    <w:rsid w:val="00D07F8C"/>
    <w:rsid w:val="00D10050"/>
    <w:rsid w:val="00D10663"/>
    <w:rsid w:val="00D10714"/>
    <w:rsid w:val="00D1141B"/>
    <w:rsid w:val="00D11482"/>
    <w:rsid w:val="00D114B8"/>
    <w:rsid w:val="00D1167B"/>
    <w:rsid w:val="00D11A66"/>
    <w:rsid w:val="00D11ED6"/>
    <w:rsid w:val="00D11F33"/>
    <w:rsid w:val="00D1225A"/>
    <w:rsid w:val="00D124FB"/>
    <w:rsid w:val="00D12806"/>
    <w:rsid w:val="00D12BA1"/>
    <w:rsid w:val="00D12C93"/>
    <w:rsid w:val="00D12F66"/>
    <w:rsid w:val="00D13370"/>
    <w:rsid w:val="00D1373C"/>
    <w:rsid w:val="00D13759"/>
    <w:rsid w:val="00D138E6"/>
    <w:rsid w:val="00D144ED"/>
    <w:rsid w:val="00D156A6"/>
    <w:rsid w:val="00D1572D"/>
    <w:rsid w:val="00D15AD2"/>
    <w:rsid w:val="00D160AC"/>
    <w:rsid w:val="00D16BA8"/>
    <w:rsid w:val="00D16CC7"/>
    <w:rsid w:val="00D171A6"/>
    <w:rsid w:val="00D1730D"/>
    <w:rsid w:val="00D17631"/>
    <w:rsid w:val="00D179B0"/>
    <w:rsid w:val="00D17EA2"/>
    <w:rsid w:val="00D20033"/>
    <w:rsid w:val="00D201B6"/>
    <w:rsid w:val="00D20383"/>
    <w:rsid w:val="00D203D4"/>
    <w:rsid w:val="00D204F0"/>
    <w:rsid w:val="00D20711"/>
    <w:rsid w:val="00D20975"/>
    <w:rsid w:val="00D20AB4"/>
    <w:rsid w:val="00D20F96"/>
    <w:rsid w:val="00D21397"/>
    <w:rsid w:val="00D214E2"/>
    <w:rsid w:val="00D21DDE"/>
    <w:rsid w:val="00D22203"/>
    <w:rsid w:val="00D225A0"/>
    <w:rsid w:val="00D22638"/>
    <w:rsid w:val="00D226EF"/>
    <w:rsid w:val="00D22A72"/>
    <w:rsid w:val="00D22C16"/>
    <w:rsid w:val="00D22CA9"/>
    <w:rsid w:val="00D22DAC"/>
    <w:rsid w:val="00D230D4"/>
    <w:rsid w:val="00D23101"/>
    <w:rsid w:val="00D237E1"/>
    <w:rsid w:val="00D239C4"/>
    <w:rsid w:val="00D23A5D"/>
    <w:rsid w:val="00D23B5C"/>
    <w:rsid w:val="00D23F83"/>
    <w:rsid w:val="00D23F95"/>
    <w:rsid w:val="00D23FA4"/>
    <w:rsid w:val="00D24858"/>
    <w:rsid w:val="00D24A7B"/>
    <w:rsid w:val="00D25403"/>
    <w:rsid w:val="00D254A7"/>
    <w:rsid w:val="00D25B13"/>
    <w:rsid w:val="00D26167"/>
    <w:rsid w:val="00D2675A"/>
    <w:rsid w:val="00D26A8D"/>
    <w:rsid w:val="00D26DA6"/>
    <w:rsid w:val="00D27091"/>
    <w:rsid w:val="00D27269"/>
    <w:rsid w:val="00D275C4"/>
    <w:rsid w:val="00D27C9C"/>
    <w:rsid w:val="00D27D5A"/>
    <w:rsid w:val="00D27FCF"/>
    <w:rsid w:val="00D3005E"/>
    <w:rsid w:val="00D3047B"/>
    <w:rsid w:val="00D3057C"/>
    <w:rsid w:val="00D3067B"/>
    <w:rsid w:val="00D30BEA"/>
    <w:rsid w:val="00D3158E"/>
    <w:rsid w:val="00D31739"/>
    <w:rsid w:val="00D31CE3"/>
    <w:rsid w:val="00D31EA0"/>
    <w:rsid w:val="00D3213F"/>
    <w:rsid w:val="00D3217B"/>
    <w:rsid w:val="00D32449"/>
    <w:rsid w:val="00D32B0D"/>
    <w:rsid w:val="00D32C48"/>
    <w:rsid w:val="00D33378"/>
    <w:rsid w:val="00D33768"/>
    <w:rsid w:val="00D33902"/>
    <w:rsid w:val="00D3390E"/>
    <w:rsid w:val="00D339F5"/>
    <w:rsid w:val="00D33F96"/>
    <w:rsid w:val="00D3433E"/>
    <w:rsid w:val="00D343F0"/>
    <w:rsid w:val="00D34420"/>
    <w:rsid w:val="00D344F7"/>
    <w:rsid w:val="00D346C4"/>
    <w:rsid w:val="00D3475E"/>
    <w:rsid w:val="00D34E10"/>
    <w:rsid w:val="00D351E8"/>
    <w:rsid w:val="00D35F23"/>
    <w:rsid w:val="00D3647E"/>
    <w:rsid w:val="00D36891"/>
    <w:rsid w:val="00D36A35"/>
    <w:rsid w:val="00D376E0"/>
    <w:rsid w:val="00D37D7F"/>
    <w:rsid w:val="00D37F00"/>
    <w:rsid w:val="00D400F3"/>
    <w:rsid w:val="00D40390"/>
    <w:rsid w:val="00D40723"/>
    <w:rsid w:val="00D4075F"/>
    <w:rsid w:val="00D409C0"/>
    <w:rsid w:val="00D419DA"/>
    <w:rsid w:val="00D41DE0"/>
    <w:rsid w:val="00D41F49"/>
    <w:rsid w:val="00D41FFF"/>
    <w:rsid w:val="00D422DF"/>
    <w:rsid w:val="00D4269A"/>
    <w:rsid w:val="00D42A3A"/>
    <w:rsid w:val="00D42D2D"/>
    <w:rsid w:val="00D42EC2"/>
    <w:rsid w:val="00D43A1D"/>
    <w:rsid w:val="00D4410E"/>
    <w:rsid w:val="00D4427E"/>
    <w:rsid w:val="00D4485F"/>
    <w:rsid w:val="00D45866"/>
    <w:rsid w:val="00D4587C"/>
    <w:rsid w:val="00D45A6D"/>
    <w:rsid w:val="00D45AB3"/>
    <w:rsid w:val="00D461CB"/>
    <w:rsid w:val="00D4651A"/>
    <w:rsid w:val="00D46C14"/>
    <w:rsid w:val="00D46CA5"/>
    <w:rsid w:val="00D46F1B"/>
    <w:rsid w:val="00D476CA"/>
    <w:rsid w:val="00D477D7"/>
    <w:rsid w:val="00D50072"/>
    <w:rsid w:val="00D50454"/>
    <w:rsid w:val="00D513DF"/>
    <w:rsid w:val="00D5169A"/>
    <w:rsid w:val="00D52010"/>
    <w:rsid w:val="00D52233"/>
    <w:rsid w:val="00D5228A"/>
    <w:rsid w:val="00D523B9"/>
    <w:rsid w:val="00D524E5"/>
    <w:rsid w:val="00D52606"/>
    <w:rsid w:val="00D52B83"/>
    <w:rsid w:val="00D52D7A"/>
    <w:rsid w:val="00D52E8D"/>
    <w:rsid w:val="00D53101"/>
    <w:rsid w:val="00D53475"/>
    <w:rsid w:val="00D53500"/>
    <w:rsid w:val="00D536E1"/>
    <w:rsid w:val="00D5382F"/>
    <w:rsid w:val="00D53922"/>
    <w:rsid w:val="00D53A7E"/>
    <w:rsid w:val="00D53B79"/>
    <w:rsid w:val="00D53DF7"/>
    <w:rsid w:val="00D5491D"/>
    <w:rsid w:val="00D549F5"/>
    <w:rsid w:val="00D55137"/>
    <w:rsid w:val="00D5515C"/>
    <w:rsid w:val="00D553A3"/>
    <w:rsid w:val="00D55961"/>
    <w:rsid w:val="00D55F0C"/>
    <w:rsid w:val="00D56166"/>
    <w:rsid w:val="00D5616F"/>
    <w:rsid w:val="00D561E1"/>
    <w:rsid w:val="00D563BE"/>
    <w:rsid w:val="00D566CF"/>
    <w:rsid w:val="00D56775"/>
    <w:rsid w:val="00D56E12"/>
    <w:rsid w:val="00D574A1"/>
    <w:rsid w:val="00D57A87"/>
    <w:rsid w:val="00D6032A"/>
    <w:rsid w:val="00D6038A"/>
    <w:rsid w:val="00D60AC0"/>
    <w:rsid w:val="00D60DB2"/>
    <w:rsid w:val="00D61750"/>
    <w:rsid w:val="00D61AE4"/>
    <w:rsid w:val="00D61F41"/>
    <w:rsid w:val="00D6270E"/>
    <w:rsid w:val="00D62DFF"/>
    <w:rsid w:val="00D62FB3"/>
    <w:rsid w:val="00D63076"/>
    <w:rsid w:val="00D6329A"/>
    <w:rsid w:val="00D63719"/>
    <w:rsid w:val="00D6458E"/>
    <w:rsid w:val="00D647D5"/>
    <w:rsid w:val="00D64803"/>
    <w:rsid w:val="00D64A84"/>
    <w:rsid w:val="00D64AC4"/>
    <w:rsid w:val="00D65E25"/>
    <w:rsid w:val="00D65FE6"/>
    <w:rsid w:val="00D6638E"/>
    <w:rsid w:val="00D6647F"/>
    <w:rsid w:val="00D66DEB"/>
    <w:rsid w:val="00D66F72"/>
    <w:rsid w:val="00D6708A"/>
    <w:rsid w:val="00D671D8"/>
    <w:rsid w:val="00D67930"/>
    <w:rsid w:val="00D7005A"/>
    <w:rsid w:val="00D70105"/>
    <w:rsid w:val="00D70586"/>
    <w:rsid w:val="00D709D6"/>
    <w:rsid w:val="00D70D07"/>
    <w:rsid w:val="00D70D88"/>
    <w:rsid w:val="00D71164"/>
    <w:rsid w:val="00D711A5"/>
    <w:rsid w:val="00D727C3"/>
    <w:rsid w:val="00D72A37"/>
    <w:rsid w:val="00D72BEF"/>
    <w:rsid w:val="00D731A6"/>
    <w:rsid w:val="00D7346C"/>
    <w:rsid w:val="00D734FE"/>
    <w:rsid w:val="00D73DD6"/>
    <w:rsid w:val="00D748AC"/>
    <w:rsid w:val="00D74AF4"/>
    <w:rsid w:val="00D74D05"/>
    <w:rsid w:val="00D74E2C"/>
    <w:rsid w:val="00D750AD"/>
    <w:rsid w:val="00D753D5"/>
    <w:rsid w:val="00D753ED"/>
    <w:rsid w:val="00D753F7"/>
    <w:rsid w:val="00D75B73"/>
    <w:rsid w:val="00D76198"/>
    <w:rsid w:val="00D76258"/>
    <w:rsid w:val="00D76A02"/>
    <w:rsid w:val="00D76A9B"/>
    <w:rsid w:val="00D76CE1"/>
    <w:rsid w:val="00D76D2D"/>
    <w:rsid w:val="00D77492"/>
    <w:rsid w:val="00D774A2"/>
    <w:rsid w:val="00D77C35"/>
    <w:rsid w:val="00D77C42"/>
    <w:rsid w:val="00D8064E"/>
    <w:rsid w:val="00D8086A"/>
    <w:rsid w:val="00D812E5"/>
    <w:rsid w:val="00D813EC"/>
    <w:rsid w:val="00D81404"/>
    <w:rsid w:val="00D81897"/>
    <w:rsid w:val="00D81B51"/>
    <w:rsid w:val="00D81E4B"/>
    <w:rsid w:val="00D81F14"/>
    <w:rsid w:val="00D81F32"/>
    <w:rsid w:val="00D824EA"/>
    <w:rsid w:val="00D825BA"/>
    <w:rsid w:val="00D82C9E"/>
    <w:rsid w:val="00D82EFA"/>
    <w:rsid w:val="00D82F04"/>
    <w:rsid w:val="00D834A2"/>
    <w:rsid w:val="00D83669"/>
    <w:rsid w:val="00D83BA7"/>
    <w:rsid w:val="00D83FF5"/>
    <w:rsid w:val="00D841AD"/>
    <w:rsid w:val="00D8421B"/>
    <w:rsid w:val="00D849D3"/>
    <w:rsid w:val="00D84B90"/>
    <w:rsid w:val="00D84C5A"/>
    <w:rsid w:val="00D84CE1"/>
    <w:rsid w:val="00D84D91"/>
    <w:rsid w:val="00D84EF6"/>
    <w:rsid w:val="00D8508F"/>
    <w:rsid w:val="00D853EC"/>
    <w:rsid w:val="00D85B4C"/>
    <w:rsid w:val="00D85C6E"/>
    <w:rsid w:val="00D85DB0"/>
    <w:rsid w:val="00D85E5A"/>
    <w:rsid w:val="00D860E4"/>
    <w:rsid w:val="00D86639"/>
    <w:rsid w:val="00D8665E"/>
    <w:rsid w:val="00D86A00"/>
    <w:rsid w:val="00D86A84"/>
    <w:rsid w:val="00D87163"/>
    <w:rsid w:val="00D879A7"/>
    <w:rsid w:val="00D87FB7"/>
    <w:rsid w:val="00D87FCC"/>
    <w:rsid w:val="00D87FCE"/>
    <w:rsid w:val="00D90055"/>
    <w:rsid w:val="00D90423"/>
    <w:rsid w:val="00D90445"/>
    <w:rsid w:val="00D90614"/>
    <w:rsid w:val="00D908D6"/>
    <w:rsid w:val="00D90C25"/>
    <w:rsid w:val="00D91013"/>
    <w:rsid w:val="00D914A9"/>
    <w:rsid w:val="00D915B6"/>
    <w:rsid w:val="00D91AA1"/>
    <w:rsid w:val="00D91BF7"/>
    <w:rsid w:val="00D91CF0"/>
    <w:rsid w:val="00D91EA3"/>
    <w:rsid w:val="00D91FE5"/>
    <w:rsid w:val="00D9206C"/>
    <w:rsid w:val="00D92254"/>
    <w:rsid w:val="00D92BDC"/>
    <w:rsid w:val="00D92F77"/>
    <w:rsid w:val="00D93096"/>
    <w:rsid w:val="00D932D2"/>
    <w:rsid w:val="00D932F3"/>
    <w:rsid w:val="00D93B2B"/>
    <w:rsid w:val="00D93DAE"/>
    <w:rsid w:val="00D9408E"/>
    <w:rsid w:val="00D94652"/>
    <w:rsid w:val="00D9495F"/>
    <w:rsid w:val="00D94AC7"/>
    <w:rsid w:val="00D94ED1"/>
    <w:rsid w:val="00D94F26"/>
    <w:rsid w:val="00D95311"/>
    <w:rsid w:val="00D95358"/>
    <w:rsid w:val="00D953D1"/>
    <w:rsid w:val="00D95917"/>
    <w:rsid w:val="00D9594E"/>
    <w:rsid w:val="00D95DA4"/>
    <w:rsid w:val="00D95ED1"/>
    <w:rsid w:val="00D95FD2"/>
    <w:rsid w:val="00D96762"/>
    <w:rsid w:val="00D96A1D"/>
    <w:rsid w:val="00D976BC"/>
    <w:rsid w:val="00D9779A"/>
    <w:rsid w:val="00D97ABE"/>
    <w:rsid w:val="00D97B66"/>
    <w:rsid w:val="00DA012A"/>
    <w:rsid w:val="00DA024F"/>
    <w:rsid w:val="00DA0CC2"/>
    <w:rsid w:val="00DA1233"/>
    <w:rsid w:val="00DA16B6"/>
    <w:rsid w:val="00DA1EB7"/>
    <w:rsid w:val="00DA1FB6"/>
    <w:rsid w:val="00DA225E"/>
    <w:rsid w:val="00DA2A40"/>
    <w:rsid w:val="00DA2B65"/>
    <w:rsid w:val="00DA3520"/>
    <w:rsid w:val="00DA37A1"/>
    <w:rsid w:val="00DA37F3"/>
    <w:rsid w:val="00DA3D32"/>
    <w:rsid w:val="00DA3E3F"/>
    <w:rsid w:val="00DA487B"/>
    <w:rsid w:val="00DA4956"/>
    <w:rsid w:val="00DA5162"/>
    <w:rsid w:val="00DA5580"/>
    <w:rsid w:val="00DA58D8"/>
    <w:rsid w:val="00DA59F1"/>
    <w:rsid w:val="00DA5AA6"/>
    <w:rsid w:val="00DA5AB6"/>
    <w:rsid w:val="00DA5E3B"/>
    <w:rsid w:val="00DA62BD"/>
    <w:rsid w:val="00DA64CD"/>
    <w:rsid w:val="00DA6599"/>
    <w:rsid w:val="00DA6968"/>
    <w:rsid w:val="00DA69A0"/>
    <w:rsid w:val="00DA69A1"/>
    <w:rsid w:val="00DA69C9"/>
    <w:rsid w:val="00DA6AAA"/>
    <w:rsid w:val="00DA6E48"/>
    <w:rsid w:val="00DA79B5"/>
    <w:rsid w:val="00DA7BCD"/>
    <w:rsid w:val="00DB01D6"/>
    <w:rsid w:val="00DB0C4A"/>
    <w:rsid w:val="00DB0EBE"/>
    <w:rsid w:val="00DB0F1B"/>
    <w:rsid w:val="00DB0F7B"/>
    <w:rsid w:val="00DB0FFC"/>
    <w:rsid w:val="00DB12A7"/>
    <w:rsid w:val="00DB12B2"/>
    <w:rsid w:val="00DB145C"/>
    <w:rsid w:val="00DB1514"/>
    <w:rsid w:val="00DB21C5"/>
    <w:rsid w:val="00DB222D"/>
    <w:rsid w:val="00DB2373"/>
    <w:rsid w:val="00DB2659"/>
    <w:rsid w:val="00DB2A92"/>
    <w:rsid w:val="00DB2B4E"/>
    <w:rsid w:val="00DB3272"/>
    <w:rsid w:val="00DB330F"/>
    <w:rsid w:val="00DB350F"/>
    <w:rsid w:val="00DB3662"/>
    <w:rsid w:val="00DB38ED"/>
    <w:rsid w:val="00DB3BF8"/>
    <w:rsid w:val="00DB40C4"/>
    <w:rsid w:val="00DB444F"/>
    <w:rsid w:val="00DB471D"/>
    <w:rsid w:val="00DB47B1"/>
    <w:rsid w:val="00DB49DA"/>
    <w:rsid w:val="00DB4A84"/>
    <w:rsid w:val="00DB54AC"/>
    <w:rsid w:val="00DB59D3"/>
    <w:rsid w:val="00DB5A05"/>
    <w:rsid w:val="00DB5A8B"/>
    <w:rsid w:val="00DB63CE"/>
    <w:rsid w:val="00DB670B"/>
    <w:rsid w:val="00DB6795"/>
    <w:rsid w:val="00DB67D8"/>
    <w:rsid w:val="00DB6F0A"/>
    <w:rsid w:val="00DB7338"/>
    <w:rsid w:val="00DB7354"/>
    <w:rsid w:val="00DB73A8"/>
    <w:rsid w:val="00DB7542"/>
    <w:rsid w:val="00DB75B7"/>
    <w:rsid w:val="00DB75E4"/>
    <w:rsid w:val="00DC0198"/>
    <w:rsid w:val="00DC087D"/>
    <w:rsid w:val="00DC0D5D"/>
    <w:rsid w:val="00DC1058"/>
    <w:rsid w:val="00DC11FF"/>
    <w:rsid w:val="00DC131F"/>
    <w:rsid w:val="00DC13A7"/>
    <w:rsid w:val="00DC18C9"/>
    <w:rsid w:val="00DC1AA0"/>
    <w:rsid w:val="00DC1BE9"/>
    <w:rsid w:val="00DC1E6B"/>
    <w:rsid w:val="00DC216C"/>
    <w:rsid w:val="00DC25F6"/>
    <w:rsid w:val="00DC2DFB"/>
    <w:rsid w:val="00DC31B5"/>
    <w:rsid w:val="00DC31D4"/>
    <w:rsid w:val="00DC358A"/>
    <w:rsid w:val="00DC36F9"/>
    <w:rsid w:val="00DC3C29"/>
    <w:rsid w:val="00DC3CEB"/>
    <w:rsid w:val="00DC40F1"/>
    <w:rsid w:val="00DC4A9C"/>
    <w:rsid w:val="00DC4F41"/>
    <w:rsid w:val="00DC4FF2"/>
    <w:rsid w:val="00DC5441"/>
    <w:rsid w:val="00DC54F1"/>
    <w:rsid w:val="00DC56C9"/>
    <w:rsid w:val="00DC580C"/>
    <w:rsid w:val="00DC5AB0"/>
    <w:rsid w:val="00DC5E34"/>
    <w:rsid w:val="00DC5EDB"/>
    <w:rsid w:val="00DC5F6C"/>
    <w:rsid w:val="00DC5F80"/>
    <w:rsid w:val="00DC6200"/>
    <w:rsid w:val="00DC6338"/>
    <w:rsid w:val="00DC6AC0"/>
    <w:rsid w:val="00DC7486"/>
    <w:rsid w:val="00DC7B71"/>
    <w:rsid w:val="00DC7D7F"/>
    <w:rsid w:val="00DC7F95"/>
    <w:rsid w:val="00DD005E"/>
    <w:rsid w:val="00DD0187"/>
    <w:rsid w:val="00DD031F"/>
    <w:rsid w:val="00DD03EF"/>
    <w:rsid w:val="00DD06D0"/>
    <w:rsid w:val="00DD0B37"/>
    <w:rsid w:val="00DD0C68"/>
    <w:rsid w:val="00DD0D78"/>
    <w:rsid w:val="00DD0E61"/>
    <w:rsid w:val="00DD1029"/>
    <w:rsid w:val="00DD13BB"/>
    <w:rsid w:val="00DD1763"/>
    <w:rsid w:val="00DD18C3"/>
    <w:rsid w:val="00DD1BEE"/>
    <w:rsid w:val="00DD1CDD"/>
    <w:rsid w:val="00DD1E23"/>
    <w:rsid w:val="00DD22A8"/>
    <w:rsid w:val="00DD26D9"/>
    <w:rsid w:val="00DD2BD2"/>
    <w:rsid w:val="00DD3D68"/>
    <w:rsid w:val="00DD3FC0"/>
    <w:rsid w:val="00DD4087"/>
    <w:rsid w:val="00DD4B85"/>
    <w:rsid w:val="00DD4DDF"/>
    <w:rsid w:val="00DD4DF0"/>
    <w:rsid w:val="00DD5036"/>
    <w:rsid w:val="00DD530A"/>
    <w:rsid w:val="00DD54A3"/>
    <w:rsid w:val="00DD5764"/>
    <w:rsid w:val="00DD5DF0"/>
    <w:rsid w:val="00DD5F12"/>
    <w:rsid w:val="00DD5F6A"/>
    <w:rsid w:val="00DD6086"/>
    <w:rsid w:val="00DD63F4"/>
    <w:rsid w:val="00DD653C"/>
    <w:rsid w:val="00DD67C3"/>
    <w:rsid w:val="00DD69DB"/>
    <w:rsid w:val="00DD6A0D"/>
    <w:rsid w:val="00DD74F9"/>
    <w:rsid w:val="00DD7609"/>
    <w:rsid w:val="00DD7AE8"/>
    <w:rsid w:val="00DD7E5C"/>
    <w:rsid w:val="00DD7F19"/>
    <w:rsid w:val="00DE005C"/>
    <w:rsid w:val="00DE04F8"/>
    <w:rsid w:val="00DE0564"/>
    <w:rsid w:val="00DE15B3"/>
    <w:rsid w:val="00DE1763"/>
    <w:rsid w:val="00DE1BA3"/>
    <w:rsid w:val="00DE1C88"/>
    <w:rsid w:val="00DE1D75"/>
    <w:rsid w:val="00DE1FDE"/>
    <w:rsid w:val="00DE294A"/>
    <w:rsid w:val="00DE2FC6"/>
    <w:rsid w:val="00DE32ED"/>
    <w:rsid w:val="00DE3436"/>
    <w:rsid w:val="00DE3529"/>
    <w:rsid w:val="00DE36DE"/>
    <w:rsid w:val="00DE37C9"/>
    <w:rsid w:val="00DE3958"/>
    <w:rsid w:val="00DE3C59"/>
    <w:rsid w:val="00DE3E6A"/>
    <w:rsid w:val="00DE3F98"/>
    <w:rsid w:val="00DE3FB2"/>
    <w:rsid w:val="00DE416E"/>
    <w:rsid w:val="00DE42B2"/>
    <w:rsid w:val="00DE47E0"/>
    <w:rsid w:val="00DE4CEC"/>
    <w:rsid w:val="00DE4D07"/>
    <w:rsid w:val="00DE4D43"/>
    <w:rsid w:val="00DE4F62"/>
    <w:rsid w:val="00DE552C"/>
    <w:rsid w:val="00DE5686"/>
    <w:rsid w:val="00DE5780"/>
    <w:rsid w:val="00DE5A46"/>
    <w:rsid w:val="00DE5FB0"/>
    <w:rsid w:val="00DE656A"/>
    <w:rsid w:val="00DE6AE5"/>
    <w:rsid w:val="00DE6BDF"/>
    <w:rsid w:val="00DE70A5"/>
    <w:rsid w:val="00DE7418"/>
    <w:rsid w:val="00DE75C9"/>
    <w:rsid w:val="00DE7906"/>
    <w:rsid w:val="00DF0035"/>
    <w:rsid w:val="00DF043D"/>
    <w:rsid w:val="00DF05AB"/>
    <w:rsid w:val="00DF0C21"/>
    <w:rsid w:val="00DF12F0"/>
    <w:rsid w:val="00DF13B6"/>
    <w:rsid w:val="00DF192B"/>
    <w:rsid w:val="00DF1D27"/>
    <w:rsid w:val="00DF1FD1"/>
    <w:rsid w:val="00DF270D"/>
    <w:rsid w:val="00DF2C3D"/>
    <w:rsid w:val="00DF2E8E"/>
    <w:rsid w:val="00DF31A4"/>
    <w:rsid w:val="00DF32EC"/>
    <w:rsid w:val="00DF3349"/>
    <w:rsid w:val="00DF33B9"/>
    <w:rsid w:val="00DF345B"/>
    <w:rsid w:val="00DF3699"/>
    <w:rsid w:val="00DF3724"/>
    <w:rsid w:val="00DF38E1"/>
    <w:rsid w:val="00DF3ADF"/>
    <w:rsid w:val="00DF3C03"/>
    <w:rsid w:val="00DF3D91"/>
    <w:rsid w:val="00DF3DA1"/>
    <w:rsid w:val="00DF4A5E"/>
    <w:rsid w:val="00DF4B99"/>
    <w:rsid w:val="00DF5319"/>
    <w:rsid w:val="00DF55DC"/>
    <w:rsid w:val="00DF6543"/>
    <w:rsid w:val="00DF670C"/>
    <w:rsid w:val="00DF6842"/>
    <w:rsid w:val="00DF6C72"/>
    <w:rsid w:val="00DF6F2B"/>
    <w:rsid w:val="00DF70C1"/>
    <w:rsid w:val="00DF73FE"/>
    <w:rsid w:val="00DF7546"/>
    <w:rsid w:val="00DF75BD"/>
    <w:rsid w:val="00DF7C6C"/>
    <w:rsid w:val="00DF7D12"/>
    <w:rsid w:val="00E00073"/>
    <w:rsid w:val="00E00155"/>
    <w:rsid w:val="00E004A8"/>
    <w:rsid w:val="00E005E3"/>
    <w:rsid w:val="00E00E2C"/>
    <w:rsid w:val="00E00FF1"/>
    <w:rsid w:val="00E015DE"/>
    <w:rsid w:val="00E01772"/>
    <w:rsid w:val="00E01B35"/>
    <w:rsid w:val="00E01C32"/>
    <w:rsid w:val="00E021C3"/>
    <w:rsid w:val="00E02690"/>
    <w:rsid w:val="00E02D30"/>
    <w:rsid w:val="00E02D8A"/>
    <w:rsid w:val="00E02DAA"/>
    <w:rsid w:val="00E0356A"/>
    <w:rsid w:val="00E03D8D"/>
    <w:rsid w:val="00E03F65"/>
    <w:rsid w:val="00E04603"/>
    <w:rsid w:val="00E05055"/>
    <w:rsid w:val="00E05137"/>
    <w:rsid w:val="00E054ED"/>
    <w:rsid w:val="00E056D8"/>
    <w:rsid w:val="00E05FFC"/>
    <w:rsid w:val="00E0616A"/>
    <w:rsid w:val="00E06314"/>
    <w:rsid w:val="00E067D3"/>
    <w:rsid w:val="00E06C2D"/>
    <w:rsid w:val="00E06E30"/>
    <w:rsid w:val="00E07458"/>
    <w:rsid w:val="00E0752D"/>
    <w:rsid w:val="00E10050"/>
    <w:rsid w:val="00E103CD"/>
    <w:rsid w:val="00E108F3"/>
    <w:rsid w:val="00E10BC2"/>
    <w:rsid w:val="00E11361"/>
    <w:rsid w:val="00E1163F"/>
    <w:rsid w:val="00E119C7"/>
    <w:rsid w:val="00E11E73"/>
    <w:rsid w:val="00E120CC"/>
    <w:rsid w:val="00E122B6"/>
    <w:rsid w:val="00E12A37"/>
    <w:rsid w:val="00E12FD2"/>
    <w:rsid w:val="00E1338C"/>
    <w:rsid w:val="00E1400F"/>
    <w:rsid w:val="00E147FD"/>
    <w:rsid w:val="00E1512A"/>
    <w:rsid w:val="00E15648"/>
    <w:rsid w:val="00E158ED"/>
    <w:rsid w:val="00E15BD7"/>
    <w:rsid w:val="00E166E6"/>
    <w:rsid w:val="00E1671E"/>
    <w:rsid w:val="00E168ED"/>
    <w:rsid w:val="00E16ABF"/>
    <w:rsid w:val="00E16F17"/>
    <w:rsid w:val="00E17053"/>
    <w:rsid w:val="00E175EE"/>
    <w:rsid w:val="00E17972"/>
    <w:rsid w:val="00E17ADB"/>
    <w:rsid w:val="00E17C08"/>
    <w:rsid w:val="00E17CF9"/>
    <w:rsid w:val="00E2012C"/>
    <w:rsid w:val="00E204BE"/>
    <w:rsid w:val="00E2093C"/>
    <w:rsid w:val="00E2096E"/>
    <w:rsid w:val="00E20A96"/>
    <w:rsid w:val="00E21026"/>
    <w:rsid w:val="00E2107A"/>
    <w:rsid w:val="00E212E8"/>
    <w:rsid w:val="00E21BB2"/>
    <w:rsid w:val="00E21D7C"/>
    <w:rsid w:val="00E21E74"/>
    <w:rsid w:val="00E21EF1"/>
    <w:rsid w:val="00E221AE"/>
    <w:rsid w:val="00E22252"/>
    <w:rsid w:val="00E2243B"/>
    <w:rsid w:val="00E22492"/>
    <w:rsid w:val="00E22938"/>
    <w:rsid w:val="00E2293C"/>
    <w:rsid w:val="00E22BC8"/>
    <w:rsid w:val="00E22D94"/>
    <w:rsid w:val="00E232D3"/>
    <w:rsid w:val="00E233A7"/>
    <w:rsid w:val="00E24175"/>
    <w:rsid w:val="00E2445C"/>
    <w:rsid w:val="00E24981"/>
    <w:rsid w:val="00E25A41"/>
    <w:rsid w:val="00E2671D"/>
    <w:rsid w:val="00E26879"/>
    <w:rsid w:val="00E276B2"/>
    <w:rsid w:val="00E27C99"/>
    <w:rsid w:val="00E27F98"/>
    <w:rsid w:val="00E27FB2"/>
    <w:rsid w:val="00E30054"/>
    <w:rsid w:val="00E30D08"/>
    <w:rsid w:val="00E30EE4"/>
    <w:rsid w:val="00E313F1"/>
    <w:rsid w:val="00E31680"/>
    <w:rsid w:val="00E3185E"/>
    <w:rsid w:val="00E3200F"/>
    <w:rsid w:val="00E32B93"/>
    <w:rsid w:val="00E32BDF"/>
    <w:rsid w:val="00E32DF8"/>
    <w:rsid w:val="00E3321F"/>
    <w:rsid w:val="00E33C72"/>
    <w:rsid w:val="00E33DE2"/>
    <w:rsid w:val="00E34809"/>
    <w:rsid w:val="00E3480A"/>
    <w:rsid w:val="00E34AB9"/>
    <w:rsid w:val="00E34C23"/>
    <w:rsid w:val="00E35C25"/>
    <w:rsid w:val="00E35E1F"/>
    <w:rsid w:val="00E36205"/>
    <w:rsid w:val="00E3623A"/>
    <w:rsid w:val="00E36DF3"/>
    <w:rsid w:val="00E37143"/>
    <w:rsid w:val="00E37183"/>
    <w:rsid w:val="00E37439"/>
    <w:rsid w:val="00E37748"/>
    <w:rsid w:val="00E377D9"/>
    <w:rsid w:val="00E37CA0"/>
    <w:rsid w:val="00E37E43"/>
    <w:rsid w:val="00E402D0"/>
    <w:rsid w:val="00E40A14"/>
    <w:rsid w:val="00E41067"/>
    <w:rsid w:val="00E414B4"/>
    <w:rsid w:val="00E415BE"/>
    <w:rsid w:val="00E41C37"/>
    <w:rsid w:val="00E41C95"/>
    <w:rsid w:val="00E4254C"/>
    <w:rsid w:val="00E42668"/>
    <w:rsid w:val="00E43B7D"/>
    <w:rsid w:val="00E44248"/>
    <w:rsid w:val="00E44489"/>
    <w:rsid w:val="00E445C1"/>
    <w:rsid w:val="00E44F0B"/>
    <w:rsid w:val="00E45858"/>
    <w:rsid w:val="00E459CC"/>
    <w:rsid w:val="00E45BF0"/>
    <w:rsid w:val="00E460AD"/>
    <w:rsid w:val="00E464FB"/>
    <w:rsid w:val="00E4676E"/>
    <w:rsid w:val="00E468CB"/>
    <w:rsid w:val="00E471BE"/>
    <w:rsid w:val="00E472B3"/>
    <w:rsid w:val="00E47673"/>
    <w:rsid w:val="00E4796A"/>
    <w:rsid w:val="00E47A4D"/>
    <w:rsid w:val="00E47D91"/>
    <w:rsid w:val="00E47F73"/>
    <w:rsid w:val="00E50690"/>
    <w:rsid w:val="00E50AC6"/>
    <w:rsid w:val="00E50F0B"/>
    <w:rsid w:val="00E5126D"/>
    <w:rsid w:val="00E514FC"/>
    <w:rsid w:val="00E517B9"/>
    <w:rsid w:val="00E51A04"/>
    <w:rsid w:val="00E51C19"/>
    <w:rsid w:val="00E51CB4"/>
    <w:rsid w:val="00E51DC5"/>
    <w:rsid w:val="00E525EF"/>
    <w:rsid w:val="00E527A2"/>
    <w:rsid w:val="00E5295E"/>
    <w:rsid w:val="00E52B28"/>
    <w:rsid w:val="00E52C75"/>
    <w:rsid w:val="00E52D9C"/>
    <w:rsid w:val="00E52E09"/>
    <w:rsid w:val="00E53111"/>
    <w:rsid w:val="00E536A6"/>
    <w:rsid w:val="00E539ED"/>
    <w:rsid w:val="00E53FF2"/>
    <w:rsid w:val="00E541FF"/>
    <w:rsid w:val="00E5466E"/>
    <w:rsid w:val="00E54C34"/>
    <w:rsid w:val="00E54D20"/>
    <w:rsid w:val="00E54D2E"/>
    <w:rsid w:val="00E54ED7"/>
    <w:rsid w:val="00E554BF"/>
    <w:rsid w:val="00E5554B"/>
    <w:rsid w:val="00E55BDF"/>
    <w:rsid w:val="00E56420"/>
    <w:rsid w:val="00E56479"/>
    <w:rsid w:val="00E56751"/>
    <w:rsid w:val="00E5680E"/>
    <w:rsid w:val="00E56B8E"/>
    <w:rsid w:val="00E56E01"/>
    <w:rsid w:val="00E5709A"/>
    <w:rsid w:val="00E57340"/>
    <w:rsid w:val="00E574FD"/>
    <w:rsid w:val="00E5753F"/>
    <w:rsid w:val="00E576B3"/>
    <w:rsid w:val="00E5798D"/>
    <w:rsid w:val="00E57B03"/>
    <w:rsid w:val="00E57C86"/>
    <w:rsid w:val="00E57FC6"/>
    <w:rsid w:val="00E60305"/>
    <w:rsid w:val="00E606EE"/>
    <w:rsid w:val="00E60DE4"/>
    <w:rsid w:val="00E60DF2"/>
    <w:rsid w:val="00E6107E"/>
    <w:rsid w:val="00E614FA"/>
    <w:rsid w:val="00E61AB0"/>
    <w:rsid w:val="00E61B16"/>
    <w:rsid w:val="00E61D5B"/>
    <w:rsid w:val="00E61DB2"/>
    <w:rsid w:val="00E623F4"/>
    <w:rsid w:val="00E626CA"/>
    <w:rsid w:val="00E62796"/>
    <w:rsid w:val="00E62A88"/>
    <w:rsid w:val="00E62B8C"/>
    <w:rsid w:val="00E62BF7"/>
    <w:rsid w:val="00E62FE4"/>
    <w:rsid w:val="00E632E5"/>
    <w:rsid w:val="00E63320"/>
    <w:rsid w:val="00E63494"/>
    <w:rsid w:val="00E641B9"/>
    <w:rsid w:val="00E641CB"/>
    <w:rsid w:val="00E642EE"/>
    <w:rsid w:val="00E64C2A"/>
    <w:rsid w:val="00E64E79"/>
    <w:rsid w:val="00E64F16"/>
    <w:rsid w:val="00E650A4"/>
    <w:rsid w:val="00E653F4"/>
    <w:rsid w:val="00E65710"/>
    <w:rsid w:val="00E65C57"/>
    <w:rsid w:val="00E66B50"/>
    <w:rsid w:val="00E66CA2"/>
    <w:rsid w:val="00E6708B"/>
    <w:rsid w:val="00E670C2"/>
    <w:rsid w:val="00E67385"/>
    <w:rsid w:val="00E67769"/>
    <w:rsid w:val="00E67882"/>
    <w:rsid w:val="00E67A83"/>
    <w:rsid w:val="00E67B51"/>
    <w:rsid w:val="00E67F40"/>
    <w:rsid w:val="00E705DA"/>
    <w:rsid w:val="00E70E47"/>
    <w:rsid w:val="00E71439"/>
    <w:rsid w:val="00E716B0"/>
    <w:rsid w:val="00E7180A"/>
    <w:rsid w:val="00E71A54"/>
    <w:rsid w:val="00E71B72"/>
    <w:rsid w:val="00E71CB9"/>
    <w:rsid w:val="00E71E03"/>
    <w:rsid w:val="00E71E72"/>
    <w:rsid w:val="00E726DC"/>
    <w:rsid w:val="00E72BAE"/>
    <w:rsid w:val="00E72E01"/>
    <w:rsid w:val="00E73528"/>
    <w:rsid w:val="00E73779"/>
    <w:rsid w:val="00E73BDF"/>
    <w:rsid w:val="00E73C91"/>
    <w:rsid w:val="00E73EE4"/>
    <w:rsid w:val="00E73FB6"/>
    <w:rsid w:val="00E7435F"/>
    <w:rsid w:val="00E745FC"/>
    <w:rsid w:val="00E7519D"/>
    <w:rsid w:val="00E751FF"/>
    <w:rsid w:val="00E752CE"/>
    <w:rsid w:val="00E754F5"/>
    <w:rsid w:val="00E75C75"/>
    <w:rsid w:val="00E75C82"/>
    <w:rsid w:val="00E76771"/>
    <w:rsid w:val="00E76A41"/>
    <w:rsid w:val="00E76B7E"/>
    <w:rsid w:val="00E76CC0"/>
    <w:rsid w:val="00E76EFB"/>
    <w:rsid w:val="00E770CA"/>
    <w:rsid w:val="00E77687"/>
    <w:rsid w:val="00E77DB6"/>
    <w:rsid w:val="00E77E66"/>
    <w:rsid w:val="00E80463"/>
    <w:rsid w:val="00E80796"/>
    <w:rsid w:val="00E8096D"/>
    <w:rsid w:val="00E80ACB"/>
    <w:rsid w:val="00E80CBF"/>
    <w:rsid w:val="00E810E4"/>
    <w:rsid w:val="00E813CF"/>
    <w:rsid w:val="00E816E4"/>
    <w:rsid w:val="00E81AD6"/>
    <w:rsid w:val="00E81EFA"/>
    <w:rsid w:val="00E81FBC"/>
    <w:rsid w:val="00E82989"/>
    <w:rsid w:val="00E82C04"/>
    <w:rsid w:val="00E83417"/>
    <w:rsid w:val="00E83564"/>
    <w:rsid w:val="00E83584"/>
    <w:rsid w:val="00E83900"/>
    <w:rsid w:val="00E83995"/>
    <w:rsid w:val="00E846CF"/>
    <w:rsid w:val="00E84A37"/>
    <w:rsid w:val="00E8507B"/>
    <w:rsid w:val="00E85B30"/>
    <w:rsid w:val="00E85CED"/>
    <w:rsid w:val="00E85DCC"/>
    <w:rsid w:val="00E86385"/>
    <w:rsid w:val="00E8647F"/>
    <w:rsid w:val="00E86E56"/>
    <w:rsid w:val="00E875B9"/>
    <w:rsid w:val="00E875C9"/>
    <w:rsid w:val="00E87A9B"/>
    <w:rsid w:val="00E87FB1"/>
    <w:rsid w:val="00E905A3"/>
    <w:rsid w:val="00E905BB"/>
    <w:rsid w:val="00E90BDD"/>
    <w:rsid w:val="00E910B9"/>
    <w:rsid w:val="00E91249"/>
    <w:rsid w:val="00E91B59"/>
    <w:rsid w:val="00E91CEA"/>
    <w:rsid w:val="00E9234B"/>
    <w:rsid w:val="00E92552"/>
    <w:rsid w:val="00E925F8"/>
    <w:rsid w:val="00E9283C"/>
    <w:rsid w:val="00E92A33"/>
    <w:rsid w:val="00E93DC8"/>
    <w:rsid w:val="00E940BB"/>
    <w:rsid w:val="00E9413A"/>
    <w:rsid w:val="00E94717"/>
    <w:rsid w:val="00E9508B"/>
    <w:rsid w:val="00E95160"/>
    <w:rsid w:val="00E95275"/>
    <w:rsid w:val="00E9547C"/>
    <w:rsid w:val="00E95997"/>
    <w:rsid w:val="00E95A64"/>
    <w:rsid w:val="00E95C96"/>
    <w:rsid w:val="00E96472"/>
    <w:rsid w:val="00E96836"/>
    <w:rsid w:val="00E96B5C"/>
    <w:rsid w:val="00E96B83"/>
    <w:rsid w:val="00E96C09"/>
    <w:rsid w:val="00E96CF0"/>
    <w:rsid w:val="00E96F4E"/>
    <w:rsid w:val="00E96FCD"/>
    <w:rsid w:val="00E97181"/>
    <w:rsid w:val="00E9731A"/>
    <w:rsid w:val="00E97AFB"/>
    <w:rsid w:val="00E97FCC"/>
    <w:rsid w:val="00EA0347"/>
    <w:rsid w:val="00EA0549"/>
    <w:rsid w:val="00EA073D"/>
    <w:rsid w:val="00EA0896"/>
    <w:rsid w:val="00EA1016"/>
    <w:rsid w:val="00EA1054"/>
    <w:rsid w:val="00EA1093"/>
    <w:rsid w:val="00EA1129"/>
    <w:rsid w:val="00EA12D2"/>
    <w:rsid w:val="00EA1D46"/>
    <w:rsid w:val="00EA1DAA"/>
    <w:rsid w:val="00EA23FF"/>
    <w:rsid w:val="00EA2CDF"/>
    <w:rsid w:val="00EA3046"/>
    <w:rsid w:val="00EA3E35"/>
    <w:rsid w:val="00EA3E63"/>
    <w:rsid w:val="00EA44C9"/>
    <w:rsid w:val="00EA49B6"/>
    <w:rsid w:val="00EA4A1D"/>
    <w:rsid w:val="00EA4B97"/>
    <w:rsid w:val="00EA4C03"/>
    <w:rsid w:val="00EA4DFD"/>
    <w:rsid w:val="00EA515E"/>
    <w:rsid w:val="00EA51C7"/>
    <w:rsid w:val="00EA525E"/>
    <w:rsid w:val="00EA5701"/>
    <w:rsid w:val="00EA5794"/>
    <w:rsid w:val="00EA5AD8"/>
    <w:rsid w:val="00EA5CB6"/>
    <w:rsid w:val="00EA61BA"/>
    <w:rsid w:val="00EA6947"/>
    <w:rsid w:val="00EA7B26"/>
    <w:rsid w:val="00EA7CDF"/>
    <w:rsid w:val="00EB0052"/>
    <w:rsid w:val="00EB00D0"/>
    <w:rsid w:val="00EB02C0"/>
    <w:rsid w:val="00EB02C5"/>
    <w:rsid w:val="00EB06F4"/>
    <w:rsid w:val="00EB0F8B"/>
    <w:rsid w:val="00EB0FBC"/>
    <w:rsid w:val="00EB1014"/>
    <w:rsid w:val="00EB1ADB"/>
    <w:rsid w:val="00EB2138"/>
    <w:rsid w:val="00EB22E0"/>
    <w:rsid w:val="00EB297E"/>
    <w:rsid w:val="00EB2BB6"/>
    <w:rsid w:val="00EB2F05"/>
    <w:rsid w:val="00EB3378"/>
    <w:rsid w:val="00EB36F1"/>
    <w:rsid w:val="00EB3C7E"/>
    <w:rsid w:val="00EB3F54"/>
    <w:rsid w:val="00EB4035"/>
    <w:rsid w:val="00EB4515"/>
    <w:rsid w:val="00EB487A"/>
    <w:rsid w:val="00EB4A92"/>
    <w:rsid w:val="00EB4D21"/>
    <w:rsid w:val="00EB500A"/>
    <w:rsid w:val="00EB5179"/>
    <w:rsid w:val="00EB5268"/>
    <w:rsid w:val="00EB5303"/>
    <w:rsid w:val="00EB593B"/>
    <w:rsid w:val="00EB5B30"/>
    <w:rsid w:val="00EB5E05"/>
    <w:rsid w:val="00EB65E0"/>
    <w:rsid w:val="00EB66E3"/>
    <w:rsid w:val="00EB6712"/>
    <w:rsid w:val="00EB67E4"/>
    <w:rsid w:val="00EB6D52"/>
    <w:rsid w:val="00EB7539"/>
    <w:rsid w:val="00EB7E39"/>
    <w:rsid w:val="00EC0311"/>
    <w:rsid w:val="00EC0576"/>
    <w:rsid w:val="00EC07FA"/>
    <w:rsid w:val="00EC17E6"/>
    <w:rsid w:val="00EC1C6F"/>
    <w:rsid w:val="00EC2211"/>
    <w:rsid w:val="00EC2715"/>
    <w:rsid w:val="00EC2841"/>
    <w:rsid w:val="00EC2ED9"/>
    <w:rsid w:val="00EC2F0A"/>
    <w:rsid w:val="00EC3158"/>
    <w:rsid w:val="00EC340D"/>
    <w:rsid w:val="00EC3458"/>
    <w:rsid w:val="00EC35ED"/>
    <w:rsid w:val="00EC3D4F"/>
    <w:rsid w:val="00EC3EC6"/>
    <w:rsid w:val="00EC459C"/>
    <w:rsid w:val="00EC47E9"/>
    <w:rsid w:val="00EC4800"/>
    <w:rsid w:val="00EC48A7"/>
    <w:rsid w:val="00EC4B56"/>
    <w:rsid w:val="00EC5215"/>
    <w:rsid w:val="00EC5285"/>
    <w:rsid w:val="00EC5590"/>
    <w:rsid w:val="00EC5755"/>
    <w:rsid w:val="00EC5953"/>
    <w:rsid w:val="00EC5A14"/>
    <w:rsid w:val="00EC5B41"/>
    <w:rsid w:val="00EC6172"/>
    <w:rsid w:val="00EC6391"/>
    <w:rsid w:val="00EC6445"/>
    <w:rsid w:val="00EC64AF"/>
    <w:rsid w:val="00EC6F43"/>
    <w:rsid w:val="00EC72A2"/>
    <w:rsid w:val="00EC72F2"/>
    <w:rsid w:val="00EC7971"/>
    <w:rsid w:val="00EC7A6A"/>
    <w:rsid w:val="00EC7ED0"/>
    <w:rsid w:val="00ED0205"/>
    <w:rsid w:val="00ED083E"/>
    <w:rsid w:val="00ED0847"/>
    <w:rsid w:val="00ED1287"/>
    <w:rsid w:val="00ED1452"/>
    <w:rsid w:val="00ED1F0B"/>
    <w:rsid w:val="00ED2358"/>
    <w:rsid w:val="00ED30E7"/>
    <w:rsid w:val="00ED34FE"/>
    <w:rsid w:val="00ED3B7E"/>
    <w:rsid w:val="00ED3BEE"/>
    <w:rsid w:val="00ED4367"/>
    <w:rsid w:val="00ED4849"/>
    <w:rsid w:val="00ED4B73"/>
    <w:rsid w:val="00ED4E56"/>
    <w:rsid w:val="00ED57E1"/>
    <w:rsid w:val="00ED59A9"/>
    <w:rsid w:val="00ED654E"/>
    <w:rsid w:val="00ED67CF"/>
    <w:rsid w:val="00ED68D0"/>
    <w:rsid w:val="00ED6F1A"/>
    <w:rsid w:val="00ED762B"/>
    <w:rsid w:val="00ED7A2E"/>
    <w:rsid w:val="00ED7B7C"/>
    <w:rsid w:val="00ED7C6A"/>
    <w:rsid w:val="00ED7F5C"/>
    <w:rsid w:val="00EE0395"/>
    <w:rsid w:val="00EE04C8"/>
    <w:rsid w:val="00EE094A"/>
    <w:rsid w:val="00EE0FE1"/>
    <w:rsid w:val="00EE1288"/>
    <w:rsid w:val="00EE199E"/>
    <w:rsid w:val="00EE1AE8"/>
    <w:rsid w:val="00EE1C67"/>
    <w:rsid w:val="00EE28E6"/>
    <w:rsid w:val="00EE29E1"/>
    <w:rsid w:val="00EE2EA0"/>
    <w:rsid w:val="00EE317C"/>
    <w:rsid w:val="00EE35C5"/>
    <w:rsid w:val="00EE39B0"/>
    <w:rsid w:val="00EE3BA1"/>
    <w:rsid w:val="00EE3BCA"/>
    <w:rsid w:val="00EE3DB7"/>
    <w:rsid w:val="00EE412B"/>
    <w:rsid w:val="00EE43BE"/>
    <w:rsid w:val="00EE446C"/>
    <w:rsid w:val="00EE478C"/>
    <w:rsid w:val="00EE47CD"/>
    <w:rsid w:val="00EE4B8F"/>
    <w:rsid w:val="00EE4C46"/>
    <w:rsid w:val="00EE4D72"/>
    <w:rsid w:val="00EE4E15"/>
    <w:rsid w:val="00EE5087"/>
    <w:rsid w:val="00EE51EE"/>
    <w:rsid w:val="00EE560F"/>
    <w:rsid w:val="00EE57E2"/>
    <w:rsid w:val="00EE5FED"/>
    <w:rsid w:val="00EE6373"/>
    <w:rsid w:val="00EE6868"/>
    <w:rsid w:val="00EE6A74"/>
    <w:rsid w:val="00EE6BC9"/>
    <w:rsid w:val="00EE6D51"/>
    <w:rsid w:val="00EE71C6"/>
    <w:rsid w:val="00EE7389"/>
    <w:rsid w:val="00EE77CE"/>
    <w:rsid w:val="00EE7ED9"/>
    <w:rsid w:val="00EF00D2"/>
    <w:rsid w:val="00EF0586"/>
    <w:rsid w:val="00EF06FB"/>
    <w:rsid w:val="00EF089E"/>
    <w:rsid w:val="00EF0FF5"/>
    <w:rsid w:val="00EF14FF"/>
    <w:rsid w:val="00EF1AD6"/>
    <w:rsid w:val="00EF238C"/>
    <w:rsid w:val="00EF247E"/>
    <w:rsid w:val="00EF2512"/>
    <w:rsid w:val="00EF2564"/>
    <w:rsid w:val="00EF2AEC"/>
    <w:rsid w:val="00EF2FF1"/>
    <w:rsid w:val="00EF322A"/>
    <w:rsid w:val="00EF3477"/>
    <w:rsid w:val="00EF35F3"/>
    <w:rsid w:val="00EF39C6"/>
    <w:rsid w:val="00EF3B31"/>
    <w:rsid w:val="00EF3BC8"/>
    <w:rsid w:val="00EF3C59"/>
    <w:rsid w:val="00EF3CAA"/>
    <w:rsid w:val="00EF3D91"/>
    <w:rsid w:val="00EF3F5A"/>
    <w:rsid w:val="00EF3FA5"/>
    <w:rsid w:val="00EF4361"/>
    <w:rsid w:val="00EF4724"/>
    <w:rsid w:val="00EF479B"/>
    <w:rsid w:val="00EF4A20"/>
    <w:rsid w:val="00EF4BAE"/>
    <w:rsid w:val="00EF4CAB"/>
    <w:rsid w:val="00EF4E57"/>
    <w:rsid w:val="00EF516C"/>
    <w:rsid w:val="00EF555F"/>
    <w:rsid w:val="00EF5DBF"/>
    <w:rsid w:val="00EF62ED"/>
    <w:rsid w:val="00EF6364"/>
    <w:rsid w:val="00EF6601"/>
    <w:rsid w:val="00EF6808"/>
    <w:rsid w:val="00EF6B50"/>
    <w:rsid w:val="00EF6E60"/>
    <w:rsid w:val="00EF705E"/>
    <w:rsid w:val="00EF7135"/>
    <w:rsid w:val="00EF7427"/>
    <w:rsid w:val="00EF7441"/>
    <w:rsid w:val="00EF790E"/>
    <w:rsid w:val="00EF7C4B"/>
    <w:rsid w:val="00F00097"/>
    <w:rsid w:val="00F00EC0"/>
    <w:rsid w:val="00F00FA0"/>
    <w:rsid w:val="00F013C7"/>
    <w:rsid w:val="00F01A03"/>
    <w:rsid w:val="00F01D28"/>
    <w:rsid w:val="00F01E11"/>
    <w:rsid w:val="00F01FB5"/>
    <w:rsid w:val="00F02594"/>
    <w:rsid w:val="00F028EC"/>
    <w:rsid w:val="00F02AD3"/>
    <w:rsid w:val="00F02B41"/>
    <w:rsid w:val="00F034E9"/>
    <w:rsid w:val="00F035ED"/>
    <w:rsid w:val="00F03654"/>
    <w:rsid w:val="00F03781"/>
    <w:rsid w:val="00F038FE"/>
    <w:rsid w:val="00F03922"/>
    <w:rsid w:val="00F03924"/>
    <w:rsid w:val="00F03DFC"/>
    <w:rsid w:val="00F040F9"/>
    <w:rsid w:val="00F04146"/>
    <w:rsid w:val="00F044FE"/>
    <w:rsid w:val="00F04C00"/>
    <w:rsid w:val="00F05900"/>
    <w:rsid w:val="00F05A62"/>
    <w:rsid w:val="00F05AE0"/>
    <w:rsid w:val="00F05C73"/>
    <w:rsid w:val="00F05E1B"/>
    <w:rsid w:val="00F06076"/>
    <w:rsid w:val="00F06736"/>
    <w:rsid w:val="00F067E2"/>
    <w:rsid w:val="00F06E14"/>
    <w:rsid w:val="00F077C6"/>
    <w:rsid w:val="00F07AF1"/>
    <w:rsid w:val="00F07B23"/>
    <w:rsid w:val="00F07B86"/>
    <w:rsid w:val="00F07B9F"/>
    <w:rsid w:val="00F07FA9"/>
    <w:rsid w:val="00F100A3"/>
    <w:rsid w:val="00F10284"/>
    <w:rsid w:val="00F10936"/>
    <w:rsid w:val="00F10F76"/>
    <w:rsid w:val="00F112C2"/>
    <w:rsid w:val="00F113A4"/>
    <w:rsid w:val="00F11C21"/>
    <w:rsid w:val="00F127D5"/>
    <w:rsid w:val="00F12DF0"/>
    <w:rsid w:val="00F131AE"/>
    <w:rsid w:val="00F13414"/>
    <w:rsid w:val="00F13AF4"/>
    <w:rsid w:val="00F13CCC"/>
    <w:rsid w:val="00F13E35"/>
    <w:rsid w:val="00F14082"/>
    <w:rsid w:val="00F15B3A"/>
    <w:rsid w:val="00F15C94"/>
    <w:rsid w:val="00F15D88"/>
    <w:rsid w:val="00F162A1"/>
    <w:rsid w:val="00F165ED"/>
    <w:rsid w:val="00F16C3F"/>
    <w:rsid w:val="00F16D64"/>
    <w:rsid w:val="00F1733C"/>
    <w:rsid w:val="00F17B5C"/>
    <w:rsid w:val="00F17CE1"/>
    <w:rsid w:val="00F20B66"/>
    <w:rsid w:val="00F20F22"/>
    <w:rsid w:val="00F21096"/>
    <w:rsid w:val="00F21123"/>
    <w:rsid w:val="00F2118C"/>
    <w:rsid w:val="00F212A8"/>
    <w:rsid w:val="00F2191C"/>
    <w:rsid w:val="00F219F6"/>
    <w:rsid w:val="00F21F46"/>
    <w:rsid w:val="00F22719"/>
    <w:rsid w:val="00F238AA"/>
    <w:rsid w:val="00F238F9"/>
    <w:rsid w:val="00F23A79"/>
    <w:rsid w:val="00F23B41"/>
    <w:rsid w:val="00F23BD7"/>
    <w:rsid w:val="00F23CE1"/>
    <w:rsid w:val="00F23F22"/>
    <w:rsid w:val="00F24029"/>
    <w:rsid w:val="00F240A5"/>
    <w:rsid w:val="00F251F7"/>
    <w:rsid w:val="00F25453"/>
    <w:rsid w:val="00F2550F"/>
    <w:rsid w:val="00F25E72"/>
    <w:rsid w:val="00F25EA1"/>
    <w:rsid w:val="00F26731"/>
    <w:rsid w:val="00F27099"/>
    <w:rsid w:val="00F274C2"/>
    <w:rsid w:val="00F278E5"/>
    <w:rsid w:val="00F27AE9"/>
    <w:rsid w:val="00F27D35"/>
    <w:rsid w:val="00F27E57"/>
    <w:rsid w:val="00F30239"/>
    <w:rsid w:val="00F302B8"/>
    <w:rsid w:val="00F30631"/>
    <w:rsid w:val="00F308EB"/>
    <w:rsid w:val="00F30CDC"/>
    <w:rsid w:val="00F30D70"/>
    <w:rsid w:val="00F30D95"/>
    <w:rsid w:val="00F31135"/>
    <w:rsid w:val="00F318E9"/>
    <w:rsid w:val="00F31985"/>
    <w:rsid w:val="00F31BFF"/>
    <w:rsid w:val="00F31D1D"/>
    <w:rsid w:val="00F320AD"/>
    <w:rsid w:val="00F322EF"/>
    <w:rsid w:val="00F3298B"/>
    <w:rsid w:val="00F32A6C"/>
    <w:rsid w:val="00F32D1B"/>
    <w:rsid w:val="00F32DDA"/>
    <w:rsid w:val="00F33376"/>
    <w:rsid w:val="00F33408"/>
    <w:rsid w:val="00F33A2D"/>
    <w:rsid w:val="00F33D9A"/>
    <w:rsid w:val="00F340DC"/>
    <w:rsid w:val="00F346B7"/>
    <w:rsid w:val="00F34BAD"/>
    <w:rsid w:val="00F34C17"/>
    <w:rsid w:val="00F34CCC"/>
    <w:rsid w:val="00F34D02"/>
    <w:rsid w:val="00F34DB0"/>
    <w:rsid w:val="00F358DB"/>
    <w:rsid w:val="00F359EB"/>
    <w:rsid w:val="00F35B22"/>
    <w:rsid w:val="00F35BEC"/>
    <w:rsid w:val="00F36259"/>
    <w:rsid w:val="00F3635B"/>
    <w:rsid w:val="00F363E2"/>
    <w:rsid w:val="00F36839"/>
    <w:rsid w:val="00F369BD"/>
    <w:rsid w:val="00F369E1"/>
    <w:rsid w:val="00F3765F"/>
    <w:rsid w:val="00F378AA"/>
    <w:rsid w:val="00F37D4D"/>
    <w:rsid w:val="00F37D6D"/>
    <w:rsid w:val="00F37DC7"/>
    <w:rsid w:val="00F37DE1"/>
    <w:rsid w:val="00F37DEC"/>
    <w:rsid w:val="00F40EDE"/>
    <w:rsid w:val="00F410BB"/>
    <w:rsid w:val="00F416DC"/>
    <w:rsid w:val="00F4259C"/>
    <w:rsid w:val="00F427C6"/>
    <w:rsid w:val="00F42809"/>
    <w:rsid w:val="00F4285A"/>
    <w:rsid w:val="00F42A7D"/>
    <w:rsid w:val="00F42D60"/>
    <w:rsid w:val="00F43BD9"/>
    <w:rsid w:val="00F43BE6"/>
    <w:rsid w:val="00F43E0D"/>
    <w:rsid w:val="00F441AA"/>
    <w:rsid w:val="00F44797"/>
    <w:rsid w:val="00F44AE8"/>
    <w:rsid w:val="00F44D01"/>
    <w:rsid w:val="00F44FBF"/>
    <w:rsid w:val="00F452F9"/>
    <w:rsid w:val="00F453CB"/>
    <w:rsid w:val="00F459AA"/>
    <w:rsid w:val="00F45E6F"/>
    <w:rsid w:val="00F46CCE"/>
    <w:rsid w:val="00F471AE"/>
    <w:rsid w:val="00F477CB"/>
    <w:rsid w:val="00F47814"/>
    <w:rsid w:val="00F478EB"/>
    <w:rsid w:val="00F47F70"/>
    <w:rsid w:val="00F503C5"/>
    <w:rsid w:val="00F507DB"/>
    <w:rsid w:val="00F50A8A"/>
    <w:rsid w:val="00F50C14"/>
    <w:rsid w:val="00F50CB6"/>
    <w:rsid w:val="00F50EB6"/>
    <w:rsid w:val="00F5100B"/>
    <w:rsid w:val="00F51A89"/>
    <w:rsid w:val="00F51C62"/>
    <w:rsid w:val="00F51D14"/>
    <w:rsid w:val="00F52319"/>
    <w:rsid w:val="00F52351"/>
    <w:rsid w:val="00F52806"/>
    <w:rsid w:val="00F52D4D"/>
    <w:rsid w:val="00F52D87"/>
    <w:rsid w:val="00F52DEF"/>
    <w:rsid w:val="00F533CD"/>
    <w:rsid w:val="00F53945"/>
    <w:rsid w:val="00F53A4B"/>
    <w:rsid w:val="00F54D21"/>
    <w:rsid w:val="00F55332"/>
    <w:rsid w:val="00F55335"/>
    <w:rsid w:val="00F553CA"/>
    <w:rsid w:val="00F5543F"/>
    <w:rsid w:val="00F5564C"/>
    <w:rsid w:val="00F55BCF"/>
    <w:rsid w:val="00F55BE0"/>
    <w:rsid w:val="00F55C21"/>
    <w:rsid w:val="00F55FD4"/>
    <w:rsid w:val="00F565C2"/>
    <w:rsid w:val="00F5672B"/>
    <w:rsid w:val="00F567B5"/>
    <w:rsid w:val="00F56993"/>
    <w:rsid w:val="00F56A45"/>
    <w:rsid w:val="00F56A81"/>
    <w:rsid w:val="00F56D2C"/>
    <w:rsid w:val="00F571C7"/>
    <w:rsid w:val="00F605FF"/>
    <w:rsid w:val="00F60DA0"/>
    <w:rsid w:val="00F610D7"/>
    <w:rsid w:val="00F614E4"/>
    <w:rsid w:val="00F6150C"/>
    <w:rsid w:val="00F61919"/>
    <w:rsid w:val="00F61983"/>
    <w:rsid w:val="00F61E55"/>
    <w:rsid w:val="00F6242D"/>
    <w:rsid w:val="00F624B7"/>
    <w:rsid w:val="00F6256F"/>
    <w:rsid w:val="00F62737"/>
    <w:rsid w:val="00F62775"/>
    <w:rsid w:val="00F62BAD"/>
    <w:rsid w:val="00F62F14"/>
    <w:rsid w:val="00F63592"/>
    <w:rsid w:val="00F63729"/>
    <w:rsid w:val="00F6373D"/>
    <w:rsid w:val="00F637A1"/>
    <w:rsid w:val="00F63A4B"/>
    <w:rsid w:val="00F63D99"/>
    <w:rsid w:val="00F64249"/>
    <w:rsid w:val="00F64968"/>
    <w:rsid w:val="00F64C90"/>
    <w:rsid w:val="00F64CBB"/>
    <w:rsid w:val="00F64D24"/>
    <w:rsid w:val="00F650A5"/>
    <w:rsid w:val="00F650AE"/>
    <w:rsid w:val="00F650F5"/>
    <w:rsid w:val="00F6519F"/>
    <w:rsid w:val="00F65308"/>
    <w:rsid w:val="00F65436"/>
    <w:rsid w:val="00F65646"/>
    <w:rsid w:val="00F659D7"/>
    <w:rsid w:val="00F65A93"/>
    <w:rsid w:val="00F65FBD"/>
    <w:rsid w:val="00F661BD"/>
    <w:rsid w:val="00F6652D"/>
    <w:rsid w:val="00F66753"/>
    <w:rsid w:val="00F66BE4"/>
    <w:rsid w:val="00F6715B"/>
    <w:rsid w:val="00F6742C"/>
    <w:rsid w:val="00F67621"/>
    <w:rsid w:val="00F676C9"/>
    <w:rsid w:val="00F677B3"/>
    <w:rsid w:val="00F678D5"/>
    <w:rsid w:val="00F70272"/>
    <w:rsid w:val="00F705E8"/>
    <w:rsid w:val="00F706E9"/>
    <w:rsid w:val="00F70764"/>
    <w:rsid w:val="00F70896"/>
    <w:rsid w:val="00F70CF8"/>
    <w:rsid w:val="00F70F9E"/>
    <w:rsid w:val="00F710E0"/>
    <w:rsid w:val="00F712C9"/>
    <w:rsid w:val="00F718DD"/>
    <w:rsid w:val="00F71BC5"/>
    <w:rsid w:val="00F71DD6"/>
    <w:rsid w:val="00F71FAF"/>
    <w:rsid w:val="00F727D7"/>
    <w:rsid w:val="00F72844"/>
    <w:rsid w:val="00F72E82"/>
    <w:rsid w:val="00F72FA1"/>
    <w:rsid w:val="00F73366"/>
    <w:rsid w:val="00F7377E"/>
    <w:rsid w:val="00F73D8A"/>
    <w:rsid w:val="00F7412B"/>
    <w:rsid w:val="00F74549"/>
    <w:rsid w:val="00F74727"/>
    <w:rsid w:val="00F74A73"/>
    <w:rsid w:val="00F74BCD"/>
    <w:rsid w:val="00F74BF1"/>
    <w:rsid w:val="00F75126"/>
    <w:rsid w:val="00F755DA"/>
    <w:rsid w:val="00F75951"/>
    <w:rsid w:val="00F760FF"/>
    <w:rsid w:val="00F76205"/>
    <w:rsid w:val="00F76AE2"/>
    <w:rsid w:val="00F76F29"/>
    <w:rsid w:val="00F770F8"/>
    <w:rsid w:val="00F7754A"/>
    <w:rsid w:val="00F77E7B"/>
    <w:rsid w:val="00F77FD7"/>
    <w:rsid w:val="00F80DCB"/>
    <w:rsid w:val="00F81130"/>
    <w:rsid w:val="00F81248"/>
    <w:rsid w:val="00F81662"/>
    <w:rsid w:val="00F8169D"/>
    <w:rsid w:val="00F81741"/>
    <w:rsid w:val="00F81A1E"/>
    <w:rsid w:val="00F81B67"/>
    <w:rsid w:val="00F81E04"/>
    <w:rsid w:val="00F81E92"/>
    <w:rsid w:val="00F8215A"/>
    <w:rsid w:val="00F82377"/>
    <w:rsid w:val="00F824CD"/>
    <w:rsid w:val="00F82BBC"/>
    <w:rsid w:val="00F82E79"/>
    <w:rsid w:val="00F82FE9"/>
    <w:rsid w:val="00F831FE"/>
    <w:rsid w:val="00F8351E"/>
    <w:rsid w:val="00F83574"/>
    <w:rsid w:val="00F83859"/>
    <w:rsid w:val="00F83E6B"/>
    <w:rsid w:val="00F8490C"/>
    <w:rsid w:val="00F84A47"/>
    <w:rsid w:val="00F84B3C"/>
    <w:rsid w:val="00F85193"/>
    <w:rsid w:val="00F85741"/>
    <w:rsid w:val="00F85B17"/>
    <w:rsid w:val="00F85E25"/>
    <w:rsid w:val="00F864F0"/>
    <w:rsid w:val="00F86E16"/>
    <w:rsid w:val="00F872A3"/>
    <w:rsid w:val="00F87870"/>
    <w:rsid w:val="00F9020A"/>
    <w:rsid w:val="00F907A2"/>
    <w:rsid w:val="00F90869"/>
    <w:rsid w:val="00F90C28"/>
    <w:rsid w:val="00F90F26"/>
    <w:rsid w:val="00F91081"/>
    <w:rsid w:val="00F9156D"/>
    <w:rsid w:val="00F92002"/>
    <w:rsid w:val="00F92105"/>
    <w:rsid w:val="00F92360"/>
    <w:rsid w:val="00F92B14"/>
    <w:rsid w:val="00F93045"/>
    <w:rsid w:val="00F93064"/>
    <w:rsid w:val="00F930D0"/>
    <w:rsid w:val="00F93115"/>
    <w:rsid w:val="00F931F4"/>
    <w:rsid w:val="00F93268"/>
    <w:rsid w:val="00F93489"/>
    <w:rsid w:val="00F93528"/>
    <w:rsid w:val="00F935D7"/>
    <w:rsid w:val="00F935DB"/>
    <w:rsid w:val="00F93AD0"/>
    <w:rsid w:val="00F93BE9"/>
    <w:rsid w:val="00F94AE6"/>
    <w:rsid w:val="00F94DD1"/>
    <w:rsid w:val="00F95439"/>
    <w:rsid w:val="00F95A0C"/>
    <w:rsid w:val="00F95BF4"/>
    <w:rsid w:val="00F95C09"/>
    <w:rsid w:val="00F95C2F"/>
    <w:rsid w:val="00F96136"/>
    <w:rsid w:val="00F961EE"/>
    <w:rsid w:val="00F965C2"/>
    <w:rsid w:val="00F965F1"/>
    <w:rsid w:val="00F966D6"/>
    <w:rsid w:val="00F96B12"/>
    <w:rsid w:val="00F96BDB"/>
    <w:rsid w:val="00F96CEC"/>
    <w:rsid w:val="00F9749D"/>
    <w:rsid w:val="00F975A7"/>
    <w:rsid w:val="00F9788B"/>
    <w:rsid w:val="00F97B6D"/>
    <w:rsid w:val="00FA018C"/>
    <w:rsid w:val="00FA06B8"/>
    <w:rsid w:val="00FA0969"/>
    <w:rsid w:val="00FA09E2"/>
    <w:rsid w:val="00FA0AF6"/>
    <w:rsid w:val="00FA0BB9"/>
    <w:rsid w:val="00FA0BC0"/>
    <w:rsid w:val="00FA0DF2"/>
    <w:rsid w:val="00FA11F1"/>
    <w:rsid w:val="00FA1317"/>
    <w:rsid w:val="00FA16BA"/>
    <w:rsid w:val="00FA1988"/>
    <w:rsid w:val="00FA1FB6"/>
    <w:rsid w:val="00FA22A1"/>
    <w:rsid w:val="00FA2441"/>
    <w:rsid w:val="00FA297E"/>
    <w:rsid w:val="00FA2CA1"/>
    <w:rsid w:val="00FA2D17"/>
    <w:rsid w:val="00FA326D"/>
    <w:rsid w:val="00FA378C"/>
    <w:rsid w:val="00FA38BD"/>
    <w:rsid w:val="00FA441E"/>
    <w:rsid w:val="00FA4801"/>
    <w:rsid w:val="00FA4AED"/>
    <w:rsid w:val="00FA4B00"/>
    <w:rsid w:val="00FA4B18"/>
    <w:rsid w:val="00FA4EA6"/>
    <w:rsid w:val="00FA4EC3"/>
    <w:rsid w:val="00FA50EA"/>
    <w:rsid w:val="00FA5195"/>
    <w:rsid w:val="00FA542A"/>
    <w:rsid w:val="00FA5BF3"/>
    <w:rsid w:val="00FA5C55"/>
    <w:rsid w:val="00FA5EE5"/>
    <w:rsid w:val="00FA622F"/>
    <w:rsid w:val="00FA6407"/>
    <w:rsid w:val="00FA6474"/>
    <w:rsid w:val="00FA653D"/>
    <w:rsid w:val="00FA6B6A"/>
    <w:rsid w:val="00FA6CF6"/>
    <w:rsid w:val="00FA71E7"/>
    <w:rsid w:val="00FA78C0"/>
    <w:rsid w:val="00FA7BBC"/>
    <w:rsid w:val="00FB02FC"/>
    <w:rsid w:val="00FB0A02"/>
    <w:rsid w:val="00FB0C73"/>
    <w:rsid w:val="00FB0F69"/>
    <w:rsid w:val="00FB100F"/>
    <w:rsid w:val="00FB105F"/>
    <w:rsid w:val="00FB10FB"/>
    <w:rsid w:val="00FB135C"/>
    <w:rsid w:val="00FB1FED"/>
    <w:rsid w:val="00FB23E7"/>
    <w:rsid w:val="00FB27FA"/>
    <w:rsid w:val="00FB2E15"/>
    <w:rsid w:val="00FB3284"/>
    <w:rsid w:val="00FB339E"/>
    <w:rsid w:val="00FB346C"/>
    <w:rsid w:val="00FB361C"/>
    <w:rsid w:val="00FB3645"/>
    <w:rsid w:val="00FB3D5E"/>
    <w:rsid w:val="00FB4713"/>
    <w:rsid w:val="00FB474D"/>
    <w:rsid w:val="00FB4F0E"/>
    <w:rsid w:val="00FB5097"/>
    <w:rsid w:val="00FB5388"/>
    <w:rsid w:val="00FB53FA"/>
    <w:rsid w:val="00FB55AF"/>
    <w:rsid w:val="00FB56ED"/>
    <w:rsid w:val="00FB5A37"/>
    <w:rsid w:val="00FB5ADF"/>
    <w:rsid w:val="00FB5B09"/>
    <w:rsid w:val="00FB5C6B"/>
    <w:rsid w:val="00FB5F47"/>
    <w:rsid w:val="00FB63DE"/>
    <w:rsid w:val="00FB66CA"/>
    <w:rsid w:val="00FB6FD4"/>
    <w:rsid w:val="00FB721C"/>
    <w:rsid w:val="00FB73A9"/>
    <w:rsid w:val="00FB7C3A"/>
    <w:rsid w:val="00FC00B9"/>
    <w:rsid w:val="00FC033C"/>
    <w:rsid w:val="00FC08F3"/>
    <w:rsid w:val="00FC0EBF"/>
    <w:rsid w:val="00FC14C6"/>
    <w:rsid w:val="00FC1661"/>
    <w:rsid w:val="00FC16A9"/>
    <w:rsid w:val="00FC1BA1"/>
    <w:rsid w:val="00FC1E21"/>
    <w:rsid w:val="00FC2811"/>
    <w:rsid w:val="00FC296E"/>
    <w:rsid w:val="00FC2C2E"/>
    <w:rsid w:val="00FC2E26"/>
    <w:rsid w:val="00FC2FF9"/>
    <w:rsid w:val="00FC313B"/>
    <w:rsid w:val="00FC3260"/>
    <w:rsid w:val="00FC38EF"/>
    <w:rsid w:val="00FC38F7"/>
    <w:rsid w:val="00FC39E0"/>
    <w:rsid w:val="00FC3EBE"/>
    <w:rsid w:val="00FC4480"/>
    <w:rsid w:val="00FC4722"/>
    <w:rsid w:val="00FC56CE"/>
    <w:rsid w:val="00FC5AAD"/>
    <w:rsid w:val="00FC5B6D"/>
    <w:rsid w:val="00FC5FF1"/>
    <w:rsid w:val="00FC6369"/>
    <w:rsid w:val="00FC6AF6"/>
    <w:rsid w:val="00FC77CA"/>
    <w:rsid w:val="00FC7831"/>
    <w:rsid w:val="00FC7B16"/>
    <w:rsid w:val="00FD003B"/>
    <w:rsid w:val="00FD009A"/>
    <w:rsid w:val="00FD0226"/>
    <w:rsid w:val="00FD07B7"/>
    <w:rsid w:val="00FD08A4"/>
    <w:rsid w:val="00FD09DD"/>
    <w:rsid w:val="00FD0CB8"/>
    <w:rsid w:val="00FD11D5"/>
    <w:rsid w:val="00FD2089"/>
    <w:rsid w:val="00FD22D9"/>
    <w:rsid w:val="00FD2361"/>
    <w:rsid w:val="00FD2A40"/>
    <w:rsid w:val="00FD2F32"/>
    <w:rsid w:val="00FD309D"/>
    <w:rsid w:val="00FD30A8"/>
    <w:rsid w:val="00FD3118"/>
    <w:rsid w:val="00FD31C1"/>
    <w:rsid w:val="00FD3240"/>
    <w:rsid w:val="00FD34C3"/>
    <w:rsid w:val="00FD4183"/>
    <w:rsid w:val="00FD45CF"/>
    <w:rsid w:val="00FD5149"/>
    <w:rsid w:val="00FD5660"/>
    <w:rsid w:val="00FD5E13"/>
    <w:rsid w:val="00FD5E7A"/>
    <w:rsid w:val="00FD69C5"/>
    <w:rsid w:val="00FD7603"/>
    <w:rsid w:val="00FD785E"/>
    <w:rsid w:val="00FD79CF"/>
    <w:rsid w:val="00FD7AB2"/>
    <w:rsid w:val="00FD7C42"/>
    <w:rsid w:val="00FD7F89"/>
    <w:rsid w:val="00FE07AC"/>
    <w:rsid w:val="00FE0C2F"/>
    <w:rsid w:val="00FE0D03"/>
    <w:rsid w:val="00FE0D84"/>
    <w:rsid w:val="00FE1008"/>
    <w:rsid w:val="00FE11AA"/>
    <w:rsid w:val="00FE1403"/>
    <w:rsid w:val="00FE15EE"/>
    <w:rsid w:val="00FE1991"/>
    <w:rsid w:val="00FE1EE8"/>
    <w:rsid w:val="00FE21BF"/>
    <w:rsid w:val="00FE27FE"/>
    <w:rsid w:val="00FE28E1"/>
    <w:rsid w:val="00FE2AB3"/>
    <w:rsid w:val="00FE2B7F"/>
    <w:rsid w:val="00FE2BD5"/>
    <w:rsid w:val="00FE2E26"/>
    <w:rsid w:val="00FE358A"/>
    <w:rsid w:val="00FE3630"/>
    <w:rsid w:val="00FE3A3B"/>
    <w:rsid w:val="00FE3C03"/>
    <w:rsid w:val="00FE3DEB"/>
    <w:rsid w:val="00FE3EB0"/>
    <w:rsid w:val="00FE3EDF"/>
    <w:rsid w:val="00FE4425"/>
    <w:rsid w:val="00FE4489"/>
    <w:rsid w:val="00FE4709"/>
    <w:rsid w:val="00FE497D"/>
    <w:rsid w:val="00FE4C1E"/>
    <w:rsid w:val="00FE54E6"/>
    <w:rsid w:val="00FE60E1"/>
    <w:rsid w:val="00FE60E9"/>
    <w:rsid w:val="00FE6168"/>
    <w:rsid w:val="00FE63EB"/>
    <w:rsid w:val="00FE64D1"/>
    <w:rsid w:val="00FE65D9"/>
    <w:rsid w:val="00FE6BD4"/>
    <w:rsid w:val="00FE6E1B"/>
    <w:rsid w:val="00FE73BC"/>
    <w:rsid w:val="00FF0232"/>
    <w:rsid w:val="00FF09AE"/>
    <w:rsid w:val="00FF10C6"/>
    <w:rsid w:val="00FF1292"/>
    <w:rsid w:val="00FF16F0"/>
    <w:rsid w:val="00FF1CFB"/>
    <w:rsid w:val="00FF1EA2"/>
    <w:rsid w:val="00FF208B"/>
    <w:rsid w:val="00FF24A8"/>
    <w:rsid w:val="00FF26CE"/>
    <w:rsid w:val="00FF2800"/>
    <w:rsid w:val="00FF28BF"/>
    <w:rsid w:val="00FF2A5D"/>
    <w:rsid w:val="00FF2B05"/>
    <w:rsid w:val="00FF33EF"/>
    <w:rsid w:val="00FF3C8B"/>
    <w:rsid w:val="00FF3E0F"/>
    <w:rsid w:val="00FF3ED7"/>
    <w:rsid w:val="00FF4729"/>
    <w:rsid w:val="00FF4885"/>
    <w:rsid w:val="00FF53F9"/>
    <w:rsid w:val="00FF550F"/>
    <w:rsid w:val="00FF566F"/>
    <w:rsid w:val="00FF588F"/>
    <w:rsid w:val="00FF5BCA"/>
    <w:rsid w:val="00FF5BDA"/>
    <w:rsid w:val="00FF5C17"/>
    <w:rsid w:val="00FF5CD4"/>
    <w:rsid w:val="00FF6140"/>
    <w:rsid w:val="00FF6188"/>
    <w:rsid w:val="00FF61C3"/>
    <w:rsid w:val="00FF638E"/>
    <w:rsid w:val="00FF64F0"/>
    <w:rsid w:val="00FF6EAE"/>
    <w:rsid w:val="00FF6F0B"/>
    <w:rsid w:val="00FF757C"/>
    <w:rsid w:val="00FF7777"/>
    <w:rsid w:val="00FF7A9D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633A6CDB"/>
  <w15:chartTrackingRefBased/>
  <w15:docId w15:val="{7B863837-91E9-4B23-8D28-F21D8E9D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78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2 Char,body text1 Char,Body Char,bt Char,body tex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2,body text1,Body,bt,body text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15 pt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39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0B396A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511A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38511A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1A7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2E49F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E49FE"/>
    <w:pPr>
      <w:ind w:left="720"/>
      <w:contextualSpacing/>
    </w:pPr>
    <w:rPr>
      <w:rFonts w:eastAsia="Times New Roman"/>
      <w:szCs w:val="22"/>
    </w:rPr>
  </w:style>
  <w:style w:type="character" w:customStyle="1" w:styleId="Heading5Char">
    <w:name w:val="Heading 5 Char"/>
    <w:link w:val="Heading5"/>
    <w:rsid w:val="003A740A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655D3D"/>
    <w:rPr>
      <w:rFonts w:ascii="Arial" w:hAnsi="Arial"/>
      <w:sz w:val="18"/>
      <w:szCs w:val="18"/>
    </w:rPr>
  </w:style>
  <w:style w:type="character" w:styleId="CommentReference">
    <w:name w:val="annotation reference"/>
    <w:rsid w:val="009552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266"/>
    <w:rPr>
      <w:sz w:val="20"/>
      <w:szCs w:val="25"/>
    </w:rPr>
  </w:style>
  <w:style w:type="character" w:customStyle="1" w:styleId="CommentTextChar">
    <w:name w:val="Comment Text Char"/>
    <w:link w:val="CommentText"/>
    <w:rsid w:val="0095526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266"/>
    <w:rPr>
      <w:b/>
      <w:bCs/>
    </w:rPr>
  </w:style>
  <w:style w:type="character" w:customStyle="1" w:styleId="CommentSubjectChar">
    <w:name w:val="Comment Subject Char"/>
    <w:link w:val="CommentSubject"/>
    <w:rsid w:val="00955266"/>
    <w:rPr>
      <w:rFonts w:ascii="Arial" w:hAnsi="Arial"/>
      <w:b/>
      <w:bCs/>
      <w:szCs w:val="25"/>
    </w:rPr>
  </w:style>
  <w:style w:type="character" w:customStyle="1" w:styleId="FootnoteTextChar">
    <w:name w:val="Footnote Text Char"/>
    <w:aliases w:val="ft Char"/>
    <w:link w:val="FootnoteText"/>
    <w:semiHidden/>
    <w:rsid w:val="00DD7609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DD7609"/>
    <w:rPr>
      <w:vertAlign w:val="superscript"/>
    </w:rPr>
  </w:style>
  <w:style w:type="character" w:customStyle="1" w:styleId="HeaderChar">
    <w:name w:val="Header Char"/>
    <w:link w:val="Header"/>
    <w:uiPriority w:val="99"/>
    <w:rsid w:val="00A42861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68374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740"/>
    <w:rPr>
      <w:rFonts w:ascii="Univers 45 Light" w:hAnsi="Univers 45 Light" w:cs="Univers 45 Light"/>
      <w:color w:val="000000"/>
      <w:lang w:val="en-GB" w:bidi="ar-SA"/>
    </w:rPr>
  </w:style>
  <w:style w:type="character" w:styleId="Hyperlink">
    <w:name w:val="Hyperlink"/>
    <w:basedOn w:val="DefaultParagraphFont"/>
    <w:rsid w:val="001D51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51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" TargetMode="Externa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9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5.xml"/><Relationship Id="rId27" Type="http://schemas.openxmlformats.org/officeDocument/2006/relationships/header" Target="header12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7BBD-BDB5-4DCB-8170-EC1B4550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</TotalTime>
  <Pages>94</Pages>
  <Words>16026</Words>
  <Characters>91350</Characters>
  <Application>Microsoft Office Word</Application>
  <DocSecurity>0</DocSecurity>
  <Lines>761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Suteera, Kamolpattana</cp:lastModifiedBy>
  <cp:revision>7</cp:revision>
  <cp:lastPrinted>2020-02-25T09:24:00Z</cp:lastPrinted>
  <dcterms:created xsi:type="dcterms:W3CDTF">2020-02-24T03:27:00Z</dcterms:created>
  <dcterms:modified xsi:type="dcterms:W3CDTF">2020-02-25T10:15:00Z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