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BC7C3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99B66AD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9BE9E71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0D1133F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FDC0239" w14:textId="77777777" w:rsidR="00EA6304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64E103B" w14:textId="77777777" w:rsidR="00EA6304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14:paraId="2BD1AB3C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5A2E3C2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5083D79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82B4D68" w14:textId="77777777" w:rsidR="00EA6304" w:rsidRPr="005A1AF1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04571C4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32A1DA8" w14:textId="77777777" w:rsidR="00CA76C3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1C08B61" w14:textId="77777777" w:rsidR="001C2128" w:rsidRDefault="001C212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FB772" w14:textId="77777777" w:rsidR="008F1AB0" w:rsidRDefault="008F1AB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A1D5486" w14:textId="77777777" w:rsidR="00B63EA7" w:rsidRPr="00A66401" w:rsidRDefault="00F458F5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A66401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ช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ทวี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</w:t>
      </w:r>
      <w:r w:rsidRPr="00A66401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 (</w:t>
      </w:r>
      <w:r w:rsidRPr="00A6640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A66401">
        <w:rPr>
          <w:rFonts w:ascii="Angsana New" w:hAnsi="Angsana New" w:cs="Angsana New"/>
          <w:sz w:val="52"/>
          <w:szCs w:val="52"/>
          <w:cs/>
        </w:rPr>
        <w:t xml:space="preserve">) </w:t>
      </w:r>
      <w:r w:rsidRPr="00A6640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624076CA" w14:textId="77777777" w:rsidR="00207F38" w:rsidRPr="00A66401" w:rsidRDefault="00207F38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6D642C" w14:textId="77777777" w:rsidR="008A1E19" w:rsidRPr="00623946" w:rsidRDefault="008A1E19" w:rsidP="008A1E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2394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งบการเงินสำหรับปีสิ้นสุด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วันที่ 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>3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Pr="008A1E19">
        <w:rPr>
          <w:rFonts w:asciiTheme="majorBidi" w:hAnsiTheme="majorBidi" w:cstheme="majorBidi"/>
          <w:b w:val="0"/>
          <w:bCs w:val="0"/>
          <w:sz w:val="32"/>
          <w:szCs w:val="32"/>
        </w:rPr>
        <w:t>2562</w:t>
      </w:r>
    </w:p>
    <w:p w14:paraId="76843BC1" w14:textId="77777777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F54450" w14:textId="3E6E5CB0" w:rsidR="00B63EA7" w:rsidRPr="00A66401" w:rsidRDefault="00B63EA7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A6640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F5602E" w:rsidRPr="00A6640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614A8BCD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03E2100B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28E1DF0" w14:textId="77777777" w:rsidR="00CA76C3" w:rsidRPr="00A66401" w:rsidRDefault="00CA76C3" w:rsidP="000C6FE9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711F2C8B" w14:textId="77777777" w:rsidR="007C2D59" w:rsidRPr="00A66401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7C2D59" w:rsidRPr="00A66401" w:rsidSect="004B6414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482" w:footer="272" w:gutter="0"/>
          <w:pgNumType w:start="1"/>
          <w:cols w:space="720"/>
          <w:titlePg/>
          <w:docGrid w:linePitch="245"/>
        </w:sectPr>
      </w:pPr>
    </w:p>
    <w:tbl>
      <w:tblPr>
        <w:tblW w:w="25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  <w:gridCol w:w="7920"/>
        <w:gridCol w:w="7920"/>
      </w:tblGrid>
      <w:tr w:rsidR="00562CEB" w:rsidRPr="00A66401" w14:paraId="3B6D6053" w14:textId="77777777" w:rsidTr="002E0A03">
        <w:trPr>
          <w:gridAfter w:val="2"/>
          <w:wAfter w:w="15840" w:type="dxa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3FCBEB7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2D53D1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FF52A87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6640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A66401" w14:paraId="62FA0B91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70"/>
        </w:trPr>
        <w:tc>
          <w:tcPr>
            <w:tcW w:w="1278" w:type="dxa"/>
          </w:tcPr>
          <w:p w14:paraId="6E151D7A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18BC8B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3F05F7A3" w14:textId="77777777" w:rsidR="00562CEB" w:rsidRPr="00A66401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562CEB" w:rsidRPr="00A66401" w14:paraId="67CE75FD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2D9AB456" w14:textId="77777777" w:rsidR="00562CEB" w:rsidRPr="001C2495" w:rsidRDefault="008E53DC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30507FB" w14:textId="77777777" w:rsidR="00562CEB" w:rsidRPr="001C2495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30FFFA1" w14:textId="77777777" w:rsidR="00562CEB" w:rsidRPr="001C2495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562CEB" w:rsidRPr="00A66401" w14:paraId="1DF5DF8E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76915515" w14:textId="77777777" w:rsidR="00562CEB" w:rsidRPr="001C2495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079EF3B" w14:textId="77777777" w:rsidR="00562CEB" w:rsidRPr="001C2495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20DB73CA" w14:textId="7F301C57" w:rsidR="00562CEB" w:rsidRPr="001C2495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E0A03" w:rsidRPr="00A66401" w14:paraId="72EB0C56" w14:textId="7E57EC93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7297E1" w14:textId="57A097BB" w:rsidR="002E0A03" w:rsidRPr="00616CB9" w:rsidRDefault="00050C52" w:rsidP="002E0A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theme="minorBidi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3985C1" w14:textId="77777777" w:rsidR="002E0A03" w:rsidRPr="001C2495" w:rsidRDefault="002E0A03" w:rsidP="002E0A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CD0FFC" w14:textId="3D2D539B" w:rsidR="002E0A03" w:rsidRPr="001C2495" w:rsidRDefault="002E0A03" w:rsidP="002E0A0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2495">
              <w:rPr>
                <w:rFonts w:ascii="Angsana New" w:hAnsi="Angsana New" w:hint="cs"/>
                <w:sz w:val="30"/>
                <w:szCs w:val="30"/>
                <w:cs/>
              </w:rPr>
              <w:t>นโยบายการบัญชีที่สำคัญ</w:t>
            </w:r>
          </w:p>
        </w:tc>
        <w:tc>
          <w:tcPr>
            <w:tcW w:w="7920" w:type="dxa"/>
          </w:tcPr>
          <w:p w14:paraId="0E1BCC3A" w14:textId="77777777" w:rsidR="002E0A03" w:rsidRPr="00A66401" w:rsidRDefault="002E0A03" w:rsidP="002E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7920" w:type="dxa"/>
          </w:tcPr>
          <w:p w14:paraId="5B767442" w14:textId="731B242B" w:rsidR="002E0A03" w:rsidRPr="00A66401" w:rsidRDefault="002E0A03" w:rsidP="002E0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2E0A0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นโยบายการบัญชี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ที่สำคัญ</w:t>
            </w:r>
          </w:p>
        </w:tc>
      </w:tr>
      <w:tr w:rsidR="00050C52" w:rsidRPr="00A66401" w14:paraId="3DBA9A6E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D31F12" w14:textId="69BDAFF4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8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B5BB5E8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5E39E1" w14:textId="0C935D76" w:rsidR="00050C52" w:rsidRPr="001C2495" w:rsidRDefault="00050C52" w:rsidP="00050C5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C2495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920" w:type="dxa"/>
          </w:tcPr>
          <w:p w14:paraId="31DF5A36" w14:textId="77777777" w:rsidR="00050C52" w:rsidRPr="00A66401" w:rsidRDefault="00050C52" w:rsidP="0005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7920" w:type="dxa"/>
          </w:tcPr>
          <w:p w14:paraId="60948B8D" w14:textId="77777777" w:rsidR="00050C52" w:rsidRPr="002E0A03" w:rsidRDefault="00050C52" w:rsidP="00050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050C52" w:rsidRPr="00A66401" w14:paraId="263DA907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5FF448C2" w14:textId="75968AD5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8"/>
              </w:rPr>
              <w:t>5</w:t>
            </w:r>
          </w:p>
        </w:tc>
        <w:tc>
          <w:tcPr>
            <w:tcW w:w="270" w:type="dxa"/>
          </w:tcPr>
          <w:p w14:paraId="39981960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B124068" w14:textId="7F410BCF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50C52" w:rsidRPr="00A66401" w14:paraId="1BA64D4A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774790F8" w14:textId="105436EF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F91701C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98698F1" w14:textId="7CE80ABE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และลูกหนี้อื่น</w:t>
            </w:r>
          </w:p>
        </w:tc>
      </w:tr>
      <w:tr w:rsidR="00050C52" w:rsidRPr="00A66401" w14:paraId="6341E7A4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55EFCD66" w14:textId="782A0BAF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BA7A0C3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8CF4976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สินทรัพย์และหนี้สินที่เกิดจากสัญญา</w:t>
            </w:r>
          </w:p>
        </w:tc>
      </w:tr>
      <w:tr w:rsidR="00050C52" w:rsidRPr="00A66401" w14:paraId="1EBCD2F7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72606C1F" w14:textId="61612EDD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20D087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DECC135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50C52" w:rsidRPr="00A66401" w14:paraId="3BC2343C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4CF616DC" w14:textId="592D4381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7D7DA8E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EE82AE3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050C52" w:rsidRPr="00A66401" w14:paraId="68AFD887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245ABF9C" w14:textId="28CCBAA4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48758708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FCA230F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การดำเนินงานร่วมกัน</w:t>
            </w:r>
          </w:p>
        </w:tc>
      </w:tr>
      <w:tr w:rsidR="00050C52" w:rsidRPr="00A66401" w14:paraId="4C07ABB3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3D12AA54" w14:textId="78D6EA58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1D38F4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C1E9359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050C52" w:rsidRPr="00A66401" w14:paraId="73FFF0B9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5D52E138" w14:textId="760BCCC3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F971076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715F6704" w14:textId="77777777" w:rsidR="00050C52" w:rsidRPr="00616CB9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16C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50C52" w:rsidRPr="00A66401" w14:paraId="0DAAA5CC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3CC2D52E" w14:textId="5735F341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97915D0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54686B5" w14:textId="77777777" w:rsidR="00050C52" w:rsidRPr="00616CB9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16C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616CB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616CB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050C52" w:rsidRPr="00A66401" w14:paraId="520118EF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66A746FE" w14:textId="6BB5C950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A5B6DD8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6091BCB3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050C52" w:rsidRPr="00A66401" w14:paraId="748BA565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1E558338" w14:textId="6526AFE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197ADB2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2EF61E7" w14:textId="22E8B56C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</w:tr>
      <w:tr w:rsidR="00050C52" w:rsidRPr="00A66401" w14:paraId="66E8DFDE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0F2676F9" w14:textId="13D81850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1AEE262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D2F9EB8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050C52" w:rsidRPr="00A66401" w14:paraId="7520C982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0EE13E7D" w14:textId="26738716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226F808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C0634B4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050C52" w:rsidRPr="00A66401" w14:paraId="4EBB917D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1FFFF0D9" w14:textId="08D15999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C777AB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5746B5DC" w14:textId="21DC0D35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สำรองตามกฏหมาย</w:t>
            </w:r>
          </w:p>
        </w:tc>
      </w:tr>
      <w:tr w:rsidR="00050C52" w:rsidRPr="00A66401" w14:paraId="247CBCD5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05DF848E" w14:textId="25533418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6AECE6AB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1D5A18F9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050C52" w:rsidRPr="00A66401" w14:paraId="5434E833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79D0E7A2" w14:textId="66163C45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E532983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76C6394" w14:textId="7CD1BA30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050C52" w:rsidRPr="00A66401" w14:paraId="5FB12BB2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5C832EA0" w14:textId="3C0F645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FA0853F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3C24828D" w14:textId="0EA44D7A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050C52" w:rsidRPr="00A66401" w14:paraId="1DE982D4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1F1847E6" w14:textId="68A00A6F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18B0D90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E93F9F8" w14:textId="044FFC60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050C52" w:rsidRPr="00A66401" w14:paraId="685DF728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73E15429" w14:textId="1B20A191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6669C23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4980AC47" w14:textId="745849EF" w:rsidR="00050C52" w:rsidRPr="001C2495" w:rsidRDefault="00050C52" w:rsidP="00050C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24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ภาษีเงินได้</w:t>
            </w:r>
          </w:p>
        </w:tc>
      </w:tr>
      <w:tr w:rsidR="00050C52" w:rsidRPr="00A66401" w14:paraId="6BADE728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  <w:trHeight w:val="407"/>
        </w:trPr>
        <w:tc>
          <w:tcPr>
            <w:tcW w:w="1278" w:type="dxa"/>
            <w:shd w:val="clear" w:color="auto" w:fill="auto"/>
          </w:tcPr>
          <w:p w14:paraId="038E9941" w14:textId="16F676BD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09A1454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14:paraId="020A9976" w14:textId="2351440C" w:rsidR="00050C52" w:rsidRPr="001C2495" w:rsidRDefault="00050C52" w:rsidP="00050C5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C24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สิทธิประโยชน์จากการส่งเสริมการลงทุน</w:t>
            </w:r>
          </w:p>
        </w:tc>
      </w:tr>
      <w:tr w:rsidR="00050C52" w:rsidRPr="00A66401" w14:paraId="46B0FE3F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60650FF1" w14:textId="163327C1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0218537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10061B4" w14:textId="65890DBA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050C52" w:rsidRPr="00A66401" w14:paraId="4777D8A3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  <w:shd w:val="clear" w:color="auto" w:fill="auto"/>
          </w:tcPr>
          <w:p w14:paraId="3E1EF208" w14:textId="708EE302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249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437F792" w14:textId="77777777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32216DA3" w14:textId="2B8C2870" w:rsidR="00050C52" w:rsidRPr="001C2495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C2495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50C52" w:rsidRPr="00A66401" w14:paraId="0A80634F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0F169826" w14:textId="233111EB" w:rsidR="00050C52" w:rsidRPr="00A66401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0D79470" w14:textId="77777777" w:rsidR="00050C52" w:rsidRPr="00A66401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19667417" w14:textId="77777777" w:rsidR="00050C52" w:rsidRPr="00B62A03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050C52" w:rsidRPr="00A66401" w14:paraId="3B8631FF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7A6E9614" w14:textId="22F18B2B" w:rsidR="00050C52" w:rsidRPr="00A66401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7F8068EF" w14:textId="77777777" w:rsidR="00050C52" w:rsidRPr="00A66401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4699C6" w14:textId="77777777" w:rsidR="00050C52" w:rsidRPr="00B62A03" w:rsidRDefault="00050C52" w:rsidP="00050C5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EF7793" w:rsidRPr="00A66401" w14:paraId="772E2656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7277B980" w14:textId="15C0592C" w:rsidR="00EF7793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761458A6" w14:textId="77777777" w:rsidR="00EF7793" w:rsidRPr="00A66401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99C52E" w14:textId="4EF594D3" w:rsidR="00EF7793" w:rsidRPr="00B62A03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F779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EF7793" w:rsidRPr="00A66401" w14:paraId="71365607" w14:textId="77777777" w:rsidTr="002E0A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5D8A25B1" w14:textId="4AB00408" w:rsidR="00EF7793" w:rsidRPr="00A66401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17D4F21C" w14:textId="77777777" w:rsidR="00EF7793" w:rsidRPr="00A66401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58EAD8" w14:textId="77777777" w:rsidR="00EF7793" w:rsidRPr="00B62A03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62A0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EF7793" w:rsidRPr="00A66401" w14:paraId="4CE6F8B9" w14:textId="77777777" w:rsidTr="001A58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5840" w:type="dxa"/>
        </w:trPr>
        <w:tc>
          <w:tcPr>
            <w:tcW w:w="1278" w:type="dxa"/>
          </w:tcPr>
          <w:p w14:paraId="4C8F4A85" w14:textId="178F186F" w:rsidR="00EF7793" w:rsidRPr="00A66401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302AB373" w14:textId="77777777" w:rsidR="00EF7793" w:rsidRPr="00A66401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33022A" w14:textId="77777777" w:rsidR="00EF7793" w:rsidRPr="00013E1C" w:rsidRDefault="00EF7793" w:rsidP="00EF77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</w:pPr>
            <w:r w:rsidRPr="00013E1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การจัด</w:t>
            </w:r>
            <w:r w:rsidRPr="00013E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ประเภท</w:t>
            </w:r>
            <w:r w:rsidRPr="00013E1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รายการใหม่</w:t>
            </w:r>
          </w:p>
        </w:tc>
      </w:tr>
    </w:tbl>
    <w:p w14:paraId="18CFAE54" w14:textId="77777777" w:rsidR="00562CEB" w:rsidRPr="00A66401" w:rsidRDefault="00562CEB" w:rsidP="00562CEB"/>
    <w:p w14:paraId="725F8994" w14:textId="00453EEB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A66401">
        <w:br w:type="page"/>
      </w:r>
      <w:r w:rsidRPr="00A6640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62DF464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C058375" w14:textId="7707DE64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งบการเงินนี้ได้รับอนุมัติให้ออกงบการเงินจากคณะกรรมการบริหารเมื่อวันที่ </w:t>
      </w:r>
      <w:r w:rsidR="000B7F92" w:rsidRPr="0091700C">
        <w:rPr>
          <w:rFonts w:ascii="Angsana New" w:hAnsi="Angsana New"/>
          <w:sz w:val="30"/>
          <w:szCs w:val="30"/>
        </w:rPr>
        <w:t>25</w:t>
      </w:r>
      <w:r w:rsidR="00BE7767" w:rsidRPr="00A66401">
        <w:rPr>
          <w:rFonts w:ascii="Angsana New" w:hAnsi="Angsana New"/>
          <w:sz w:val="30"/>
          <w:szCs w:val="30"/>
        </w:rPr>
        <w:t xml:space="preserve"> </w:t>
      </w:r>
      <w:r w:rsidR="008A1E19">
        <w:rPr>
          <w:rFonts w:ascii="Angsana New" w:hAnsi="Angsana New" w:hint="cs"/>
          <w:sz w:val="30"/>
          <w:szCs w:val="30"/>
          <w:cs/>
        </w:rPr>
        <w:t>กุมภาพันธ์</w:t>
      </w:r>
      <w:r w:rsidR="00BE7767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BE7767" w:rsidRPr="00A66401">
        <w:rPr>
          <w:rFonts w:ascii="Angsana New" w:hAnsi="Angsana New"/>
          <w:sz w:val="30"/>
          <w:szCs w:val="30"/>
        </w:rPr>
        <w:t>256</w:t>
      </w:r>
      <w:r w:rsidR="008A1E19">
        <w:rPr>
          <w:rFonts w:ascii="Angsana New" w:hAnsi="Angsana New"/>
          <w:sz w:val="30"/>
          <w:szCs w:val="30"/>
        </w:rPr>
        <w:t>3</w:t>
      </w:r>
    </w:p>
    <w:p w14:paraId="3A910542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68838213" w14:textId="77777777" w:rsidR="00562CEB" w:rsidRPr="00A66401" w:rsidRDefault="00562CEB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8220F96" w14:textId="77777777" w:rsidR="00562CEB" w:rsidRPr="00A66401" w:rsidRDefault="001521F6" w:rsidP="00562CE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tab/>
      </w:r>
    </w:p>
    <w:p w14:paraId="6DBCAA8E" w14:textId="691F4FFF" w:rsidR="007C4E28" w:rsidRPr="00A66401" w:rsidRDefault="007C222C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บริษัท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ช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ทวี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จำกัด</w:t>
      </w:r>
      <w:r w:rsidRPr="00A66401">
        <w:rPr>
          <w:rFonts w:ascii="Angsana New" w:hAnsi="Angsana New"/>
          <w:sz w:val="30"/>
          <w:szCs w:val="30"/>
          <w:cs/>
        </w:rPr>
        <w:t xml:space="preserve"> (</w:t>
      </w:r>
      <w:r w:rsidRPr="00A66401">
        <w:rPr>
          <w:rFonts w:ascii="Angsana New" w:hAnsi="Angsana New" w:hint="cs"/>
          <w:sz w:val="30"/>
          <w:szCs w:val="30"/>
          <w:cs/>
        </w:rPr>
        <w:t>มหาชน</w:t>
      </w:r>
      <w:r w:rsidRPr="00A66401">
        <w:rPr>
          <w:rFonts w:ascii="Angsana New" w:hAnsi="Angsana New"/>
          <w:sz w:val="30"/>
          <w:szCs w:val="30"/>
          <w:cs/>
        </w:rPr>
        <w:t>)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(</w:t>
      </w:r>
      <w:r w:rsidR="00562CEB" w:rsidRPr="00A66401">
        <w:rPr>
          <w:rFonts w:ascii="Angsana New" w:hAnsi="Angsana New"/>
          <w:sz w:val="30"/>
          <w:szCs w:val="30"/>
        </w:rPr>
        <w:t>“</w:t>
      </w:r>
      <w:r w:rsidR="00562CEB" w:rsidRPr="00A66401">
        <w:rPr>
          <w:rFonts w:ascii="Angsana New" w:hAnsi="Angsana New"/>
          <w:sz w:val="30"/>
          <w:szCs w:val="30"/>
          <w:cs/>
        </w:rPr>
        <w:t>บริษัท</w:t>
      </w:r>
      <w:r w:rsidR="00562CEB" w:rsidRPr="00A66401">
        <w:rPr>
          <w:rFonts w:ascii="Angsana New" w:hAnsi="Angsana New"/>
          <w:sz w:val="30"/>
          <w:szCs w:val="30"/>
        </w:rPr>
        <w:t xml:space="preserve">”) </w:t>
      </w:r>
      <w:r w:rsidR="00562CEB" w:rsidRPr="00A66401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="00562CEB" w:rsidRPr="00A66401">
        <w:rPr>
          <w:rFonts w:ascii="Angsana New" w:hAnsi="Angsana New" w:hint="cs"/>
          <w:sz w:val="30"/>
          <w:szCs w:val="30"/>
          <w:cs/>
        </w:rPr>
        <w:t>มี</w:t>
      </w:r>
      <w:r w:rsidR="00562CEB" w:rsidRPr="00A66401">
        <w:rPr>
          <w:rFonts w:ascii="Angsana New" w:hAnsi="Angsana New"/>
          <w:sz w:val="30"/>
          <w:szCs w:val="30"/>
          <w:cs/>
        </w:rPr>
        <w:t>ที่อยู่จดทะเบียน</w:t>
      </w:r>
      <w:r w:rsidR="007C4E28" w:rsidRPr="00A66401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79E80B35" w14:textId="77777777" w:rsidR="007C4E28" w:rsidRPr="00A66401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7C4E28" w:rsidRPr="00A66401" w14:paraId="2412E40D" w14:textId="77777777" w:rsidTr="00885544">
        <w:tc>
          <w:tcPr>
            <w:tcW w:w="3150" w:type="dxa"/>
            <w:shd w:val="clear" w:color="auto" w:fill="auto"/>
          </w:tcPr>
          <w:p w14:paraId="5602F9BF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4B33FA37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265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ถนนกลางเมือง ตำบลเมืองเก่า อำเภอเมือง จังหวัดขอนแก่น</w:t>
            </w:r>
          </w:p>
        </w:tc>
      </w:tr>
      <w:tr w:rsidR="007C4E28" w:rsidRPr="00A66401" w14:paraId="6359BD16" w14:textId="77777777" w:rsidTr="00885544">
        <w:tc>
          <w:tcPr>
            <w:tcW w:w="3150" w:type="dxa"/>
            <w:shd w:val="clear" w:color="auto" w:fill="auto"/>
          </w:tcPr>
          <w:p w14:paraId="03C398EC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1 :</w:t>
            </w:r>
          </w:p>
        </w:tc>
        <w:tc>
          <w:tcPr>
            <w:tcW w:w="6138" w:type="dxa"/>
            <w:shd w:val="clear" w:color="auto" w:fill="auto"/>
          </w:tcPr>
          <w:p w14:paraId="01CE532E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96/25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ถนนวิภาวดีรังสิต แขวงตลาดบางเขน เขตหลักสี่ กรุงเทพฯ</w:t>
            </w:r>
          </w:p>
        </w:tc>
      </w:tr>
      <w:tr w:rsidR="007C4E28" w:rsidRPr="00A66401" w14:paraId="5FF52A28" w14:textId="77777777" w:rsidTr="00885544">
        <w:tc>
          <w:tcPr>
            <w:tcW w:w="3150" w:type="dxa"/>
            <w:shd w:val="clear" w:color="auto" w:fill="auto"/>
          </w:tcPr>
          <w:p w14:paraId="04B7E9BD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2 :</w:t>
            </w:r>
          </w:p>
        </w:tc>
        <w:tc>
          <w:tcPr>
            <w:tcW w:w="6138" w:type="dxa"/>
            <w:shd w:val="clear" w:color="auto" w:fill="auto"/>
          </w:tcPr>
          <w:p w14:paraId="1E8E9BA1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66/5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ตำบลโป่ง อำเภอบางละมุง จังหวัดชลบุรี</w:t>
            </w:r>
          </w:p>
        </w:tc>
      </w:tr>
      <w:tr w:rsidR="007C4E28" w:rsidRPr="00A66401" w14:paraId="5B7AF5E3" w14:textId="77777777" w:rsidTr="00885544">
        <w:tc>
          <w:tcPr>
            <w:tcW w:w="3150" w:type="dxa"/>
            <w:shd w:val="clear" w:color="auto" w:fill="auto"/>
          </w:tcPr>
          <w:p w14:paraId="5B5F22FC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3 :</w:t>
            </w:r>
          </w:p>
        </w:tc>
        <w:tc>
          <w:tcPr>
            <w:tcW w:w="6138" w:type="dxa"/>
            <w:shd w:val="clear" w:color="auto" w:fill="auto"/>
          </w:tcPr>
          <w:p w14:paraId="6BCE114F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62/25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 ตำบลลำไทร อำเภอวังน้อย จังหวัดพระนครศรีอยุธยา</w:t>
            </w:r>
          </w:p>
        </w:tc>
      </w:tr>
      <w:tr w:rsidR="007C4E28" w:rsidRPr="00A66401" w14:paraId="5D473131" w14:textId="77777777" w:rsidTr="00885544">
        <w:tc>
          <w:tcPr>
            <w:tcW w:w="3150" w:type="dxa"/>
            <w:shd w:val="clear" w:color="auto" w:fill="auto"/>
          </w:tcPr>
          <w:p w14:paraId="1737FEC7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สาขาที่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4 :</w:t>
            </w:r>
          </w:p>
        </w:tc>
        <w:tc>
          <w:tcPr>
            <w:tcW w:w="6138" w:type="dxa"/>
            <w:shd w:val="clear" w:color="auto" w:fill="auto"/>
          </w:tcPr>
          <w:p w14:paraId="5A35CEB1" w14:textId="77777777" w:rsidR="007C4E28" w:rsidRPr="00A66401" w:rsidRDefault="007C4E28" w:rsidP="00885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37/30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ตำบลหนองขาม อำเภอศรีราชา จังหวัดชลบุรี</w:t>
            </w:r>
          </w:p>
        </w:tc>
      </w:tr>
    </w:tbl>
    <w:p w14:paraId="0F371D4A" w14:textId="77777777" w:rsidR="007C4E28" w:rsidRPr="00A66401" w:rsidRDefault="007C4E28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4877BB" w14:textId="322F7923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050C52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/>
          <w:sz w:val="30"/>
          <w:szCs w:val="30"/>
          <w:cs/>
        </w:rPr>
        <w:t xml:space="preserve">ได้แก่ </w:t>
      </w:r>
      <w:r w:rsidR="0061400A" w:rsidRPr="00A66401">
        <w:rPr>
          <w:rFonts w:ascii="Angsana New" w:hAnsi="Angsana New" w:hint="cs"/>
          <w:sz w:val="30"/>
          <w:szCs w:val="30"/>
          <w:cs/>
        </w:rPr>
        <w:t>นายสุรเดช</w:t>
      </w:r>
      <w:r w:rsidR="0061400A" w:rsidRPr="00A66401">
        <w:rPr>
          <w:rFonts w:ascii="Angsana New" w:hAnsi="Angsana New"/>
          <w:sz w:val="30"/>
          <w:szCs w:val="30"/>
          <w:cs/>
        </w:rPr>
        <w:t xml:space="preserve"> </w:t>
      </w:r>
      <w:r w:rsidR="0061400A" w:rsidRPr="00A66401">
        <w:rPr>
          <w:rFonts w:ascii="Angsana New" w:hAnsi="Angsana New" w:hint="cs"/>
          <w:sz w:val="30"/>
          <w:szCs w:val="30"/>
          <w:cs/>
        </w:rPr>
        <w:t>ทวีแสงสกุลไทย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</w:p>
    <w:p w14:paraId="4A264482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91F0791" w14:textId="16D16C74" w:rsidR="00562CEB" w:rsidRPr="00A66401" w:rsidRDefault="007C4E28" w:rsidP="007C4E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กลุ่ม</w:t>
      </w:r>
      <w:r w:rsidR="00562CEB" w:rsidRPr="00A6640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043278" w:rsidRPr="00A66401">
        <w:rPr>
          <w:rFonts w:ascii="Angsana New" w:hAnsi="Angsana New" w:hint="cs"/>
          <w:sz w:val="30"/>
          <w:szCs w:val="30"/>
          <w:cs/>
        </w:rPr>
        <w:t>การผลิต</w:t>
      </w:r>
      <w:r w:rsidR="00043278" w:rsidRPr="00A66401">
        <w:rPr>
          <w:rFonts w:ascii="Angsana New" w:hAnsi="Angsana New"/>
          <w:sz w:val="30"/>
          <w:szCs w:val="30"/>
          <w:cs/>
        </w:rPr>
        <w:t xml:space="preserve"> </w:t>
      </w:r>
      <w:r w:rsidR="00043278" w:rsidRPr="00A66401">
        <w:rPr>
          <w:rFonts w:ascii="Angsana New" w:hAnsi="Angsana New" w:hint="cs"/>
          <w:sz w:val="30"/>
          <w:szCs w:val="30"/>
          <w:cs/>
        </w:rPr>
        <w:t>ขาย</w:t>
      </w:r>
      <w:r w:rsidR="00043278" w:rsidRPr="00A66401">
        <w:rPr>
          <w:rFonts w:ascii="Angsana New" w:hAnsi="Angsana New"/>
          <w:sz w:val="30"/>
          <w:szCs w:val="30"/>
          <w:cs/>
        </w:rPr>
        <w:t xml:space="preserve"> </w:t>
      </w:r>
      <w:r w:rsidR="00043278" w:rsidRPr="00A66401">
        <w:rPr>
          <w:rFonts w:ascii="Angsana New" w:hAnsi="Angsana New" w:hint="cs"/>
          <w:sz w:val="30"/>
          <w:szCs w:val="30"/>
          <w:cs/>
        </w:rPr>
        <w:t>และบริการเกี่ยวกับการประกอบรถพ่วงและยานพาหนะและอุปกรณ์แบบพิเศษ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รายละเอียดของบริษัทย่อย</w:t>
      </w:r>
      <w:r w:rsidR="00EC59DB" w:rsidRPr="00A66401">
        <w:rPr>
          <w:rFonts w:ascii="Angsana New" w:hAnsi="Angsana New" w:hint="cs"/>
          <w:sz w:val="30"/>
          <w:szCs w:val="30"/>
          <w:cs/>
        </w:rPr>
        <w:t>ที่บริษัทถือหุ้น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8E53DC" w:rsidRPr="00A66401">
        <w:rPr>
          <w:rFonts w:ascii="Angsana New" w:hAnsi="Angsana New" w:hint="cs"/>
          <w:sz w:val="30"/>
          <w:szCs w:val="30"/>
        </w:rPr>
        <w:t>3</w:t>
      </w:r>
      <w:r w:rsidR="00562CEB" w:rsidRPr="00A66401">
        <w:rPr>
          <w:rFonts w:ascii="Angsana New" w:hAnsi="Angsana New"/>
          <w:sz w:val="30"/>
          <w:szCs w:val="30"/>
        </w:rPr>
        <w:t xml:space="preserve">1 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62CEB" w:rsidRPr="00A66401">
        <w:rPr>
          <w:rFonts w:ascii="Angsana New" w:hAnsi="Angsana New"/>
          <w:sz w:val="30"/>
          <w:szCs w:val="30"/>
        </w:rPr>
        <w:t>256</w:t>
      </w:r>
      <w:r w:rsidR="008A1E19">
        <w:rPr>
          <w:rFonts w:ascii="Angsana New" w:hAnsi="Angsana New"/>
          <w:sz w:val="30"/>
          <w:szCs w:val="30"/>
        </w:rPr>
        <w:t xml:space="preserve">2 </w:t>
      </w:r>
      <w:r w:rsidR="008A1E19">
        <w:rPr>
          <w:rFonts w:ascii="Angsana New" w:hAnsi="Angsana New" w:hint="cs"/>
          <w:sz w:val="30"/>
          <w:szCs w:val="30"/>
          <w:cs/>
        </w:rPr>
        <w:t xml:space="preserve">และ </w:t>
      </w:r>
      <w:r w:rsidR="008A1E19">
        <w:rPr>
          <w:rFonts w:ascii="Angsana New" w:hAnsi="Angsana New"/>
          <w:sz w:val="30"/>
          <w:szCs w:val="30"/>
        </w:rPr>
        <w:t>2561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7672256E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7" w:type="dxa"/>
        <w:tblInd w:w="558" w:type="dxa"/>
        <w:tblLook w:val="01E0" w:firstRow="1" w:lastRow="1" w:firstColumn="1" w:lastColumn="1" w:noHBand="0" w:noVBand="0"/>
      </w:tblPr>
      <w:tblGrid>
        <w:gridCol w:w="3510"/>
        <w:gridCol w:w="3330"/>
        <w:gridCol w:w="1170"/>
        <w:gridCol w:w="1157"/>
      </w:tblGrid>
      <w:tr w:rsidR="00562CEB" w:rsidRPr="00A66401" w14:paraId="4A970581" w14:textId="77777777" w:rsidTr="00F250F7">
        <w:trPr>
          <w:cantSplit/>
          <w:tblHeader/>
        </w:trPr>
        <w:tc>
          <w:tcPr>
            <w:tcW w:w="3510" w:type="dxa"/>
          </w:tcPr>
          <w:p w14:paraId="1412F26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35EA6CF4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27" w:type="dxa"/>
            <w:gridSpan w:val="2"/>
          </w:tcPr>
          <w:p w14:paraId="7D629910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562CEB" w:rsidRPr="00A66401" w14:paraId="0ABEB5FB" w14:textId="77777777" w:rsidTr="00F250F7">
        <w:trPr>
          <w:cantSplit/>
          <w:tblHeader/>
        </w:trPr>
        <w:tc>
          <w:tcPr>
            <w:tcW w:w="3510" w:type="dxa"/>
          </w:tcPr>
          <w:p w14:paraId="1EBB081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30" w:type="dxa"/>
          </w:tcPr>
          <w:p w14:paraId="08325F9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F8988F6" w14:textId="62DA87C7" w:rsidR="00562CEB" w:rsidRPr="00A66401" w:rsidRDefault="001D500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8A1E1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8A1E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7" w:type="dxa"/>
            <w:shd w:val="clear" w:color="auto" w:fill="FFFFFF"/>
          </w:tcPr>
          <w:p w14:paraId="2A57F0D4" w14:textId="77777777" w:rsidR="00562CEB" w:rsidRPr="00A66401" w:rsidRDefault="008E53DC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="00562CEB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62CEB" w:rsidRPr="00A66401" w14:paraId="3F2584D0" w14:textId="77777777" w:rsidTr="00F250F7">
        <w:trPr>
          <w:cantSplit/>
          <w:tblHeader/>
        </w:trPr>
        <w:tc>
          <w:tcPr>
            <w:tcW w:w="3510" w:type="dxa"/>
          </w:tcPr>
          <w:p w14:paraId="5158242A" w14:textId="77777777" w:rsidR="00562CEB" w:rsidRPr="00A66401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3D705220" w14:textId="77777777" w:rsidR="00562CEB" w:rsidRPr="00A66401" w:rsidRDefault="007C4E28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70" w:type="dxa"/>
            <w:shd w:val="clear" w:color="auto" w:fill="FFFFFF"/>
          </w:tcPr>
          <w:p w14:paraId="190B5A90" w14:textId="77777777" w:rsidR="00562CEB" w:rsidRPr="00A66401" w:rsidRDefault="00562CEB" w:rsidP="0004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157" w:type="dxa"/>
            <w:shd w:val="clear" w:color="auto" w:fill="FFFFFF"/>
          </w:tcPr>
          <w:p w14:paraId="639DFDF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043278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562CEB" w:rsidRPr="00A66401" w14:paraId="6BB0959F" w14:textId="77777777" w:rsidTr="00F250F7">
        <w:trPr>
          <w:cantSplit/>
          <w:trHeight w:val="290"/>
        </w:trPr>
        <w:tc>
          <w:tcPr>
            <w:tcW w:w="3510" w:type="dxa"/>
          </w:tcPr>
          <w:p w14:paraId="1D64F85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3330" w:type="dxa"/>
          </w:tcPr>
          <w:p w14:paraId="459877E6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C9F4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1B72FC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F030E" w:rsidRPr="00A66401" w14:paraId="53AC26FF" w14:textId="77777777" w:rsidTr="00F250F7">
        <w:trPr>
          <w:cantSplit/>
        </w:trPr>
        <w:tc>
          <w:tcPr>
            <w:tcW w:w="3510" w:type="dxa"/>
          </w:tcPr>
          <w:p w14:paraId="7068D4AB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330" w:type="dxa"/>
          </w:tcPr>
          <w:p w14:paraId="00B3A839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ผลิต ตกแต่ง ประกอบและซ่อมแซม</w:t>
            </w:r>
          </w:p>
          <w:p w14:paraId="07494F2E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5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ตู้ที่ใช้สำหรับบรรจุและบรรทุกสินค้า</w:t>
            </w:r>
          </w:p>
        </w:tc>
        <w:tc>
          <w:tcPr>
            <w:tcW w:w="1170" w:type="dxa"/>
          </w:tcPr>
          <w:p w14:paraId="226F3B3B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1157" w:type="dxa"/>
          </w:tcPr>
          <w:p w14:paraId="20400929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</w:tr>
      <w:tr w:rsidR="00DF030E" w:rsidRPr="00A66401" w14:paraId="711501AB" w14:textId="77777777" w:rsidTr="00F250F7">
        <w:trPr>
          <w:cantSplit/>
        </w:trPr>
        <w:tc>
          <w:tcPr>
            <w:tcW w:w="3510" w:type="dxa"/>
            <w:shd w:val="clear" w:color="auto" w:fill="auto"/>
          </w:tcPr>
          <w:p w14:paraId="0E60F692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อมรรัตน์โกสินทร์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38DFE674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30" w:type="dxa"/>
            <w:shd w:val="clear" w:color="auto" w:fill="auto"/>
          </w:tcPr>
          <w:p w14:paraId="0098B873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การขนส่งผู้โดยสารประจำทาง</w:t>
            </w:r>
          </w:p>
        </w:tc>
        <w:tc>
          <w:tcPr>
            <w:tcW w:w="1170" w:type="dxa"/>
            <w:shd w:val="clear" w:color="auto" w:fill="auto"/>
          </w:tcPr>
          <w:p w14:paraId="7DE8D21D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  <w:tc>
          <w:tcPr>
            <w:tcW w:w="1157" w:type="dxa"/>
            <w:shd w:val="clear" w:color="auto" w:fill="auto"/>
          </w:tcPr>
          <w:p w14:paraId="67D1A788" w14:textId="77777777" w:rsidR="00DF030E" w:rsidRPr="00A66401" w:rsidRDefault="00DF030E" w:rsidP="00DF0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2"/>
                <w:tab w:val="center" w:pos="493"/>
                <w:tab w:val="left" w:pos="540"/>
              </w:tabs>
              <w:ind w:right="-4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ab/>
              <w:t>99.97</w:t>
            </w:r>
          </w:p>
        </w:tc>
      </w:tr>
    </w:tbl>
    <w:p w14:paraId="4DEDE13A" w14:textId="3EA79EFE" w:rsidR="00B032B1" w:rsidRPr="00A66401" w:rsidRDefault="00B4421F" w:rsidP="00B03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</w:rPr>
        <w:t xml:space="preserve">  </w:t>
      </w:r>
      <w:r w:rsidR="00562CEB" w:rsidRPr="00A66401">
        <w:rPr>
          <w:rFonts w:ascii="Angsana New" w:hAnsi="Angsana New"/>
          <w:sz w:val="30"/>
          <w:szCs w:val="30"/>
          <w:cs/>
        </w:rPr>
        <w:t>บริษัทย่อยทางตรงข้างต้น</w:t>
      </w:r>
      <w:r w:rsidR="00973881">
        <w:rPr>
          <w:rFonts w:ascii="Angsana New" w:hAnsi="Angsana New" w:hint="cs"/>
          <w:sz w:val="30"/>
          <w:szCs w:val="30"/>
          <w:cs/>
        </w:rPr>
        <w:t>เป็นนิติบุคคลที่จัดตั้งขึ้นในประเทศไทย</w:t>
      </w:r>
      <w:r w:rsidR="00562CEB" w:rsidRPr="00A66401">
        <w:rPr>
          <w:rFonts w:ascii="Angsana New" w:hAnsi="Angsana New"/>
          <w:sz w:val="30"/>
          <w:szCs w:val="30"/>
          <w:cs/>
        </w:rPr>
        <w:t xml:space="preserve"> </w:t>
      </w:r>
    </w:p>
    <w:p w14:paraId="39E63B52" w14:textId="2F768DFE" w:rsidR="00562CEB" w:rsidRPr="00A66401" w:rsidRDefault="00562CEB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sz w:val="30"/>
          <w:szCs w:val="30"/>
          <w:cs/>
        </w:rPr>
        <w:br w:type="page"/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507E9D0B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5B8A30" w14:textId="77777777" w:rsidR="00562CEB" w:rsidRPr="00A66401" w:rsidRDefault="00562CEB" w:rsidP="00562CE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A66401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6640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66D10916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1A9DBB6F" w14:textId="20120066" w:rsidR="00562CEB" w:rsidRDefault="00330349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330349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330349">
        <w:rPr>
          <w:rFonts w:ascii="Angsana New" w:hAnsi="Angsana New" w:hint="cs"/>
          <w:spacing w:val="6"/>
          <w:sz w:val="30"/>
          <w:szCs w:val="30"/>
          <w:cs/>
        </w:rPr>
        <w:t xml:space="preserve">       </w:t>
      </w:r>
      <w:r w:rsidRPr="00330349">
        <w:rPr>
          <w:rFonts w:ascii="Angsana New" w:hAnsi="Angsana New"/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6DA5FDA7" w14:textId="1400DD24" w:rsidR="00330349" w:rsidRDefault="00330349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2D413F2E" w14:textId="441A1FD2" w:rsidR="00562CEB" w:rsidRPr="00102495" w:rsidRDefault="00330349" w:rsidP="007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330349">
        <w:rPr>
          <w:rFonts w:ascii="Angsana New" w:hAnsi="Angsana New"/>
          <w:spacing w:val="6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330349">
        <w:rPr>
          <w:rFonts w:ascii="Angsana New" w:hAnsi="Angsana New"/>
          <w:spacing w:val="6"/>
          <w:sz w:val="30"/>
          <w:szCs w:val="30"/>
          <w:rtl/>
          <w:cs/>
        </w:rPr>
        <w:t xml:space="preserve">1 </w:t>
      </w:r>
      <w:r w:rsidRPr="00330349">
        <w:rPr>
          <w:rFonts w:ascii="Angsana New" w:hAnsi="Angsana New"/>
          <w:spacing w:val="6"/>
          <w:sz w:val="30"/>
          <w:szCs w:val="30"/>
        </w:rPr>
        <w:t xml:space="preserve"> </w:t>
      </w:r>
      <w:r w:rsidRPr="00330349">
        <w:rPr>
          <w:rFonts w:ascii="Angsana New" w:hAnsi="Angsana New"/>
          <w:spacing w:val="6"/>
          <w:sz w:val="30"/>
          <w:szCs w:val="30"/>
          <w:cs/>
        </w:rPr>
        <w:t xml:space="preserve">มกราคม </w:t>
      </w:r>
      <w:r w:rsidRPr="00330349">
        <w:rPr>
          <w:rFonts w:ascii="Angsana New" w:hAnsi="Angsana New"/>
          <w:spacing w:val="6"/>
          <w:sz w:val="30"/>
          <w:szCs w:val="30"/>
        </w:rPr>
        <w:t>2562</w:t>
      </w:r>
      <w:r w:rsidRPr="00330349">
        <w:rPr>
          <w:rFonts w:ascii="Angsana New" w:hAnsi="Angsana New"/>
          <w:spacing w:val="6"/>
          <w:sz w:val="30"/>
          <w:szCs w:val="30"/>
          <w:cs/>
        </w:rPr>
        <w:t xml:space="preserve">  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ฉบับที่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15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เรื่อง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รายได้จากสัญญาที่ทำกับลูกค้า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(“TFRS 15”)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 xml:space="preserve">เป็นครั้งแรกแทนมาตรฐานการบัญชี ฉบับที่ 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18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เรื่อง รายได้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(“TAS 18”)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 xml:space="preserve">มาตรฐานการบัญชี ฉบับที่ 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11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เรื่อง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สัญญาก่อสร้าง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(“TAS 11”) </w:t>
      </w:r>
      <w:r w:rsidR="007A4340" w:rsidRPr="007A4340">
        <w:rPr>
          <w:rFonts w:ascii="Angsana New" w:hAnsi="Angsana New"/>
          <w:spacing w:val="6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7A4340" w:rsidRPr="007A4340">
        <w:rPr>
          <w:rFonts w:ascii="Angsana New" w:hAnsi="Angsana New"/>
          <w:spacing w:val="6"/>
          <w:sz w:val="30"/>
          <w:szCs w:val="30"/>
        </w:rPr>
        <w:t xml:space="preserve"> </w:t>
      </w:r>
    </w:p>
    <w:p w14:paraId="7C95FFEA" w14:textId="2187A7A0" w:rsidR="00442B8E" w:rsidRDefault="00442B8E" w:rsidP="007A4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D6E1E1B" w14:textId="77777777" w:rsidR="00102495" w:rsidRPr="00A66401" w:rsidRDefault="00102495" w:rsidP="0010249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66401">
        <w:rPr>
          <w:rFonts w:asciiTheme="majorBidi" w:hAnsiTheme="majorBidi" w:cstheme="majorBidi"/>
          <w:sz w:val="30"/>
          <w:szCs w:val="30"/>
          <w:cs/>
        </w:rPr>
        <w:t>ตาม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</w:rPr>
        <w:t>TFRS 15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ลูกค้ามีอำนาจ</w:t>
      </w:r>
      <w:r w:rsidRPr="00A66401">
        <w:rPr>
          <w:rFonts w:asciiTheme="majorBidi" w:hAnsiTheme="majorBidi" w:cstheme="majorBidi"/>
          <w:sz w:val="30"/>
          <w:szCs w:val="30"/>
          <w:cs/>
        </w:rPr>
        <w:t>ควบคุม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A66401">
        <w:rPr>
          <w:rFonts w:asciiTheme="majorBidi" w:hAnsiTheme="majorBidi" w:cstheme="majorBidi"/>
          <w:sz w:val="30"/>
          <w:szCs w:val="30"/>
          <w:cs/>
        </w:rPr>
        <w:t>สินค้าหรือบริการ</w:t>
      </w:r>
      <w:r w:rsidRPr="00A66401">
        <w:rPr>
          <w:rFonts w:asciiTheme="majorBidi" w:hAnsiTheme="majorBidi" w:cstheme="majorBidi"/>
          <w:sz w:val="30"/>
          <w:szCs w:val="30"/>
        </w:rPr>
        <w:t xml:space="preserve"> 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ด้วยจำนวนเงินที่สะท้อนถึงสิ่งตอบแทนที่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คาดว่าจะมีสิทธิได้รับ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และมีการใช้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Pr="00A66401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ในขณะที่ </w:t>
      </w:r>
      <w:r w:rsidRPr="00A66401">
        <w:rPr>
          <w:rFonts w:asciiTheme="majorBidi" w:hAnsiTheme="majorBidi" w:cstheme="majorBidi"/>
          <w:sz w:val="30"/>
          <w:szCs w:val="30"/>
        </w:rPr>
        <w:t xml:space="preserve">TAS 18 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กลุ่มบริษัทรับรู้รายได้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>จากการขายสินค้า</w:t>
      </w:r>
      <w:r w:rsidRPr="00A66401">
        <w:rPr>
          <w:rFonts w:asciiTheme="majorBidi" w:hAnsiTheme="majorBidi" w:cstheme="majorBidi"/>
          <w:sz w:val="30"/>
          <w:szCs w:val="30"/>
          <w:cs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66401">
        <w:rPr>
          <w:rFonts w:asciiTheme="majorBidi" w:hAnsiTheme="majorBidi" w:cstheme="majorBidi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A66401">
        <w:rPr>
          <w:rFonts w:asciiTheme="majorBidi" w:hAnsiTheme="majorBidi" w:cstheme="majorBidi" w:hint="cs"/>
          <w:sz w:val="30"/>
          <w:szCs w:val="30"/>
          <w:cs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309376DB" w14:textId="1B960618" w:rsidR="007A4340" w:rsidRDefault="007A4340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657499BD" w14:textId="372B09A3" w:rsidR="00F47EA4" w:rsidRPr="00102495" w:rsidRDefault="00F47EA4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  <w:r w:rsidRPr="00F47EA4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Pr="00F47EA4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Pr="00F47EA4">
        <w:rPr>
          <w:rFonts w:asciiTheme="majorBidi" w:hAnsiTheme="majorBidi" w:cstheme="majorBidi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102495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10249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มาตรฐานการรายงานทางการเงินที่ออกและปรับปรุงใหม่ที่เกี่ยวข้องกับการดำเนินงานของกลุ่มบริษัทได้เปิดเผยในหมายเหตุข้อ </w:t>
      </w:r>
      <w:r w:rsidR="00466E62">
        <w:rPr>
          <w:rFonts w:asciiTheme="majorBidi" w:eastAsia="Calibri" w:hAnsiTheme="majorBidi" w:cstheme="majorBidi"/>
          <w:sz w:val="30"/>
          <w:szCs w:val="30"/>
        </w:rPr>
        <w:t>30</w:t>
      </w:r>
    </w:p>
    <w:p w14:paraId="02ECA0F8" w14:textId="4AE80AFB" w:rsidR="000F4031" w:rsidRDefault="000F4031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42FA2490" w14:textId="11598FF1" w:rsidR="000F4031" w:rsidRDefault="000F4031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3F3CC0B" w14:textId="2AE7A461" w:rsidR="000F4031" w:rsidRDefault="000F4031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1399E3AD" w14:textId="11C00D70" w:rsidR="000F4031" w:rsidRDefault="000F4031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FD02DE6" w14:textId="407D8A79" w:rsidR="000F4031" w:rsidRDefault="000F4031" w:rsidP="0085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BD5D266" w14:textId="4B060DAF" w:rsidR="002F5B09" w:rsidRDefault="008E39AE" w:rsidP="001024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 w:hint="cs"/>
          <w:i/>
          <w:sz w:val="30"/>
          <w:szCs w:val="30"/>
          <w:cs/>
        </w:rPr>
        <w:t xml:space="preserve">         </w:t>
      </w:r>
    </w:p>
    <w:p w14:paraId="3B219BB5" w14:textId="7212D697" w:rsidR="00562CEB" w:rsidRPr="00A66401" w:rsidRDefault="002F5B09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lang w:val="en-GB"/>
        </w:rPr>
      </w:pPr>
      <w:r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(</w:t>
      </w:r>
      <w:r w:rsidR="00102495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ข</w:t>
      </w:r>
      <w:r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)</w:t>
      </w:r>
      <w:r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ab/>
      </w:r>
      <w:r w:rsidR="00562CEB"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สกุลเงินที่ใช้ในการดำเนินงานและนำเสนองบการเงิน</w:t>
      </w:r>
    </w:p>
    <w:p w14:paraId="135F39FC" w14:textId="77777777" w:rsidR="00562CEB" w:rsidRPr="001D411B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BAACD5" w14:textId="3050AB2C" w:rsidR="001D411B" w:rsidRPr="00623946" w:rsidRDefault="001D411B" w:rsidP="001D4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งบการเงินนี้จัดทำและแสดงหน่วยเงินตราเป็นเงินบาทซึ่งเป็นสกุลเงินที่ใช้ในการดำเนินงานของบริษัท </w:t>
      </w:r>
      <w:r w:rsidR="00102495">
        <w:rPr>
          <w:rFonts w:asciiTheme="majorBidi" w:hAnsiTheme="majorBidi" w:cstheme="majorBidi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2ECDADC7" w14:textId="77777777" w:rsidR="002F5B09" w:rsidRPr="001D411B" w:rsidRDefault="002F5B09" w:rsidP="00411998">
      <w:pPr>
        <w:autoSpaceDE w:val="0"/>
        <w:autoSpaceDN w:val="0"/>
        <w:spacing w:line="240" w:lineRule="auto"/>
        <w:ind w:left="540"/>
        <w:jc w:val="thaiDistribute"/>
        <w:rPr>
          <w:rFonts w:ascii="Calibri" w:hAnsi="Calibri"/>
          <w:sz w:val="30"/>
          <w:szCs w:val="30"/>
        </w:rPr>
      </w:pPr>
    </w:p>
    <w:p w14:paraId="19E74F08" w14:textId="06F35A87" w:rsidR="00562CEB" w:rsidRDefault="0019410A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  <w:r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</w:t>
      </w:r>
      <w:r w:rsidR="00102495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)</w:t>
      </w:r>
      <w:r w:rsidRPr="00A66401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ab/>
      </w:r>
      <w:r w:rsidR="00562CEB" w:rsidRPr="00A66401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102495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</w:t>
      </w:r>
      <w:r w:rsidR="00562CEB" w:rsidRPr="00A66401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การประมาณการ</w:t>
      </w:r>
    </w:p>
    <w:p w14:paraId="14DF6133" w14:textId="58A0A8EF" w:rsidR="00A82C59" w:rsidRDefault="00A82C59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</w:p>
    <w:p w14:paraId="1962280C" w14:textId="3B116075" w:rsidR="00A82C59" w:rsidRDefault="00A82C59" w:rsidP="00A82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82C59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A82C59">
        <w:rPr>
          <w:rFonts w:asciiTheme="majorBidi" w:hAnsiTheme="majorBidi" w:cstheme="majorBidi"/>
          <w:sz w:val="30"/>
          <w:szCs w:val="30"/>
        </w:rPr>
        <w:t xml:space="preserve"> </w:t>
      </w:r>
      <w:r w:rsidRPr="00A82C59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</w:t>
      </w:r>
      <w:r w:rsidR="00102495">
        <w:rPr>
          <w:rFonts w:asciiTheme="majorBidi" w:hAnsiTheme="majorBidi" w:cstheme="majorBidi" w:hint="cs"/>
          <w:sz w:val="30"/>
          <w:szCs w:val="30"/>
          <w:cs/>
        </w:rPr>
        <w:t>ปฏิบัติตาม</w:t>
      </w:r>
      <w:r w:rsidRPr="00A82C59">
        <w:rPr>
          <w:rFonts w:asciiTheme="majorBidi" w:hAnsiTheme="majorBidi" w:cstheme="majorBidi"/>
          <w:sz w:val="30"/>
          <w:szCs w:val="30"/>
          <w:cs/>
        </w:rPr>
        <w:t>นโยบายการบัญชีของ</w:t>
      </w:r>
      <w:r w:rsidRPr="00A82C59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102495">
        <w:rPr>
          <w:rFonts w:asciiTheme="majorBidi" w:eastAsia="Calibri" w:hAnsiTheme="majorBidi" w:cstheme="majorBidi" w:hint="cs"/>
          <w:sz w:val="30"/>
          <w:szCs w:val="30"/>
          <w:cs/>
          <w:lang w:val="en-GB"/>
        </w:rPr>
        <w:t xml:space="preserve"> </w:t>
      </w:r>
      <w:r w:rsidRPr="00A82C59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="0010249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82C59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4731021" w14:textId="4D3E6787" w:rsidR="00EC31D6" w:rsidRDefault="00EC31D6" w:rsidP="00A82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167FF4" w14:textId="07D7D90E" w:rsidR="00EC31D6" w:rsidRDefault="00EC31D6" w:rsidP="001271E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  <w:r w:rsidRPr="00EC31D6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</w:p>
    <w:p w14:paraId="7EAEB08B" w14:textId="536D9CF0" w:rsidR="00EC31D6" w:rsidRDefault="00EC31D6" w:rsidP="00EC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2F2A7CA7" w14:textId="30DDA3DC" w:rsidR="00EC31D6" w:rsidRDefault="00EC31D6" w:rsidP="00EC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เลือกนโยบายการบัญชีซึ่งมีผลกระทบที่มีนัยสำคัญที่สุดต่อจำนวนเงินที่รับรู้ในงบการเงิ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="00102495">
        <w:rPr>
          <w:rFonts w:asciiTheme="majorBidi" w:hAnsiTheme="majorBidi" w:cstheme="majorBidi" w:hint="cs"/>
          <w:sz w:val="30"/>
          <w:szCs w:val="30"/>
          <w:cs/>
        </w:rPr>
        <w:t>ได้แก่ การพิจารณาเกี่ยวกับการรับรู้รายได้ในกรณี</w:t>
      </w:r>
      <w:r w:rsidR="00D11667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="00102495">
        <w:rPr>
          <w:rFonts w:asciiTheme="majorBidi" w:hAnsiTheme="majorBidi" w:cstheme="majorBidi" w:hint="cs"/>
          <w:sz w:val="30"/>
          <w:szCs w:val="30"/>
          <w:cs/>
        </w:rPr>
        <w:t>สั่งทำว่าควรจะรับรู้รายได้ตลอดช่วงเวลาใดเวลาหนึ่ง หรือ ณ เวลาใดเวลาหนึ่ง</w:t>
      </w:r>
    </w:p>
    <w:p w14:paraId="21655353" w14:textId="473A5BF0" w:rsidR="004262F5" w:rsidRDefault="004262F5" w:rsidP="00EC31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52DAC" w14:textId="2929AF8E" w:rsidR="00641329" w:rsidRPr="00EC31D6" w:rsidRDefault="00EC31D6" w:rsidP="001271EC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  <w:r w:rsidRPr="00EC31D6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  <w:r w:rsidRPr="00EC31D6"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  <w:tab/>
      </w:r>
    </w:p>
    <w:p w14:paraId="65B3B07A" w14:textId="77777777" w:rsidR="00EC31D6" w:rsidRPr="00EC31D6" w:rsidRDefault="00EC31D6" w:rsidP="00194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</w:pPr>
    </w:p>
    <w:p w14:paraId="234FE562" w14:textId="33AB0F26" w:rsidR="00641329" w:rsidRDefault="00641329" w:rsidP="00A366B1">
      <w:pPr>
        <w:tabs>
          <w:tab w:val="clear" w:pos="454"/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41329">
        <w:rPr>
          <w:rFonts w:ascii="Angsana New" w:hAnsi="Angsana New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641329">
        <w:rPr>
          <w:rFonts w:ascii="Angsana New" w:hAnsi="Angsana New"/>
          <w:sz w:val="30"/>
          <w:szCs w:val="30"/>
        </w:rPr>
        <w:t xml:space="preserve"> </w:t>
      </w:r>
      <w:r w:rsidRPr="00641329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641329">
        <w:rPr>
          <w:rFonts w:ascii="Angsana New" w:hAnsi="Angsana New"/>
          <w:sz w:val="30"/>
          <w:szCs w:val="30"/>
        </w:rPr>
        <w:t xml:space="preserve">31 </w:t>
      </w:r>
      <w:r w:rsidRPr="0064132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641329">
        <w:rPr>
          <w:rFonts w:ascii="Angsana New" w:hAnsi="Angsana New"/>
          <w:sz w:val="30"/>
          <w:szCs w:val="30"/>
        </w:rPr>
        <w:t xml:space="preserve">2562 </w:t>
      </w:r>
      <w:r w:rsidRPr="00641329">
        <w:rPr>
          <w:rFonts w:ascii="Angsana New" w:hAnsi="Angsana New"/>
          <w:sz w:val="30"/>
          <w:szCs w:val="30"/>
          <w:cs/>
        </w:rPr>
        <w:t>ซึ่งมี</w:t>
      </w:r>
      <w:r w:rsidR="00E368D3">
        <w:rPr>
          <w:rFonts w:ascii="Angsana New" w:hAnsi="Angsana New" w:hint="cs"/>
          <w:sz w:val="30"/>
          <w:szCs w:val="30"/>
          <w:cs/>
        </w:rPr>
        <w:t>ผลกระทบที่สำคัญต่อการรับรู้จำนวนเงินในงบการเงิน</w:t>
      </w:r>
      <w:r w:rsidRPr="00641329">
        <w:rPr>
          <w:rFonts w:ascii="Angsana New" w:hAnsi="Angsana New"/>
          <w:sz w:val="30"/>
          <w:szCs w:val="30"/>
          <w:rtl/>
          <w:cs/>
        </w:rPr>
        <w:t xml:space="preserve"> </w:t>
      </w:r>
      <w:r w:rsidRPr="00641329">
        <w:rPr>
          <w:rFonts w:ascii="Angsana New" w:hAnsi="Angsana New"/>
          <w:sz w:val="30"/>
          <w:szCs w:val="30"/>
          <w:cs/>
        </w:rPr>
        <w:t>ได้เปิดเผยในหมายเหตุประกอบงบการเงินต่อไปนี้</w:t>
      </w:r>
    </w:p>
    <w:p w14:paraId="6BD75114" w14:textId="3E4E4CD9" w:rsidR="008627DC" w:rsidRDefault="008627DC" w:rsidP="00641329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900" w:type="dxa"/>
        <w:tblLook w:val="04A0" w:firstRow="1" w:lastRow="0" w:firstColumn="1" w:lastColumn="0" w:noHBand="0" w:noVBand="1"/>
      </w:tblPr>
      <w:tblGrid>
        <w:gridCol w:w="3060"/>
        <w:gridCol w:w="6030"/>
      </w:tblGrid>
      <w:tr w:rsidR="004600D4" w:rsidRPr="00623946" w14:paraId="128023DE" w14:textId="77777777" w:rsidTr="004600D4">
        <w:tc>
          <w:tcPr>
            <w:tcW w:w="3060" w:type="dxa"/>
          </w:tcPr>
          <w:p w14:paraId="30D8F8D3" w14:textId="777B8C75" w:rsidR="004600D4" w:rsidRPr="00B83164" w:rsidRDefault="004600D4" w:rsidP="0046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831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CA29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030" w:type="dxa"/>
          </w:tcPr>
          <w:p w14:paraId="0ECE857B" w14:textId="4471046A" w:rsidR="004600D4" w:rsidRPr="00B83164" w:rsidRDefault="004600D4" w:rsidP="0046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3164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การวัดมูลค่าค่าเผื่อหนี้สงสัยจะสูญของลูกหนี้การค้า</w:t>
            </w:r>
          </w:p>
        </w:tc>
      </w:tr>
      <w:tr w:rsidR="004600D4" w:rsidRPr="00623946" w14:paraId="3ADE56F2" w14:textId="77777777" w:rsidTr="004600D4">
        <w:tc>
          <w:tcPr>
            <w:tcW w:w="3060" w:type="dxa"/>
          </w:tcPr>
          <w:p w14:paraId="0853FF64" w14:textId="3CBA4FB8" w:rsidR="004600D4" w:rsidRPr="00FC7FE1" w:rsidRDefault="004600D4" w:rsidP="0046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F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หมายเหตุข้อ </w:t>
            </w:r>
            <w:r w:rsidR="00CA29C3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030" w:type="dxa"/>
          </w:tcPr>
          <w:p w14:paraId="19794851" w14:textId="4153C061" w:rsidR="004600D4" w:rsidRPr="00FC7FE1" w:rsidRDefault="004600D4" w:rsidP="00460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F848BA8" w14:textId="3EC327A8" w:rsidR="00365BAE" w:rsidRDefault="00365BAE" w:rsidP="0036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FD52701" w14:textId="47308E9D" w:rsidR="00E368D3" w:rsidRDefault="00E368D3" w:rsidP="0036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2CDC0137" w14:textId="0F276F34" w:rsidR="000D6839" w:rsidRDefault="000D6839" w:rsidP="0036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76E1D7A8" w14:textId="511B49F5" w:rsidR="000D6839" w:rsidRDefault="000D6839" w:rsidP="0036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1EF114A5" w14:textId="77777777" w:rsidR="000D6839" w:rsidRDefault="000D6839" w:rsidP="0036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4359D426" w14:textId="368171D3" w:rsidR="00BE7A3F" w:rsidRDefault="00F04D96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1EF87383" w14:textId="3C74237C" w:rsidR="00F04D96" w:rsidRDefault="00F04D96" w:rsidP="00F0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4E821D0B" w14:textId="3789221A" w:rsidR="00F04D96" w:rsidRDefault="00F04D96" w:rsidP="00F04D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4D96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2EDFFE3" w14:textId="1F7E6309" w:rsidR="00F04D96" w:rsidRDefault="00F04D96" w:rsidP="00F04D9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374027" w14:textId="4C8C9C73" w:rsidR="00F04D96" w:rsidRDefault="00F04D96" w:rsidP="001271EC">
      <w:pPr>
        <w:pStyle w:val="Heading8"/>
        <w:numPr>
          <w:ilvl w:val="1"/>
          <w:numId w:val="23"/>
        </w:numPr>
        <w:spacing w:line="240" w:lineRule="atLeast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04D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495ACC2E" w14:textId="3B57E9D6" w:rsidR="00F04D96" w:rsidRPr="001A582A" w:rsidRDefault="00F04D96" w:rsidP="001A58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54C41B05" w14:textId="4FD6380C" w:rsidR="00F04D96" w:rsidRPr="00623946" w:rsidRDefault="00F04D96" w:rsidP="00F0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งบการเงินรวมประกอบด้วยงบการ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เงินของบริษัท และบริษัทย่อย </w:t>
      </w:r>
      <w:r w:rsidRPr="00F04D96">
        <w:rPr>
          <w:rFonts w:asciiTheme="majorBidi" w:hAnsiTheme="majorBidi" w:cstheme="majorBidi"/>
          <w:sz w:val="30"/>
          <w:szCs w:val="30"/>
          <w:cs/>
        </w:rPr>
        <w:t>และการดำเนินงานร่วมกัน</w:t>
      </w:r>
      <w:r w:rsidRPr="00623946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(รวมกันเรียกว่า </w:t>
      </w:r>
      <w:r w:rsidRPr="00623946">
        <w:rPr>
          <w:rFonts w:asciiTheme="majorBidi" w:hAnsiTheme="majorBidi" w:cstheme="majorBidi"/>
          <w:sz w:val="30"/>
          <w:szCs w:val="30"/>
        </w:rPr>
        <w:t>“</w:t>
      </w:r>
      <w:r w:rsidRPr="0062394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</w:rPr>
        <w:t>”</w:t>
      </w:r>
      <w:r w:rsidRPr="00623946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</w:p>
    <w:p w14:paraId="39E28438" w14:textId="77777777" w:rsidR="00F04D96" w:rsidRPr="00623946" w:rsidRDefault="00F04D96" w:rsidP="00F0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65EB2315" w14:textId="60ED537A" w:rsidR="001D2F33" w:rsidRDefault="001D2F33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</w:p>
    <w:p w14:paraId="0BA85E4B" w14:textId="55361718" w:rsidR="001D2F33" w:rsidRPr="001D2F33" w:rsidRDefault="001D2F33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47A0A94" w14:textId="1250DC2B" w:rsidR="001D2F33" w:rsidRPr="00623946" w:rsidRDefault="001D2F33" w:rsidP="001D2F33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16"/>
          <w:szCs w:val="16"/>
        </w:rPr>
      </w:pPr>
      <w:r w:rsidRPr="00623946">
        <w:rPr>
          <w:rFonts w:asciiTheme="majorBidi" w:hAnsiTheme="majorBidi" w:cstheme="majorBidi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</w:t>
      </w:r>
      <w:r w:rsidR="006F1495">
        <w:rPr>
          <w:rFonts w:asciiTheme="majorBidi" w:hAnsiTheme="majorBidi" w:cstheme="majorBidi"/>
          <w:cs/>
        </w:rPr>
        <w:br/>
      </w:r>
      <w:r w:rsidRPr="00623946">
        <w:rPr>
          <w:rFonts w:asciiTheme="majorBidi" w:hAnsiTheme="majorBidi" w:cstheme="majorBidi"/>
          <w:cs/>
        </w:rPr>
        <w:t>นับแต่วันที่มีการควบคุมจนถึงวันที่การควบคุมสิ้นสุดลง</w:t>
      </w:r>
    </w:p>
    <w:p w14:paraId="1720E83C" w14:textId="04A726A3" w:rsidR="001D2F33" w:rsidRDefault="001D2F33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1F1FD" w14:textId="22FC0E33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3AB9836F" w14:textId="79F4090B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BF564" w14:textId="1D483208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75B42390" w14:textId="1AC5302B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5A7FB" w14:textId="453D259D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55D8D060" w14:textId="79BED2A1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36FF0" w14:textId="1765EEC7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การสูญเสียการควบคุม</w:t>
      </w:r>
    </w:p>
    <w:p w14:paraId="3C861731" w14:textId="7F3496E7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F8E0F89" w14:textId="0A70203C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0A91522D" w14:textId="739755E1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C682C4" w14:textId="4D934D94" w:rsidR="00800E94" w:rsidRDefault="00800E94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2713FF55" w14:textId="77777777" w:rsidR="00800E94" w:rsidRDefault="00800E94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50187" w14:textId="12FF073A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ส่วนได้เสียในเงินลงทุนที่บันทึกตามวิธีส่วนได้เสีย</w:t>
      </w:r>
    </w:p>
    <w:p w14:paraId="5CC500EE" w14:textId="0CC18188" w:rsidR="00E4610D" w:rsidRPr="0091700C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EB7F85F" w14:textId="58678AD2" w:rsidR="00E4610D" w:rsidRPr="00623946" w:rsidRDefault="00E4610D" w:rsidP="00E461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ส่วนได้เสียของกลุ่มบริษัทในเงินลงทุนที่บันทึกตามวิธีส่วนได้เสีย </w:t>
      </w:r>
      <w:r w:rsidR="0080339A">
        <w:rPr>
          <w:rFonts w:asciiTheme="majorBidi" w:hAnsiTheme="majorBidi" w:cstheme="majorBidi" w:hint="cs"/>
          <w:sz w:val="30"/>
          <w:szCs w:val="30"/>
          <w:cs/>
        </w:rPr>
        <w:t>ได้แก่</w:t>
      </w:r>
      <w:r w:rsidRPr="00623946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</w:t>
      </w:r>
    </w:p>
    <w:p w14:paraId="7692F46D" w14:textId="11A4E1E8" w:rsidR="00E4610D" w:rsidRPr="0091700C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7A5ECB40" w14:textId="17457C86" w:rsidR="00E4610D" w:rsidRPr="00623946" w:rsidRDefault="00E4610D" w:rsidP="00E461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21A845F8" w14:textId="77777777" w:rsidR="00E4610D" w:rsidRPr="0091700C" w:rsidRDefault="00E4610D" w:rsidP="00E46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910E57" w14:textId="5FC6D92D" w:rsidR="00E4610D" w:rsidRPr="00623946" w:rsidRDefault="00E4610D" w:rsidP="00E4610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7D7B32F5" w14:textId="2B488659" w:rsidR="00E4610D" w:rsidRPr="0091700C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856DA81" w14:textId="0EB5B2FA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623946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</w:p>
    <w:p w14:paraId="6B9FE1C8" w14:textId="6FA5B901" w:rsidR="00E4610D" w:rsidRPr="0091700C" w:rsidRDefault="00E4610D" w:rsidP="00917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 w:firstLine="706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027F2B7F" w14:textId="6A866B89" w:rsidR="00E4610D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623946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623946">
        <w:rPr>
          <w:rFonts w:asciiTheme="majorBidi" w:eastAsia="EucrosiaUPCBold" w:hAnsiTheme="majorBidi" w:cstheme="majorBidi"/>
          <w:cs/>
        </w:rPr>
        <w:t>เมื่อไม่มีหลักฐานการด้อยค่าเกิดขึ้น</w:t>
      </w:r>
    </w:p>
    <w:p w14:paraId="41D85EF4" w14:textId="24BF9DF8" w:rsidR="0080339A" w:rsidRPr="0080339A" w:rsidRDefault="0080339A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661BF913" w14:textId="3657583E" w:rsidR="0080339A" w:rsidRPr="0080339A" w:rsidRDefault="0080339A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i/>
          <w:iCs/>
          <w:cs/>
          <w:lang w:val="en-US"/>
        </w:rPr>
      </w:pPr>
      <w:r w:rsidRPr="0080339A">
        <w:rPr>
          <w:rFonts w:asciiTheme="majorBidi" w:eastAsia="EucrosiaUPCBold" w:hAnsiTheme="majorBidi" w:cstheme="majorBidi" w:hint="cs"/>
          <w:i/>
          <w:iCs/>
          <w:cs/>
        </w:rPr>
        <w:t>การร่วมการงาน</w:t>
      </w:r>
    </w:p>
    <w:p w14:paraId="1991E460" w14:textId="4FE118EA" w:rsidR="00E4610D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sz w:val="24"/>
          <w:szCs w:val="24"/>
        </w:rPr>
      </w:pPr>
    </w:p>
    <w:p w14:paraId="0985B369" w14:textId="50A96FF1" w:rsidR="0080339A" w:rsidRDefault="0080339A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80339A">
        <w:rPr>
          <w:rFonts w:asciiTheme="majorBidi" w:eastAsia="EucrosiaUPCBold" w:hAnsiTheme="majorBidi" w:cstheme="majorBidi" w:hint="cs"/>
          <w:cs/>
        </w:rPr>
        <w:t>เงินลงทุน</w:t>
      </w:r>
      <w:r>
        <w:rPr>
          <w:rFonts w:asciiTheme="majorBidi" w:eastAsia="EucrosiaUPCBold" w:hAnsiTheme="majorBidi" w:cstheme="majorBidi" w:hint="cs"/>
          <w:cs/>
        </w:rPr>
        <w:t>ในการร่วมการงานจะถูกจัดเป็นการดำเนินงานร่วมกัน หรือการร่วมค้า โดยขึ้นอยู่กับสิทธิและภาระผูกพันตามสัญญา</w:t>
      </w:r>
      <w:r w:rsidRPr="0080339A">
        <w:rPr>
          <w:rFonts w:asciiTheme="majorBidi" w:eastAsia="EucrosiaUPCBold" w:hAnsiTheme="majorBidi" w:cstheme="majorBidi" w:hint="cs"/>
          <w:cs/>
        </w:rPr>
        <w:t>ของผู้เข้าร่วมการงานนั้นมากกว่าโครงสร้างรูปแบบทางกฎหมายของการร่วมการงาน</w:t>
      </w:r>
    </w:p>
    <w:p w14:paraId="0F384885" w14:textId="7D42D33B" w:rsidR="0080339A" w:rsidRDefault="0080339A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4A5CFA7C" w14:textId="4CE75FD2" w:rsidR="0080339A" w:rsidRDefault="0080339A" w:rsidP="0080339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80339A">
        <w:rPr>
          <w:rFonts w:asciiTheme="majorBidi" w:eastAsia="EucrosiaUPCBold" w:hAnsiTheme="majorBidi" w:cstheme="majorBidi" w:hint="cs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80339A">
        <w:rPr>
          <w:rFonts w:asciiTheme="majorBidi" w:eastAsia="EucrosiaUPCBold" w:hAnsiTheme="majorBidi" w:cstheme="majorBidi" w:hint="cs"/>
        </w:rPr>
        <w:br/>
      </w:r>
      <w:r w:rsidRPr="0080339A">
        <w:rPr>
          <w:rFonts w:asciiTheme="majorBidi" w:eastAsia="EucrosiaUPCBold" w:hAnsiTheme="majorBidi" w:cstheme="majorBidi" w:hint="cs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80339A">
        <w:rPr>
          <w:rFonts w:asciiTheme="majorBidi" w:eastAsia="EucrosiaUPCBold" w:hAnsiTheme="majorBidi" w:cstheme="majorBidi" w:hint="cs"/>
        </w:rPr>
        <w:br/>
      </w:r>
      <w:r w:rsidRPr="0080339A">
        <w:rPr>
          <w:rFonts w:asciiTheme="majorBidi" w:eastAsia="EucrosiaUPCBold" w:hAnsiTheme="majorBidi" w:cstheme="majorBidi" w:hint="cs"/>
          <w:cs/>
        </w:rPr>
        <w:t>ซึ่งรายการดังกล่าวจะแสดงรวมกับรายการแต่ละบรรทัดในงบการเงิน</w:t>
      </w:r>
    </w:p>
    <w:p w14:paraId="6353E011" w14:textId="421E9B33" w:rsidR="0080339A" w:rsidRDefault="0080339A" w:rsidP="0080339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5D0AEAD9" w14:textId="52912899" w:rsidR="0080339A" w:rsidRDefault="0080339A" w:rsidP="0080339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  <w:r w:rsidRPr="0080339A">
        <w:rPr>
          <w:rFonts w:asciiTheme="majorBidi" w:eastAsia="EucrosiaUPCBold" w:hAnsiTheme="majorBidi" w:cstheme="majorBidi" w:hint="cs"/>
          <w:cs/>
        </w:rPr>
        <w:t xml:space="preserve">กลุ่มกิจการได้ประเมินลักษณะของการร่วมการงานที่มีและพิจารณาว่าเป็นการดำเนินงานร่วมกัน </w:t>
      </w:r>
    </w:p>
    <w:p w14:paraId="25CF5EDC" w14:textId="1F76D944" w:rsidR="00CA29C3" w:rsidRDefault="00CA29C3" w:rsidP="0080339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</w:rPr>
      </w:pPr>
    </w:p>
    <w:p w14:paraId="2D79DA26" w14:textId="77777777" w:rsidR="00CA29C3" w:rsidRPr="0080339A" w:rsidRDefault="00CA29C3" w:rsidP="0080339A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eastAsia="EucrosiaUPCBold" w:hAnsiTheme="majorBidi" w:cstheme="majorBidi"/>
          <w:cs/>
        </w:rPr>
      </w:pPr>
    </w:p>
    <w:p w14:paraId="5FF27AE6" w14:textId="77777777" w:rsidR="00E4610D" w:rsidRPr="00376C2B" w:rsidRDefault="00E4610D" w:rsidP="001271EC">
      <w:pPr>
        <w:pStyle w:val="Heading8"/>
        <w:numPr>
          <w:ilvl w:val="1"/>
          <w:numId w:val="23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76C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เงินตราต่างประเทศ </w:t>
      </w:r>
    </w:p>
    <w:p w14:paraId="72B87874" w14:textId="77777777" w:rsidR="00E4610D" w:rsidRPr="0091700C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29F1EE6E" w14:textId="77777777" w:rsidR="00E4610D" w:rsidRPr="00623946" w:rsidRDefault="00E4610D" w:rsidP="00E4610D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i/>
          <w:iCs/>
        </w:rPr>
      </w:pPr>
      <w:r w:rsidRPr="00623946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53B554F2" w14:textId="77777777" w:rsidR="00E4610D" w:rsidRPr="0091700C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0BF70C2D" w14:textId="77777777" w:rsidR="00E4610D" w:rsidRPr="00623946" w:rsidRDefault="00E4610D" w:rsidP="00E4610D">
      <w:pPr>
        <w:pStyle w:val="BodyText2"/>
        <w:ind w:left="540" w:right="43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7341494F" w14:textId="77777777" w:rsidR="00E4610D" w:rsidRPr="0091700C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0B3E5BA8" w14:textId="77777777" w:rsidR="0077342C" w:rsidRDefault="00E4610D" w:rsidP="00E4610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14:paraId="48E19888" w14:textId="2DD62461" w:rsidR="00E4610D" w:rsidRPr="00623946" w:rsidRDefault="00E4610D" w:rsidP="00E4610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 xml:space="preserve">  </w:t>
      </w:r>
    </w:p>
    <w:p w14:paraId="5B0A6B98" w14:textId="77777777" w:rsidR="0077342C" w:rsidRDefault="00E4610D" w:rsidP="00E4610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947A7E3" w14:textId="724EFB45" w:rsidR="00E4610D" w:rsidRPr="00623946" w:rsidRDefault="00E4610D" w:rsidP="00E4610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t xml:space="preserve"> </w:t>
      </w:r>
    </w:p>
    <w:p w14:paraId="68E801F6" w14:textId="540783A9" w:rsidR="00E4610D" w:rsidRDefault="00E4610D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olor w:val="000000" w:themeColor="text1"/>
        </w:rPr>
      </w:pPr>
      <w:r w:rsidRPr="00623946">
        <w:rPr>
          <w:rFonts w:asciiTheme="majorBidi" w:hAnsiTheme="majorBidi" w:cstheme="majorBidi"/>
          <w:color w:val="000000" w:themeColor="text1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F52C43C" w14:textId="77777777" w:rsidR="005816CE" w:rsidRPr="00623946" w:rsidRDefault="005816CE" w:rsidP="00E4610D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cs/>
        </w:rPr>
      </w:pPr>
    </w:p>
    <w:p w14:paraId="3CEC65BB" w14:textId="52421A11" w:rsidR="005816CE" w:rsidRDefault="005816CE" w:rsidP="005816CE">
      <w:pPr>
        <w:pStyle w:val="Heading8"/>
        <w:numPr>
          <w:ilvl w:val="1"/>
          <w:numId w:val="23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อนุพันธ์</w:t>
      </w:r>
    </w:p>
    <w:p w14:paraId="4CEEE341" w14:textId="03910FBB" w:rsidR="005816CE" w:rsidRDefault="005816CE" w:rsidP="005816CE">
      <w:pPr>
        <w:rPr>
          <w:lang w:val="th-TH"/>
        </w:rPr>
      </w:pPr>
    </w:p>
    <w:p w14:paraId="199D9219" w14:textId="7F012A52" w:rsidR="005816CE" w:rsidRDefault="005816CE" w:rsidP="003F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3F23D5">
        <w:rPr>
          <w:rFonts w:asciiTheme="majorBidi" w:hAnsiTheme="majorBidi" w:cstheme="majorBidi"/>
          <w:sz w:val="30"/>
          <w:szCs w:val="30"/>
          <w:cs/>
        </w:rPr>
        <w:t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ที่เกิดจากกิจกรรม</w:t>
      </w:r>
      <w:r w:rsidR="00184886">
        <w:rPr>
          <w:rFonts w:asciiTheme="majorBidi" w:hAnsiTheme="majorBidi" w:cstheme="majorBidi" w:hint="cs"/>
          <w:sz w:val="30"/>
          <w:szCs w:val="30"/>
          <w:cs/>
        </w:rPr>
        <w:t>ดำเนินงาน</w:t>
      </w:r>
      <w:r w:rsidRPr="003F23D5">
        <w:rPr>
          <w:rFonts w:asciiTheme="majorBidi" w:hAnsiTheme="majorBidi" w:cstheme="majorBidi" w:hint="cs"/>
          <w:sz w:val="30"/>
          <w:szCs w:val="30"/>
          <w:cs/>
        </w:rPr>
        <w:t>เป็นหลัก</w:t>
      </w:r>
      <w:r w:rsidR="00525D1E">
        <w:rPr>
          <w:rFonts w:asciiTheme="majorBidi" w:hAnsiTheme="majorBidi" w:cstheme="majorBidi" w:hint="cs"/>
          <w:sz w:val="30"/>
          <w:szCs w:val="30"/>
          <w:cs/>
        </w:rPr>
        <w:t>ซึ่งได้แก่ สัญญาซื้อขายเงินตราต่างประเทศล่วงหน้า</w:t>
      </w:r>
      <w:r w:rsidRPr="003F23D5">
        <w:rPr>
          <w:rFonts w:asciiTheme="majorBidi" w:hAnsiTheme="majorBidi" w:cstheme="majorBidi"/>
          <w:sz w:val="30"/>
          <w:szCs w:val="30"/>
          <w:cs/>
        </w:rPr>
        <w:t xml:space="preserve"> อนุพันธ์ไม่ได้มีไว้เพื่อค้า อย่างไรก็ตาม  อนุพันธ์ที่ไม่เข้าเงื่อนไข การกำหนดให้เป็นเครื่องมือป้องกันความเสี่ยงถือเป็นรายการเพื่อค้า</w:t>
      </w:r>
    </w:p>
    <w:p w14:paraId="6AC18372" w14:textId="1CDCAFC4" w:rsidR="00525D1E" w:rsidRDefault="00525D1E" w:rsidP="003F2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81A56" w14:textId="7E3C4EE1" w:rsidR="00525D1E" w:rsidRPr="00525D1E" w:rsidRDefault="00525D1E" w:rsidP="0052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25D1E">
        <w:rPr>
          <w:rFonts w:asciiTheme="majorBidi" w:hAnsiTheme="majorBidi" w:cstheme="majorBidi"/>
          <w:sz w:val="30"/>
          <w:szCs w:val="30"/>
          <w:cs/>
        </w:rPr>
        <w:t>กำไรหรือขาดทุนจากสัญญาซื้อขายเงินตราต่างประเทศล่วงหน้าที่ถูกใช้ในการป้องกันความเสี่ยงของรายการที่เป็นเงินตราต่างประเทศที่คาดว่าจะเกิดขึ้นในอนาคต  จะถูกบันทึกรอไว้ในบัญชีจนกว่ารายการที่คาดไว้เกิดขึ้น  หากรายการที่ได้รับการป้องกันความเสี่ยงได้รับการรับรู้เป็นสินทรัพย์หรือหนี้สิน รายการดังกล่าวจะได้รับการแปลงค่าโดยใช้อัตราแลกเปลี่ยนล่วงหน้าตามสัญญา</w:t>
      </w:r>
    </w:p>
    <w:p w14:paraId="06173335" w14:textId="77777777" w:rsidR="00525D1E" w:rsidRPr="00525D1E" w:rsidRDefault="00525D1E" w:rsidP="0052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43142330" w14:textId="77777777" w:rsidR="00525D1E" w:rsidRPr="00525D1E" w:rsidRDefault="00525D1E" w:rsidP="00525D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525D1E">
        <w:rPr>
          <w:rFonts w:asciiTheme="majorBidi" w:hAnsiTheme="majorBidi" w:cstheme="majorBidi"/>
          <w:sz w:val="30"/>
          <w:szCs w:val="30"/>
          <w:cs/>
        </w:rPr>
        <w:t>สินทรัพย์หรือหนี้สินที่มีค่าเป็นเงินตราต่างประเทศ และได้รับการป้องกันความเสี่ยงด้วยสัญญาซื้อขายเงินตราต่างประเทศล่วงหน้า  บันทึกเป็นเงินบาทโดยใช้อัตราแลกเปลี่ยนล่วงหน้าตามสัญญา</w:t>
      </w:r>
    </w:p>
    <w:p w14:paraId="43B7453D" w14:textId="2D076FCE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58ED7B" w14:textId="1B9B51A4" w:rsidR="003834A5" w:rsidRDefault="003834A5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7BEC5" w14:textId="487E5C44" w:rsidR="003834A5" w:rsidRDefault="003834A5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2A6683B" w14:textId="77777777" w:rsidR="003834A5" w:rsidRDefault="003834A5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520EC15" w14:textId="4C813137" w:rsidR="008409C1" w:rsidRPr="00376C2B" w:rsidRDefault="008409C1" w:rsidP="001271EC">
      <w:pPr>
        <w:pStyle w:val="Heading8"/>
        <w:numPr>
          <w:ilvl w:val="1"/>
          <w:numId w:val="23"/>
        </w:numPr>
        <w:ind w:right="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376C2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lastRenderedPageBreak/>
        <w:t>เงิน</w:t>
      </w:r>
      <w:r w:rsidRPr="00376C2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สดและรายการเทียบเท่าเงินสด</w:t>
      </w:r>
    </w:p>
    <w:p w14:paraId="46E4D9B0" w14:textId="6600581E" w:rsidR="00E4610D" w:rsidRDefault="00E4610D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1705C" w14:textId="220932BB" w:rsidR="008409C1" w:rsidRDefault="008409C1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Pr="00623946">
        <w:rPr>
          <w:rFonts w:asciiTheme="majorBidi" w:hAnsiTheme="majorBidi" w:cstheme="majorBidi"/>
          <w:sz w:val="30"/>
          <w:szCs w:val="30"/>
          <w:cs/>
        </w:rPr>
        <w:t>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เงินเบิกเกินบัญชีธนาคารซึ่งจะต้องชำระคืนเมื่อทวงถามถือเป็นส่วนหนึ่งของ</w:t>
      </w:r>
      <w:r w:rsidRPr="008409C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  <w:r w:rsidR="00152053">
        <w:rPr>
          <w:rFonts w:asciiTheme="majorBidi" w:hAnsiTheme="majorBidi" w:cstheme="majorBidi"/>
          <w:sz w:val="30"/>
          <w:szCs w:val="30"/>
        </w:rPr>
        <w:t>/</w:t>
      </w:r>
      <w:r w:rsidR="00152053">
        <w:rPr>
          <w:rFonts w:asciiTheme="majorBidi" w:hAnsiTheme="majorBidi" w:cstheme="majorBidi" w:hint="cs"/>
          <w:sz w:val="30"/>
          <w:szCs w:val="30"/>
          <w:cs/>
        </w:rPr>
        <w:t>กิจกรรมจัดหาเงิน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ในงบกระแสเงินสด</w:t>
      </w:r>
    </w:p>
    <w:p w14:paraId="2A964610" w14:textId="77777777" w:rsidR="00152053" w:rsidRPr="00623946" w:rsidRDefault="00152053" w:rsidP="001D2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6034276E" w14:textId="275C0394" w:rsidR="00152053" w:rsidRPr="00376C2B" w:rsidRDefault="00152053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6C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Pr="00376C2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  <w:r w:rsidRPr="00376C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100215B1" w14:textId="3E9D04A2" w:rsidR="00CF6443" w:rsidRPr="00CF6443" w:rsidRDefault="00CF6443" w:rsidP="00CF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6F9F6" w14:textId="0179F69C" w:rsidR="00CF6443" w:rsidRPr="00CF6443" w:rsidRDefault="00CF6443" w:rsidP="00CF64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6443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5E1041C9" w14:textId="77777777" w:rsidR="00CF6443" w:rsidRPr="00CF6443" w:rsidRDefault="00CF6443" w:rsidP="00CF64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DC7126D" w14:textId="77777777" w:rsidR="00ED27D4" w:rsidRPr="0077342C" w:rsidRDefault="00ED27D4" w:rsidP="00ED2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342C">
        <w:rPr>
          <w:rFonts w:asciiTheme="majorBidi" w:hAnsiTheme="majorBidi" w:cstheme="majorBidi"/>
          <w:sz w:val="30"/>
          <w:szCs w:val="30"/>
          <w:cs/>
        </w:rPr>
        <w:t>ลูกหนี้แสดงในราคาตามใบแจ้งหนี้หักค่าเผื่อหนี้สงสัยจะสูญ</w:t>
      </w:r>
      <w:r w:rsidRPr="0077342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7342C">
        <w:rPr>
          <w:rFonts w:asciiTheme="majorBidi" w:hAnsiTheme="majorBidi" w:cstheme="majorBidi"/>
          <w:sz w:val="30"/>
          <w:szCs w:val="30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14:paraId="591AE81E" w14:textId="77777777" w:rsidR="00ED27D4" w:rsidRPr="0077342C" w:rsidRDefault="00ED27D4" w:rsidP="00ED2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479EF0" w14:textId="407FD1CD" w:rsidR="00ED27D4" w:rsidRPr="0077342C" w:rsidRDefault="00ED27D4" w:rsidP="00ED27D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342C">
        <w:rPr>
          <w:rFonts w:asciiTheme="majorBidi" w:hAnsiTheme="majorBidi" w:cstheme="majorBidi"/>
          <w:sz w:val="30"/>
          <w:szCs w:val="30"/>
          <w:cs/>
        </w:rPr>
        <w:t>สินทรัพย์ที่เกิดจากสัญญา</w:t>
      </w:r>
      <w:r w:rsidRPr="0077342C">
        <w:rPr>
          <w:rFonts w:asciiTheme="majorBidi" w:hAnsiTheme="majorBidi" w:cstheme="majorBidi" w:hint="cs"/>
          <w:sz w:val="30"/>
          <w:szCs w:val="30"/>
          <w:cs/>
        </w:rPr>
        <w:t>วัดมูลค่าด้วยมูลค่าของสิ่งตอบแทนที่</w:t>
      </w:r>
      <w:r w:rsidRPr="0077342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7342C">
        <w:rPr>
          <w:rFonts w:asciiTheme="majorBidi" w:hAnsiTheme="majorBidi" w:cstheme="majorBidi" w:hint="cs"/>
          <w:sz w:val="30"/>
          <w:szCs w:val="30"/>
          <w:cs/>
        </w:rPr>
        <w:t>คาดว่าจะได้รับหักขาดทุนจากการด้อยค่า</w:t>
      </w:r>
    </w:p>
    <w:p w14:paraId="3B2B34C2" w14:textId="0393D2F1" w:rsidR="00376C2B" w:rsidRDefault="00376C2B" w:rsidP="00CF64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E63A5" w14:textId="483871B8" w:rsidR="00376C2B" w:rsidRPr="005E4BF4" w:rsidRDefault="00376C2B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76C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86F7590" w14:textId="26FDE75C" w:rsidR="00376C2B" w:rsidRPr="005E4BF4" w:rsidRDefault="00376C2B" w:rsidP="005E4BF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A18A49" w14:textId="2D21C534" w:rsidR="00376C2B" w:rsidRDefault="00376C2B" w:rsidP="00376C2B">
      <w:pPr>
        <w:rPr>
          <w:rFonts w:asciiTheme="majorBidi" w:hAnsiTheme="majorBidi" w:cstheme="majorBidi"/>
          <w:color w:val="0000FF"/>
          <w:sz w:val="30"/>
          <w:szCs w:val="30"/>
        </w:rPr>
      </w:pPr>
      <w:r>
        <w:rPr>
          <w:cs/>
          <w:lang w:val="th-TH"/>
        </w:rPr>
        <w:tab/>
      </w:r>
      <w:r>
        <w:rPr>
          <w:cs/>
          <w:lang w:val="th-TH"/>
        </w:rPr>
        <w:tab/>
      </w:r>
      <w:r>
        <w:rPr>
          <w:rFonts w:hint="cs"/>
          <w:cs/>
          <w:lang w:val="th-TH"/>
        </w:rPr>
        <w:t xml:space="preserve">  </w:t>
      </w:r>
      <w:r w:rsidRPr="00623946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23946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</w:p>
    <w:p w14:paraId="0397356F" w14:textId="5AE9991F" w:rsidR="00D2686B" w:rsidRDefault="00D2686B" w:rsidP="00376C2B">
      <w:pPr>
        <w:rPr>
          <w:rFonts w:asciiTheme="majorBidi" w:hAnsiTheme="majorBidi" w:cstheme="majorBidi"/>
          <w:color w:val="0000FF"/>
          <w:sz w:val="30"/>
          <w:szCs w:val="30"/>
        </w:rPr>
      </w:pPr>
    </w:p>
    <w:p w14:paraId="1A4EFB81" w14:textId="37F4858E" w:rsidR="00D2686B" w:rsidRPr="00623946" w:rsidRDefault="00D2686B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color w:val="0000FF"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</w:t>
      </w:r>
      <w:r w:rsidRPr="005F3235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="001B055D">
        <w:rPr>
          <w:rFonts w:asciiTheme="majorBidi" w:hAnsiTheme="majorBidi" w:cstheme="majorBidi" w:hint="cs"/>
          <w:sz w:val="30"/>
          <w:szCs w:val="30"/>
          <w:cs/>
        </w:rPr>
        <w:t>ถ่วงน้ำหนัก</w:t>
      </w:r>
      <w:r w:rsidRPr="005F3235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  <w:r w:rsidRPr="005F3235">
        <w:rPr>
          <w:rFonts w:asciiTheme="majorBidi" w:hAnsiTheme="majorBidi" w:cstheme="majorBidi"/>
          <w:sz w:val="30"/>
          <w:szCs w:val="30"/>
          <w:cs/>
        </w:rPr>
        <w:t>ต้นทุนสินค้า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ในกรณีของสินค้าสำเร็จรูปและสินค้าระหว่างผลิตที่ผลิตเอง ต้นทุนสินค้า</w:t>
      </w:r>
      <w:r w:rsidRPr="005F3235">
        <w:rPr>
          <w:rFonts w:asciiTheme="majorBidi" w:hAnsiTheme="majorBidi" w:cstheme="majorBidi"/>
          <w:sz w:val="30"/>
          <w:szCs w:val="30"/>
          <w:cs/>
        </w:rPr>
        <w:t>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</w:t>
      </w:r>
      <w:r w:rsidRPr="00623946">
        <w:rPr>
          <w:rFonts w:asciiTheme="majorBidi" w:hAnsiTheme="majorBidi" w:cstheme="majorBidi"/>
          <w:sz w:val="30"/>
          <w:szCs w:val="30"/>
          <w:cs/>
        </w:rPr>
        <w:t>หุ้ยการผลิตอย่างเหมาะสมโดยคำนึงถึงระดับกำลังการผลิตตามปกติ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31336E3" w14:textId="77777777" w:rsidR="00D2686B" w:rsidRPr="005F3235" w:rsidRDefault="00D2686B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32D970D" w14:textId="69089BB0" w:rsidR="00D2686B" w:rsidRDefault="00D2686B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</w:rPr>
        <w:tab/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A49A3C1" w14:textId="34F97CDF" w:rsidR="0091700C" w:rsidRDefault="0091700C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2383DE4" w14:textId="22AB4D97" w:rsidR="003834A5" w:rsidRDefault="003834A5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20CC53B4" w14:textId="59B3DC8F" w:rsidR="003834A5" w:rsidRDefault="003834A5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4212E51" w14:textId="77777777" w:rsidR="003834A5" w:rsidRPr="00623946" w:rsidRDefault="003834A5" w:rsidP="00D2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67413955" w14:textId="77777777" w:rsidR="008F356A" w:rsidRPr="00F1160C" w:rsidRDefault="008F356A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116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59102092" w14:textId="175DD49B" w:rsidR="00376C2B" w:rsidRDefault="00376C2B" w:rsidP="00CF644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83E773" w14:textId="1438D85B" w:rsidR="008F356A" w:rsidRPr="00623946" w:rsidRDefault="008F356A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บริษัทร่วม</w:t>
      </w:r>
      <w:r w:rsidR="00AA6F09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บริษัทย่อย</w:t>
      </w:r>
    </w:p>
    <w:p w14:paraId="1752EDE3" w14:textId="77777777" w:rsidR="008F356A" w:rsidRPr="007E307B" w:rsidRDefault="008F356A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637CDF66" w14:textId="72F69FA1" w:rsidR="008F356A" w:rsidRDefault="008F356A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623946">
        <w:rPr>
          <w:rFonts w:asciiTheme="majorBidi" w:hAnsiTheme="majorBidi" w:cstheme="majorBidi"/>
          <w:sz w:val="30"/>
          <w:szCs w:val="30"/>
          <w:cs/>
        </w:rPr>
        <w:t>บริษัทย่อย ในงบการเงินเฉพาะกิจการของบริษัท บันทึกบัญชีโดยใช้</w:t>
      </w:r>
      <w:r w:rsidRPr="008F356A">
        <w:rPr>
          <w:rFonts w:asciiTheme="majorBidi" w:hAnsiTheme="majorBidi" w:cstheme="majorBidi"/>
          <w:sz w:val="30"/>
          <w:szCs w:val="30"/>
          <w:cs/>
        </w:rPr>
        <w:t>วิธี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="00AA6F09"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ส่วนการบันทึกบัญชีเงินลงทุนในบริษัทร่วมในงบการเงินรวมใช้วิธีส่วนได้เสีย</w:t>
      </w:r>
    </w:p>
    <w:p w14:paraId="7A56E603" w14:textId="72C2EB1C" w:rsidR="009353DC" w:rsidRDefault="009353DC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29246" w14:textId="4F077F35" w:rsidR="009353DC" w:rsidRDefault="009353DC" w:rsidP="00935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9353DC">
        <w:rPr>
          <w:rFonts w:asciiTheme="majorBidi" w:hAnsiTheme="majorBidi" w:cstheme="majorBidi"/>
          <w:i/>
          <w:iCs/>
          <w:sz w:val="30"/>
          <w:szCs w:val="30"/>
          <w:cs/>
        </w:rPr>
        <w:t>เงินลงทุนในตราสารทุนอื่น</w:t>
      </w:r>
    </w:p>
    <w:p w14:paraId="6DA7F85B" w14:textId="77777777" w:rsidR="009353DC" w:rsidRDefault="009353DC" w:rsidP="00935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6DBA44C" w14:textId="7ADB33DB" w:rsidR="009353DC" w:rsidRDefault="009353DC" w:rsidP="00935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353DC">
        <w:rPr>
          <w:rFonts w:asciiTheme="majorBidi" w:hAnsiTheme="majorBidi" w:cstheme="majorBidi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</w:p>
    <w:p w14:paraId="46614342" w14:textId="1C5E07A1" w:rsidR="00571E6D" w:rsidRDefault="00571E6D" w:rsidP="00935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CD7F15" w14:textId="77777777" w:rsidR="00571E6D" w:rsidRPr="00571E6D" w:rsidRDefault="00571E6D" w:rsidP="0057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71E6D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72913772" w14:textId="77777777" w:rsidR="00571E6D" w:rsidRPr="0004335F" w:rsidRDefault="00571E6D" w:rsidP="0057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48090321" w14:textId="77777777" w:rsidR="00571E6D" w:rsidRPr="00571E6D" w:rsidRDefault="00571E6D" w:rsidP="0057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1E6D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1CC9E66D" w14:textId="77777777" w:rsidR="00571E6D" w:rsidRPr="00571E6D" w:rsidRDefault="00571E6D" w:rsidP="0057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99AA7C" w14:textId="1CC14B89" w:rsidR="00571E6D" w:rsidRPr="00571E6D" w:rsidRDefault="00571E6D" w:rsidP="0057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71E6D">
        <w:rPr>
          <w:rFonts w:asciiTheme="majorBidi" w:hAnsiTheme="majorBidi" w:cstheme="majorBidi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5E577E5C" w14:textId="77777777" w:rsidR="00571E6D" w:rsidRPr="009353DC" w:rsidRDefault="00571E6D" w:rsidP="00935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56019AE" w14:textId="77777777" w:rsidR="00034502" w:rsidRPr="00F1160C" w:rsidRDefault="00034502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116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48C4C84" w14:textId="2DF706D5" w:rsidR="00034502" w:rsidRDefault="00034502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336A0" w14:textId="77777777" w:rsidR="00034502" w:rsidRPr="00623946" w:rsidRDefault="00034502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78CDEE92" w14:textId="71EF0BA5" w:rsidR="00034502" w:rsidRDefault="00034502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7D537F" w14:textId="77777777" w:rsidR="00034502" w:rsidRPr="00623946" w:rsidRDefault="00034502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 </w:t>
      </w:r>
    </w:p>
    <w:p w14:paraId="1BF8D55A" w14:textId="77777777" w:rsidR="00034502" w:rsidRPr="001A582A" w:rsidRDefault="00034502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1DA999" w14:textId="77777777" w:rsidR="00034502" w:rsidRPr="00623946" w:rsidRDefault="00034502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พร้อมใช้งานและรวมถึงต้นทุนการกู้ยืม</w:t>
      </w:r>
    </w:p>
    <w:p w14:paraId="75F6BAE6" w14:textId="5808DF50" w:rsidR="00B221F7" w:rsidRDefault="00B221F7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76BF21A" w14:textId="77777777" w:rsidR="00A74F09" w:rsidRPr="001A582A" w:rsidRDefault="00A74F09" w:rsidP="00034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17924B5" w14:textId="77777777" w:rsidR="001F0FA7" w:rsidRPr="00F1160C" w:rsidRDefault="001F0FA7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116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07AC8BBA" w14:textId="699840B7" w:rsidR="001F0FA7" w:rsidRPr="00CF7F99" w:rsidRDefault="001F0FA7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6D6DC33" w14:textId="67FAC77E" w:rsidR="001F0FA7" w:rsidRPr="00623946" w:rsidRDefault="003834A5" w:rsidP="001F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F0FA7" w:rsidRPr="00623946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7BCA52FC" w14:textId="36B2B27B" w:rsidR="001F0FA7" w:rsidRPr="00CF7F99" w:rsidRDefault="001F0FA7" w:rsidP="001F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0075E7E3" w14:textId="29CD9F16" w:rsidR="00CA29C3" w:rsidRPr="003834A5" w:rsidRDefault="00CA29C3" w:rsidP="00383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834A5">
        <w:rPr>
          <w:rFonts w:asciiTheme="majorBidi" w:hAnsiTheme="majorBidi" w:cstheme="majorBidi" w:hint="cs"/>
          <w:i/>
          <w:iCs/>
          <w:sz w:val="30"/>
          <w:szCs w:val="30"/>
          <w:cs/>
        </w:rPr>
        <w:t>สินทรัพย์ที่เป็นกรรมสิทธิของกิจการ</w:t>
      </w:r>
    </w:p>
    <w:p w14:paraId="2B68299D" w14:textId="77777777" w:rsidR="00CA29C3" w:rsidRPr="00CF7F99" w:rsidRDefault="00CA29C3" w:rsidP="00383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B8BFE9" w14:textId="38F923FF" w:rsidR="001F0FA7" w:rsidRPr="00623946" w:rsidRDefault="001F0FA7" w:rsidP="00383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34A75019" w14:textId="77777777" w:rsidR="001F0FA7" w:rsidRPr="00CF7F99" w:rsidRDefault="001F0FA7" w:rsidP="00383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B88BB4" w14:textId="271F917C" w:rsidR="001F0FA7" w:rsidRPr="00623946" w:rsidRDefault="001F0FA7" w:rsidP="00383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</w:t>
      </w:r>
      <w:r w:rsidR="000B0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06C7" w:rsidRPr="000B06C7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</w:t>
      </w:r>
      <w:r w:rsidR="000B06C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B06C7" w:rsidRPr="000B06C7">
        <w:rPr>
          <w:rFonts w:asciiTheme="majorBidi" w:hAnsiTheme="majorBidi" w:cstheme="majorBidi"/>
          <w:sz w:val="30"/>
          <w:szCs w:val="30"/>
          <w:cs/>
        </w:rPr>
        <w:t>ลิขสิทธิ์ซอฟต์แวร์ดังกล่าวเป็นส่วนหนึ่งของอุปกรณ์</w:t>
      </w:r>
    </w:p>
    <w:p w14:paraId="6FD429D7" w14:textId="77777777" w:rsidR="001F0FA7" w:rsidRPr="00CF7F99" w:rsidRDefault="001F0FA7" w:rsidP="000B0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5618D0" w14:textId="77777777" w:rsidR="001F0FA7" w:rsidRPr="00623946" w:rsidRDefault="001F0FA7" w:rsidP="001F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62394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62394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2394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</w:t>
      </w:r>
      <w:r w:rsidRPr="0062394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623946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623946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3702B935" w14:textId="77777777" w:rsidR="001F0FA7" w:rsidRPr="007E307B" w:rsidRDefault="001F0FA7" w:rsidP="001F0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E87F154" w14:textId="3BBA5C6F" w:rsidR="001F0FA7" w:rsidRPr="00623946" w:rsidRDefault="001F0FA7" w:rsidP="001F0FA7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  <w:cs/>
        </w:rPr>
      </w:pPr>
      <w:r w:rsidRPr="00623946">
        <w:rPr>
          <w:rFonts w:asciiTheme="majorBidi" w:hAnsiTheme="majorBidi" w:cstheme="majorBidi"/>
          <w:color w:val="auto"/>
          <w:sz w:val="30"/>
          <w:szCs w:val="30"/>
          <w:cs/>
        </w:rPr>
        <w:t xml:space="preserve"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7066D43C" w14:textId="7F2886E9" w:rsidR="00AA6F09" w:rsidRDefault="00AA6F09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5DCEF7" w14:textId="05482C96" w:rsidR="00ED7E86" w:rsidRPr="00ED7E86" w:rsidRDefault="00ED7E86" w:rsidP="00ED7E86">
      <w:pPr>
        <w:pStyle w:val="Default"/>
        <w:ind w:left="540"/>
        <w:jc w:val="thaiDistribute"/>
        <w:rPr>
          <w:rFonts w:asciiTheme="majorBidi" w:hAnsiTheme="majorBidi" w:cstheme="majorBidi"/>
          <w:i/>
          <w:iCs/>
          <w:color w:val="auto"/>
          <w:sz w:val="30"/>
          <w:szCs w:val="30"/>
        </w:rPr>
      </w:pPr>
      <w:r w:rsidRPr="00ED7E86">
        <w:rPr>
          <w:rFonts w:asciiTheme="majorBidi" w:hAnsiTheme="majorBidi" w:cstheme="majorBidi"/>
          <w:i/>
          <w:iCs/>
          <w:color w:val="auto"/>
          <w:sz w:val="30"/>
          <w:szCs w:val="30"/>
          <w:cs/>
        </w:rPr>
        <w:t>สินทรัพย์ที่เช่า</w:t>
      </w:r>
      <w:r w:rsidRPr="00ED7E86">
        <w:rPr>
          <w:rFonts w:asciiTheme="majorBidi" w:hAnsiTheme="majorBidi" w:cstheme="majorBidi"/>
          <w:i/>
          <w:iCs/>
          <w:color w:val="auto"/>
          <w:sz w:val="30"/>
          <w:szCs w:val="30"/>
        </w:rPr>
        <w:t xml:space="preserve"> </w:t>
      </w:r>
    </w:p>
    <w:p w14:paraId="60D9AA5A" w14:textId="77777777" w:rsidR="00ED7E86" w:rsidRPr="00B36442" w:rsidRDefault="00ED7E86" w:rsidP="00ED7E86">
      <w:pPr>
        <w:pStyle w:val="Default"/>
        <w:ind w:left="540"/>
        <w:jc w:val="thaiDistribute"/>
        <w:rPr>
          <w:rFonts w:asciiTheme="majorBidi" w:hAnsiTheme="majorBidi" w:cstheme="majorBidi"/>
          <w:color w:val="auto"/>
        </w:rPr>
      </w:pPr>
    </w:p>
    <w:p w14:paraId="1969299F" w14:textId="69B422E8" w:rsidR="00ED7E86" w:rsidRPr="00ED7E86" w:rsidRDefault="00ED7E86" w:rsidP="00ED7E86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ED7E86">
        <w:rPr>
          <w:rFonts w:asciiTheme="majorBidi" w:hAnsiTheme="majorBidi" w:cstheme="majorBidi"/>
          <w:color w:val="auto"/>
          <w:sz w:val="30"/>
          <w:szCs w:val="30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45162B73" w14:textId="77777777" w:rsidR="00CF7F99" w:rsidRDefault="00CF7F99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55089745" w14:textId="37BC1248" w:rsidR="00430FB4" w:rsidRPr="00623946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45A00E27" w14:textId="4EFE52ED" w:rsidR="00430FB4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DC03354" w14:textId="7B69D301" w:rsidR="00CF7F99" w:rsidRPr="00CF7F99" w:rsidRDefault="00CF7F99" w:rsidP="00CF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F7F99">
        <w:rPr>
          <w:rFonts w:asciiTheme="majorBidi" w:hAnsiTheme="majorBidi" w:cstheme="majorBidi" w:hint="cs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CF7F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อาคารและอุปกรณ์</w:t>
      </w:r>
      <w:r w:rsidRPr="00CF7F99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ถ้ามีความเป็นไปได้ค่อนข้างแน่ที่กลุ่มบริษัทจะได้รับประโยชน์เชิงเศรษฐกิจในอนาคตจากรายการนั้น</w:t>
      </w:r>
      <w:r w:rsidRPr="00CF7F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และสามารถวัดมูลค่าต้นทุนของรายการนั้นได้อย่า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น่าเชื่อถือ</w:t>
      </w:r>
      <w:r w:rsidR="00A10C74">
        <w:rPr>
          <w:rFonts w:asciiTheme="majorBidi" w:hAnsiTheme="majorBidi" w:cstheme="majorBidi"/>
          <w:sz w:val="30"/>
          <w:szCs w:val="30"/>
        </w:rPr>
        <w:t xml:space="preserve">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lastRenderedPageBreak/>
        <w:t>ตามบัญชี</w:t>
      </w:r>
      <w:r w:rsidRPr="00CF7F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ต้นทุนที่เกิดขึ้นในการซ่อมบำรุงที่ดิน</w:t>
      </w:r>
      <w:r w:rsidRPr="00CF7F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F7F99">
        <w:rPr>
          <w:rFonts w:asciiTheme="majorBidi" w:hAnsiTheme="majorBidi" w:cstheme="majorBidi" w:hint="cs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FE81209" w14:textId="54A19C53" w:rsidR="00430FB4" w:rsidRPr="001A582A" w:rsidRDefault="00430FB4" w:rsidP="008F35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F26A540" w14:textId="77777777" w:rsidR="00430FB4" w:rsidRPr="00623946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89E3CA0" w14:textId="77777777" w:rsidR="00430FB4" w:rsidRPr="001A582A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9889EB0" w14:textId="77777777" w:rsidR="00430FB4" w:rsidRPr="00623946" w:rsidRDefault="00430FB4" w:rsidP="00430FB4">
      <w:pPr>
        <w:pStyle w:val="Default"/>
        <w:ind w:left="540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376E595D" w14:textId="77777777" w:rsidR="004E1F56" w:rsidRPr="00623946" w:rsidRDefault="004E1F56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6F6F1B8" w14:textId="414FD1CA" w:rsidR="00430FB4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2E301AC2" w14:textId="067F5F4B" w:rsidR="00430FB4" w:rsidRPr="001A582A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430FB4" w:rsidRPr="00623946" w14:paraId="43C927C7" w14:textId="77777777" w:rsidTr="003F1194">
        <w:tc>
          <w:tcPr>
            <w:tcW w:w="5390" w:type="dxa"/>
            <w:vAlign w:val="bottom"/>
          </w:tcPr>
          <w:p w14:paraId="0579C80E" w14:textId="3862908F" w:rsidR="00430FB4" w:rsidRPr="00623946" w:rsidRDefault="004D4444" w:rsidP="003F1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BFC6DD2" w14:textId="615228A5" w:rsidR="00430FB4" w:rsidRPr="004D4444" w:rsidRDefault="00430FB4" w:rsidP="003F1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D4444" w:rsidRPr="004D44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E0DD5A1" w14:textId="77777777" w:rsidR="00430FB4" w:rsidRPr="00623946" w:rsidRDefault="00430FB4" w:rsidP="003F1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4444" w:rsidRPr="00623946" w14:paraId="0EAC5F1B" w14:textId="77777777" w:rsidTr="003F1194">
        <w:tc>
          <w:tcPr>
            <w:tcW w:w="5390" w:type="dxa"/>
            <w:vAlign w:val="bottom"/>
          </w:tcPr>
          <w:p w14:paraId="7E62937F" w14:textId="338DCA23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195" w:type="dxa"/>
          </w:tcPr>
          <w:p w14:paraId="26C17B8E" w14:textId="739A422A" w:rsidR="004D4444" w:rsidRPr="004D4444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7ADB958" w14:textId="7F80C255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4444" w:rsidRPr="00623946" w14:paraId="67467F58" w14:textId="77777777" w:rsidTr="003F1194">
        <w:tc>
          <w:tcPr>
            <w:tcW w:w="5390" w:type="dxa"/>
            <w:vAlign w:val="bottom"/>
          </w:tcPr>
          <w:p w14:paraId="521B6223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95" w:type="dxa"/>
          </w:tcPr>
          <w:p w14:paraId="7F90C92E" w14:textId="5E54F1E2" w:rsidR="004D4444" w:rsidRPr="004D4444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082DC33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4444" w:rsidRPr="00623946" w14:paraId="5394D6F6" w14:textId="77777777" w:rsidTr="003F1194">
        <w:tc>
          <w:tcPr>
            <w:tcW w:w="5390" w:type="dxa"/>
            <w:vAlign w:val="bottom"/>
          </w:tcPr>
          <w:p w14:paraId="169045B0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95" w:type="dxa"/>
          </w:tcPr>
          <w:p w14:paraId="37CE27F0" w14:textId="7B611A7F" w:rsidR="004D4444" w:rsidRPr="004D4444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7ADEE219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D4444" w:rsidRPr="00623946" w14:paraId="186BFDDC" w14:textId="77777777" w:rsidTr="003F1194">
        <w:tc>
          <w:tcPr>
            <w:tcW w:w="5390" w:type="dxa"/>
            <w:shd w:val="clear" w:color="auto" w:fill="auto"/>
            <w:vAlign w:val="bottom"/>
          </w:tcPr>
          <w:p w14:paraId="10077B34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0A0E3995" w14:textId="0C3BA8E3" w:rsidR="004D4444" w:rsidRPr="004D4444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D4444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  <w:shd w:val="clear" w:color="auto" w:fill="auto"/>
          </w:tcPr>
          <w:p w14:paraId="5EC3CBBD" w14:textId="77777777" w:rsidR="004D4444" w:rsidRPr="00623946" w:rsidRDefault="004D4444" w:rsidP="004D4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5F77796A" w14:textId="77777777" w:rsidR="00430FB4" w:rsidRPr="00623946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0C7DAE" w14:textId="156DF748" w:rsidR="00430FB4" w:rsidRDefault="00531E97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</w:t>
      </w:r>
      <w:r w:rsidR="00430FB4" w:rsidRPr="00430FB4">
        <w:rPr>
          <w:rFonts w:asciiTheme="majorBidi" w:hAnsiTheme="majorBidi" w:cstheme="majorBidi"/>
          <w:sz w:val="30"/>
          <w:szCs w:val="30"/>
          <w:cs/>
        </w:rPr>
        <w:t>ลุ่มบริษัทไม่</w:t>
      </w:r>
      <w:r w:rsidR="00430FB4" w:rsidRPr="00623946">
        <w:rPr>
          <w:rFonts w:asciiTheme="majorBidi" w:hAnsiTheme="majorBidi" w:cstheme="majorBidi"/>
          <w:sz w:val="30"/>
          <w:szCs w:val="30"/>
          <w:cs/>
        </w:rPr>
        <w:t>คิดค่าเสื่อมราคาสำหรับที่ดินและสินทรัพย์ที่อยู่ระหว่างการก่อสร้าง</w:t>
      </w:r>
    </w:p>
    <w:p w14:paraId="52460A1B" w14:textId="63FE9356" w:rsidR="00430FB4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8952327" w14:textId="48ECA6E3" w:rsidR="00430FB4" w:rsidRDefault="00430FB4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รอบปีบัญชี และปรับปรุงตามความเหมาะสม</w:t>
      </w:r>
    </w:p>
    <w:p w14:paraId="39CB1C6B" w14:textId="400E196D" w:rsidR="008210DE" w:rsidRDefault="008210DE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E677532" w14:textId="77777777" w:rsidR="000A3F52" w:rsidRPr="00F1160C" w:rsidRDefault="00803927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1160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749F16A" w14:textId="77777777" w:rsidR="000A3F52" w:rsidRDefault="000A3F52" w:rsidP="000A3F52">
      <w:pPr>
        <w:pStyle w:val="Heading8"/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E70EA5B" w14:textId="77777777" w:rsidR="002733DC" w:rsidRDefault="000A3F52" w:rsidP="000A3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Pr="000A3F52">
        <w:rPr>
          <w:rFonts w:asciiTheme="majorBidi" w:hAnsiTheme="majorBidi" w:cstheme="majorBidi"/>
          <w:sz w:val="30"/>
          <w:szCs w:val="30"/>
          <w:cs/>
        </w:rPr>
        <w:t>อื่นๆ ที่กลุ่มบริษัทซื้อ</w:t>
      </w:r>
      <w:r w:rsidRPr="00623946">
        <w:rPr>
          <w:rFonts w:asciiTheme="majorBidi" w:hAnsiTheme="majorBidi" w:cstheme="majorBidi"/>
          <w:sz w:val="30"/>
          <w:szCs w:val="30"/>
          <w:cs/>
        </w:rPr>
        <w:t>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21F26691" w14:textId="77777777" w:rsidR="002733DC" w:rsidRDefault="002733DC" w:rsidP="000A3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559DA4" w14:textId="77777777" w:rsidR="002733DC" w:rsidRPr="00623946" w:rsidRDefault="002733DC" w:rsidP="0027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E8D9C08" w14:textId="77777777" w:rsidR="002733DC" w:rsidRPr="00F1160C" w:rsidRDefault="002733DC" w:rsidP="0027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9A7B7B3" w14:textId="47D4CD8D" w:rsidR="002733DC" w:rsidRPr="00623946" w:rsidRDefault="002733DC" w:rsidP="0027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6790D35E" w14:textId="7E8DA5B4" w:rsidR="002733DC" w:rsidRPr="00623946" w:rsidRDefault="002733DC" w:rsidP="002733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ค่าตัดจำหน่าย</w:t>
      </w:r>
    </w:p>
    <w:p w14:paraId="3A09AC7E" w14:textId="77777777" w:rsidR="002733DC" w:rsidRPr="005F3EFB" w:rsidRDefault="002733DC" w:rsidP="0027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02B3478" w14:textId="77777777" w:rsidR="002733DC" w:rsidRPr="00623946" w:rsidRDefault="002733DC" w:rsidP="0027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623946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34889924" w14:textId="77777777" w:rsidR="002733DC" w:rsidRPr="005F3EFB" w:rsidRDefault="002733DC" w:rsidP="00273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2AB98B87" w14:textId="0E8E3412" w:rsidR="002733DC" w:rsidRPr="00623946" w:rsidRDefault="002733DC" w:rsidP="004C13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สินทรัพย์นั้นพร้อมที่จะให้ประโยชน์ระยะเวลาที่คาดว่าจะได้รับประโยชน์สำหรับปีปัจจุบันและปีเปรียบเทียบ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>คือ</w:t>
      </w:r>
      <w:r w:rsidR="004C1348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A6F09">
        <w:rPr>
          <w:rFonts w:asciiTheme="majorBidi" w:hAnsiTheme="majorBidi" w:cstheme="majorBidi"/>
          <w:sz w:val="30"/>
          <w:szCs w:val="30"/>
        </w:rPr>
        <w:t xml:space="preserve">10 </w:t>
      </w:r>
      <w:r w:rsidR="00AA6F09">
        <w:rPr>
          <w:rFonts w:asciiTheme="majorBidi" w:hAnsiTheme="majorBidi" w:cstheme="majorBidi" w:hint="cs"/>
          <w:sz w:val="30"/>
          <w:szCs w:val="30"/>
          <w:cs/>
        </w:rPr>
        <w:t>ปี</w:t>
      </w:r>
    </w:p>
    <w:p w14:paraId="12D09844" w14:textId="77777777" w:rsidR="005F3EFB" w:rsidRPr="005F3EFB" w:rsidRDefault="005F3EFB" w:rsidP="00266C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137A94" w14:textId="47BF5945" w:rsidR="00266CB4" w:rsidRDefault="00266CB4" w:rsidP="00266CB4">
      <w:pPr>
        <w:ind w:left="540"/>
        <w:jc w:val="thaiDistribute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ระยะเวลาที่คาดว่าจะได้รับประโยชน์และมูลค่าคงเหลือ จะได้รับการทบทวนทุกสิ้นรอบปีบัญชีและปรับปรุงตามความเหมาะสม</w:t>
      </w:r>
      <w:r w:rsidRPr="00623946" w:rsidDel="00E44C55">
        <w:rPr>
          <w:rFonts w:asciiTheme="majorBidi" w:hAnsiTheme="majorBidi" w:cstheme="majorBidi"/>
        </w:rPr>
        <w:t xml:space="preserve"> </w:t>
      </w:r>
    </w:p>
    <w:p w14:paraId="5B09A7DE" w14:textId="77777777" w:rsidR="000D6839" w:rsidRPr="005F3EFB" w:rsidRDefault="000D6839" w:rsidP="00266CB4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92BA446" w14:textId="14759588" w:rsidR="003F1194" w:rsidRDefault="00F1160C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</w:p>
    <w:p w14:paraId="7DF62EAF" w14:textId="6869FD30" w:rsidR="00F1160C" w:rsidRPr="005F3EFB" w:rsidRDefault="00F1160C" w:rsidP="00F1160C">
      <w:pPr>
        <w:pStyle w:val="Default"/>
        <w:ind w:left="540"/>
        <w:jc w:val="thaiDistribute"/>
        <w:rPr>
          <w:rFonts w:asciiTheme="majorBidi" w:hAnsiTheme="majorBidi" w:cstheme="majorBidi"/>
          <w:lang w:val="th-TH"/>
        </w:rPr>
      </w:pPr>
    </w:p>
    <w:p w14:paraId="6AC2854A" w14:textId="2D6A2221" w:rsidR="00F1160C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</w:t>
      </w:r>
      <w:r w:rsidRPr="00F1160C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ได้รับการทบทวน ณ ทุกวันที่รายงานว่ามีข้อบ่งชี้เรื่องการด้อยค่าหรือไม่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 ในช่วงเวลาเดียวกัน  </w:t>
      </w:r>
    </w:p>
    <w:p w14:paraId="57215DC7" w14:textId="361791FB" w:rsidR="00F1160C" w:rsidRPr="005F3EFB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FCDE7A" w14:textId="6F920D50" w:rsidR="00F1160C" w:rsidRPr="00623946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4522FFF7" w14:textId="5B9F3893" w:rsidR="00F1160C" w:rsidRPr="005F3EFB" w:rsidRDefault="00C644DA" w:rsidP="00F1160C">
      <w:pPr>
        <w:rPr>
          <w:rFonts w:asciiTheme="majorBidi" w:hAnsiTheme="majorBidi" w:cstheme="majorBidi"/>
          <w:sz w:val="24"/>
          <w:szCs w:val="24"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  <w:r>
        <w:rPr>
          <w:rFonts w:asciiTheme="majorBidi" w:hAnsiTheme="majorBidi" w:cstheme="majorBidi"/>
          <w:sz w:val="30"/>
          <w:szCs w:val="30"/>
          <w:cs/>
          <w:lang w:val="th-TH"/>
        </w:rPr>
        <w:tab/>
      </w:r>
    </w:p>
    <w:p w14:paraId="117AFFF5" w14:textId="77777777" w:rsidR="00F1160C" w:rsidRPr="00623946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6BA0204" w14:textId="77777777" w:rsidR="00F1160C" w:rsidRPr="005F3EFB" w:rsidRDefault="00F1160C" w:rsidP="00F11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FCC731" w14:textId="27667236" w:rsidR="00F1160C" w:rsidRPr="00623946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มูลค่าที่คาดว่าจะได้รับคืนของสินทรัพย์ที่ไม่ใช่สินทรัพย์ทางการเงินหมายถึง</w:t>
      </w:r>
      <w:r w:rsidR="007372DF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29B3532" w14:textId="77777777" w:rsidR="00232152" w:rsidRPr="005F3EFB" w:rsidRDefault="00232152" w:rsidP="00F11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557DE443" w14:textId="77777777" w:rsidR="00F1160C" w:rsidRPr="00623946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59AAAFB6" w14:textId="77777777" w:rsidR="00F1160C" w:rsidRPr="005F3EFB" w:rsidRDefault="00F1160C" w:rsidP="00F11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6"/>
          <w:szCs w:val="26"/>
        </w:rPr>
      </w:pPr>
    </w:p>
    <w:p w14:paraId="77A15D95" w14:textId="4BFD6554" w:rsidR="00F1160C" w:rsidRPr="00623946" w:rsidRDefault="00F1160C" w:rsidP="00F116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</w:t>
      </w: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</w:t>
      </w:r>
      <w:r w:rsidR="00B80E59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623946">
        <w:rPr>
          <w:rFonts w:asciiTheme="majorBidi" w:hAnsiTheme="majorBidi" w:cstheme="majorBidi"/>
          <w:sz w:val="30"/>
          <w:szCs w:val="30"/>
          <w:cs/>
        </w:rPr>
        <w:t>ด้อยค่ามาก่อน</w:t>
      </w:r>
    </w:p>
    <w:p w14:paraId="064068FD" w14:textId="77777777" w:rsidR="004E1F56" w:rsidRDefault="004E1F56" w:rsidP="000A3F5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989F60" w14:textId="77777777" w:rsidR="0044725C" w:rsidRPr="0044725C" w:rsidRDefault="0044725C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472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5B2712BF" w14:textId="77777777" w:rsidR="0044725C" w:rsidRPr="00854299" w:rsidRDefault="0044725C" w:rsidP="0044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A37EC8" w14:textId="2B141451" w:rsidR="0044725C" w:rsidRPr="00623946" w:rsidRDefault="0044725C" w:rsidP="0044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3343C5AE" w14:textId="77777777" w:rsidR="0044725C" w:rsidRPr="00854299" w:rsidRDefault="0044725C" w:rsidP="0044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0363FA" w14:textId="77777777" w:rsidR="0044725C" w:rsidRPr="0044725C" w:rsidRDefault="0044725C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4725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F1F3765" w14:textId="77777777" w:rsidR="0044725C" w:rsidRPr="00854299" w:rsidRDefault="0044725C" w:rsidP="004472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E65F66" w14:textId="77777777" w:rsidR="00232152" w:rsidRDefault="0044725C" w:rsidP="00C24D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  <w:r w:rsidR="0058360E">
        <w:rPr>
          <w:sz w:val="30"/>
          <w:szCs w:val="30"/>
        </w:rPr>
        <w:tab/>
      </w:r>
    </w:p>
    <w:p w14:paraId="53B1AEA5" w14:textId="6B76E9E4" w:rsidR="00800E94" w:rsidRPr="00C24DD6" w:rsidRDefault="00800E94" w:rsidP="00C24D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555F42" w14:textId="77777777" w:rsidR="00854299" w:rsidRPr="00854299" w:rsidRDefault="00854299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5429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5234551F" w14:textId="77777777" w:rsidR="00854299" w:rsidRPr="00854299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F85CE4" w14:textId="646E1BAE" w:rsidR="00803927" w:rsidRDefault="00854299" w:rsidP="00854299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54299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803927"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AC641FC" w14:textId="77777777" w:rsidR="00ED7E86" w:rsidRPr="00C24DD6" w:rsidRDefault="00ED7E86" w:rsidP="002733DC">
      <w:pPr>
        <w:rPr>
          <w:sz w:val="24"/>
          <w:szCs w:val="24"/>
        </w:rPr>
      </w:pPr>
    </w:p>
    <w:p w14:paraId="4849CBDD" w14:textId="632CD941" w:rsidR="00854299" w:rsidRPr="00C644DA" w:rsidRDefault="00854299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44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ผลประโยชน์ของพนักงาน</w:t>
      </w:r>
      <w:r w:rsidRPr="00C644DA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521EC2BD" w14:textId="5485A4AD" w:rsidR="00854299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121A441" w14:textId="5C97D292" w:rsidR="00854299" w:rsidRPr="00623946" w:rsidRDefault="00C644DA" w:rsidP="00C644DA">
      <w:pPr>
        <w:tabs>
          <w:tab w:val="clear" w:pos="227"/>
          <w:tab w:val="clear" w:pos="454"/>
          <w:tab w:val="clear" w:pos="680"/>
          <w:tab w:val="left" w:pos="720"/>
        </w:tabs>
        <w:jc w:val="both"/>
        <w:rPr>
          <w:rFonts w:asciiTheme="majorBidi" w:hAnsiTheme="majorBidi" w:cstheme="majorBidi"/>
          <w:iCs/>
          <w:sz w:val="30"/>
          <w:szCs w:val="30"/>
        </w:rPr>
      </w:pPr>
      <w:r>
        <w:rPr>
          <w:rFonts w:asciiTheme="majorBidi" w:hAnsiTheme="majorBidi" w:cstheme="majorBidi" w:hint="cs"/>
          <w:iCs/>
          <w:sz w:val="30"/>
          <w:szCs w:val="30"/>
          <w:cs/>
        </w:rPr>
        <w:t xml:space="preserve">          </w:t>
      </w:r>
      <w:r w:rsidR="00854299"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2A7120E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E6C5EA7" w14:textId="2C715043" w:rsidR="00854299" w:rsidRPr="00623946" w:rsidRDefault="00854299" w:rsidP="008542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  <w:r w:rsidRPr="00623946">
        <w:rPr>
          <w:rFonts w:asciiTheme="majorBidi" w:hAnsiTheme="majorBidi" w:cstheme="majorBidi"/>
          <w:i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15E61E69" w14:textId="77777777" w:rsidR="00232152" w:rsidRPr="00623946" w:rsidRDefault="00232152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1AAA54F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6A94B850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66FD57D" w14:textId="171E3E79" w:rsidR="00854299" w:rsidRPr="00623946" w:rsidRDefault="00854299" w:rsidP="0085429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</w:t>
      </w:r>
      <w:r w:rsidRPr="0085429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854299">
        <w:rPr>
          <w:rFonts w:asciiTheme="majorBidi" w:hAnsiTheme="majorBidi" w:cstheme="majorBidi"/>
          <w:i/>
          <w:sz w:val="30"/>
          <w:szCs w:val="30"/>
          <w:cs/>
        </w:rPr>
        <w:t>จาก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6B5E02FC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0A570F1" w14:textId="03651BF7" w:rsidR="00854299" w:rsidRDefault="00854299" w:rsidP="008542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lastRenderedPageBreak/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</w:t>
      </w:r>
      <w:r w:rsidRPr="00AD2D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D2D0B">
        <w:rPr>
          <w:rFonts w:asciiTheme="majorBidi" w:hAnsiTheme="majorBidi" w:cstheme="majorBidi"/>
          <w:i/>
          <w:sz w:val="30"/>
          <w:szCs w:val="30"/>
          <w:cs/>
        </w:rPr>
        <w:t>มี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สินทรัพย์เกิดขึ้น</w:t>
      </w: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</w:t>
      </w:r>
      <w:r w:rsidRPr="00AD2D0B">
        <w:rPr>
          <w:rFonts w:asciiTheme="majorBidi" w:hAnsiTheme="majorBidi" w:cstheme="majorBidi"/>
          <w:i/>
          <w:sz w:val="30"/>
          <w:szCs w:val="30"/>
          <w:cs/>
        </w:rPr>
        <w:t>ของ</w:t>
      </w:r>
      <w:r w:rsidRPr="00AD2D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</w:p>
    <w:p w14:paraId="58EE8874" w14:textId="77777777" w:rsidR="00694F90" w:rsidRPr="00623946" w:rsidRDefault="00694F90" w:rsidP="00854299">
      <w:pPr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</w:p>
    <w:p w14:paraId="7ED24D51" w14:textId="268F4C14" w:rsidR="00854299" w:rsidRPr="00623946" w:rsidRDefault="00854299" w:rsidP="0085429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623946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กำไรหรือขาดทุนจากการประมาณการตาม</w:t>
      </w:r>
      <w:r w:rsidR="005B3166">
        <w:rPr>
          <w:rFonts w:asciiTheme="majorBidi" w:eastAsia="Times New Roman" w:hAnsiTheme="majorBidi" w:cstheme="majorBidi"/>
          <w:i/>
          <w:sz w:val="30"/>
          <w:szCs w:val="30"/>
          <w:cs/>
        </w:rPr>
        <w:br/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หลักคณิตศาสตร์ประกันภัยจะถูกรับรู้รายการในกำไรขาดทุนเบ็ดเสร็จอื่น</w:t>
      </w:r>
      <w:r w:rsidRPr="00AD2D0B">
        <w:rPr>
          <w:rFonts w:asciiTheme="majorBidi" w:eastAsia="Times New Roman" w:hAnsiTheme="majorBidi" w:cstheme="majorBidi"/>
          <w:i/>
          <w:sz w:val="30"/>
          <w:szCs w:val="30"/>
          <w:cs/>
        </w:rPr>
        <w:t>ทันที</w:t>
      </w:r>
      <w:r w:rsidRPr="00AD2D0B">
        <w:rPr>
          <w:rFonts w:asciiTheme="majorBidi" w:eastAsia="Times New Roman" w:hAnsiTheme="majorBidi" w:cstheme="majorBidi"/>
          <w:i/>
          <w:sz w:val="30"/>
          <w:szCs w:val="30"/>
        </w:rPr>
        <w:t xml:space="preserve"> </w:t>
      </w:r>
      <w:r w:rsidRPr="00AD2D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D2D0B">
        <w:rPr>
          <w:rFonts w:asciiTheme="majorBidi" w:hAnsiTheme="majorBidi" w:cstheme="majorBidi"/>
          <w:i/>
          <w:sz w:val="30"/>
          <w:szCs w:val="30"/>
          <w:cs/>
        </w:rPr>
        <w:t>กำหนด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ดอกเบี้ยจ่ายของ</w:t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รับรู้รายการในกำไรหรือขาดทุน</w:t>
      </w:r>
    </w:p>
    <w:p w14:paraId="64ED1DAD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985C6C" w14:textId="0D522A47" w:rsidR="00854299" w:rsidRDefault="00854299" w:rsidP="00854299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  <w:sz w:val="30"/>
          <w:szCs w:val="30"/>
        </w:rPr>
      </w:pP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AD2D0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รับรู้</w:t>
      </w:r>
      <w:r w:rsidRPr="00623946">
        <w:rPr>
          <w:rFonts w:asciiTheme="majorBidi" w:eastAsia="Times New Roman" w:hAnsiTheme="majorBidi" w:cstheme="majorBidi"/>
          <w:i/>
          <w:sz w:val="30"/>
          <w:szCs w:val="30"/>
          <w:cs/>
        </w:rPr>
        <w:t>กำไรและขาดทุนจากการจ่ายชำระผลประโยชน์พนักงานเมื่อเกิดขึ้น</w:t>
      </w:r>
    </w:p>
    <w:p w14:paraId="242CA2DD" w14:textId="77777777" w:rsidR="00C24DD6" w:rsidRPr="00435DF4" w:rsidRDefault="00C24DD6" w:rsidP="00854299">
      <w:pPr>
        <w:pStyle w:val="BodyText"/>
        <w:ind w:left="540"/>
        <w:jc w:val="thaiDistribute"/>
        <w:rPr>
          <w:rFonts w:asciiTheme="majorBidi" w:eastAsia="Times New Roman" w:hAnsiTheme="majorBidi" w:cstheme="majorBidi"/>
          <w:i/>
        </w:rPr>
      </w:pPr>
    </w:p>
    <w:p w14:paraId="7CA96AB0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 xml:space="preserve">ผลประโยชน์เมื่อเลิกจ้าง </w:t>
      </w:r>
    </w:p>
    <w:p w14:paraId="0A6EDBC6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9F1FBE4" w14:textId="55ABD485" w:rsidR="00854299" w:rsidRPr="00623946" w:rsidRDefault="00854299" w:rsidP="008542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433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CF4">
        <w:rPr>
          <w:rFonts w:asciiTheme="majorBidi" w:hAnsiTheme="majorBidi" w:cstheme="majorBidi"/>
          <w:i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 หรือเมื่อ</w:t>
      </w:r>
      <w:r w:rsidRPr="00433CF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433CF4">
        <w:rPr>
          <w:rFonts w:asciiTheme="majorBidi" w:hAnsiTheme="majorBidi" w:cstheme="majorBidi"/>
          <w:i/>
          <w:sz w:val="30"/>
          <w:szCs w:val="30"/>
          <w:cs/>
        </w:rPr>
        <w:t>รับ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 xml:space="preserve">รู้ต้นทุนสำหรับการปรับโครงสร้าง หากระยะเวลาการจ่ายผลประโยชน์เกินกว่า </w:t>
      </w:r>
      <w:r w:rsidRPr="00623946">
        <w:rPr>
          <w:rFonts w:asciiTheme="majorBidi" w:hAnsiTheme="majorBidi" w:cstheme="majorBidi"/>
          <w:iCs/>
          <w:sz w:val="30"/>
          <w:szCs w:val="30"/>
        </w:rPr>
        <w:t>12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49514D79" w14:textId="77777777" w:rsidR="00232152" w:rsidRPr="00623946" w:rsidRDefault="00232152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2E5F8DA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B888821" w14:textId="77777777" w:rsidR="00854299" w:rsidRPr="00623946" w:rsidRDefault="00854299" w:rsidP="00854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FDB3806" w14:textId="2ED86B24" w:rsidR="00854299" w:rsidRPr="00623946" w:rsidRDefault="00854299" w:rsidP="00854299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2"/>
          <w:szCs w:val="32"/>
        </w:rPr>
      </w:pPr>
      <w:r w:rsidRPr="00623946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623946">
        <w:rPr>
          <w:rFonts w:asciiTheme="majorBidi" w:hAnsiTheme="majorBidi" w:cstheme="majorBidi"/>
          <w:i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</w:t>
      </w:r>
      <w:r w:rsidRPr="00C2300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23009">
        <w:rPr>
          <w:rFonts w:asciiTheme="majorBidi" w:hAnsiTheme="majorBidi" w:cstheme="majorBidi"/>
          <w:i/>
          <w:sz w:val="30"/>
          <w:szCs w:val="30"/>
          <w:cs/>
        </w:rPr>
        <w:t>มี</w:t>
      </w:r>
      <w:r w:rsidRPr="00623946">
        <w:rPr>
          <w:rFonts w:asciiTheme="majorBidi" w:hAnsiTheme="majorBidi" w:cstheme="majorBidi"/>
          <w:i/>
          <w:sz w:val="30"/>
          <w:szCs w:val="30"/>
          <w:cs/>
        </w:rPr>
        <w:t>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6E51DA54" w14:textId="0D10B0BA" w:rsidR="000A3F52" w:rsidRDefault="000A3F52" w:rsidP="000A3F52">
      <w:pPr>
        <w:rPr>
          <w:sz w:val="24"/>
          <w:szCs w:val="24"/>
        </w:rPr>
      </w:pPr>
    </w:p>
    <w:p w14:paraId="5458951A" w14:textId="655CF5DD" w:rsidR="00694F90" w:rsidRDefault="00694F90" w:rsidP="000A3F52">
      <w:pPr>
        <w:rPr>
          <w:sz w:val="24"/>
          <w:szCs w:val="24"/>
        </w:rPr>
      </w:pPr>
    </w:p>
    <w:p w14:paraId="3A50FCF2" w14:textId="5004ABB3" w:rsidR="00694F90" w:rsidRDefault="00694F90" w:rsidP="000A3F52">
      <w:pPr>
        <w:rPr>
          <w:sz w:val="24"/>
          <w:szCs w:val="24"/>
        </w:rPr>
      </w:pPr>
    </w:p>
    <w:p w14:paraId="5E3BDF6C" w14:textId="39F71391" w:rsidR="00694F90" w:rsidRDefault="00694F90" w:rsidP="000A3F52">
      <w:pPr>
        <w:rPr>
          <w:sz w:val="24"/>
          <w:szCs w:val="24"/>
        </w:rPr>
      </w:pPr>
    </w:p>
    <w:p w14:paraId="56B679A4" w14:textId="77777777" w:rsidR="00694F90" w:rsidRPr="00C644DA" w:rsidRDefault="00694F90" w:rsidP="000A3F52">
      <w:pPr>
        <w:rPr>
          <w:sz w:val="24"/>
          <w:szCs w:val="24"/>
          <w:cs/>
        </w:rPr>
      </w:pPr>
    </w:p>
    <w:p w14:paraId="62355F0A" w14:textId="5B3127AF" w:rsidR="00C23009" w:rsidRPr="00623946" w:rsidRDefault="00C23009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2300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348BE577" w14:textId="77777777" w:rsidR="00C23009" w:rsidRPr="00623946" w:rsidRDefault="00C23009" w:rsidP="00C23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ED5E0F0" w14:textId="31656BDC" w:rsidR="0058360E" w:rsidRPr="0058360E" w:rsidRDefault="0058360E" w:rsidP="0058360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8360E">
        <w:rPr>
          <w:rFonts w:asciiTheme="majorBidi" w:hAnsiTheme="majorBidi" w:cstheme="majorBidi" w:hint="cs"/>
          <w:i/>
          <w:sz w:val="30"/>
          <w:szCs w:val="30"/>
          <w:cs/>
        </w:rPr>
        <w:t>กลุ่มกิจการบันทึกผลตอบแทนพนักงานโดยใช้หุ้นเป็นเกณฑ์ โดยที่กลุ่มกิจการได้รับบริการจากพนักงานเป็นสิ่งตอบแทนสำหรับสิทธิการซื้อหุ้นที่กิจการ (หรือผู้ถื</w:t>
      </w:r>
      <w:r w:rsidR="00694F90">
        <w:rPr>
          <w:rFonts w:asciiTheme="majorBidi" w:hAnsiTheme="majorBidi" w:cstheme="majorBidi" w:hint="cs"/>
          <w:i/>
          <w:sz w:val="30"/>
          <w:szCs w:val="30"/>
          <w:cs/>
        </w:rPr>
        <w:t>อ</w:t>
      </w:r>
      <w:r w:rsidRPr="0058360E">
        <w:rPr>
          <w:rFonts w:asciiTheme="majorBidi" w:hAnsiTheme="majorBidi" w:cstheme="majorBidi" w:hint="cs"/>
          <w:i/>
          <w:sz w:val="30"/>
          <w:szCs w:val="30"/>
          <w:cs/>
        </w:rPr>
        <w:t>หุ้นของกลุ่มกิจการ) มอบให้ มูลค่ายุติธรรมของบริการของพนักงานเพื่อแลกเปลี่ยนกับการให้สิทธิซื้อหุ้นจะรับรู้เป็นค่าใช้จ่ายในงบกำไรขาดทุนเบ็ดเสร็จและสำรองอื่นในส่วนของเจ้าของ จำนวนรวมที่บันทึกเป็นค่าใช้จ่ายจะอ้างอิงจากมูลค่าของมูลค่ายุติธรรมของสิทธิซื้อหุ้น ณ วันที่กิจการ (หรือเจ้าของของกลุ่มกิจการ) แสดงความจำนงว่าจะมอบให้พนักงาน</w:t>
      </w:r>
    </w:p>
    <w:p w14:paraId="2E23360C" w14:textId="77777777" w:rsidR="0058360E" w:rsidRPr="0058360E" w:rsidRDefault="0058360E" w:rsidP="0058360E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14:paraId="4C4E7D48" w14:textId="0459A032" w:rsidR="00800E94" w:rsidRDefault="0058360E" w:rsidP="0058360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58360E">
        <w:rPr>
          <w:rFonts w:asciiTheme="majorBidi" w:hAnsiTheme="majorBidi" w:cstheme="majorBidi" w:hint="cs"/>
          <w:i/>
          <w:sz w:val="30"/>
          <w:szCs w:val="30"/>
          <w:cs/>
        </w:rPr>
        <w:t>เมื่อมีการใช้สิทธิ กลุ่มกิจการจะออกหุ้นใหม่ สิ่งตอบแทนที่ได้รับสุทธิด้วยต้นทุนในการทำรายการทางตรงจะบันทึกไปยังทุนเรือนหุ้น (มูลค่าตามบัญชี) และ ส่วนเกินมูลค่าหุ้น</w:t>
      </w:r>
    </w:p>
    <w:p w14:paraId="7D6340ED" w14:textId="77777777" w:rsidR="007C6821" w:rsidRPr="0058360E" w:rsidRDefault="007C6821" w:rsidP="0058360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D68D190" w14:textId="0049ACBD" w:rsidR="002E2020" w:rsidRPr="00C644DA" w:rsidRDefault="002E2020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644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9C2F0D7" w14:textId="77777777" w:rsidR="002E2020" w:rsidRPr="0058360E" w:rsidRDefault="002E2020" w:rsidP="002E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69E2180" w14:textId="334CE8E6" w:rsidR="002E2020" w:rsidRPr="00623946" w:rsidRDefault="002E2020" w:rsidP="002E20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</w:t>
      </w:r>
      <w:r w:rsidRPr="002E2020">
        <w:rPr>
          <w:rFonts w:asciiTheme="majorBidi" w:hAnsiTheme="majorBidi" w:cstheme="majorBidi"/>
          <w:sz w:val="30"/>
          <w:szCs w:val="30"/>
          <w:cs/>
        </w:rPr>
        <w:t>ต่อเมื่อกลุ่มบริษัทมีภาระ</w:t>
      </w:r>
      <w:r w:rsidRPr="00623946">
        <w:rPr>
          <w:rFonts w:asciiTheme="majorBidi" w:hAnsiTheme="majorBidi" w:cstheme="majorBidi"/>
          <w:sz w:val="30"/>
          <w:szCs w:val="30"/>
          <w:cs/>
        </w:rPr>
        <w:t>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7F23B4B" w14:textId="23BEF24D" w:rsidR="008210DE" w:rsidRDefault="008210DE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CEECF" w14:textId="77777777" w:rsidR="00FA34F8" w:rsidRPr="00623946" w:rsidRDefault="00FA34F8" w:rsidP="00FA34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ประมาณการค่าประกันความเสียหาย</w:t>
      </w:r>
    </w:p>
    <w:p w14:paraId="47E23C29" w14:textId="77777777" w:rsidR="00FA34F8" w:rsidRPr="00C644DA" w:rsidRDefault="00FA34F8" w:rsidP="00FA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D2ADD3E" w14:textId="12854DCB" w:rsidR="00FA34F8" w:rsidRPr="00623946" w:rsidRDefault="00FA34F8" w:rsidP="00FA34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  </w:t>
      </w:r>
    </w:p>
    <w:p w14:paraId="18C48321" w14:textId="77777777" w:rsidR="00232152" w:rsidRDefault="00232152" w:rsidP="00430F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28DB75F" w14:textId="3622BD15" w:rsidR="00E368D3" w:rsidRPr="00E368D3" w:rsidRDefault="00E368D3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AB711B6" w14:textId="77777777" w:rsidR="00E368D3" w:rsidRDefault="00E368D3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2F666F" w14:textId="5BAC0CE0" w:rsidR="00E368D3" w:rsidRPr="00623946" w:rsidRDefault="00E368D3" w:rsidP="00E368D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Cs w:val="22"/>
        </w:rPr>
      </w:pPr>
      <w:r w:rsidRPr="00365BAE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623946">
        <w:rPr>
          <w:rFonts w:asciiTheme="majorBidi" w:hAnsiTheme="majorBidi" w:cstheme="majorBidi"/>
          <w:sz w:val="30"/>
          <w:szCs w:val="30"/>
          <w:lang w:val="en-US" w:bidi="th-TH"/>
        </w:rPr>
        <w:t xml:space="preserve">3 </w:t>
      </w:r>
      <w:r w:rsidRPr="00623946">
        <w:rPr>
          <w:rFonts w:asciiTheme="majorBidi" w:hAnsiTheme="majorBidi" w:cstheme="majorBidi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62394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17978B6" w14:textId="77777777" w:rsidR="00E368D3" w:rsidRPr="001A582A" w:rsidRDefault="00E368D3" w:rsidP="00E36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C187D10" w14:textId="77777777" w:rsidR="00E368D3" w:rsidRPr="00623946" w:rsidRDefault="00E368D3" w:rsidP="00E368D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กลุ่ม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53B9AAE2" w14:textId="77777777" w:rsidR="00232152" w:rsidRDefault="00232152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6CAAE" w14:textId="06F9B3FF" w:rsidR="00E368D3" w:rsidRDefault="00E368D3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ประเด็นปัญหาของการวัดมูลค่าที่มีนัยสำคัญจะถูกรายงานต่อ</w:t>
      </w:r>
      <w:r w:rsidR="00EA6E87">
        <w:rPr>
          <w:rFonts w:asciiTheme="majorBidi" w:hAnsiTheme="majorBidi" w:cstheme="majorBidi" w:hint="cs"/>
          <w:sz w:val="30"/>
          <w:szCs w:val="30"/>
          <w:cs/>
        </w:rPr>
        <w:t>ผู้บริหารด้านการเงิน</w:t>
      </w:r>
      <w:r w:rsidRPr="00623946">
        <w:rPr>
          <w:rFonts w:asciiTheme="majorBidi" w:hAnsiTheme="majorBidi" w:cstheme="majorBidi"/>
          <w:sz w:val="30"/>
          <w:szCs w:val="30"/>
          <w:cs/>
        </w:rPr>
        <w:t>ของ</w:t>
      </w:r>
      <w:r w:rsidRPr="00365BAE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 w:rsidRPr="00365BAE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7EBA3831" w14:textId="77777777" w:rsidR="00E368D3" w:rsidRDefault="00E368D3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0ABED7" w14:textId="77777777" w:rsidR="00E368D3" w:rsidRDefault="00E368D3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เมื่อวัดมูลค่ายุติธรรมของสินทรัพย์หรือหนี้สิน</w:t>
      </w:r>
      <w:r w:rsidRPr="00427298">
        <w:rPr>
          <w:rFonts w:asciiTheme="majorBidi" w:hAnsiTheme="majorBidi" w:cstheme="majorBidi"/>
          <w:sz w:val="30"/>
          <w:szCs w:val="30"/>
        </w:rPr>
        <w:t xml:space="preserve"> </w:t>
      </w:r>
      <w:r w:rsidRPr="0042729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C480E81" w14:textId="77777777" w:rsidR="00E368D3" w:rsidRDefault="00E368D3" w:rsidP="00E368D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6140E2" w14:textId="77777777" w:rsidR="00E368D3" w:rsidRPr="00623946" w:rsidRDefault="00E368D3" w:rsidP="001271EC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623946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เป็นราคาเสนอซื้อขาย 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ไม่ต้องปรับปรุง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14:paraId="3502E5A9" w14:textId="77777777" w:rsidR="00E368D3" w:rsidRPr="00623946" w:rsidRDefault="00E368D3" w:rsidP="001271EC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4B3149C7" w14:textId="77777777" w:rsidR="00E368D3" w:rsidRPr="00623946" w:rsidRDefault="00E368D3" w:rsidP="001271EC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623946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623946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3CE838C6" w14:textId="77777777" w:rsidR="00E368D3" w:rsidRDefault="00E368D3" w:rsidP="00E368D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3D6E9D5" w14:textId="77777777" w:rsidR="00E368D3" w:rsidRPr="00623946" w:rsidRDefault="00E368D3" w:rsidP="00E368D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6D56B6A" w14:textId="0DEBF215" w:rsidR="00E368D3" w:rsidRDefault="00E368D3" w:rsidP="00E36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B2D4DD" w14:textId="68204C7C" w:rsidR="00E368D3" w:rsidRPr="00427298" w:rsidRDefault="004C1348" w:rsidP="004E1F56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9DCBD66" w14:textId="77777777" w:rsidR="00232152" w:rsidRDefault="00232152" w:rsidP="00E368D3">
      <w:pPr>
        <w:rPr>
          <w:rFonts w:asciiTheme="majorBidi" w:hAnsiTheme="majorBidi" w:cstheme="majorBidi"/>
          <w:sz w:val="30"/>
          <w:szCs w:val="30"/>
          <w:lang w:val="en-GB"/>
        </w:rPr>
      </w:pPr>
    </w:p>
    <w:p w14:paraId="00293B3B" w14:textId="44B75964" w:rsidR="00507A87" w:rsidRDefault="00507A87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644D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ทุนเรือนหุ้น</w:t>
      </w:r>
    </w:p>
    <w:p w14:paraId="51EB8415" w14:textId="77777777" w:rsidR="00C644DA" w:rsidRPr="00C644DA" w:rsidRDefault="00C644DA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03297D5" w14:textId="77777777" w:rsidR="00C644DA" w:rsidRPr="00C644DA" w:rsidRDefault="00C644DA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2" w:name="_Hlk26887754"/>
      <w:r w:rsidRPr="00C644DA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FF7847E" w14:textId="77777777" w:rsidR="00C644DA" w:rsidRPr="00C644DA" w:rsidRDefault="00C644DA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2C5DD" w14:textId="00C2A56E" w:rsidR="00C644DA" w:rsidRPr="00C644DA" w:rsidRDefault="00C644DA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44DA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  <w:r w:rsidRPr="00C644DA">
        <w:rPr>
          <w:rFonts w:asciiTheme="majorBidi" w:hAnsiTheme="majorBidi" w:cstheme="majorBidi"/>
          <w:sz w:val="30"/>
          <w:szCs w:val="30"/>
        </w:rPr>
        <w:t xml:space="preserve"> </w:t>
      </w:r>
    </w:p>
    <w:p w14:paraId="08270B07" w14:textId="37C7BB1D" w:rsidR="009A47DF" w:rsidRDefault="009A47DF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2293F" w14:textId="7297C7C3" w:rsidR="009A47DF" w:rsidRDefault="009A47DF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D783D1" w14:textId="57B77735" w:rsidR="009A47DF" w:rsidRDefault="009A47DF" w:rsidP="00C644D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2"/>
    <w:p w14:paraId="21D840B6" w14:textId="479DC1C7" w:rsidR="00563A8D" w:rsidRDefault="00563A8D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รายได้</w:t>
      </w:r>
    </w:p>
    <w:p w14:paraId="0A1FBA60" w14:textId="34E8A4EA" w:rsidR="00563A8D" w:rsidRPr="00563A8D" w:rsidRDefault="00563A8D" w:rsidP="00563A8D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2803C86A" w14:textId="0F7711B6" w:rsidR="00563A8D" w:rsidRDefault="00563A8D" w:rsidP="00583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918F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5EF1E20" w14:textId="21639582" w:rsidR="006863DA" w:rsidRDefault="006863DA" w:rsidP="005836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49855A9" w14:textId="24243B78" w:rsidR="006863DA" w:rsidRDefault="006863DA" w:rsidP="006863DA">
      <w:pPr>
        <w:ind w:left="518"/>
        <w:rPr>
          <w:rFonts w:asciiTheme="majorBidi" w:hAnsiTheme="majorBidi" w:cstheme="majorBidi"/>
          <w:iCs/>
          <w:sz w:val="30"/>
          <w:szCs w:val="30"/>
        </w:rPr>
      </w:pPr>
      <w:r w:rsidRPr="00623946">
        <w:rPr>
          <w:rFonts w:asciiTheme="majorBidi" w:hAnsiTheme="majorBidi" w:cstheme="majorBidi"/>
          <w:iCs/>
          <w:sz w:val="30"/>
          <w:szCs w:val="30"/>
          <w:cs/>
        </w:rPr>
        <w:t>รายได้ตามสัญญา</w:t>
      </w:r>
    </w:p>
    <w:p w14:paraId="031AE819" w14:textId="77777777" w:rsidR="006863DA" w:rsidRPr="006863DA" w:rsidRDefault="006863DA" w:rsidP="006863DA">
      <w:pPr>
        <w:ind w:left="518"/>
        <w:rPr>
          <w:rFonts w:asciiTheme="majorBidi" w:hAnsiTheme="majorBidi" w:cstheme="majorBidi"/>
          <w:iCs/>
          <w:sz w:val="30"/>
          <w:szCs w:val="30"/>
        </w:rPr>
      </w:pPr>
    </w:p>
    <w:p w14:paraId="7081BDBA" w14:textId="4056337F" w:rsidR="00E34A96" w:rsidRPr="005045F1" w:rsidRDefault="006863DA" w:rsidP="00C85C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</w:t>
      </w:r>
      <w:r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623946">
        <w:rPr>
          <w:rFonts w:asciiTheme="majorBidi" w:hAnsiTheme="majorBidi" w:cstheme="majorBidi"/>
          <w:sz w:val="30"/>
          <w:szCs w:val="30"/>
          <w:cs/>
        </w:rPr>
        <w:t>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เมื่อสามารถประมาณผลของงานตามสัญญาได้อย่างน่าเชื่อถือ รายได้และต้นทุน</w:t>
      </w:r>
      <w:r w:rsidR="00CB3673">
        <w:rPr>
          <w:rFonts w:asciiTheme="majorBidi" w:hAnsiTheme="majorBidi" w:cstheme="majorBidi" w:hint="cs"/>
          <w:sz w:val="30"/>
          <w:szCs w:val="30"/>
          <w:cs/>
        </w:rPr>
        <w:t>ตามสัญญา</w:t>
      </w:r>
      <w:r w:rsidRPr="00623946">
        <w:rPr>
          <w:rFonts w:asciiTheme="majorBidi" w:hAnsiTheme="majorBidi" w:cstheme="majorBidi"/>
          <w:sz w:val="30"/>
          <w:szCs w:val="30"/>
          <w:cs/>
        </w:rPr>
        <w:t>จะถูกรับรู้กำไรหรือขาดทุนตามสัดส่วนของขั้นความสำเร็จของงาน</w:t>
      </w:r>
      <w:r w:rsidR="004E1F56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E34A96" w:rsidRPr="005045F1">
        <w:rPr>
          <w:rFonts w:asciiTheme="majorBidi" w:hAnsiTheme="majorBidi" w:cstheme="majorBidi"/>
          <w:sz w:val="30"/>
          <w:szCs w:val="30"/>
          <w:cs/>
        </w:rPr>
        <w:t>วิธีอัตราส่วนของต้นทุนที่เกิดขึ้นแล้วจนถึงปัจจุบันกับประมาณการต้นทุนทั้งสิ้น</w:t>
      </w:r>
      <w:r w:rsidR="00C85C2D" w:rsidRPr="005045F1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  <w:r w:rsidR="00121A0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21A04" w:rsidRPr="007C6821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 ต้นทุนการก่อสร้างที่เกิดขึ้นในระหว่างปีที่เกี่ยวข้องกับกิจกรรมในอนาคต จะแสดงอยู่</w:t>
      </w:r>
      <w:r w:rsidR="00DD3236" w:rsidRPr="007C6821">
        <w:rPr>
          <w:rFonts w:asciiTheme="majorBidi" w:hAnsiTheme="majorBidi" w:cstheme="majorBidi" w:hint="cs"/>
          <w:spacing w:val="-4"/>
          <w:sz w:val="30"/>
          <w:szCs w:val="30"/>
          <w:cs/>
        </w:rPr>
        <w:t>ภายใต้</w:t>
      </w:r>
      <w:r w:rsidR="00121A04" w:rsidRPr="007C6821">
        <w:rPr>
          <w:rFonts w:asciiTheme="majorBidi" w:hAnsiTheme="majorBidi" w:cstheme="majorBidi" w:hint="cs"/>
          <w:spacing w:val="-4"/>
          <w:sz w:val="30"/>
          <w:szCs w:val="30"/>
          <w:cs/>
        </w:rPr>
        <w:t>สินค้าคงเหลือ</w:t>
      </w:r>
    </w:p>
    <w:p w14:paraId="447D32C7" w14:textId="317A85F4" w:rsidR="005045F1" w:rsidRDefault="005045F1" w:rsidP="00563A8D">
      <w:pPr>
        <w:ind w:left="518"/>
        <w:rPr>
          <w:rFonts w:asciiTheme="majorBidi" w:hAnsiTheme="majorBidi" w:cstheme="majorBidi"/>
          <w:sz w:val="30"/>
          <w:szCs w:val="30"/>
        </w:rPr>
      </w:pPr>
    </w:p>
    <w:p w14:paraId="699A79AB" w14:textId="444CE632" w:rsidR="005045F1" w:rsidRPr="005045F1" w:rsidRDefault="0058360E" w:rsidP="00504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</w:t>
      </w:r>
      <w:r w:rsidR="005045F1" w:rsidRPr="005045F1">
        <w:rPr>
          <w:rFonts w:asciiTheme="majorBidi" w:hAnsiTheme="majorBidi" w:cstheme="majorBidi"/>
          <w:i/>
          <w:iCs/>
          <w:sz w:val="30"/>
          <w:szCs w:val="30"/>
          <w:cs/>
        </w:rPr>
        <w:t>การขายสินค้าและบริการ</w:t>
      </w:r>
    </w:p>
    <w:p w14:paraId="663A7627" w14:textId="77777777" w:rsidR="005045F1" w:rsidRPr="00212831" w:rsidRDefault="005045F1" w:rsidP="005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BD3989F" w14:textId="30B5419B" w:rsidR="005045F1" w:rsidRPr="005045F1" w:rsidRDefault="005045F1" w:rsidP="00504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045F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F92FF87" w14:textId="77777777" w:rsidR="005045F1" w:rsidRPr="00212831" w:rsidRDefault="005045F1" w:rsidP="00504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561A9F2" w14:textId="0F5BBEE3" w:rsidR="005045F1" w:rsidRPr="005045F1" w:rsidRDefault="005045F1" w:rsidP="005045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5F1">
        <w:rPr>
          <w:rFonts w:asciiTheme="majorBidi" w:hAnsiTheme="majorBidi" w:cstheme="majorBidi"/>
          <w:sz w:val="30"/>
          <w:szCs w:val="30"/>
          <w:cs/>
        </w:rPr>
        <w:t xml:space="preserve">รายได้จากการให้บริการรับรู้ตลอดช่วงเวลาหนึ่งโดยอ้างอิงกับขั้นความสำเร็จของงาน </w:t>
      </w:r>
      <w:r w:rsidR="00956668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5045F1">
        <w:rPr>
          <w:rFonts w:asciiTheme="majorBidi" w:hAnsiTheme="majorBidi" w:cstheme="majorBidi"/>
          <w:sz w:val="30"/>
          <w:szCs w:val="30"/>
          <w:cs/>
        </w:rPr>
        <w:t>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="00D00FB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045F1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5517E758" w14:textId="7F3F88B0" w:rsidR="001E7E29" w:rsidRPr="00196AD5" w:rsidRDefault="00B20589" w:rsidP="00686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       </w:t>
      </w:r>
    </w:p>
    <w:p w14:paraId="430D56B5" w14:textId="77777777" w:rsidR="001E7E29" w:rsidRPr="00956668" w:rsidRDefault="001E7E29" w:rsidP="00956668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668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รายได้ค่าเช่า</w:t>
      </w:r>
    </w:p>
    <w:p w14:paraId="71C437E4" w14:textId="77777777" w:rsidR="001E7E29" w:rsidRPr="00196AD5" w:rsidRDefault="001E7E29" w:rsidP="001E7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2E47FF2" w14:textId="3A281233" w:rsidR="001E7E29" w:rsidRDefault="001E7E29" w:rsidP="004D5810">
      <w:pPr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รายได้ค่าเช่าจากอสังหาริมทรัพย์เพื่อการลงทุน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2E4EFA48" w14:textId="77777777" w:rsidR="00800E94" w:rsidRPr="00563A8D" w:rsidRDefault="00800E94" w:rsidP="004D5810">
      <w:pPr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CCF1285" w14:textId="6F05BEA8" w:rsidR="001E7E29" w:rsidRPr="00956668" w:rsidRDefault="001E7E29" w:rsidP="00956668">
      <w:pPr>
        <w:pStyle w:val="Heading8"/>
        <w:spacing w:line="240" w:lineRule="atLeast"/>
        <w:ind w:left="518" w:right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566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รายได้จากการลงทุน</w:t>
      </w:r>
    </w:p>
    <w:p w14:paraId="4A70346F" w14:textId="4D985479" w:rsidR="001E7E29" w:rsidRPr="00162587" w:rsidRDefault="001E7E29" w:rsidP="001625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</w:p>
    <w:p w14:paraId="1FE488E9" w14:textId="0BCA5D23" w:rsidR="001E7E29" w:rsidRDefault="001E7E29" w:rsidP="001E7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1E7E29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</w:t>
      </w:r>
      <w:r w:rsidRPr="001E7E29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E7E29">
        <w:rPr>
          <w:rFonts w:asciiTheme="majorBidi" w:hAnsiTheme="majorBidi" w:cstheme="majorBidi"/>
          <w:i/>
          <w:sz w:val="30"/>
          <w:szCs w:val="30"/>
          <w:cs/>
        </w:rPr>
        <w:t>มีสิทธิได้รับเงินปันผล และดอกเบี้ยรับบันทึกในกำไรขาดทุนตามเกณฑ์คงค้าง</w:t>
      </w:r>
    </w:p>
    <w:p w14:paraId="6D63C35B" w14:textId="274A6A61" w:rsidR="00A2271E" w:rsidRDefault="00A2271E" w:rsidP="001E7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60423187" w14:textId="77777777" w:rsidR="00A2271E" w:rsidRPr="00CB6DA0" w:rsidRDefault="00A2271E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B6DA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6672F5F6" w14:textId="55E36F14" w:rsidR="00A2271E" w:rsidRPr="00623946" w:rsidRDefault="00A2271E" w:rsidP="00A227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689CED2" w14:textId="77777777" w:rsidR="000C41E1" w:rsidRPr="000C41E1" w:rsidRDefault="000C41E1" w:rsidP="000C41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0C41E1">
        <w:rPr>
          <w:rFonts w:asciiTheme="majorBidi" w:hAnsiTheme="majorBidi" w:cstheme="majorBidi"/>
          <w:i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6445058E" w14:textId="77777777" w:rsidR="00074715" w:rsidRDefault="00074715" w:rsidP="001E7E2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21E47C27" w14:textId="77777777" w:rsidR="00CB6DA0" w:rsidRPr="00CB6DA0" w:rsidRDefault="00CB6DA0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CB6DA0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สัญญาเช่าดำเนินงาน </w:t>
      </w:r>
    </w:p>
    <w:p w14:paraId="557BB278" w14:textId="77777777" w:rsidR="00CB6DA0" w:rsidRPr="00CB6DA0" w:rsidRDefault="00CB6DA0" w:rsidP="00CB6D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57A7852" w14:textId="6E6D96E7" w:rsidR="00CB6DA0" w:rsidRDefault="00CB6DA0" w:rsidP="00CB6DA0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 xml:space="preserve">รายจ่ายภายใต้สัญญาเช่าดำเนินงานบันทึกในกำไรหรือขาดทุนโดยวิธีเส้นตรงตลอดอายุสัญญาเช่า </w:t>
      </w:r>
      <w:r w:rsidRPr="00CB6DA0">
        <w:rPr>
          <w:rFonts w:asciiTheme="majorBidi" w:eastAsia="Calibri" w:hAnsiTheme="majorBidi" w:cstheme="majorBidi"/>
          <w:sz w:val="30"/>
          <w:szCs w:val="30"/>
          <w:cs/>
        </w:rPr>
        <w:t>ประโยชน์ที่ได้รับตามสัญญาเช่า</w:t>
      </w:r>
      <w:r w:rsidRPr="00CB6DA0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B6DA0">
        <w:rPr>
          <w:rFonts w:asciiTheme="majorBidi" w:eastAsia="Calibri" w:hAnsiTheme="majorBidi" w:cstheme="majorBidi"/>
          <w:sz w:val="30"/>
          <w:szCs w:val="30"/>
          <w:cs/>
        </w:rPr>
        <w:t>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7D4320EA" w14:textId="77777777" w:rsidR="00956668" w:rsidRPr="00623946" w:rsidRDefault="00956668" w:rsidP="00CB6DA0">
      <w:pPr>
        <w:ind w:left="518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C74269" w14:textId="77777777" w:rsidR="00CB6DA0" w:rsidRPr="00623946" w:rsidRDefault="00CB6DA0" w:rsidP="00CB6DA0">
      <w:pPr>
        <w:ind w:left="540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1D6E0C8F" w14:textId="0F0EDDDE" w:rsidR="00CB6DA0" w:rsidRPr="00196AD5" w:rsidRDefault="00CB6DA0" w:rsidP="000C41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i/>
          <w:sz w:val="24"/>
          <w:szCs w:val="24"/>
        </w:rPr>
      </w:pPr>
    </w:p>
    <w:p w14:paraId="7ABFCD6F" w14:textId="77777777" w:rsidR="009C142D" w:rsidRPr="009C142D" w:rsidRDefault="009C142D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C142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2B39172F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83B234A" w14:textId="76B0478B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1FC5B716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F0D7B5D" w14:textId="7108B90E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623946">
        <w:rPr>
          <w:rFonts w:asciiTheme="majorBidi" w:hAnsiTheme="majorBidi" w:cstheme="majorBidi"/>
          <w:b/>
          <w:bCs/>
          <w:i/>
          <w:iCs/>
          <w:color w:val="0000FF"/>
        </w:rPr>
        <w:t xml:space="preserve"> </w:t>
      </w:r>
    </w:p>
    <w:p w14:paraId="43429DB7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DA943EE" w14:textId="612D9071" w:rsidR="009C142D" w:rsidRPr="00623946" w:rsidRDefault="009C142D" w:rsidP="009C142D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ผ</w:t>
      </w:r>
      <w:r w:rsidRPr="00623946">
        <w:rPr>
          <w:rFonts w:asciiTheme="majorBidi" w:hAnsiTheme="majorBidi" w:cstheme="majorBidi"/>
          <w:sz w:val="30"/>
          <w:szCs w:val="30"/>
          <w:cs/>
        </w:rPr>
        <w:t>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</w:t>
      </w: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119FE21F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DB27F07" w14:textId="1F1001E4" w:rsidR="009C142D" w:rsidRPr="00623946" w:rsidRDefault="009C142D" w:rsidP="009C142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color w:val="0000FF"/>
          <w:sz w:val="30"/>
          <w:szCs w:val="30"/>
          <w:highlight w:val="cyan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9C14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03BFF920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6C50256" w14:textId="4ABA72A7" w:rsidR="009C142D" w:rsidRPr="00623946" w:rsidRDefault="009C142D" w:rsidP="009C142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7EF7828B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857FE83" w14:textId="4B6B5CC1" w:rsidR="009C142D" w:rsidRPr="00623946" w:rsidRDefault="009C142D" w:rsidP="009C142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ในการกำหนดมูลค่าของภาษีเงินได้ของงวดปัจจุบันและภาษีเงินได้รอการตัดบัญชี </w:t>
      </w:r>
      <w:r w:rsidRPr="009C14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</w:t>
      </w:r>
      <w:r w:rsidRPr="009C142D">
        <w:rPr>
          <w:rFonts w:asciiTheme="majorBidi" w:hAnsiTheme="majorBidi" w:cstheme="majorBidi"/>
          <w:sz w:val="30"/>
          <w:szCs w:val="30"/>
          <w:cs/>
        </w:rPr>
        <w:t>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</w:t>
      </w:r>
      <w:r w:rsidRPr="00623946">
        <w:rPr>
          <w:rFonts w:asciiTheme="majorBidi" w:hAnsiTheme="majorBidi" w:cstheme="majorBidi"/>
          <w:sz w:val="30"/>
          <w:szCs w:val="30"/>
          <w:cs/>
        </w:rPr>
        <w:t>ลกระทบจากหลายปัจจัย รวมถึงการตีความทางกฏหมายภาษี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>อาจจะทำให้</w:t>
      </w:r>
      <w:r w:rsidRPr="009C142D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>เปลี่ยนการตัดสินใจโดยขึ้นอยู่กับความเพียงพอของภาษี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เงินได้ค้างจ่ายที่มีอยู่ 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2CBD6B5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0F8C5FB" w14:textId="47EABE86" w:rsidR="009C142D" w:rsidRPr="00623946" w:rsidRDefault="009C142D" w:rsidP="009C142D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   </w:t>
      </w:r>
      <w:r w:rsidRPr="00623946">
        <w:rPr>
          <w:rFonts w:asciiTheme="majorBidi" w:hAnsiTheme="majorBidi" w:cstheme="majorBidi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2CFFB10" w14:textId="77777777" w:rsidR="009C142D" w:rsidRPr="00623946" w:rsidRDefault="009C142D" w:rsidP="009C14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1FDF563A" w14:textId="3E482111" w:rsidR="009C142D" w:rsidRDefault="009C142D" w:rsidP="009C142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ดังนั้นกำไรเพื่อเสียภาษีในอนาคตหลังปรับปรุงการกลับรายการ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23946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0296B41" w14:textId="5BD3B6C0" w:rsidR="00353E69" w:rsidRDefault="00353E69" w:rsidP="009C142D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416D9D6" w14:textId="2DBE3BA0" w:rsidR="006960ED" w:rsidRDefault="006960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136DC0FD" w14:textId="77777777" w:rsidR="00353E69" w:rsidRPr="00353E69" w:rsidRDefault="00353E69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53E6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กำไรต่อหุ้น </w:t>
      </w:r>
    </w:p>
    <w:p w14:paraId="74915969" w14:textId="77777777" w:rsidR="00353E69" w:rsidRPr="00623946" w:rsidRDefault="00353E69" w:rsidP="00353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0720177F" w14:textId="430BF0A9" w:rsidR="00353E69" w:rsidRDefault="00353E69" w:rsidP="00353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A343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>แสดงกำไรต่อหุ้นขั้นพื้นฐาน</w:t>
      </w:r>
      <w:r w:rsidR="00FE6E9F">
        <w:rPr>
          <w:rFonts w:asciiTheme="majorBidi" w:hAnsiTheme="majorBidi" w:cstheme="majorBidi" w:hint="cs"/>
          <w:b/>
          <w:sz w:val="30"/>
          <w:szCs w:val="30"/>
          <w:cs/>
        </w:rPr>
        <w:t>และปรับลด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>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ปรับปรุงด้วยจำนวนหุ้นสามัญที่ซื้อ</w:t>
      </w:r>
      <w:r w:rsidR="00FA343B">
        <w:rPr>
          <w:rFonts w:asciiTheme="majorBidi" w:hAnsiTheme="majorBidi" w:cstheme="majorBidi" w:hint="cs"/>
          <w:b/>
          <w:sz w:val="30"/>
          <w:szCs w:val="30"/>
          <w:cs/>
        </w:rPr>
        <w:t>คืน</w:t>
      </w:r>
      <w:r w:rsidR="00B652F0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652F0" w:rsidRPr="00B652F0">
        <w:rPr>
          <w:rFonts w:asciiTheme="majorBidi" w:hAnsiTheme="majorBidi" w:cstheme="majorBidi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และปรับปรุงด้วยจำนวนหุ้นสามัญที่ซื้อคืน และผลกระทบของตราสารที่อาจเปลี่ยนเป็นหุ้นสามัญปรับลดทั้งหมด</w:t>
      </w:r>
    </w:p>
    <w:p w14:paraId="2234D6FA" w14:textId="6027FACD" w:rsidR="00943B6C" w:rsidRPr="00E50163" w:rsidRDefault="00943B6C" w:rsidP="00353E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7E4E3789" w14:textId="77777777" w:rsidR="00943B6C" w:rsidRPr="00943B6C" w:rsidRDefault="00943B6C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43B6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19B5872C" w14:textId="77777777" w:rsidR="00943B6C" w:rsidRPr="00943B6C" w:rsidRDefault="00943B6C" w:rsidP="00943B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40F54F6" w14:textId="576948B4" w:rsidR="00943B6C" w:rsidRDefault="00943B6C" w:rsidP="00943B6C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43B6C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  <w:r w:rsidRPr="00623946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3AA9D0F1" w14:textId="48B0EDB1" w:rsidR="00E50163" w:rsidRDefault="00E50163" w:rsidP="00943B6C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F305BC2" w14:textId="77777777" w:rsidR="00A41EFF" w:rsidRPr="00A41EFF" w:rsidRDefault="00A41EFF" w:rsidP="001271EC">
      <w:pPr>
        <w:pStyle w:val="Heading8"/>
        <w:numPr>
          <w:ilvl w:val="1"/>
          <w:numId w:val="23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41E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1D3CD315" w14:textId="77777777" w:rsidR="00A41EFF" w:rsidRPr="00E50163" w:rsidRDefault="00A41EFF" w:rsidP="00A41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084FDE7" w14:textId="45CA95CF" w:rsidR="00F04D96" w:rsidRDefault="00A41EFF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</w:t>
      </w:r>
      <w:r w:rsidRPr="000C41E1">
        <w:rPr>
          <w:rFonts w:asciiTheme="majorBidi" w:hAnsiTheme="majorBidi" w:cstheme="majorBidi"/>
          <w:sz w:val="30"/>
          <w:szCs w:val="30"/>
          <w:cs/>
        </w:rPr>
        <w:t>อผู้มีอำนาจตัดสินใจสูงสุดด้านการดำเนินงานของ</w:t>
      </w:r>
      <w:r w:rsidRPr="00623946">
        <w:rPr>
          <w:rFonts w:asciiTheme="majorBidi" w:hAnsiTheme="majorBidi" w:cstheme="majorBidi"/>
          <w:sz w:val="30"/>
          <w:szCs w:val="30"/>
          <w:cs/>
        </w:rPr>
        <w:t>กลุ่มบริษัท 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</w:t>
      </w:r>
      <w:r w:rsidR="000A6B7A">
        <w:rPr>
          <w:rFonts w:asciiTheme="majorBidi" w:hAnsiTheme="majorBidi" w:cstheme="majorBidi" w:hint="cs"/>
          <w:sz w:val="30"/>
          <w:szCs w:val="30"/>
          <w:cs/>
        </w:rPr>
        <w:t>ร</w:t>
      </w:r>
      <w:r w:rsidR="000C41E1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ค่าใช้จ่ายในการขายและบริหารและต้นทุนทางการเงินรวมถึงรายการอื่นๆ </w:t>
      </w:r>
    </w:p>
    <w:p w14:paraId="59918C53" w14:textId="672CA973" w:rsidR="00B221F7" w:rsidRDefault="00B221F7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376DA088" w14:textId="702C9749" w:rsidR="003D704A" w:rsidRDefault="003D704A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79B4AC66" w14:textId="77777777" w:rsidR="003D704A" w:rsidRDefault="003D704A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666A0216" w14:textId="0BDEFC88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048AAE86" w14:textId="5755F83C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1821006C" w14:textId="4519F4EB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0FD5B25E" w14:textId="14286F35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6E3EFA6D" w14:textId="011A0DF4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5F9601E9" w14:textId="18D4314C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1F73F3E6" w14:textId="3E607660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15AA2715" w14:textId="3BA9FAD0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0307E185" w14:textId="60636AA1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60FE8EFC" w14:textId="20C04AFE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0C09A5E7" w14:textId="4C93F4A6" w:rsidR="00AC206E" w:rsidRDefault="00AC206E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</w:rPr>
      </w:pPr>
    </w:p>
    <w:p w14:paraId="631D5B72" w14:textId="77777777" w:rsidR="006960ED" w:rsidRDefault="006960ED" w:rsidP="000C41E1">
      <w:pPr>
        <w:spacing w:line="240" w:lineRule="auto"/>
        <w:ind w:left="518"/>
        <w:jc w:val="thaiDistribute"/>
        <w:rPr>
          <w:rFonts w:asciiTheme="majorBidi" w:hAnsiTheme="majorBidi" w:cstheme="majorBidi"/>
          <w:i/>
          <w:iCs/>
          <w:color w:val="0000FF"/>
          <w:sz w:val="22"/>
          <w:szCs w:val="22"/>
          <w:shd w:val="clear" w:color="auto" w:fill="D9D9D9" w:themeFill="background1" w:themeFillShade="D9"/>
          <w:cs/>
        </w:rPr>
      </w:pPr>
    </w:p>
    <w:p w14:paraId="3F27F9DD" w14:textId="20BE65F3" w:rsidR="00562CEB" w:rsidRPr="00A66401" w:rsidRDefault="00562CEB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7BA97750" w14:textId="77777777" w:rsidR="00562CEB" w:rsidRPr="00A66401" w:rsidRDefault="00562CEB" w:rsidP="00562CEB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568D83C9" w14:textId="1DBF2741" w:rsidR="00562CEB" w:rsidRDefault="00956668" w:rsidP="00DF69C7">
      <w:pPr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 w:hint="cs"/>
          <w:b/>
          <w:sz w:val="30"/>
          <w:szCs w:val="30"/>
          <w:cs/>
        </w:rPr>
        <w:t>บุคคล</w:t>
      </w:r>
      <w:r w:rsidR="00DF69C7" w:rsidRPr="00DF69C7">
        <w:rPr>
          <w:rFonts w:asciiTheme="majorBidi" w:hAnsiTheme="majorBidi" w:cstheme="majorBidi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</w:t>
      </w:r>
      <w:r w:rsidR="00DF69C7" w:rsidRPr="00DF69C7">
        <w:rPr>
          <w:rFonts w:asciiTheme="majorBidi" w:hAnsiTheme="majorBidi" w:cstheme="majorBidi" w:hint="cs"/>
          <w:b/>
          <w:sz w:val="30"/>
          <w:szCs w:val="30"/>
          <w:cs/>
        </w:rPr>
        <w:t>ท</w:t>
      </w:r>
      <w:r w:rsidR="00DF69C7" w:rsidRPr="00DF69C7">
        <w:rPr>
          <w:rFonts w:asciiTheme="majorBidi" w:hAnsiTheme="majorBidi" w:cstheme="majorBidi"/>
          <w:b/>
          <w:sz w:val="30"/>
          <w:szCs w:val="30"/>
          <w:cs/>
        </w:rPr>
        <w:t xml:space="preserve"> ในระหว่างปีมีดังต่อไปนี้</w:t>
      </w:r>
    </w:p>
    <w:p w14:paraId="0F6AE900" w14:textId="02D69524" w:rsidR="00DF69C7" w:rsidRDefault="00DF69C7" w:rsidP="00DF69C7">
      <w:pPr>
        <w:ind w:left="540" w:right="-108"/>
        <w:jc w:val="thaiDistribute"/>
        <w:rPr>
          <w:rFonts w:ascii="Angsana New" w:hAnsi="Angsana New"/>
          <w:bCs/>
          <w:color w:val="000000"/>
          <w:sz w:val="30"/>
          <w:szCs w:val="30"/>
        </w:rPr>
      </w:pP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4050"/>
      </w:tblGrid>
      <w:tr w:rsidR="00350502" w:rsidRPr="00D12B44" w14:paraId="03EBCC39" w14:textId="77777777" w:rsidTr="00350502">
        <w:trPr>
          <w:cantSplit/>
          <w:trHeight w:val="20"/>
          <w:tblHeader/>
        </w:trPr>
        <w:tc>
          <w:tcPr>
            <w:tcW w:w="3150" w:type="dxa"/>
          </w:tcPr>
          <w:p w14:paraId="707BFCDF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ชื่อ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บุคคลหรือ</w:t>
            </w: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</w:p>
          <w:p w14:paraId="5FA0ECB9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BA65CD5" w14:textId="77777777" w:rsidR="00350502" w:rsidRDefault="00350502" w:rsidP="008B1F44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</w:p>
          <w:p w14:paraId="7844393B" w14:textId="77777777" w:rsidR="00350502" w:rsidRDefault="00350502" w:rsidP="008B1F44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6C54952D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50502" w:rsidRPr="00D12B44" w14:paraId="002ACEE4" w14:textId="77777777" w:rsidTr="00350502">
        <w:trPr>
          <w:cantSplit/>
          <w:trHeight w:val="20"/>
        </w:trPr>
        <w:tc>
          <w:tcPr>
            <w:tcW w:w="3150" w:type="dxa"/>
          </w:tcPr>
          <w:p w14:paraId="08065757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คุณสุรเดช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14:paraId="765153A8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90356EF" w14:textId="77777777" w:rsidR="00350502" w:rsidRPr="00D12B44" w:rsidRDefault="00350502" w:rsidP="008B1F44">
            <w:pPr>
              <w:tabs>
                <w:tab w:val="clear" w:pos="227"/>
              </w:tabs>
              <w:ind w:left="-108" w:right="-18" w:firstLine="90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และกรรมการบริษัท </w:t>
            </w:r>
          </w:p>
        </w:tc>
      </w:tr>
      <w:tr w:rsidR="00350502" w:rsidRPr="00D12B44" w14:paraId="7B3E9DC7" w14:textId="77777777" w:rsidTr="00350502">
        <w:trPr>
          <w:cantSplit/>
          <w:trHeight w:val="20"/>
        </w:trPr>
        <w:tc>
          <w:tcPr>
            <w:tcW w:w="3150" w:type="dxa"/>
          </w:tcPr>
          <w:p w14:paraId="054FBFEC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สมาชิกในตระกูล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440" w:type="dxa"/>
          </w:tcPr>
          <w:p w14:paraId="5F8271F6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A5ADF8B" w14:textId="77777777" w:rsidR="00350502" w:rsidRPr="00C04C50" w:rsidRDefault="00350502" w:rsidP="008B1F44">
            <w:pPr>
              <w:tabs>
                <w:tab w:val="clear" w:pos="227"/>
              </w:tabs>
              <w:ind w:left="162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</w:t>
            </w:r>
            <w:r w:rsidRPr="00D12B4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ผู้ถือหุ้นรายใหญ่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ถือหุ้น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รวมกัน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ร้อย</w:t>
            </w:r>
            <w:r w:rsidRPr="00DA212A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ละ </w:t>
            </w:r>
            <w:r w:rsidRPr="00DA212A">
              <w:rPr>
                <w:rFonts w:ascii="Angsana New" w:hAnsi="Angsana New"/>
                <w:color w:val="000000"/>
                <w:sz w:val="30"/>
                <w:szCs w:val="30"/>
              </w:rPr>
              <w:t>44.17</w:t>
            </w:r>
            <w:r w:rsidRPr="00D12B4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ในบริษัท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และเป็น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</w:t>
            </w:r>
            <w:r>
              <w:rPr>
                <w:rFonts w:ascii="Angsana New" w:hAnsi="Angsana New"/>
                <w:sz w:val="30"/>
                <w:szCs w:val="30"/>
                <w:cs/>
              </w:rPr>
              <w:t>วามรับผิดชอบการวางแผน สั่งการและ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ควบคุมกิจกรรมต่าง ๆ ของกิจการไม่ว่าทางตรงหรือทางอ้อมทั้งนี้ รวมถึงกรรมการของ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ระดับบริหารหรือไม่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350502" w:rsidRPr="00D12B44" w14:paraId="09E7867F" w14:textId="77777777" w:rsidTr="00350502">
        <w:trPr>
          <w:cantSplit/>
          <w:trHeight w:val="20"/>
        </w:trPr>
        <w:tc>
          <w:tcPr>
            <w:tcW w:w="3150" w:type="dxa"/>
          </w:tcPr>
          <w:p w14:paraId="2C37C3AB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เทอร์โมเทค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25A5202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E08FD3B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350502" w:rsidRPr="00D12B44" w14:paraId="0B5D526F" w14:textId="77777777" w:rsidTr="00350502">
        <w:trPr>
          <w:cantSplit/>
          <w:trHeight w:val="20"/>
        </w:trPr>
        <w:tc>
          <w:tcPr>
            <w:tcW w:w="3150" w:type="dxa"/>
          </w:tcPr>
          <w:p w14:paraId="121F633F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อมรรัตนโกสินทร์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92F28B3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01393971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เป็นบริษัทย่อย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</w:p>
        </w:tc>
      </w:tr>
      <w:tr w:rsidR="00350502" w:rsidRPr="00D12B44" w14:paraId="2E9F5E00" w14:textId="77777777" w:rsidTr="00350502">
        <w:trPr>
          <w:cantSplit/>
          <w:trHeight w:val="335"/>
        </w:trPr>
        <w:tc>
          <w:tcPr>
            <w:tcW w:w="3150" w:type="dxa"/>
          </w:tcPr>
          <w:p w14:paraId="16303083" w14:textId="77777777" w:rsidR="00350502" w:rsidRPr="00937EE9" w:rsidRDefault="00350502" w:rsidP="008B1F44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เคแอลอาร์ที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1C1DBCE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51A579A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เป็นบริษัทร่วม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หรือมีกรรมการร่วมกัน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350502" w:rsidRPr="00D12B44" w14:paraId="6D7B7A19" w14:textId="77777777" w:rsidTr="00350502">
        <w:trPr>
          <w:cantSplit/>
          <w:trHeight w:val="20"/>
        </w:trPr>
        <w:tc>
          <w:tcPr>
            <w:tcW w:w="3150" w:type="dxa"/>
          </w:tcPr>
          <w:p w14:paraId="32E6028A" w14:textId="77777777" w:rsidR="00350502" w:rsidRPr="00937EE9" w:rsidRDefault="00350502" w:rsidP="008B1F44">
            <w:pPr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กิจการร่วมค้าทีเอสพี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ซีทีวี</w:t>
            </w:r>
          </w:p>
        </w:tc>
        <w:tc>
          <w:tcPr>
            <w:tcW w:w="1440" w:type="dxa"/>
          </w:tcPr>
          <w:p w14:paraId="3CFC281F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09C0BBF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 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502" w:rsidRPr="00D12B44" w14:paraId="57BC3E2A" w14:textId="77777777" w:rsidTr="00350502">
        <w:trPr>
          <w:cantSplit/>
          <w:trHeight w:val="20"/>
        </w:trPr>
        <w:tc>
          <w:tcPr>
            <w:tcW w:w="3150" w:type="dxa"/>
          </w:tcPr>
          <w:p w14:paraId="3507F783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กิจการร่วมค้าเจวีซีซี</w:t>
            </w:r>
          </w:p>
        </w:tc>
        <w:tc>
          <w:tcPr>
            <w:tcW w:w="1440" w:type="dxa"/>
          </w:tcPr>
          <w:p w14:paraId="0DAF1BC2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C899AD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350502" w:rsidRPr="00D12B44" w14:paraId="247661E0" w14:textId="77777777" w:rsidTr="00350502">
        <w:trPr>
          <w:cantSplit/>
          <w:trHeight w:val="20"/>
        </w:trPr>
        <w:tc>
          <w:tcPr>
            <w:tcW w:w="3150" w:type="dxa"/>
          </w:tcPr>
          <w:p w14:paraId="6BA9B390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กิจการร่วมค้าเลคิเซ่ แอนด์ ช. ทวี</w:t>
            </w:r>
          </w:p>
        </w:tc>
        <w:tc>
          <w:tcPr>
            <w:tcW w:w="1440" w:type="dxa"/>
          </w:tcPr>
          <w:p w14:paraId="685A8123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3191638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502" w:rsidRPr="00D12B44" w14:paraId="0917E4D3" w14:textId="77777777" w:rsidTr="00350502">
        <w:trPr>
          <w:cantSplit/>
          <w:trHeight w:val="20"/>
        </w:trPr>
        <w:tc>
          <w:tcPr>
            <w:tcW w:w="3150" w:type="dxa"/>
          </w:tcPr>
          <w:p w14:paraId="6C9587D8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กิจการร่วมค้าเจวีซีเคเค</w:t>
            </w:r>
          </w:p>
        </w:tc>
        <w:tc>
          <w:tcPr>
            <w:tcW w:w="1440" w:type="dxa"/>
          </w:tcPr>
          <w:p w14:paraId="3F894F85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1BC8A72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(ปัจจุบันไม่มีการดำเนินธุรกิจแล้วและอยู่ในระหว่างการขออนุมัติปิดกิจการ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502" w:rsidRPr="00D12B44" w14:paraId="41F8AA06" w14:textId="77777777" w:rsidTr="00350502">
        <w:trPr>
          <w:cantSplit/>
          <w:trHeight w:val="20"/>
        </w:trPr>
        <w:tc>
          <w:tcPr>
            <w:tcW w:w="3150" w:type="dxa"/>
          </w:tcPr>
          <w:p w14:paraId="74B228F9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กิจการร่วมค้าเจวีโอพีวี</w:t>
            </w:r>
          </w:p>
        </w:tc>
        <w:tc>
          <w:tcPr>
            <w:tcW w:w="1440" w:type="dxa"/>
          </w:tcPr>
          <w:p w14:paraId="71DACCBE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1ED91A0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</w:p>
        </w:tc>
      </w:tr>
      <w:tr w:rsidR="00350502" w:rsidRPr="00D12B44" w14:paraId="6E180F80" w14:textId="77777777" w:rsidTr="00350502">
        <w:trPr>
          <w:cantSplit/>
          <w:trHeight w:val="20"/>
        </w:trPr>
        <w:tc>
          <w:tcPr>
            <w:tcW w:w="3150" w:type="dxa"/>
          </w:tcPr>
          <w:p w14:paraId="7B9F8E9A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กิจการร่วมค้าซีเคเคเอ็ม</w:t>
            </w:r>
          </w:p>
        </w:tc>
        <w:tc>
          <w:tcPr>
            <w:tcW w:w="1440" w:type="dxa"/>
          </w:tcPr>
          <w:p w14:paraId="332EB5C3" w14:textId="77777777" w:rsidR="00350502" w:rsidRPr="00F84CCE" w:rsidRDefault="00350502" w:rsidP="008B1F4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F84C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1FFD195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เป็นการดำเนินงานร่วมกัน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(ปัจจุบันไม่มีการดำเนินธุรกิจแล้วและอยู่ในระหว่างการขออนุมัติปิดกิจการ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50502" w:rsidRPr="00D12B44" w14:paraId="4801CD9A" w14:textId="77777777" w:rsidTr="00350502">
        <w:trPr>
          <w:cantSplit/>
          <w:trHeight w:val="20"/>
        </w:trPr>
        <w:tc>
          <w:tcPr>
            <w:tcW w:w="3150" w:type="dxa"/>
          </w:tcPr>
          <w:p w14:paraId="2C17A18E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กิจการร่วมค้ากลุ่มร่วมทำงาน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</w:rPr>
              <w:t>SCN-CHO</w:t>
            </w:r>
          </w:p>
        </w:tc>
        <w:tc>
          <w:tcPr>
            <w:tcW w:w="1440" w:type="dxa"/>
          </w:tcPr>
          <w:p w14:paraId="219D8866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4CC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386734B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การร่วมงานระหว่างบริษัท และผู้ร่วมดำเนินงานอื่น และมีผู้บริหารของบริษัทเป็นกรรมการ </w:t>
            </w:r>
          </w:p>
        </w:tc>
      </w:tr>
      <w:tr w:rsidR="00350502" w:rsidRPr="00D12B44" w14:paraId="55BC637B" w14:textId="77777777" w:rsidTr="00350502">
        <w:trPr>
          <w:cantSplit/>
          <w:trHeight w:val="20"/>
        </w:trPr>
        <w:tc>
          <w:tcPr>
            <w:tcW w:w="3150" w:type="dxa"/>
          </w:tcPr>
          <w:p w14:paraId="0839601F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ทวีแสงไทย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C292A34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244D56B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3DB6D4F1" w14:textId="77777777" w:rsidTr="00350502">
        <w:trPr>
          <w:cantSplit/>
          <w:trHeight w:val="20"/>
        </w:trPr>
        <w:tc>
          <w:tcPr>
            <w:tcW w:w="3150" w:type="dxa"/>
          </w:tcPr>
          <w:p w14:paraId="37413808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บางกอก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ซีทีวี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อินเตอร์เทรด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5C0F5648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36DFE05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6BC53116" w14:textId="77777777" w:rsidTr="00350502">
        <w:trPr>
          <w:cantSplit/>
          <w:trHeight w:val="20"/>
        </w:trPr>
        <w:tc>
          <w:tcPr>
            <w:tcW w:w="3150" w:type="dxa"/>
          </w:tcPr>
          <w:p w14:paraId="2A13F433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บริษัท ขอนแก่น ช. ทวี </w:t>
            </w:r>
            <w:r w:rsidRPr="00D12B44">
              <w:rPr>
                <w:rFonts w:ascii="Angsana New" w:hAnsi="Angsana New"/>
                <w:sz w:val="30"/>
                <w:szCs w:val="30"/>
              </w:rPr>
              <w:t>(1993)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A8C096A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9520CE3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768D39E1" w14:textId="77777777" w:rsidTr="00350502">
        <w:trPr>
          <w:cantSplit/>
          <w:trHeight w:val="20"/>
        </w:trPr>
        <w:tc>
          <w:tcPr>
            <w:tcW w:w="3150" w:type="dxa"/>
          </w:tcPr>
          <w:p w14:paraId="06F903EB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เอพีเอส มัลติ-เทรด จำกัด</w:t>
            </w:r>
          </w:p>
        </w:tc>
        <w:tc>
          <w:tcPr>
            <w:tcW w:w="1440" w:type="dxa"/>
          </w:tcPr>
          <w:p w14:paraId="1A1809A4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736A60E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1BD69681" w14:textId="77777777" w:rsidTr="00350502">
        <w:trPr>
          <w:cantSplit/>
          <w:trHeight w:val="407"/>
        </w:trPr>
        <w:tc>
          <w:tcPr>
            <w:tcW w:w="3150" w:type="dxa"/>
          </w:tcPr>
          <w:p w14:paraId="22F261EE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โอเจ ดีเวลอปเมนท์ จำกัด</w:t>
            </w:r>
          </w:p>
        </w:tc>
        <w:tc>
          <w:tcPr>
            <w:tcW w:w="1440" w:type="dxa"/>
          </w:tcPr>
          <w:p w14:paraId="47A39E3C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AFA352B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023D80B0" w14:textId="77777777" w:rsidTr="00350502">
        <w:trPr>
          <w:cantSplit/>
          <w:trHeight w:val="857"/>
        </w:trPr>
        <w:tc>
          <w:tcPr>
            <w:tcW w:w="3150" w:type="dxa"/>
          </w:tcPr>
          <w:p w14:paraId="12588B4A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ช. รวมทวี (หลักสี่) จำกัด</w:t>
            </w:r>
          </w:p>
        </w:tc>
        <w:tc>
          <w:tcPr>
            <w:tcW w:w="1440" w:type="dxa"/>
          </w:tcPr>
          <w:p w14:paraId="69E440BD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4948EF7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2B3D5D4F" w14:textId="77777777" w:rsidTr="00350502">
        <w:trPr>
          <w:cantSplit/>
          <w:trHeight w:val="80"/>
        </w:trPr>
        <w:tc>
          <w:tcPr>
            <w:tcW w:w="3150" w:type="dxa"/>
          </w:tcPr>
          <w:p w14:paraId="0C7E833B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ขอนแก่นพัฒนาเมือง (เคเคทีที) จำกัด</w:t>
            </w:r>
          </w:p>
        </w:tc>
        <w:tc>
          <w:tcPr>
            <w:tcW w:w="1440" w:type="dxa"/>
          </w:tcPr>
          <w:p w14:paraId="6C7D371D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AB84BB7" w14:textId="77777777" w:rsidR="00350502" w:rsidRPr="00B9362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</w:t>
            </w:r>
            <w:r w:rsidRPr="00B9362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 xml:space="preserve">    รายใหญ่ 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B9362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B9362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5DF3C578" w14:textId="77777777" w:rsidTr="00350502">
        <w:trPr>
          <w:cantSplit/>
          <w:trHeight w:val="425"/>
        </w:trPr>
        <w:tc>
          <w:tcPr>
            <w:tcW w:w="3150" w:type="dxa"/>
          </w:tcPr>
          <w:p w14:paraId="6C317185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รวมทวี มอเตอร์เซลส์ จำกัด</w:t>
            </w:r>
          </w:p>
        </w:tc>
        <w:tc>
          <w:tcPr>
            <w:tcW w:w="1440" w:type="dxa"/>
          </w:tcPr>
          <w:p w14:paraId="3FDCE2A5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7EF9A01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4659B7DC" w14:textId="77777777" w:rsidTr="00350502">
        <w:trPr>
          <w:cantSplit/>
          <w:trHeight w:val="452"/>
        </w:trPr>
        <w:tc>
          <w:tcPr>
            <w:tcW w:w="3150" w:type="dxa"/>
          </w:tcPr>
          <w:p w14:paraId="6BEB73C5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รวมทวี ขอนแก่น จำกัด</w:t>
            </w:r>
          </w:p>
        </w:tc>
        <w:tc>
          <w:tcPr>
            <w:tcW w:w="1440" w:type="dxa"/>
          </w:tcPr>
          <w:p w14:paraId="42C52AFA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10E8D91" w14:textId="77777777" w:rsidR="00350502" w:rsidRPr="005B3889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084211D4" w14:textId="77777777" w:rsidTr="00350502">
        <w:trPr>
          <w:cantSplit/>
          <w:trHeight w:val="857"/>
        </w:trPr>
        <w:tc>
          <w:tcPr>
            <w:tcW w:w="3150" w:type="dxa"/>
          </w:tcPr>
          <w:p w14:paraId="7AEF57FF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ช. รวมทวีลิสซิ่ง แอนด์เรียลเอสเตท จำกัด</w:t>
            </w:r>
          </w:p>
        </w:tc>
        <w:tc>
          <w:tcPr>
            <w:tcW w:w="1440" w:type="dxa"/>
          </w:tcPr>
          <w:p w14:paraId="4B0FD31D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922D494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5FF0F8DE" w14:textId="77777777" w:rsidTr="00350502">
        <w:trPr>
          <w:cantSplit/>
          <w:trHeight w:val="857"/>
        </w:trPr>
        <w:tc>
          <w:tcPr>
            <w:tcW w:w="3150" w:type="dxa"/>
          </w:tcPr>
          <w:p w14:paraId="69B2A03F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ห้างหุ้นส่วนจำกัด ตั้งฮั่วซิง นครปฐม</w:t>
            </w:r>
          </w:p>
        </w:tc>
        <w:tc>
          <w:tcPr>
            <w:tcW w:w="1440" w:type="dxa"/>
          </w:tcPr>
          <w:p w14:paraId="04BA6D81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7F078E74" w14:textId="77777777" w:rsidR="00350502" w:rsidRPr="005B3889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และมีผู้เป็นหุ้นส่วนร่วมกัน</w:t>
            </w:r>
          </w:p>
        </w:tc>
      </w:tr>
      <w:tr w:rsidR="00350502" w:rsidRPr="00D12B44" w14:paraId="13F8FA88" w14:textId="77777777" w:rsidTr="00350502">
        <w:trPr>
          <w:cantSplit/>
          <w:trHeight w:val="263"/>
        </w:trPr>
        <w:tc>
          <w:tcPr>
            <w:tcW w:w="3150" w:type="dxa"/>
          </w:tcPr>
          <w:p w14:paraId="3A8838E3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บริษัท วอลแลพ ทรัค แอนด์ บัส จำกัด</w:t>
            </w:r>
          </w:p>
        </w:tc>
        <w:tc>
          <w:tcPr>
            <w:tcW w:w="1440" w:type="dxa"/>
          </w:tcPr>
          <w:p w14:paraId="16FB26F2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C11DA85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</w:t>
            </w:r>
            <w:r w:rsidRPr="00D12B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และมีผู้ถือหุ้นร่วมกัน</w:t>
            </w:r>
          </w:p>
        </w:tc>
      </w:tr>
      <w:tr w:rsidR="00350502" w:rsidRPr="00D12B44" w14:paraId="4BC03A91" w14:textId="77777777" w:rsidTr="00350502">
        <w:trPr>
          <w:cantSplit/>
          <w:trHeight w:val="245"/>
        </w:trPr>
        <w:tc>
          <w:tcPr>
            <w:tcW w:w="3150" w:type="dxa"/>
          </w:tcPr>
          <w:p w14:paraId="51B0018E" w14:textId="77777777" w:rsidR="00350502" w:rsidRDefault="00350502" w:rsidP="008B1F44">
            <w:pPr>
              <w:tabs>
                <w:tab w:val="clear" w:pos="4451"/>
                <w:tab w:val="left" w:pos="3042"/>
              </w:tabs>
              <w:ind w:left="-18"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บางจากไบโอเอทานอล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</w:p>
          <w:p w14:paraId="68388FBB" w14:textId="77777777" w:rsidR="00350502" w:rsidRPr="00D12B44" w:rsidRDefault="00350502" w:rsidP="008B1F44">
            <w:pPr>
              <w:tabs>
                <w:tab w:val="clear" w:pos="4451"/>
                <w:tab w:val="left" w:pos="3042"/>
              </w:tabs>
              <w:ind w:left="252"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ฉะเชิงเทรา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5CEEEF65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562D633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3C3B3896" w14:textId="77777777" w:rsidTr="00350502">
        <w:trPr>
          <w:cantSplit/>
          <w:trHeight w:val="290"/>
        </w:trPr>
        <w:tc>
          <w:tcPr>
            <w:tcW w:w="3150" w:type="dxa"/>
          </w:tcPr>
          <w:p w14:paraId="2893B6ED" w14:textId="77777777" w:rsidR="00350502" w:rsidRPr="00D12B44" w:rsidRDefault="00350502" w:rsidP="008B1F44">
            <w:pPr>
              <w:ind w:left="252" w:right="-108" w:hanging="270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สมาร์ท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คอนซัลติ้ง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เซอร์วิสเซส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45DD6B4D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A6A5492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5AD88064" w14:textId="77777777" w:rsidTr="00350502">
        <w:trPr>
          <w:cantSplit/>
          <w:trHeight w:val="290"/>
        </w:trPr>
        <w:tc>
          <w:tcPr>
            <w:tcW w:w="3150" w:type="dxa"/>
          </w:tcPr>
          <w:p w14:paraId="46F69A46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ไอพ่น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โลจิสติกส์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7D8949B7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16DDECF7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6918C0E9" w14:textId="77777777" w:rsidTr="00350502">
        <w:trPr>
          <w:cantSplit/>
          <w:trHeight w:val="290"/>
        </w:trPr>
        <w:tc>
          <w:tcPr>
            <w:tcW w:w="3150" w:type="dxa"/>
          </w:tcPr>
          <w:p w14:paraId="3EC2732A" w14:textId="77777777" w:rsidR="00350502" w:rsidRPr="00D12B44" w:rsidRDefault="00350502" w:rsidP="008B1F44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สื่อเสรีเพื่อการปฎิรูป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44C8EF3E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6B8F0752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6CFCFD1E" w14:textId="77777777" w:rsidTr="00350502">
        <w:trPr>
          <w:cantSplit/>
          <w:trHeight w:val="290"/>
        </w:trPr>
        <w:tc>
          <w:tcPr>
            <w:tcW w:w="3150" w:type="dxa"/>
          </w:tcPr>
          <w:p w14:paraId="75AD88AD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เอเพ็กซ์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ดีเวลลอปเม้นท์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1D61537B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9CC4843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118F12FA" w14:textId="77777777" w:rsidTr="00350502">
        <w:trPr>
          <w:cantSplit/>
          <w:trHeight w:val="794"/>
        </w:trPr>
        <w:tc>
          <w:tcPr>
            <w:tcW w:w="3150" w:type="dxa"/>
          </w:tcPr>
          <w:p w14:paraId="40874C61" w14:textId="77777777" w:rsidR="00350502" w:rsidRPr="00D12B44" w:rsidRDefault="00350502" w:rsidP="008B1F44">
            <w:pPr>
              <w:tabs>
                <w:tab w:val="clear" w:pos="227"/>
                <w:tab w:val="left" w:pos="162"/>
              </w:tabs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ห้างหุ้นส่วนจำกัด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โรงสีทวีแสงไทยหนองเรือ</w:t>
            </w:r>
          </w:p>
        </w:tc>
        <w:tc>
          <w:tcPr>
            <w:tcW w:w="1440" w:type="dxa"/>
          </w:tcPr>
          <w:p w14:paraId="2189EF0B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3A44F9D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23989026" w14:textId="77777777" w:rsidTr="00350502">
        <w:trPr>
          <w:cantSplit/>
          <w:trHeight w:val="290"/>
        </w:trPr>
        <w:tc>
          <w:tcPr>
            <w:tcW w:w="3150" w:type="dxa"/>
          </w:tcPr>
          <w:p w14:paraId="38D7CB99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สตาร์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ยูนิเวอร์แซล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เน็ตเวิร์ค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40" w:type="dxa"/>
          </w:tcPr>
          <w:p w14:paraId="49AA9110" w14:textId="77777777" w:rsidR="00350502" w:rsidRPr="00937EE9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2F8BDC8B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เป็นบริษัทที่เกี่ยวข้องกัน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50502" w:rsidRPr="00D12B44" w14:paraId="16507EBA" w14:textId="77777777" w:rsidTr="00350502">
        <w:trPr>
          <w:cantSplit/>
          <w:trHeight w:val="290"/>
        </w:trPr>
        <w:tc>
          <w:tcPr>
            <w:tcW w:w="3150" w:type="dxa"/>
          </w:tcPr>
          <w:p w14:paraId="2EDEB881" w14:textId="77777777" w:rsidR="00350502" w:rsidRPr="00D12B44" w:rsidRDefault="00350502" w:rsidP="008B1F44">
            <w:pPr>
              <w:ind w:left="252" w:right="-108" w:hanging="252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เคเคทีที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โฮลดิ้ง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3158F745" w14:textId="77777777" w:rsidR="00350502" w:rsidRPr="00D12B44" w:rsidRDefault="00350502" w:rsidP="008B1F44">
            <w:pPr>
              <w:ind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3D12D3B4" w14:textId="77777777" w:rsidR="00350502" w:rsidRPr="00D12B44" w:rsidRDefault="00350502" w:rsidP="008B1F44">
            <w:pPr>
              <w:tabs>
                <w:tab w:val="clear" w:pos="227"/>
              </w:tabs>
              <w:ind w:left="180" w:right="-18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เป็นบริษัทที่เกี่ยวข้องกัน ถือหุ้นโดยผู้ถือหุ้นรายใหญ่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และมี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>รรมการ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</w:tbl>
    <w:p w14:paraId="291A7359" w14:textId="77777777" w:rsidR="00350502" w:rsidRPr="00D12B44" w:rsidRDefault="00350502" w:rsidP="00350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6C7E5A3" w14:textId="77777777" w:rsidR="00350502" w:rsidRPr="00D12B44" w:rsidRDefault="00350502" w:rsidP="00350502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  <w:r w:rsidRPr="00D12B44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6DC182EA" w14:textId="77777777" w:rsidR="00350502" w:rsidRPr="00D12B44" w:rsidRDefault="00350502" w:rsidP="003505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4590"/>
      </w:tblGrid>
      <w:tr w:rsidR="00350502" w:rsidRPr="00D12B44" w14:paraId="1A85D126" w14:textId="77777777" w:rsidTr="00050C52">
        <w:trPr>
          <w:trHeight w:val="20"/>
          <w:tblHeader/>
        </w:trPr>
        <w:tc>
          <w:tcPr>
            <w:tcW w:w="3942" w:type="dxa"/>
          </w:tcPr>
          <w:p w14:paraId="33C85002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26B22017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2B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350502" w:rsidRPr="00D12B44" w14:paraId="59EACF60" w14:textId="77777777" w:rsidTr="00050C52">
        <w:trPr>
          <w:trHeight w:val="20"/>
          <w:tblHeader/>
        </w:trPr>
        <w:tc>
          <w:tcPr>
            <w:tcW w:w="3942" w:type="dxa"/>
          </w:tcPr>
          <w:p w14:paraId="1AB55A86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4590" w:type="dxa"/>
          </w:tcPr>
          <w:p w14:paraId="3A5E979A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50502" w:rsidRPr="00D12B44" w14:paraId="1086C15F" w14:textId="77777777" w:rsidTr="00050C52">
        <w:trPr>
          <w:trHeight w:val="20"/>
        </w:trPr>
        <w:tc>
          <w:tcPr>
            <w:tcW w:w="3942" w:type="dxa"/>
          </w:tcPr>
          <w:p w14:paraId="20228D50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4590" w:type="dxa"/>
          </w:tcPr>
          <w:p w14:paraId="6893FE11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50502" w:rsidRPr="00D12B44" w14:paraId="110C1E35" w14:textId="77777777" w:rsidTr="00050C52">
        <w:trPr>
          <w:trHeight w:val="20"/>
        </w:trPr>
        <w:tc>
          <w:tcPr>
            <w:tcW w:w="3942" w:type="dxa"/>
          </w:tcPr>
          <w:p w14:paraId="6BF072DA" w14:textId="61F4FE93" w:rsidR="00350502" w:rsidRPr="00D12B44" w:rsidRDefault="00350502" w:rsidP="0035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ค่าเช่าและ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02730179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กันตามสัญญา</w:t>
            </w:r>
          </w:p>
        </w:tc>
      </w:tr>
      <w:tr w:rsidR="00350502" w:rsidRPr="00D12B44" w14:paraId="0143D153" w14:textId="77777777" w:rsidTr="00050C52">
        <w:trPr>
          <w:trHeight w:val="20"/>
        </w:trPr>
        <w:tc>
          <w:tcPr>
            <w:tcW w:w="3942" w:type="dxa"/>
          </w:tcPr>
          <w:p w14:paraId="18EF80EB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4590" w:type="dxa"/>
          </w:tcPr>
          <w:p w14:paraId="3731818D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50502" w:rsidRPr="00D12B44" w14:paraId="09A8CD2B" w14:textId="77777777" w:rsidTr="00050C52">
        <w:trPr>
          <w:trHeight w:val="20"/>
        </w:trPr>
        <w:tc>
          <w:tcPr>
            <w:tcW w:w="3942" w:type="dxa"/>
          </w:tcPr>
          <w:p w14:paraId="21C1FB20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และขาย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D12B4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4590" w:type="dxa"/>
          </w:tcPr>
          <w:p w14:paraId="29CBC748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50502" w:rsidRPr="00D12B44" w14:paraId="6046AB08" w14:textId="77777777" w:rsidTr="00050C52">
        <w:trPr>
          <w:trHeight w:val="20"/>
        </w:trPr>
        <w:tc>
          <w:tcPr>
            <w:tcW w:w="3942" w:type="dxa"/>
          </w:tcPr>
          <w:p w14:paraId="2BD3A8B3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ค่าใช้จ่ายค่าบริหาร ค่าเช่า และรายจ่ายอื่น</w:t>
            </w:r>
          </w:p>
        </w:tc>
        <w:tc>
          <w:tcPr>
            <w:tcW w:w="4590" w:type="dxa"/>
          </w:tcPr>
          <w:p w14:paraId="71FBB474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12B44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ตามสัญญา</w:t>
            </w:r>
          </w:p>
        </w:tc>
      </w:tr>
      <w:tr w:rsidR="00350502" w:rsidRPr="00D12B44" w14:paraId="3FD976D9" w14:textId="77777777" w:rsidTr="00050C52">
        <w:trPr>
          <w:trHeight w:val="20"/>
        </w:trPr>
        <w:tc>
          <w:tcPr>
            <w:tcW w:w="3942" w:type="dxa"/>
          </w:tcPr>
          <w:p w14:paraId="121C2EE5" w14:textId="77777777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ดอกเบี้ยรับ และดอกเบี้ยจ่าย</w:t>
            </w:r>
          </w:p>
        </w:tc>
        <w:tc>
          <w:tcPr>
            <w:tcW w:w="4590" w:type="dxa"/>
          </w:tcPr>
          <w:p w14:paraId="5E3FCAA0" w14:textId="6D543899" w:rsidR="00350502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ดอกเบี้ยรับ ร้อยละ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AC206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C206E">
              <w:rPr>
                <w:rFonts w:ascii="Angsana New" w:hAnsi="Angsana New"/>
                <w:sz w:val="30"/>
                <w:szCs w:val="30"/>
              </w:rPr>
              <w:t>- 8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  <w:p w14:paraId="504D483F" w14:textId="11426275" w:rsidR="00350502" w:rsidRPr="00D12B44" w:rsidRDefault="00350502" w:rsidP="008B1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 ร้อยละ</w:t>
            </w:r>
            <w:r w:rsidR="00CA5F0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A5F07">
              <w:rPr>
                <w:rFonts w:ascii="Angsana New" w:hAnsi="Angsana New"/>
                <w:sz w:val="30"/>
                <w:szCs w:val="30"/>
              </w:rPr>
              <w:t>8 -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</w:tbl>
    <w:p w14:paraId="48D314A2" w14:textId="64CB7001" w:rsidR="0075465E" w:rsidRDefault="00DD1038" w:rsidP="0075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br w:type="page"/>
      </w:r>
      <w:r w:rsidR="00562CEB" w:rsidRPr="00A66401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</w:t>
      </w:r>
      <w:r w:rsidR="0075465E" w:rsidRPr="00623946">
        <w:rPr>
          <w:rFonts w:asciiTheme="majorBidi" w:hAnsiTheme="majorBidi" w:cstheme="majorBidi"/>
          <w:sz w:val="30"/>
          <w:szCs w:val="30"/>
          <w:cs/>
        </w:rPr>
        <w:t xml:space="preserve">สำหรับแต่ละปีสิ้นสุดวันที่ </w:t>
      </w:r>
      <w:r w:rsidR="0075465E" w:rsidRPr="00623946">
        <w:rPr>
          <w:rFonts w:asciiTheme="majorBidi" w:hAnsiTheme="majorBidi" w:cstheme="majorBidi"/>
          <w:sz w:val="30"/>
          <w:szCs w:val="30"/>
        </w:rPr>
        <w:t xml:space="preserve">31 </w:t>
      </w:r>
      <w:r w:rsidR="0075465E" w:rsidRPr="00623946">
        <w:rPr>
          <w:rFonts w:asciiTheme="majorBidi" w:hAnsiTheme="majorBidi" w:cstheme="majorBidi"/>
          <w:sz w:val="30"/>
          <w:szCs w:val="30"/>
          <w:cs/>
        </w:rPr>
        <w:t xml:space="preserve">ธันวาคม สรุปได้ดังนี้ </w:t>
      </w:r>
    </w:p>
    <w:p w14:paraId="50433E65" w14:textId="237B35FE" w:rsidR="00BB45EF" w:rsidRPr="009531E2" w:rsidRDefault="0075465E" w:rsidP="00754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630"/>
        <w:jc w:val="thaiDistribute"/>
        <w:rPr>
          <w:rFonts w:ascii="Angsana New" w:hAnsi="Angsana New"/>
          <w:sz w:val="22"/>
          <w:szCs w:val="22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260"/>
        <w:gridCol w:w="270"/>
        <w:gridCol w:w="1260"/>
        <w:gridCol w:w="270"/>
        <w:gridCol w:w="1260"/>
        <w:gridCol w:w="270"/>
        <w:gridCol w:w="1260"/>
      </w:tblGrid>
      <w:tr w:rsidR="00BB45EF" w:rsidRPr="00A66401" w14:paraId="78C2427A" w14:textId="77777777" w:rsidTr="009531E2">
        <w:tc>
          <w:tcPr>
            <w:tcW w:w="3222" w:type="dxa"/>
            <w:shd w:val="clear" w:color="auto" w:fill="auto"/>
          </w:tcPr>
          <w:p w14:paraId="3EBD841B" w14:textId="10AC1169" w:rsidR="00BB45EF" w:rsidRPr="00A66401" w:rsidRDefault="00BB45EF" w:rsidP="00A42F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0781CA5E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93D215D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59359C83" w14:textId="77777777" w:rsidR="00BB45EF" w:rsidRPr="00A66401" w:rsidRDefault="00BB45EF" w:rsidP="00A42F6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45EF" w:rsidRPr="00A66401" w14:paraId="0A97A9AE" w14:textId="77777777" w:rsidTr="009531E2">
        <w:tc>
          <w:tcPr>
            <w:tcW w:w="3222" w:type="dxa"/>
            <w:shd w:val="clear" w:color="auto" w:fill="auto"/>
          </w:tcPr>
          <w:p w14:paraId="4F7D29F2" w14:textId="5C284A02" w:rsidR="00BB45EF" w:rsidRPr="00A66401" w:rsidRDefault="0075465E" w:rsidP="00754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0FBF0AD9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F0FE9D2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089DF9B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453E745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1DC111D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2897794" w14:textId="77777777" w:rsidR="00BB45EF" w:rsidRPr="00A66401" w:rsidRDefault="00BB45EF" w:rsidP="00A42F6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EBD2DEE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B45EF" w:rsidRPr="00A66401" w14:paraId="521BDA66" w14:textId="77777777" w:rsidTr="009531E2">
        <w:trPr>
          <w:trHeight w:val="344"/>
        </w:trPr>
        <w:tc>
          <w:tcPr>
            <w:tcW w:w="3222" w:type="dxa"/>
            <w:shd w:val="clear" w:color="auto" w:fill="auto"/>
          </w:tcPr>
          <w:p w14:paraId="77551DBF" w14:textId="77777777" w:rsidR="00BB45EF" w:rsidRPr="00A66401" w:rsidRDefault="00BB45EF" w:rsidP="00A42F68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850" w:type="dxa"/>
            <w:gridSpan w:val="7"/>
            <w:shd w:val="clear" w:color="auto" w:fill="auto"/>
          </w:tcPr>
          <w:p w14:paraId="176328AB" w14:textId="77777777" w:rsidR="00BB45EF" w:rsidRPr="00A66401" w:rsidRDefault="00BB45EF" w:rsidP="00A42F6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B45EF" w:rsidRPr="00A66401" w14:paraId="33F808AB" w14:textId="77777777" w:rsidTr="009531E2">
        <w:tc>
          <w:tcPr>
            <w:tcW w:w="3222" w:type="dxa"/>
            <w:shd w:val="clear" w:color="auto" w:fill="auto"/>
          </w:tcPr>
          <w:p w14:paraId="11965054" w14:textId="77777777" w:rsidR="00BB45EF" w:rsidRPr="00A66401" w:rsidRDefault="00BB45EF" w:rsidP="00A42F6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4E944EC0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9E0A59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FFAFB5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046F25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428C7B8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B829943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C3E7AC0" w14:textId="77777777" w:rsidR="00BB45EF" w:rsidRPr="00A66401" w:rsidRDefault="00BB45EF" w:rsidP="00A42F68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6139" w:rsidRPr="00A66401" w14:paraId="37792BD6" w14:textId="77777777" w:rsidTr="009531E2">
        <w:tc>
          <w:tcPr>
            <w:tcW w:w="3222" w:type="dxa"/>
            <w:shd w:val="clear" w:color="auto" w:fill="auto"/>
          </w:tcPr>
          <w:p w14:paraId="4D7157C5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1040FDA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ED3E5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3B9D3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CD85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24C28B" w14:textId="6DED45B9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1,509</w:t>
            </w:r>
          </w:p>
        </w:tc>
        <w:tc>
          <w:tcPr>
            <w:tcW w:w="270" w:type="dxa"/>
            <w:shd w:val="clear" w:color="auto" w:fill="auto"/>
          </w:tcPr>
          <w:p w14:paraId="6548442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6AACF0" w14:textId="2E25DEEC" w:rsidR="00436139" w:rsidRPr="00A66401" w:rsidRDefault="00BB75D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783</w:t>
            </w:r>
          </w:p>
        </w:tc>
      </w:tr>
      <w:tr w:rsidR="00436139" w:rsidRPr="00A66401" w14:paraId="6047427C" w14:textId="77777777" w:rsidTr="009531E2">
        <w:tc>
          <w:tcPr>
            <w:tcW w:w="3222" w:type="dxa"/>
            <w:shd w:val="clear" w:color="auto" w:fill="auto"/>
          </w:tcPr>
          <w:p w14:paraId="3E937082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394FF4CF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6F6AE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C6551F3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05A0EF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FBB981" w14:textId="0B85107C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7,494</w:t>
            </w:r>
          </w:p>
        </w:tc>
        <w:tc>
          <w:tcPr>
            <w:tcW w:w="270" w:type="dxa"/>
            <w:shd w:val="clear" w:color="auto" w:fill="auto"/>
          </w:tcPr>
          <w:p w14:paraId="14086B0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FF7564" w14:textId="109A47D8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</w:tr>
      <w:tr w:rsidR="00436139" w:rsidRPr="00A66401" w14:paraId="041C635A" w14:textId="77777777" w:rsidTr="009531E2">
        <w:tc>
          <w:tcPr>
            <w:tcW w:w="3222" w:type="dxa"/>
            <w:shd w:val="clear" w:color="auto" w:fill="auto"/>
          </w:tcPr>
          <w:p w14:paraId="28CE81FD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</w:tcPr>
          <w:p w14:paraId="155D92D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D60F7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1C93F6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519A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550D0" w14:textId="4958A8C6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1,325</w:t>
            </w:r>
          </w:p>
        </w:tc>
        <w:tc>
          <w:tcPr>
            <w:tcW w:w="270" w:type="dxa"/>
            <w:shd w:val="clear" w:color="auto" w:fill="auto"/>
          </w:tcPr>
          <w:p w14:paraId="4F4A2A3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42FE23" w14:textId="429816F2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3,000</w:t>
            </w:r>
          </w:p>
        </w:tc>
      </w:tr>
      <w:tr w:rsidR="00436139" w:rsidRPr="00A66401" w14:paraId="219C6E34" w14:textId="77777777" w:rsidTr="009531E2">
        <w:tc>
          <w:tcPr>
            <w:tcW w:w="3222" w:type="dxa"/>
            <w:shd w:val="clear" w:color="auto" w:fill="auto"/>
          </w:tcPr>
          <w:p w14:paraId="501C370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6578F93D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E7B3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CACA71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C557D8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4C7F0FA" w14:textId="126D22AB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2,185</w:t>
            </w:r>
          </w:p>
        </w:tc>
        <w:tc>
          <w:tcPr>
            <w:tcW w:w="270" w:type="dxa"/>
            <w:shd w:val="clear" w:color="auto" w:fill="auto"/>
          </w:tcPr>
          <w:p w14:paraId="35749C3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59A758C" w14:textId="2590B4F6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2,640</w:t>
            </w:r>
          </w:p>
        </w:tc>
      </w:tr>
      <w:tr w:rsidR="00436139" w:rsidRPr="00A66401" w14:paraId="3EB65156" w14:textId="77777777" w:rsidTr="009531E2">
        <w:tc>
          <w:tcPr>
            <w:tcW w:w="3222" w:type="dxa"/>
            <w:shd w:val="clear" w:color="auto" w:fill="auto"/>
          </w:tcPr>
          <w:p w14:paraId="093C7B6A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70573FA9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32326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C46492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5315FE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7FB320" w14:textId="02C71CC8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12,030</w:t>
            </w:r>
          </w:p>
        </w:tc>
        <w:tc>
          <w:tcPr>
            <w:tcW w:w="270" w:type="dxa"/>
            <w:shd w:val="clear" w:color="auto" w:fill="auto"/>
          </w:tcPr>
          <w:p w14:paraId="4307A439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733F122" w14:textId="5211376B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</w:tr>
      <w:tr w:rsidR="00436139" w:rsidRPr="00A66401" w14:paraId="328C84C0" w14:textId="77777777" w:rsidTr="009531E2">
        <w:tc>
          <w:tcPr>
            <w:tcW w:w="3222" w:type="dxa"/>
            <w:shd w:val="clear" w:color="auto" w:fill="auto"/>
          </w:tcPr>
          <w:p w14:paraId="735B1B9E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60" w:type="dxa"/>
            <w:shd w:val="clear" w:color="auto" w:fill="auto"/>
          </w:tcPr>
          <w:p w14:paraId="093F7244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F438A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9EDEBE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D42885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2335C7" w14:textId="139D38CA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3,054</w:t>
            </w:r>
          </w:p>
        </w:tc>
        <w:tc>
          <w:tcPr>
            <w:tcW w:w="270" w:type="dxa"/>
            <w:shd w:val="clear" w:color="auto" w:fill="auto"/>
          </w:tcPr>
          <w:p w14:paraId="56D30DBA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79C26AEA" w14:textId="1EDFB47B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  <w:tr w:rsidR="00436139" w:rsidRPr="00A66401" w14:paraId="3E00E9E3" w14:textId="77777777" w:rsidTr="009531E2">
        <w:tc>
          <w:tcPr>
            <w:tcW w:w="3222" w:type="dxa"/>
            <w:shd w:val="clear" w:color="auto" w:fill="auto"/>
          </w:tcPr>
          <w:p w14:paraId="53CD896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0F1CEB1E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74A84D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6979FA" w14:textId="77777777" w:rsidR="00436139" w:rsidRPr="00A66401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7923CB" w14:textId="77777777" w:rsidR="00436139" w:rsidRPr="00A66401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5EF086" w14:textId="50879A93" w:rsidR="00436139" w:rsidRPr="004061FC" w:rsidRDefault="004061FC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16,268</w:t>
            </w:r>
          </w:p>
        </w:tc>
        <w:tc>
          <w:tcPr>
            <w:tcW w:w="270" w:type="dxa"/>
            <w:shd w:val="clear" w:color="auto" w:fill="auto"/>
          </w:tcPr>
          <w:p w14:paraId="013E0CFD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44850440" w14:textId="3A101C6C" w:rsidR="00436139" w:rsidRPr="00A66401" w:rsidRDefault="00AA3CF0" w:rsidP="00AA3CF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29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436139" w:rsidRPr="00A66401" w14:paraId="4B494E66" w14:textId="77777777" w:rsidTr="009531E2">
        <w:tc>
          <w:tcPr>
            <w:tcW w:w="3222" w:type="dxa"/>
            <w:shd w:val="clear" w:color="auto" w:fill="auto"/>
          </w:tcPr>
          <w:p w14:paraId="44197837" w14:textId="77777777" w:rsidR="00436139" w:rsidRPr="009531E2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025AC26" w14:textId="77777777" w:rsidR="00436139" w:rsidRPr="009531E2" w:rsidRDefault="00436139" w:rsidP="00436139">
            <w:pPr>
              <w:pStyle w:val="a3"/>
              <w:tabs>
                <w:tab w:val="left" w:pos="420"/>
                <w:tab w:val="center" w:pos="486"/>
                <w:tab w:val="decimal" w:pos="522"/>
              </w:tabs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04A034C" w14:textId="77777777" w:rsidR="00436139" w:rsidRPr="009531E2" w:rsidRDefault="00436139" w:rsidP="00436139">
            <w:pPr>
              <w:pStyle w:val="a3"/>
              <w:tabs>
                <w:tab w:val="decimal" w:pos="792"/>
              </w:tabs>
              <w:ind w:right="-108"/>
              <w:jc w:val="righ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26D5E1E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C060C5" w14:textId="77777777" w:rsidR="00436139" w:rsidRPr="009531E2" w:rsidRDefault="00436139" w:rsidP="00436139">
            <w:pPr>
              <w:pStyle w:val="a3"/>
              <w:tabs>
                <w:tab w:val="decimal" w:pos="792"/>
              </w:tabs>
              <w:ind w:right="44"/>
              <w:jc w:val="righ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4D1E10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872401" w14:textId="77777777" w:rsidR="00436139" w:rsidRPr="009531E2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F7D0C30" w14:textId="77777777" w:rsidR="00436139" w:rsidRPr="009531E2" w:rsidRDefault="00436139" w:rsidP="00436139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36139" w:rsidRPr="00A66401" w14:paraId="3987BC82" w14:textId="77777777" w:rsidTr="009531E2">
        <w:tc>
          <w:tcPr>
            <w:tcW w:w="3222" w:type="dxa"/>
            <w:shd w:val="clear" w:color="auto" w:fill="auto"/>
          </w:tcPr>
          <w:p w14:paraId="56518B66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15DBAEC" w14:textId="77777777" w:rsidR="00436139" w:rsidRPr="00BE5B67" w:rsidRDefault="00436139" w:rsidP="00436139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3D8B4A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B97E228" w14:textId="77777777" w:rsidR="00436139" w:rsidRPr="00A66401" w:rsidRDefault="00436139" w:rsidP="00436139">
            <w:pPr>
              <w:pStyle w:val="a1"/>
              <w:tabs>
                <w:tab w:val="decimal" w:pos="70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CCBF0C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6E19AE6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004CC2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E8D9B33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6139" w:rsidRPr="00A66401" w14:paraId="2AB8B49C" w14:textId="77777777" w:rsidTr="009531E2">
        <w:tc>
          <w:tcPr>
            <w:tcW w:w="3222" w:type="dxa"/>
            <w:shd w:val="clear" w:color="auto" w:fill="auto"/>
          </w:tcPr>
          <w:p w14:paraId="27579DEC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รายได้ตามสัญญา</w:t>
            </w:r>
          </w:p>
        </w:tc>
        <w:tc>
          <w:tcPr>
            <w:tcW w:w="1260" w:type="dxa"/>
            <w:shd w:val="clear" w:color="auto" w:fill="auto"/>
          </w:tcPr>
          <w:p w14:paraId="67522047" w14:textId="5FA844E0" w:rsidR="00436139" w:rsidRPr="00BE5B67" w:rsidRDefault="00B95797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  <w:r w:rsidR="0063643E">
              <w:rPr>
                <w:rFonts w:ascii="Angsana New" w:hAnsi="Angsana New"/>
                <w:sz w:val="30"/>
                <w:szCs w:val="30"/>
                <w:lang w:val="en-US"/>
              </w:rPr>
              <w:t>,067</w:t>
            </w:r>
          </w:p>
        </w:tc>
        <w:tc>
          <w:tcPr>
            <w:tcW w:w="270" w:type="dxa"/>
            <w:shd w:val="clear" w:color="auto" w:fill="auto"/>
          </w:tcPr>
          <w:p w14:paraId="54AD30D0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336806B" w14:textId="699B6251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2CE94F15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8B93AD" w14:textId="59CF5116" w:rsidR="00436139" w:rsidRPr="004061FC" w:rsidRDefault="0063643E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  <w:r w:rsidR="004061FC" w:rsidRPr="0040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459</w:t>
            </w:r>
          </w:p>
        </w:tc>
        <w:tc>
          <w:tcPr>
            <w:tcW w:w="270" w:type="dxa"/>
            <w:shd w:val="clear" w:color="auto" w:fill="auto"/>
          </w:tcPr>
          <w:p w14:paraId="3EAD0C6B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C24409" w14:textId="6C6C2076" w:rsidR="00436139" w:rsidRPr="00A66401" w:rsidRDefault="00E46016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595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992</w:t>
            </w:r>
          </w:p>
        </w:tc>
      </w:tr>
      <w:tr w:rsidR="00436139" w:rsidRPr="00A66401" w14:paraId="6A2374EB" w14:textId="77777777" w:rsidTr="009531E2">
        <w:tc>
          <w:tcPr>
            <w:tcW w:w="3222" w:type="dxa"/>
            <w:shd w:val="clear" w:color="auto" w:fill="auto"/>
          </w:tcPr>
          <w:p w14:paraId="0AF58603" w14:textId="77777777" w:rsidR="00436139" w:rsidRPr="00A66401" w:rsidRDefault="00436139" w:rsidP="00436139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1260" w:type="dxa"/>
            <w:shd w:val="clear" w:color="auto" w:fill="auto"/>
          </w:tcPr>
          <w:p w14:paraId="0822E38E" w14:textId="25726825" w:rsidR="00436139" w:rsidRPr="00BE5B67" w:rsidRDefault="0007471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BE5B67" w:rsidRPr="00BE5B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3D80767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4E39DC" w14:textId="2336A977" w:rsidR="00436139" w:rsidRPr="00A66401" w:rsidRDefault="00AA3CF0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480E52FC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89271E0" w14:textId="40919FCD" w:rsidR="00436139" w:rsidRPr="004061FC" w:rsidRDefault="00074715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4061FC" w:rsidRPr="004061F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  <w:shd w:val="clear" w:color="auto" w:fill="auto"/>
          </w:tcPr>
          <w:p w14:paraId="55278088" w14:textId="77777777" w:rsidR="00436139" w:rsidRPr="00A66401" w:rsidRDefault="00436139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77AB94C" w14:textId="130B6B4C" w:rsidR="00436139" w:rsidRPr="00A66401" w:rsidRDefault="00E46016" w:rsidP="00436139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436139"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310</w:t>
            </w:r>
          </w:p>
        </w:tc>
      </w:tr>
      <w:tr w:rsidR="00BE5B67" w:rsidRPr="00A66401" w14:paraId="7F115AD2" w14:textId="77777777" w:rsidTr="00F17BAB">
        <w:trPr>
          <w:trHeight w:val="80"/>
        </w:trPr>
        <w:tc>
          <w:tcPr>
            <w:tcW w:w="3222" w:type="dxa"/>
            <w:shd w:val="clear" w:color="auto" w:fill="auto"/>
          </w:tcPr>
          <w:p w14:paraId="6D49532E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08F68F" w14:textId="49A61326" w:rsidR="00BE5B67" w:rsidRPr="00BE5B67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</w:tcPr>
          <w:p w14:paraId="3FE7A6B0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F28681" w14:textId="2D9C397F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270" w:type="dxa"/>
            <w:shd w:val="clear" w:color="auto" w:fill="auto"/>
          </w:tcPr>
          <w:p w14:paraId="571ED12A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4B0AFA" w14:textId="3949F914" w:rsidR="00BE5B67" w:rsidRPr="004061FC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2,980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1070A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A7EBE5" w14:textId="1CF32C36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</w:tr>
      <w:tr w:rsidR="00BE5B67" w:rsidRPr="00A66401" w14:paraId="6FF41321" w14:textId="77777777" w:rsidTr="009531E2">
        <w:tc>
          <w:tcPr>
            <w:tcW w:w="3222" w:type="dxa"/>
            <w:shd w:val="clear" w:color="auto" w:fill="auto"/>
          </w:tcPr>
          <w:p w14:paraId="57D6380E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260" w:type="dxa"/>
            <w:shd w:val="clear" w:color="auto" w:fill="auto"/>
          </w:tcPr>
          <w:p w14:paraId="5031551D" w14:textId="033966F5" w:rsidR="00BE5B67" w:rsidRPr="00BE5B67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0F9B262F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149B16" w14:textId="364FC1F2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  <w:tc>
          <w:tcPr>
            <w:tcW w:w="270" w:type="dxa"/>
            <w:shd w:val="clear" w:color="auto" w:fill="auto"/>
          </w:tcPr>
          <w:p w14:paraId="078E75CF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4A3F5E" w14:textId="2E55EE94" w:rsidR="00BE5B67" w:rsidRPr="004061FC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487</w:t>
            </w:r>
          </w:p>
        </w:tc>
        <w:tc>
          <w:tcPr>
            <w:tcW w:w="270" w:type="dxa"/>
            <w:shd w:val="clear" w:color="auto" w:fill="auto"/>
          </w:tcPr>
          <w:p w14:paraId="5E6DE9B0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AAFE8C" w14:textId="4795EE11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504</w:t>
            </w:r>
          </w:p>
        </w:tc>
      </w:tr>
      <w:tr w:rsidR="00285A2E" w:rsidRPr="00A66401" w14:paraId="58952C17" w14:textId="77777777" w:rsidTr="009531E2">
        <w:tc>
          <w:tcPr>
            <w:tcW w:w="3222" w:type="dxa"/>
            <w:shd w:val="clear" w:color="auto" w:fill="auto"/>
          </w:tcPr>
          <w:p w14:paraId="1F850C78" w14:textId="77777777" w:rsidR="00285A2E" w:rsidRDefault="00285A2E" w:rsidP="00285A2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รายได้ค่าปรับจากการชำระค่าสินค้า</w:t>
            </w:r>
          </w:p>
          <w:p w14:paraId="018EC3C4" w14:textId="6E99DB75" w:rsidR="00285A2E" w:rsidRPr="00A66401" w:rsidRDefault="00285A2E" w:rsidP="00285A2E">
            <w:pPr>
              <w:tabs>
                <w:tab w:val="clear" w:pos="227"/>
                <w:tab w:val="left" w:pos="140"/>
                <w:tab w:val="left" w:pos="342"/>
              </w:tabs>
              <w:ind w:left="14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ล่าช้า</w:t>
            </w:r>
          </w:p>
        </w:tc>
        <w:tc>
          <w:tcPr>
            <w:tcW w:w="1260" w:type="dxa"/>
            <w:shd w:val="clear" w:color="auto" w:fill="auto"/>
          </w:tcPr>
          <w:p w14:paraId="4C2F89CA" w14:textId="77777777" w:rsidR="00285A2E" w:rsidRPr="00BE5B67" w:rsidRDefault="00285A2E" w:rsidP="00285A2E">
            <w:pPr>
              <w:pStyle w:val="a1"/>
              <w:tabs>
                <w:tab w:val="decimal" w:pos="522"/>
              </w:tabs>
              <w:ind w:right="16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3DD47D" w14:textId="56C5DA7C" w:rsidR="00285A2E" w:rsidRPr="00BE5B67" w:rsidRDefault="00285A2E" w:rsidP="00285A2E">
            <w:pPr>
              <w:pStyle w:val="a1"/>
              <w:tabs>
                <w:tab w:val="decimal" w:pos="792"/>
              </w:tabs>
              <w:ind w:right="16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0D9CED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49D796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2E064C4" w14:textId="0157E1EE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908</w:t>
            </w:r>
          </w:p>
        </w:tc>
        <w:tc>
          <w:tcPr>
            <w:tcW w:w="270" w:type="dxa"/>
            <w:shd w:val="clear" w:color="auto" w:fill="auto"/>
          </w:tcPr>
          <w:p w14:paraId="058693CA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586A2D" w14:textId="77777777" w:rsidR="00285A2E" w:rsidRPr="00BE5B67" w:rsidRDefault="00285A2E" w:rsidP="00285A2E">
            <w:pPr>
              <w:pStyle w:val="a1"/>
              <w:tabs>
                <w:tab w:val="decimal" w:pos="522"/>
              </w:tabs>
              <w:ind w:right="21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990A3AC" w14:textId="3AEE17F1" w:rsidR="00285A2E" w:rsidRPr="004061FC" w:rsidRDefault="00285A2E" w:rsidP="00285A2E">
            <w:pPr>
              <w:pStyle w:val="a1"/>
              <w:tabs>
                <w:tab w:val="decimal" w:pos="522"/>
              </w:tabs>
              <w:ind w:right="21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E3C710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5898E3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6EE21D7" w14:textId="1BB0728D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285A2E" w:rsidRPr="00A66401" w14:paraId="1ED3863C" w14:textId="77777777" w:rsidTr="009531E2">
        <w:tc>
          <w:tcPr>
            <w:tcW w:w="3222" w:type="dxa"/>
            <w:shd w:val="clear" w:color="auto" w:fill="auto"/>
          </w:tcPr>
          <w:p w14:paraId="6DC95947" w14:textId="77777777" w:rsidR="00285A2E" w:rsidRPr="00A66401" w:rsidRDefault="00285A2E" w:rsidP="00285A2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6072DA59" w14:textId="332C342E" w:rsidR="00285A2E" w:rsidRPr="00BE5B67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13,197</w:t>
            </w:r>
          </w:p>
        </w:tc>
        <w:tc>
          <w:tcPr>
            <w:tcW w:w="270" w:type="dxa"/>
            <w:shd w:val="clear" w:color="auto" w:fill="auto"/>
          </w:tcPr>
          <w:p w14:paraId="312F755B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B5E28E" w14:textId="22B2FD93" w:rsidR="00285A2E" w:rsidRPr="00A66401" w:rsidRDefault="00285A2E" w:rsidP="00285A2E">
            <w:pPr>
              <w:pStyle w:val="a1"/>
              <w:tabs>
                <w:tab w:val="decimal" w:pos="792"/>
              </w:tabs>
              <w:ind w:right="16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C1016E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760BA5F" w14:textId="23038120" w:rsidR="00285A2E" w:rsidRPr="004061FC" w:rsidRDefault="00285A2E" w:rsidP="00285A2E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8,250</w:t>
            </w:r>
          </w:p>
        </w:tc>
        <w:tc>
          <w:tcPr>
            <w:tcW w:w="270" w:type="dxa"/>
            <w:shd w:val="clear" w:color="auto" w:fill="auto"/>
          </w:tcPr>
          <w:p w14:paraId="74DA8714" w14:textId="77777777" w:rsidR="00285A2E" w:rsidRPr="00A66401" w:rsidRDefault="00285A2E" w:rsidP="00285A2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7D0FC9" w14:textId="78DAE2E6" w:rsidR="00285A2E" w:rsidRPr="00A66401" w:rsidRDefault="00285A2E" w:rsidP="00285A2E">
            <w:pPr>
              <w:pStyle w:val="a1"/>
              <w:tabs>
                <w:tab w:val="decimal" w:pos="792"/>
              </w:tabs>
              <w:ind w:right="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5B67" w:rsidRPr="00A66401" w14:paraId="2D6EAC3E" w14:textId="77777777" w:rsidTr="009531E2">
        <w:tc>
          <w:tcPr>
            <w:tcW w:w="3222" w:type="dxa"/>
            <w:shd w:val="clear" w:color="auto" w:fill="auto"/>
          </w:tcPr>
          <w:p w14:paraId="33D17B26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260" w:type="dxa"/>
            <w:shd w:val="clear" w:color="auto" w:fill="auto"/>
          </w:tcPr>
          <w:p w14:paraId="066E21FF" w14:textId="32DB276D" w:rsidR="00BE5B67" w:rsidRPr="00BE5B67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43,863</w:t>
            </w:r>
          </w:p>
        </w:tc>
        <w:tc>
          <w:tcPr>
            <w:tcW w:w="270" w:type="dxa"/>
            <w:shd w:val="clear" w:color="auto" w:fill="auto"/>
          </w:tcPr>
          <w:p w14:paraId="4A1AE829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5495366" w14:textId="2A007E0B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  <w:tc>
          <w:tcPr>
            <w:tcW w:w="270" w:type="dxa"/>
            <w:shd w:val="clear" w:color="auto" w:fill="auto"/>
          </w:tcPr>
          <w:p w14:paraId="6911361C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455CA01" w14:textId="08410802" w:rsidR="00BE5B67" w:rsidRPr="004061FC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43,855</w:t>
            </w:r>
          </w:p>
        </w:tc>
        <w:tc>
          <w:tcPr>
            <w:tcW w:w="270" w:type="dxa"/>
            <w:shd w:val="clear" w:color="auto" w:fill="auto"/>
          </w:tcPr>
          <w:p w14:paraId="7A336F89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4ADF8B" w14:textId="56FC0901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E5B67" w:rsidRPr="00A66401" w14:paraId="5545AB57" w14:textId="77777777" w:rsidTr="009531E2">
        <w:tc>
          <w:tcPr>
            <w:tcW w:w="3222" w:type="dxa"/>
            <w:shd w:val="clear" w:color="auto" w:fill="auto"/>
          </w:tcPr>
          <w:p w14:paraId="09D28AB6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260" w:type="dxa"/>
            <w:shd w:val="clear" w:color="auto" w:fill="auto"/>
          </w:tcPr>
          <w:p w14:paraId="6D2026D4" w14:textId="418BF11B" w:rsidR="00BE5B67" w:rsidRPr="00BB75D9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14:paraId="057E947F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137AD1" w14:textId="1768AE14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70" w:type="dxa"/>
            <w:shd w:val="clear" w:color="auto" w:fill="auto"/>
          </w:tcPr>
          <w:p w14:paraId="5A5B83FC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E32F25" w14:textId="2CCA994B" w:rsidR="00BE5B67" w:rsidRPr="004061FC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1,560</w:t>
            </w:r>
          </w:p>
        </w:tc>
        <w:tc>
          <w:tcPr>
            <w:tcW w:w="270" w:type="dxa"/>
            <w:shd w:val="clear" w:color="auto" w:fill="auto"/>
          </w:tcPr>
          <w:p w14:paraId="3D9454B1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E81D141" w14:textId="03F74611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1,560</w:t>
            </w:r>
          </w:p>
        </w:tc>
      </w:tr>
      <w:tr w:rsidR="00A25445" w:rsidRPr="00A66401" w14:paraId="592A5CDF" w14:textId="77777777" w:rsidTr="009531E2">
        <w:tc>
          <w:tcPr>
            <w:tcW w:w="3222" w:type="dxa"/>
            <w:shd w:val="clear" w:color="auto" w:fill="auto"/>
          </w:tcPr>
          <w:p w14:paraId="058A13B0" w14:textId="5EA36946" w:rsidR="00A25445" w:rsidRPr="00A66401" w:rsidRDefault="00A25445" w:rsidP="00A25445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</w:tcPr>
          <w:p w14:paraId="1D21FF83" w14:textId="608D1225" w:rsidR="00A25445" w:rsidRPr="004061FC" w:rsidRDefault="00A25445" w:rsidP="00A25445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2,699</w:t>
            </w:r>
          </w:p>
        </w:tc>
        <w:tc>
          <w:tcPr>
            <w:tcW w:w="270" w:type="dxa"/>
            <w:shd w:val="clear" w:color="auto" w:fill="auto"/>
          </w:tcPr>
          <w:p w14:paraId="3C53FD63" w14:textId="77777777" w:rsidR="00A25445" w:rsidRPr="00A66401" w:rsidRDefault="00A25445" w:rsidP="00A25445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D2C8CA9" w14:textId="4A6A8912" w:rsidR="00A25445" w:rsidRDefault="00A25445" w:rsidP="00A254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214</w:t>
            </w:r>
          </w:p>
        </w:tc>
        <w:tc>
          <w:tcPr>
            <w:tcW w:w="270" w:type="dxa"/>
            <w:shd w:val="clear" w:color="auto" w:fill="auto"/>
          </w:tcPr>
          <w:p w14:paraId="311D3D76" w14:textId="77777777" w:rsidR="00A25445" w:rsidRPr="00A66401" w:rsidRDefault="00A25445" w:rsidP="00A254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CB9A54" w14:textId="1335F277" w:rsidR="00A25445" w:rsidRPr="004061FC" w:rsidRDefault="00A25445" w:rsidP="00A25445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2,515</w:t>
            </w:r>
          </w:p>
        </w:tc>
        <w:tc>
          <w:tcPr>
            <w:tcW w:w="270" w:type="dxa"/>
            <w:shd w:val="clear" w:color="auto" w:fill="auto"/>
          </w:tcPr>
          <w:p w14:paraId="22EC66C7" w14:textId="77777777" w:rsidR="00A25445" w:rsidRPr="00A66401" w:rsidRDefault="00A25445" w:rsidP="00A2544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2FA719" w14:textId="5B04F943" w:rsidR="00A25445" w:rsidRDefault="00A25445" w:rsidP="00A25445">
            <w:pPr>
              <w:pStyle w:val="a1"/>
              <w:tabs>
                <w:tab w:val="decimal" w:pos="792"/>
              </w:tabs>
              <w:ind w:right="1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E5B6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E5B67" w:rsidRPr="00A66401" w14:paraId="5A7166B2" w14:textId="77777777" w:rsidTr="009531E2">
        <w:tc>
          <w:tcPr>
            <w:tcW w:w="3222" w:type="dxa"/>
            <w:shd w:val="clear" w:color="auto" w:fill="auto"/>
          </w:tcPr>
          <w:p w14:paraId="6CCB04D7" w14:textId="656A4DEC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ค่าใช้จ่ายค่าบริหาร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260" w:type="dxa"/>
            <w:shd w:val="clear" w:color="auto" w:fill="auto"/>
          </w:tcPr>
          <w:p w14:paraId="43859CF3" w14:textId="30AD5F05" w:rsidR="00BE5B67" w:rsidRPr="00BB75D9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4,143</w:t>
            </w:r>
          </w:p>
        </w:tc>
        <w:tc>
          <w:tcPr>
            <w:tcW w:w="270" w:type="dxa"/>
            <w:shd w:val="clear" w:color="auto" w:fill="auto"/>
          </w:tcPr>
          <w:p w14:paraId="77E2DF08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931E0E" w14:textId="466173ED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5,755</w:t>
            </w:r>
          </w:p>
        </w:tc>
        <w:tc>
          <w:tcPr>
            <w:tcW w:w="270" w:type="dxa"/>
            <w:shd w:val="clear" w:color="auto" w:fill="auto"/>
          </w:tcPr>
          <w:p w14:paraId="07F4EB83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9FBADB2" w14:textId="645C846F" w:rsidR="00BE5B67" w:rsidRPr="004061FC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4,143</w:t>
            </w:r>
          </w:p>
        </w:tc>
        <w:tc>
          <w:tcPr>
            <w:tcW w:w="270" w:type="dxa"/>
            <w:shd w:val="clear" w:color="auto" w:fill="auto"/>
          </w:tcPr>
          <w:p w14:paraId="27436CD8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0B35283" w14:textId="29A1DC0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5,755</w:t>
            </w:r>
          </w:p>
        </w:tc>
      </w:tr>
      <w:tr w:rsidR="00BE5B67" w:rsidRPr="00A66401" w14:paraId="237D9C90" w14:textId="77777777" w:rsidTr="009531E2">
        <w:tc>
          <w:tcPr>
            <w:tcW w:w="3222" w:type="dxa"/>
            <w:shd w:val="clear" w:color="auto" w:fill="auto"/>
          </w:tcPr>
          <w:p w14:paraId="55AADDE2" w14:textId="77777777" w:rsidR="00BE5B67" w:rsidRPr="009531E2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70F067D" w14:textId="77777777" w:rsidR="00BE5B67" w:rsidRPr="009531E2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78A5A7" w14:textId="77777777" w:rsidR="00BE5B67" w:rsidRPr="009531E2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77D301" w14:textId="77777777" w:rsidR="00BE5B67" w:rsidRPr="009531E2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E6B751" w14:textId="77777777" w:rsidR="00BE5B67" w:rsidRPr="009531E2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34BC3" w14:textId="77777777" w:rsidR="00BE5B67" w:rsidRPr="009531E2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D4E2731" w14:textId="77777777" w:rsidR="00BE5B67" w:rsidRPr="009531E2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427B36" w14:textId="77777777" w:rsidR="00BE5B67" w:rsidRPr="009531E2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BE5B67" w:rsidRPr="00A66401" w14:paraId="1ADC9D16" w14:textId="77777777" w:rsidTr="009531E2">
        <w:tc>
          <w:tcPr>
            <w:tcW w:w="3222" w:type="dxa"/>
            <w:shd w:val="clear" w:color="auto" w:fill="auto"/>
          </w:tcPr>
          <w:p w14:paraId="24EC00E7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0CEB676D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DEB7B58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E7A208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3FD631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E08BBA4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135201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3DB885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BE5B67" w:rsidRPr="00A66401" w14:paraId="3CDACB9F" w14:textId="77777777" w:rsidTr="009531E2">
        <w:tc>
          <w:tcPr>
            <w:tcW w:w="3222" w:type="dxa"/>
            <w:shd w:val="clear" w:color="auto" w:fill="auto"/>
          </w:tcPr>
          <w:p w14:paraId="1C831582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shd w:val="clear" w:color="auto" w:fill="auto"/>
          </w:tcPr>
          <w:p w14:paraId="6BDCDEC3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5AC412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C20A94D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0BC2BE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3ACFB5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3F470C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95473E" w14:textId="77777777" w:rsidR="00BE5B67" w:rsidRPr="00A66401" w:rsidRDefault="00BE5B67" w:rsidP="00BE5B67">
            <w:pPr>
              <w:pStyle w:val="a1"/>
              <w:tabs>
                <w:tab w:val="decimal" w:pos="52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E5B67" w:rsidRPr="00A66401" w14:paraId="16576E51" w14:textId="77777777" w:rsidTr="009531E2">
        <w:tc>
          <w:tcPr>
            <w:tcW w:w="3222" w:type="dxa"/>
            <w:shd w:val="clear" w:color="auto" w:fill="auto"/>
          </w:tcPr>
          <w:p w14:paraId="30C27226" w14:textId="77777777" w:rsidR="00BE5B67" w:rsidRPr="00A66401" w:rsidRDefault="00BE5B67" w:rsidP="00BE5B67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2EA1D80C" w14:textId="0622FDDD" w:rsidR="00BE5B67" w:rsidRPr="00BB75D9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20,446</w:t>
            </w:r>
          </w:p>
        </w:tc>
        <w:tc>
          <w:tcPr>
            <w:tcW w:w="270" w:type="dxa"/>
            <w:shd w:val="clear" w:color="auto" w:fill="auto"/>
          </w:tcPr>
          <w:p w14:paraId="11EA1FB3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CED99C" w14:textId="4F2E4958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37F2FBA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156EEA7" w14:textId="6FE7104A" w:rsidR="00BE5B67" w:rsidRPr="004061FC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20,446</w:t>
            </w:r>
          </w:p>
        </w:tc>
        <w:tc>
          <w:tcPr>
            <w:tcW w:w="270" w:type="dxa"/>
            <w:shd w:val="clear" w:color="auto" w:fill="auto"/>
          </w:tcPr>
          <w:p w14:paraId="1F0E4EB7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EE985A" w14:textId="671BA7E3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</w:p>
        </w:tc>
      </w:tr>
      <w:tr w:rsidR="00BE5B67" w:rsidRPr="00A66401" w14:paraId="63C11068" w14:textId="77777777" w:rsidTr="009531E2">
        <w:tc>
          <w:tcPr>
            <w:tcW w:w="3222" w:type="dxa"/>
            <w:shd w:val="clear" w:color="auto" w:fill="auto"/>
          </w:tcPr>
          <w:p w14:paraId="332FE70E" w14:textId="77777777" w:rsidR="00BE5B67" w:rsidRPr="00A66401" w:rsidRDefault="00BE5B67" w:rsidP="00BE5B67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260" w:type="dxa"/>
            <w:shd w:val="clear" w:color="auto" w:fill="auto"/>
          </w:tcPr>
          <w:p w14:paraId="4FBFD575" w14:textId="0771BFDC" w:rsidR="00BE5B67" w:rsidRPr="00BB75D9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0D6CCD63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100750" w14:textId="3573024A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270" w:type="dxa"/>
            <w:shd w:val="clear" w:color="auto" w:fill="auto"/>
          </w:tcPr>
          <w:p w14:paraId="5BF55251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D63C77D" w14:textId="2FF1ABF5" w:rsidR="00BE5B67" w:rsidRPr="004061FC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61FC">
              <w:rPr>
                <w:rFonts w:ascii="Angsana New" w:hAnsi="Angsana New"/>
                <w:sz w:val="30"/>
                <w:szCs w:val="30"/>
                <w:lang w:val="en-US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27E8ECFD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D87303" w14:textId="2DD02DA1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BE5B67" w:rsidRPr="00A66401" w14:paraId="1384580B" w14:textId="77777777" w:rsidTr="009531E2">
        <w:tc>
          <w:tcPr>
            <w:tcW w:w="3222" w:type="dxa"/>
            <w:shd w:val="clear" w:color="auto" w:fill="auto"/>
          </w:tcPr>
          <w:p w14:paraId="009F4937" w14:textId="77777777" w:rsidR="00BE5B67" w:rsidRPr="00A66401" w:rsidRDefault="00BE5B67" w:rsidP="00BE5B67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9C877E0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AABD5B9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32D746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7973B2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8583047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4111F8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D5B52CD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E5B67" w:rsidRPr="00A66401" w14:paraId="02DDC29A" w14:textId="77777777" w:rsidTr="009531E2">
        <w:tc>
          <w:tcPr>
            <w:tcW w:w="3222" w:type="dxa"/>
            <w:shd w:val="clear" w:color="auto" w:fill="auto"/>
          </w:tcPr>
          <w:p w14:paraId="1EA4D5FF" w14:textId="77777777" w:rsidR="00BE5B67" w:rsidRPr="00A66401" w:rsidRDefault="00BE5B67" w:rsidP="00BE5B6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B2541B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85159B0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-108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3EA9286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903F37F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A140A8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A27B3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1E07D" w14:textId="77777777" w:rsidR="00BE5B67" w:rsidRPr="00A66401" w:rsidRDefault="00BE5B67" w:rsidP="00BE5B6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607401BC" w14:textId="5BF6929B" w:rsidR="00562CEB" w:rsidRDefault="00C752E4" w:rsidP="00E4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562CEB" w:rsidRPr="00A66401">
        <w:rPr>
          <w:rFonts w:ascii="Angsana New" w:hAnsi="Angsana New"/>
          <w:sz w:val="30"/>
          <w:szCs w:val="30"/>
          <w:cs/>
        </w:rPr>
        <w:t>ยอดคงเหลือ</w:t>
      </w:r>
      <w:r w:rsidR="00562CEB" w:rsidRPr="00A66401">
        <w:rPr>
          <w:rFonts w:ascii="Angsana New" w:hAnsi="Angsana New" w:hint="cs"/>
          <w:sz w:val="30"/>
          <w:szCs w:val="30"/>
          <w:cs/>
        </w:rPr>
        <w:t>กับ</w:t>
      </w:r>
      <w:r w:rsidR="00034FD7" w:rsidRPr="00A66401">
        <w:rPr>
          <w:rFonts w:ascii="Angsana New" w:hAnsi="Angsana New" w:hint="cs"/>
          <w:sz w:val="30"/>
          <w:szCs w:val="30"/>
          <w:cs/>
        </w:rPr>
        <w:t>บุคคลหรือ</w:t>
      </w:r>
      <w:r w:rsidR="00562CEB" w:rsidRPr="00A66401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ณ วันที่</w:t>
      </w:r>
      <w:r w:rsidR="00562CEB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="00562CEB" w:rsidRPr="00A66401">
        <w:rPr>
          <w:rFonts w:ascii="Angsana New" w:hAnsi="Angsana New"/>
          <w:sz w:val="30"/>
          <w:szCs w:val="30"/>
        </w:rPr>
        <w:t xml:space="preserve">31 </w:t>
      </w:r>
      <w:r w:rsidR="00562CEB" w:rsidRPr="00A66401">
        <w:rPr>
          <w:rFonts w:ascii="Angsana New" w:hAnsi="Angsana New" w:hint="cs"/>
          <w:sz w:val="30"/>
          <w:szCs w:val="30"/>
          <w:cs/>
        </w:rPr>
        <w:t>ธันวาคม</w:t>
      </w:r>
      <w:r w:rsidR="00562CEB" w:rsidRPr="00A66401">
        <w:rPr>
          <w:rFonts w:ascii="Angsana New" w:hAnsi="Angsana New"/>
          <w:sz w:val="30"/>
          <w:szCs w:val="30"/>
        </w:rPr>
        <w:t xml:space="preserve"> </w:t>
      </w:r>
      <w:r w:rsidR="00562CEB"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44AFCF45" w14:textId="77777777" w:rsidR="00C752E4" w:rsidRPr="007C1A12" w:rsidRDefault="00C752E4" w:rsidP="00E460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tbl>
      <w:tblPr>
        <w:tblW w:w="909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258"/>
      </w:tblGrid>
      <w:tr w:rsidR="00562CEB" w:rsidRPr="00A66401" w14:paraId="4849FCD5" w14:textId="77777777" w:rsidTr="00EF0033">
        <w:trPr>
          <w:cantSplit/>
          <w:tblHeader/>
        </w:trPr>
        <w:tc>
          <w:tcPr>
            <w:tcW w:w="6039" w:type="dxa"/>
            <w:gridSpan w:val="5"/>
          </w:tcPr>
          <w:p w14:paraId="5D736C93" w14:textId="27EA0367" w:rsidR="00562CEB" w:rsidRPr="00A66401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273" w:type="dxa"/>
          </w:tcPr>
          <w:p w14:paraId="30193718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5263589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A66401" w14:paraId="604228AA" w14:textId="77777777" w:rsidTr="00EF0033">
        <w:trPr>
          <w:cantSplit/>
          <w:tblHeader/>
        </w:trPr>
        <w:tc>
          <w:tcPr>
            <w:tcW w:w="2990" w:type="dxa"/>
          </w:tcPr>
          <w:p w14:paraId="597553C4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051B5E9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0609BA21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3E363897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1" w:type="dxa"/>
            <w:gridSpan w:val="3"/>
          </w:tcPr>
          <w:p w14:paraId="4125BFF6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A66401" w14:paraId="5A09CEFE" w14:textId="77777777" w:rsidTr="00EF0033">
        <w:trPr>
          <w:cantSplit/>
          <w:tblHeader/>
        </w:trPr>
        <w:tc>
          <w:tcPr>
            <w:tcW w:w="2990" w:type="dxa"/>
          </w:tcPr>
          <w:p w14:paraId="651EFBF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70B51662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E289DC4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27396543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14:paraId="5FEE74F5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CEB" w:rsidRPr="00A66401" w14:paraId="786E87BA" w14:textId="77777777" w:rsidTr="00EF0033">
        <w:trPr>
          <w:cantSplit/>
          <w:tblHeader/>
        </w:trPr>
        <w:tc>
          <w:tcPr>
            <w:tcW w:w="2990" w:type="dxa"/>
          </w:tcPr>
          <w:p w14:paraId="08427A2C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7955919E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C05DF9" w14:textId="77777777" w:rsidR="00562CEB" w:rsidRPr="00A66401" w:rsidRDefault="00562CEB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08E1F1C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5F05FEDE" w14:textId="77777777" w:rsidR="00562CEB" w:rsidRPr="00A66401" w:rsidRDefault="008E53DC" w:rsidP="00380CF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040F69B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5E581807" w14:textId="77777777" w:rsidR="00562CEB" w:rsidRPr="00A66401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749EB05D" w14:textId="77777777" w:rsidR="00562CEB" w:rsidRPr="00A66401" w:rsidRDefault="00562CEB" w:rsidP="00F250F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14:paraId="06E0C83D" w14:textId="77777777" w:rsidR="00562CEB" w:rsidRPr="00A66401" w:rsidRDefault="008E53DC" w:rsidP="00F250F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380CF1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3F9DA76D" w14:textId="77777777" w:rsidTr="00EF0033">
        <w:trPr>
          <w:cantSplit/>
          <w:tblHeader/>
        </w:trPr>
        <w:tc>
          <w:tcPr>
            <w:tcW w:w="3339" w:type="dxa"/>
            <w:gridSpan w:val="2"/>
          </w:tcPr>
          <w:p w14:paraId="4359D3EB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54" w:type="dxa"/>
            <w:gridSpan w:val="7"/>
          </w:tcPr>
          <w:p w14:paraId="6823C732" w14:textId="77777777" w:rsidR="00562CEB" w:rsidRPr="00A66401" w:rsidRDefault="00380CF1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562CEB"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A66401" w14:paraId="189EF46B" w14:textId="77777777" w:rsidTr="00EF0033">
        <w:trPr>
          <w:cantSplit/>
        </w:trPr>
        <w:tc>
          <w:tcPr>
            <w:tcW w:w="3339" w:type="dxa"/>
            <w:gridSpan w:val="2"/>
          </w:tcPr>
          <w:p w14:paraId="1E2CC76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6EAAD36" w14:textId="047BA830" w:rsidR="00EF0033" w:rsidRPr="00A66401" w:rsidRDefault="004A550A" w:rsidP="00E502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03AE95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C4D6C48" w14:textId="77777777" w:rsidR="00EF0033" w:rsidRPr="00A66401" w:rsidRDefault="00EF0033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41400469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4FF60C88" w14:textId="770A2D41" w:rsidR="00EF0033" w:rsidRPr="00A66401" w:rsidRDefault="004A550A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3,597</w:t>
            </w:r>
          </w:p>
        </w:tc>
        <w:tc>
          <w:tcPr>
            <w:tcW w:w="272" w:type="dxa"/>
          </w:tcPr>
          <w:p w14:paraId="2D4B95D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47BF8004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8,13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F0033" w:rsidRPr="00A66401" w14:paraId="15EFE66A" w14:textId="77777777" w:rsidTr="00EF0033">
        <w:trPr>
          <w:cantSplit/>
        </w:trPr>
        <w:tc>
          <w:tcPr>
            <w:tcW w:w="3339" w:type="dxa"/>
            <w:gridSpan w:val="2"/>
          </w:tcPr>
          <w:p w14:paraId="251373FB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7655261E" w14:textId="647686ED" w:rsidR="00EF0033" w:rsidRPr="00A66401" w:rsidRDefault="004A550A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</w:t>
            </w:r>
            <w:r w:rsidR="00A21FBE">
              <w:rPr>
                <w:rFonts w:ascii="Angsana New" w:hAnsi="Angsana New"/>
                <w:sz w:val="30"/>
                <w:szCs w:val="30"/>
              </w:rPr>
              <w:t>836</w:t>
            </w:r>
          </w:p>
        </w:tc>
        <w:tc>
          <w:tcPr>
            <w:tcW w:w="236" w:type="dxa"/>
          </w:tcPr>
          <w:p w14:paraId="3BA4471B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848BA8A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259,221</w:t>
            </w:r>
          </w:p>
        </w:tc>
        <w:tc>
          <w:tcPr>
            <w:tcW w:w="273" w:type="dxa"/>
          </w:tcPr>
          <w:p w14:paraId="092910E9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77A66C8" w14:textId="6D287B30" w:rsidR="00EF0033" w:rsidRPr="00A66401" w:rsidRDefault="004A550A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A21FBE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21FBE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272" w:type="dxa"/>
          </w:tcPr>
          <w:p w14:paraId="7DC5B99B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56E5CEE" w14:textId="77777777" w:rsidR="00EF0033" w:rsidRPr="00A66401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190,19</w:t>
            </w:r>
            <w:r w:rsidR="00DE4711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0033" w:rsidRPr="00A66401" w14:paraId="7DF468F2" w14:textId="77777777" w:rsidTr="00EF0033">
        <w:trPr>
          <w:cantSplit/>
        </w:trPr>
        <w:tc>
          <w:tcPr>
            <w:tcW w:w="3339" w:type="dxa"/>
            <w:gridSpan w:val="2"/>
          </w:tcPr>
          <w:p w14:paraId="2F671CB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C578C4" w14:textId="6A4A4C73" w:rsidR="00EF0033" w:rsidRPr="00A66401" w:rsidRDefault="004A550A" w:rsidP="009C6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</w:t>
            </w:r>
            <w:r w:rsidR="00A21FBE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236" w:type="dxa"/>
          </w:tcPr>
          <w:p w14:paraId="2FB6BA57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0176BDB" w14:textId="77777777" w:rsidR="00EF0033" w:rsidRPr="00A66401" w:rsidRDefault="00EF0033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273" w:type="dxa"/>
          </w:tcPr>
          <w:p w14:paraId="6D9178A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00CDFB62" w14:textId="3138DBCC" w:rsidR="00EF0033" w:rsidRPr="00A66401" w:rsidRDefault="004A550A" w:rsidP="00480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A21FBE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21FBE">
              <w:rPr>
                <w:rFonts w:ascii="Angsana New" w:hAnsi="Angsana New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272" w:type="dxa"/>
          </w:tcPr>
          <w:p w14:paraId="79317CF2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7A933F68" w14:textId="77777777" w:rsidR="00480F7A" w:rsidRPr="00A66401" w:rsidRDefault="00480F7A" w:rsidP="0054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DE4711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246B08F9" w14:textId="77777777" w:rsidR="00562CEB" w:rsidRPr="007C1A12" w:rsidRDefault="00562CEB" w:rsidP="00562CEB">
      <w:pPr>
        <w:rPr>
          <w:rFonts w:ascii="Angsana New" w:hAnsi="Angsana New"/>
          <w:sz w:val="24"/>
          <w:szCs w:val="24"/>
        </w:rPr>
      </w:pPr>
    </w:p>
    <w:tbl>
      <w:tblPr>
        <w:tblW w:w="909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7"/>
        <w:gridCol w:w="272"/>
        <w:gridCol w:w="1258"/>
      </w:tblGrid>
      <w:tr w:rsidR="00562CEB" w:rsidRPr="00A66401" w14:paraId="3D423FF8" w14:textId="77777777" w:rsidTr="00EF0033">
        <w:trPr>
          <w:cantSplit/>
        </w:trPr>
        <w:tc>
          <w:tcPr>
            <w:tcW w:w="6039" w:type="dxa"/>
            <w:gridSpan w:val="5"/>
          </w:tcPr>
          <w:p w14:paraId="3943F214" w14:textId="1944D1A3" w:rsidR="00562CEB" w:rsidRPr="00A66401" w:rsidRDefault="00562CEB" w:rsidP="00F250F7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3" w:type="dxa"/>
          </w:tcPr>
          <w:p w14:paraId="7EAAB6E3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7637298F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62CEB" w:rsidRPr="00A66401" w14:paraId="740C5C4F" w14:textId="77777777" w:rsidTr="00EF0033">
        <w:trPr>
          <w:cantSplit/>
        </w:trPr>
        <w:tc>
          <w:tcPr>
            <w:tcW w:w="2990" w:type="dxa"/>
          </w:tcPr>
          <w:p w14:paraId="319CF206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49" w:type="dxa"/>
          </w:tcPr>
          <w:p w14:paraId="6CFD9D5A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700" w:type="dxa"/>
            <w:gridSpan w:val="3"/>
          </w:tcPr>
          <w:p w14:paraId="588A8958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55C3D45A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87" w:type="dxa"/>
            <w:gridSpan w:val="3"/>
          </w:tcPr>
          <w:p w14:paraId="54B6634D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562CEB" w:rsidRPr="00A66401" w14:paraId="257AD493" w14:textId="77777777" w:rsidTr="00EF0033">
        <w:trPr>
          <w:cantSplit/>
        </w:trPr>
        <w:tc>
          <w:tcPr>
            <w:tcW w:w="2990" w:type="dxa"/>
          </w:tcPr>
          <w:p w14:paraId="193E2CA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0143B027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1CC98576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7A11C9AB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7" w:type="dxa"/>
            <w:gridSpan w:val="3"/>
          </w:tcPr>
          <w:p w14:paraId="1772AD9B" w14:textId="77777777" w:rsidR="00562CEB" w:rsidRPr="00A66401" w:rsidRDefault="00562CEB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0CC" w:rsidRPr="00A66401" w14:paraId="11ACE7DB" w14:textId="77777777" w:rsidTr="00EF0033">
        <w:trPr>
          <w:cantSplit/>
        </w:trPr>
        <w:tc>
          <w:tcPr>
            <w:tcW w:w="2990" w:type="dxa"/>
          </w:tcPr>
          <w:p w14:paraId="06C480EC" w14:textId="77777777" w:rsidR="007820CC" w:rsidRPr="00A66401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3B9284C6" w14:textId="77777777" w:rsidR="007820CC" w:rsidRPr="00A66401" w:rsidRDefault="007820CC" w:rsidP="00782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EFC6BC1" w14:textId="77777777" w:rsidR="007820CC" w:rsidRPr="00A66401" w:rsidRDefault="007820C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34BEC46C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15824013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40E0CE67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7" w:type="dxa"/>
          </w:tcPr>
          <w:p w14:paraId="0B5B136C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4004CD15" w14:textId="77777777" w:rsidR="007820CC" w:rsidRPr="00A66401" w:rsidRDefault="007820CC" w:rsidP="007820CC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8" w:type="dxa"/>
          </w:tcPr>
          <w:p w14:paraId="133C76F9" w14:textId="77777777" w:rsidR="007820CC" w:rsidRPr="00A66401" w:rsidRDefault="008E53DC" w:rsidP="007820CC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7820CC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2F9A1D4A" w14:textId="77777777" w:rsidTr="00EF0033">
        <w:trPr>
          <w:cantSplit/>
        </w:trPr>
        <w:tc>
          <w:tcPr>
            <w:tcW w:w="3339" w:type="dxa"/>
            <w:gridSpan w:val="2"/>
          </w:tcPr>
          <w:p w14:paraId="31477548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1D6B11E4" w14:textId="77777777" w:rsidR="00562CEB" w:rsidRPr="00A66401" w:rsidRDefault="007820CC" w:rsidP="00F250F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0033" w:rsidRPr="00A66401" w14:paraId="443C45C0" w14:textId="77777777" w:rsidTr="00EF0033">
        <w:trPr>
          <w:cantSplit/>
        </w:trPr>
        <w:tc>
          <w:tcPr>
            <w:tcW w:w="3339" w:type="dxa"/>
            <w:gridSpan w:val="2"/>
          </w:tcPr>
          <w:p w14:paraId="466261F8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475548E0" w14:textId="1B788B6F" w:rsidR="00FA5335" w:rsidRPr="00A66401" w:rsidRDefault="004A550A" w:rsidP="004A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D994CA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F2DD3F1" w14:textId="77777777" w:rsidR="00EF0033" w:rsidRPr="00A66401" w:rsidRDefault="00FA5335" w:rsidP="0068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6C286DC2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6607A7EE" w14:textId="0316AE0B" w:rsidR="00EF0033" w:rsidRPr="00A66401" w:rsidRDefault="00A04C2D" w:rsidP="00A51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4A550A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2" w:type="dxa"/>
          </w:tcPr>
          <w:p w14:paraId="4EC24A6C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ADFFD5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363</w:t>
            </w:r>
          </w:p>
        </w:tc>
      </w:tr>
      <w:tr w:rsidR="00EF0033" w:rsidRPr="00A66401" w14:paraId="1193E4B4" w14:textId="77777777" w:rsidTr="00EF0033">
        <w:trPr>
          <w:cantSplit/>
        </w:trPr>
        <w:tc>
          <w:tcPr>
            <w:tcW w:w="3339" w:type="dxa"/>
            <w:gridSpan w:val="2"/>
          </w:tcPr>
          <w:p w14:paraId="574CB981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60" w:type="dxa"/>
          </w:tcPr>
          <w:p w14:paraId="35757323" w14:textId="276DAB77" w:rsidR="00EF0033" w:rsidRPr="00A66401" w:rsidRDefault="00007318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39,182</w:t>
            </w:r>
          </w:p>
        </w:tc>
        <w:tc>
          <w:tcPr>
            <w:tcW w:w="236" w:type="dxa"/>
          </w:tcPr>
          <w:p w14:paraId="75CEE76B" w14:textId="77777777" w:rsidR="00EF0033" w:rsidRPr="00A66401" w:rsidRDefault="00EF0033" w:rsidP="00EF003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D90EEAE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69,11</w:t>
            </w:r>
            <w:r w:rsidR="005F4BDD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5C2157F6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6384E8A" w14:textId="1889EDB1" w:rsidR="00EF0033" w:rsidRPr="00A66401" w:rsidRDefault="00A04C2D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4A550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272" w:type="dxa"/>
          </w:tcPr>
          <w:p w14:paraId="3929B343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FCEF4D9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66,276</w:t>
            </w:r>
          </w:p>
        </w:tc>
      </w:tr>
      <w:tr w:rsidR="00EF0033" w:rsidRPr="00A66401" w14:paraId="55566F21" w14:textId="77777777" w:rsidTr="00EF0033">
        <w:trPr>
          <w:cantSplit/>
        </w:trPr>
        <w:tc>
          <w:tcPr>
            <w:tcW w:w="3339" w:type="dxa"/>
            <w:gridSpan w:val="2"/>
          </w:tcPr>
          <w:p w14:paraId="71B985E2" w14:textId="77777777" w:rsidR="00EF0033" w:rsidRPr="00A66401" w:rsidRDefault="00EF0033" w:rsidP="00EF003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522DA7" w14:textId="54EBA9B3" w:rsidR="00EF0033" w:rsidRPr="00A66401" w:rsidRDefault="00727E04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39,182</w:t>
            </w:r>
          </w:p>
        </w:tc>
        <w:tc>
          <w:tcPr>
            <w:tcW w:w="236" w:type="dxa"/>
          </w:tcPr>
          <w:p w14:paraId="6CAE57ED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7700D77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69,11</w:t>
            </w:r>
            <w:r w:rsidR="005F4BDD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14:paraId="20C17D80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39F8674D" w14:textId="64E77E86" w:rsidR="00EF0033" w:rsidRPr="00A66401" w:rsidRDefault="00A04C2D" w:rsidP="00594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4A550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  <w:r w:rsidR="004A550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099FB99C" w14:textId="77777777" w:rsidR="00EF0033" w:rsidRPr="00A66401" w:rsidRDefault="00EF0033" w:rsidP="00EF0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4FA057D5" w14:textId="77777777" w:rsidR="00EF0033" w:rsidRPr="00A66401" w:rsidRDefault="00FA5335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66,639</w:t>
            </w:r>
          </w:p>
        </w:tc>
      </w:tr>
    </w:tbl>
    <w:p w14:paraId="6FF21C47" w14:textId="60BBE4C1" w:rsidR="00BD043F" w:rsidRPr="007C1A12" w:rsidRDefault="00BD043F" w:rsidP="00EF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2343AD23" w14:textId="77777777" w:rsidR="00C7277D" w:rsidRPr="007C1A12" w:rsidRDefault="00C7277D" w:rsidP="00EF0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18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439"/>
        <w:gridCol w:w="1260"/>
        <w:gridCol w:w="900"/>
        <w:gridCol w:w="236"/>
        <w:gridCol w:w="1204"/>
        <w:gridCol w:w="273"/>
        <w:gridCol w:w="1251"/>
        <w:gridCol w:w="272"/>
        <w:gridCol w:w="1348"/>
      </w:tblGrid>
      <w:tr w:rsidR="0048762E" w:rsidRPr="00A66401" w14:paraId="5172CC98" w14:textId="77777777" w:rsidTr="0048762E">
        <w:trPr>
          <w:cantSplit/>
        </w:trPr>
        <w:tc>
          <w:tcPr>
            <w:tcW w:w="6039" w:type="dxa"/>
            <w:gridSpan w:val="5"/>
          </w:tcPr>
          <w:p w14:paraId="4A7EE418" w14:textId="7DAE23F4" w:rsidR="0048762E" w:rsidRPr="0048762E" w:rsidRDefault="0048762E" w:rsidP="0048762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 w:rsidR="007C68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แก่บุคคลและกิจการที่เกี่ยวข้องกัน</w:t>
            </w:r>
          </w:p>
        </w:tc>
        <w:tc>
          <w:tcPr>
            <w:tcW w:w="273" w:type="dxa"/>
          </w:tcPr>
          <w:p w14:paraId="010138B4" w14:textId="77777777" w:rsidR="0048762E" w:rsidRPr="00A66401" w:rsidRDefault="0048762E" w:rsidP="004876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26E8F103" w14:textId="77777777" w:rsidR="0048762E" w:rsidRPr="00A66401" w:rsidRDefault="0048762E" w:rsidP="0048762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8762E" w:rsidRPr="00A66401" w14:paraId="2354C773" w14:textId="77777777" w:rsidTr="0048762E">
        <w:trPr>
          <w:cantSplit/>
        </w:trPr>
        <w:tc>
          <w:tcPr>
            <w:tcW w:w="2439" w:type="dxa"/>
          </w:tcPr>
          <w:p w14:paraId="3C1FB3A8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3BFA51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2340" w:type="dxa"/>
            <w:gridSpan w:val="3"/>
          </w:tcPr>
          <w:p w14:paraId="42FEB770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3" w:type="dxa"/>
          </w:tcPr>
          <w:p w14:paraId="40D01E80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71" w:type="dxa"/>
            <w:gridSpan w:val="3"/>
          </w:tcPr>
          <w:p w14:paraId="0B2EF40A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48762E" w:rsidRPr="00A66401" w14:paraId="237DE9B3" w14:textId="77777777" w:rsidTr="0048762E">
        <w:trPr>
          <w:cantSplit/>
        </w:trPr>
        <w:tc>
          <w:tcPr>
            <w:tcW w:w="2439" w:type="dxa"/>
          </w:tcPr>
          <w:p w14:paraId="067459E0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</w:tcPr>
          <w:p w14:paraId="38A8AAB6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39A9D4C5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43545C70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166B0A7C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762E" w:rsidRPr="00A66401" w14:paraId="09B1D72B" w14:textId="77777777" w:rsidTr="0048762E">
        <w:trPr>
          <w:cantSplit/>
        </w:trPr>
        <w:tc>
          <w:tcPr>
            <w:tcW w:w="2439" w:type="dxa"/>
          </w:tcPr>
          <w:p w14:paraId="307B49C6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4CA114B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26B2B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900" w:type="dxa"/>
          </w:tcPr>
          <w:p w14:paraId="57060DFC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1E536F0A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01D79B18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47658DA2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1DF75640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34B489ED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14:paraId="0D1C172D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8762E" w:rsidRPr="00A66401" w14:paraId="727984E1" w14:textId="77777777" w:rsidTr="0048762E">
        <w:trPr>
          <w:cantSplit/>
        </w:trPr>
        <w:tc>
          <w:tcPr>
            <w:tcW w:w="2439" w:type="dxa"/>
          </w:tcPr>
          <w:p w14:paraId="06983A7B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9083A75" w14:textId="281EF697" w:rsidR="0048762E" w:rsidRPr="004A07B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4A07B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(ร้อยละ</w:t>
            </w:r>
            <w:r w:rsidR="004A07BE" w:rsidRPr="004A07B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ต่อปี</w:t>
            </w:r>
            <w:r w:rsidRPr="004A07BE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5484" w:type="dxa"/>
            <w:gridSpan w:val="7"/>
          </w:tcPr>
          <w:p w14:paraId="6BB74FB3" w14:textId="77777777" w:rsidR="0048762E" w:rsidRPr="00A66401" w:rsidRDefault="0048762E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762E" w:rsidRPr="00A66401" w14:paraId="47874D7A" w14:textId="77777777" w:rsidTr="0048762E">
        <w:trPr>
          <w:cantSplit/>
        </w:trPr>
        <w:tc>
          <w:tcPr>
            <w:tcW w:w="2439" w:type="dxa"/>
          </w:tcPr>
          <w:p w14:paraId="121ED8A7" w14:textId="1D6EDB45" w:rsidR="0048762E" w:rsidRPr="0048762E" w:rsidRDefault="0048762E" w:rsidP="0048762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8762E">
              <w:rPr>
                <w:rFonts w:ascii="Angsana New" w:hAnsi="Angsana New" w:hint="cs"/>
                <w:sz w:val="30"/>
                <w:szCs w:val="30"/>
                <w:cs/>
              </w:rPr>
              <w:t>นายสุรเดช</w:t>
            </w:r>
            <w:r w:rsidRPr="0048762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8762E">
              <w:rPr>
                <w:rFonts w:ascii="Angsana New" w:hAnsi="Angsana New" w:hint="cs"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1260" w:type="dxa"/>
          </w:tcPr>
          <w:p w14:paraId="446A3524" w14:textId="5E51ADF8" w:rsidR="0048762E" w:rsidRDefault="0048762E" w:rsidP="0048762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900" w:type="dxa"/>
            <w:vAlign w:val="bottom"/>
          </w:tcPr>
          <w:p w14:paraId="398581F1" w14:textId="01A48C9F" w:rsidR="0048762E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111,067</w:t>
            </w:r>
          </w:p>
        </w:tc>
        <w:tc>
          <w:tcPr>
            <w:tcW w:w="236" w:type="dxa"/>
          </w:tcPr>
          <w:p w14:paraId="51D6C88D" w14:textId="16D57E8A" w:rsidR="0048762E" w:rsidRPr="00A66401" w:rsidRDefault="0048762E" w:rsidP="0048762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7D8A66F" w14:textId="77777777" w:rsidR="0048762E" w:rsidRPr="00A66401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0D75C8AB" w14:textId="77777777" w:rsidR="0048762E" w:rsidRPr="00A66401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7AA00183" w14:textId="5B10996D" w:rsidR="0048762E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15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67670409" w14:textId="77777777" w:rsidR="0048762E" w:rsidRPr="00A66401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612BA70" w14:textId="5B155C73" w:rsidR="0048762E" w:rsidRPr="00A66401" w:rsidRDefault="0048762E" w:rsidP="00487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14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A0052" w:rsidRPr="00A66401" w14:paraId="2537793D" w14:textId="77777777" w:rsidTr="0048762E">
        <w:trPr>
          <w:cantSplit/>
        </w:trPr>
        <w:tc>
          <w:tcPr>
            <w:tcW w:w="2439" w:type="dxa"/>
          </w:tcPr>
          <w:p w14:paraId="010753C9" w14:textId="06092CD3" w:rsidR="003A0052" w:rsidRPr="005E0A01" w:rsidRDefault="003A0052" w:rsidP="005E0A01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5E0A01">
              <w:rPr>
                <w:rFonts w:ascii="Angsana New" w:hAnsi="Angsana New"/>
                <w:spacing w:val="-10"/>
                <w:sz w:val="30"/>
                <w:szCs w:val="30"/>
                <w:cs/>
              </w:rPr>
              <w:t>บริษัทย่อย</w:t>
            </w:r>
            <w:r w:rsidR="005E0A01"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5E0A01" w:rsidRPr="005E0A01">
              <w:rPr>
                <w:rFonts w:ascii="Angsana New" w:hAnsi="Angsana New"/>
                <w:spacing w:val="-10"/>
                <w:sz w:val="30"/>
                <w:szCs w:val="30"/>
              </w:rPr>
              <w:t xml:space="preserve">- </w:t>
            </w:r>
            <w:r w:rsidR="005E0A01"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</w:t>
            </w:r>
            <w:r w:rsidR="005E0A01" w:rsidRPr="005E0A01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="005E0A01"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ช</w:t>
            </w:r>
            <w:r w:rsidR="005E0A01" w:rsidRPr="005E0A01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. </w:t>
            </w:r>
            <w:r w:rsidR="005E0A01"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ทวี</w:t>
            </w:r>
          </w:p>
        </w:tc>
        <w:tc>
          <w:tcPr>
            <w:tcW w:w="1260" w:type="dxa"/>
          </w:tcPr>
          <w:p w14:paraId="05C8AFC5" w14:textId="1779BFDF" w:rsidR="003A0052" w:rsidRPr="00A66401" w:rsidRDefault="003A0052" w:rsidP="003A0052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F0BC346" w14:textId="6A63F34D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4F42CE" w14:textId="77777777" w:rsidR="003A0052" w:rsidRPr="00A66401" w:rsidRDefault="003A0052" w:rsidP="003A005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8C27B60" w14:textId="53F147FF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</w:tcPr>
          <w:p w14:paraId="380407F7" w14:textId="77777777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DB257DD" w14:textId="15D2D2E5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0DE1778E" w14:textId="77777777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1DB433E4" w14:textId="422B651D" w:rsidR="003A0052" w:rsidRPr="00A66401" w:rsidRDefault="003A0052" w:rsidP="003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0A01" w:rsidRPr="00A66401" w14:paraId="16068A09" w14:textId="77777777" w:rsidTr="0048762E">
        <w:trPr>
          <w:cantSplit/>
        </w:trPr>
        <w:tc>
          <w:tcPr>
            <w:tcW w:w="2439" w:type="dxa"/>
          </w:tcPr>
          <w:p w14:paraId="48129F98" w14:textId="29095C84" w:rsidR="005E0A01" w:rsidRPr="00A66401" w:rsidRDefault="005E0A01" w:rsidP="005E0A01">
            <w:pPr>
              <w:tabs>
                <w:tab w:val="left" w:pos="342"/>
              </w:tabs>
              <w:spacing w:line="240" w:lineRule="auto"/>
              <w:ind w:left="2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เทอร์โมเทค</w:t>
            </w:r>
            <w:r w:rsidRPr="005E0A01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Pr="005E0A01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D815E11" w14:textId="44DA2EEB" w:rsidR="005E0A01" w:rsidRDefault="005E0A01" w:rsidP="005E0A01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900" w:type="dxa"/>
          </w:tcPr>
          <w:p w14:paraId="37026F78" w14:textId="0146B768" w:rsidR="005E0A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7B1865" w14:textId="77777777" w:rsidR="005E0A01" w:rsidRPr="00A66401" w:rsidRDefault="005E0A01" w:rsidP="005E0A0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463D7AC" w14:textId="10F6AF94" w:rsidR="005E0A01" w:rsidRPr="00A664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555BA6D" w14:textId="77777777" w:rsidR="005E0A01" w:rsidRPr="00A664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14DDB261" w14:textId="62BA8D57" w:rsidR="005E0A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267,718</w:t>
            </w:r>
          </w:p>
        </w:tc>
        <w:tc>
          <w:tcPr>
            <w:tcW w:w="272" w:type="dxa"/>
          </w:tcPr>
          <w:p w14:paraId="1810F15B" w14:textId="77777777" w:rsidR="005E0A01" w:rsidRPr="00A664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5D07F9C9" w14:textId="29CD4060" w:rsidR="005E0A01" w:rsidRPr="00A66401" w:rsidRDefault="005E0A01" w:rsidP="005E0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6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82,870</w:t>
            </w:r>
          </w:p>
        </w:tc>
      </w:tr>
    </w:tbl>
    <w:p w14:paraId="4EC6B64A" w14:textId="7B5FDC9D" w:rsidR="00F13F66" w:rsidRDefault="00F13F66">
      <w:pPr>
        <w:rPr>
          <w:rFonts w:ascii="Angsana New" w:hAnsi="Angsana New"/>
          <w:sz w:val="30"/>
          <w:szCs w:val="30"/>
        </w:rPr>
      </w:pPr>
    </w:p>
    <w:p w14:paraId="279F635B" w14:textId="28B35853" w:rsidR="007D28DE" w:rsidRDefault="007D28DE">
      <w:pPr>
        <w:rPr>
          <w:rFonts w:ascii="Angsana New" w:hAnsi="Angsana New"/>
          <w:sz w:val="30"/>
          <w:szCs w:val="30"/>
        </w:rPr>
      </w:pPr>
    </w:p>
    <w:p w14:paraId="03503FD3" w14:textId="38AD22B2" w:rsidR="007D28DE" w:rsidRDefault="007D28DE">
      <w:pPr>
        <w:rPr>
          <w:rFonts w:ascii="Angsana New" w:hAnsi="Angsana New"/>
          <w:sz w:val="30"/>
          <w:szCs w:val="30"/>
        </w:rPr>
      </w:pPr>
    </w:p>
    <w:p w14:paraId="6518E47A" w14:textId="77777777" w:rsidR="007D28DE" w:rsidRDefault="007D28DE">
      <w:pPr>
        <w:rPr>
          <w:rFonts w:ascii="Angsana New" w:hAnsi="Angsana New"/>
          <w:sz w:val="30"/>
          <w:szCs w:val="30"/>
        </w:rPr>
      </w:pPr>
    </w:p>
    <w:p w14:paraId="4D54010D" w14:textId="77777777" w:rsidR="00171FF2" w:rsidRDefault="00171FF2" w:rsidP="00171F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71FF2">
        <w:rPr>
          <w:rFonts w:ascii="Angsana New" w:hAnsi="Angsana New"/>
          <w:sz w:val="30"/>
          <w:szCs w:val="30"/>
          <w:cs/>
        </w:rPr>
        <w:lastRenderedPageBreak/>
        <w:t>ในระหว่างปี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2562 </w:t>
      </w:r>
      <w:r w:rsidRPr="00171FF2">
        <w:rPr>
          <w:rFonts w:ascii="Angsana New" w:hAnsi="Angsana New"/>
          <w:sz w:val="30"/>
          <w:szCs w:val="30"/>
          <w:cs/>
        </w:rPr>
        <w:t>บริษัทย่อยได้เข้าทำสัญญาเงินให้กู้เงินยืมระยะสั้นกับกรรมการในวงเงิน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120 </w:t>
      </w:r>
      <w:r w:rsidRPr="00171FF2">
        <w:rPr>
          <w:rFonts w:ascii="Angsana New" w:hAnsi="Angsana New"/>
          <w:sz w:val="30"/>
          <w:szCs w:val="30"/>
          <w:cs/>
        </w:rPr>
        <w:t>ล้านบาท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เงินให้กู้ยืมดังกล่าวมีอัตราดอกเบี้ยร้อยละ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8 </w:t>
      </w:r>
      <w:r w:rsidRPr="00171FF2">
        <w:rPr>
          <w:rFonts w:ascii="Angsana New" w:hAnsi="Angsana New"/>
          <w:sz w:val="30"/>
          <w:szCs w:val="30"/>
          <w:cs/>
        </w:rPr>
        <w:t>ต่อปี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ณ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31 </w:t>
      </w:r>
      <w:r w:rsidRPr="00171FF2">
        <w:rPr>
          <w:rFonts w:ascii="Angsana New" w:hAnsi="Angsana New"/>
          <w:sz w:val="30"/>
          <w:szCs w:val="30"/>
          <w:cs/>
        </w:rPr>
        <w:t>ธันวาคม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2562 </w:t>
      </w:r>
      <w:r w:rsidRPr="00171FF2">
        <w:rPr>
          <w:rFonts w:ascii="Angsana New" w:hAnsi="Angsana New"/>
          <w:sz w:val="30"/>
          <w:szCs w:val="30"/>
          <w:cs/>
        </w:rPr>
        <w:t>เงินให้กู้ยืมกรรมการดังกล่าวมียอดคงเหลือเป็นจำนวนเงิน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>111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ล้านบาท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กรรมการให้คำรับรองว่าได้นำเงินดังกล่าวไปใช้ในโครงการที่เกี่ยวข้องกับธุรกิจหลักของกลุ่มบริษัท</w:t>
      </w:r>
      <w:r w:rsidRPr="00171FF2">
        <w:rPr>
          <w:rFonts w:ascii="Angsana New" w:hAnsi="Angsana New"/>
          <w:sz w:val="30"/>
          <w:szCs w:val="30"/>
        </w:rPr>
        <w:t> 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ซึ่งกลุ่มบริษัทจะได้ประโยชน์หากมีความสำเร็จในโครงการ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โดยกรรมการยืนยันว่าจะชำระคืนเงินกู้ทั้งหมดภายในปี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 w:hint="cs"/>
          <w:sz w:val="30"/>
          <w:szCs w:val="30"/>
        </w:rPr>
        <w:t xml:space="preserve">2563 </w:t>
      </w:r>
      <w:r w:rsidRPr="00171FF2">
        <w:rPr>
          <w:rFonts w:ascii="Angsana New" w:hAnsi="Angsana New"/>
          <w:sz w:val="30"/>
          <w:szCs w:val="30"/>
          <w:cs/>
        </w:rPr>
        <w:t>พร้อมดอกเบี้ยตามสัญญา</w:t>
      </w:r>
      <w:r w:rsidRPr="00171FF2">
        <w:rPr>
          <w:rFonts w:ascii="Angsana New" w:hAnsi="Angsana New" w:hint="cs"/>
          <w:sz w:val="30"/>
          <w:szCs w:val="30"/>
          <w:cs/>
        </w:rPr>
        <w:t xml:space="preserve"> </w:t>
      </w:r>
      <w:r w:rsidRPr="00171FF2">
        <w:rPr>
          <w:rFonts w:ascii="Angsana New" w:hAnsi="Angsana New"/>
          <w:sz w:val="30"/>
          <w:szCs w:val="30"/>
          <w:cs/>
        </w:rPr>
        <w:t>รายการดังกล่าวได้ผ่านการอนุมัติในการประชุมคณะกรรมการบริษัทแล้ว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2621420" w14:textId="77777777" w:rsidR="00171FF2" w:rsidRDefault="00171FF2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79B409" w14:textId="05E58D15" w:rsidR="00562CEB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Pr="00A66401">
        <w:rPr>
          <w:rFonts w:ascii="Angsana New" w:hAnsi="Angsana New" w:hint="cs"/>
          <w:sz w:val="30"/>
          <w:szCs w:val="30"/>
          <w:cs/>
        </w:rPr>
        <w:t>แก่บุคคลหรือ</w:t>
      </w:r>
      <w:r w:rsidRPr="00A66401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997C36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 w:rsidRPr="00A66401">
        <w:rPr>
          <w:rFonts w:ascii="Angsana New" w:hAnsi="Angsana New"/>
          <w:sz w:val="30"/>
          <w:szCs w:val="30"/>
        </w:rPr>
        <w:t>3</w:t>
      </w:r>
      <w:r w:rsidR="00997C36">
        <w:rPr>
          <w:rFonts w:ascii="Angsana New" w:hAnsi="Angsana New"/>
          <w:sz w:val="30"/>
          <w:szCs w:val="30"/>
        </w:rPr>
        <w:t>1</w:t>
      </w:r>
      <w:r w:rsidR="001D500E" w:rsidRPr="00A66401">
        <w:rPr>
          <w:rFonts w:ascii="Angsana New" w:hAnsi="Angsana New"/>
          <w:sz w:val="30"/>
          <w:szCs w:val="30"/>
        </w:rPr>
        <w:t xml:space="preserve"> </w:t>
      </w:r>
      <w:r w:rsidR="00997C36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25</w:t>
      </w:r>
      <w:r w:rsidR="008E53DC" w:rsidRPr="00A66401">
        <w:rPr>
          <w:rFonts w:ascii="Angsana New" w:hAnsi="Angsana New" w:hint="cs"/>
          <w:sz w:val="30"/>
          <w:szCs w:val="30"/>
        </w:rPr>
        <w:t>6</w:t>
      </w:r>
      <w:r w:rsidR="00CD6586" w:rsidRPr="00A66401">
        <w:rPr>
          <w:rFonts w:ascii="Angsana New" w:hAnsi="Angsana New"/>
          <w:sz w:val="30"/>
          <w:szCs w:val="30"/>
        </w:rPr>
        <w:t>2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>256</w:t>
      </w:r>
      <w:r w:rsidR="00CD6586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="003B4DFA"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07637647" w14:textId="77777777" w:rsidR="0048762E" w:rsidRPr="00A66401" w:rsidRDefault="0048762E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540"/>
        <w:gridCol w:w="90"/>
        <w:gridCol w:w="705"/>
        <w:gridCol w:w="1167"/>
        <w:gridCol w:w="236"/>
        <w:gridCol w:w="34"/>
        <w:gridCol w:w="1170"/>
        <w:gridCol w:w="270"/>
        <w:gridCol w:w="1259"/>
        <w:gridCol w:w="270"/>
        <w:gridCol w:w="1326"/>
      </w:tblGrid>
      <w:tr w:rsidR="0048762E" w:rsidRPr="00A66401" w14:paraId="4A727E82" w14:textId="77777777" w:rsidTr="0048762E">
        <w:trPr>
          <w:tblHeader/>
        </w:trPr>
        <w:tc>
          <w:tcPr>
            <w:tcW w:w="6282" w:type="dxa"/>
            <w:gridSpan w:val="8"/>
            <w:shd w:val="clear" w:color="auto" w:fill="auto"/>
          </w:tcPr>
          <w:p w14:paraId="67D78200" w14:textId="13BACC02" w:rsidR="0048762E" w:rsidRPr="0048762E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เงินให้กู้ยืม</w:t>
            </w:r>
            <w:r w:rsidR="00D567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แก่กรรมการ</w:t>
            </w:r>
          </w:p>
        </w:tc>
        <w:tc>
          <w:tcPr>
            <w:tcW w:w="270" w:type="dxa"/>
            <w:shd w:val="clear" w:color="auto" w:fill="auto"/>
          </w:tcPr>
          <w:p w14:paraId="51A32D50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7C0E44CE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62E" w:rsidRPr="00A66401" w14:paraId="7162A844" w14:textId="77777777" w:rsidTr="009D7935">
        <w:trPr>
          <w:tblHeader/>
        </w:trPr>
        <w:tc>
          <w:tcPr>
            <w:tcW w:w="3675" w:type="dxa"/>
            <w:gridSpan w:val="4"/>
            <w:shd w:val="clear" w:color="auto" w:fill="auto"/>
          </w:tcPr>
          <w:p w14:paraId="256C1BD1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4"/>
            <w:shd w:val="clear" w:color="auto" w:fill="auto"/>
          </w:tcPr>
          <w:p w14:paraId="3F73EB8E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D207D20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426D2CF6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8762E" w:rsidRPr="00A66401" w14:paraId="59458A6A" w14:textId="77777777" w:rsidTr="009D7935">
        <w:trPr>
          <w:tblHeader/>
        </w:trPr>
        <w:tc>
          <w:tcPr>
            <w:tcW w:w="2340" w:type="dxa"/>
            <w:shd w:val="clear" w:color="auto" w:fill="auto"/>
          </w:tcPr>
          <w:p w14:paraId="70DE1CCE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1403FE74" w14:textId="381277B5" w:rsidR="0048762E" w:rsidRPr="0048762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7845661A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6AFBF8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510AC6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1711D1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48134821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6C30596" w14:textId="77777777" w:rsidR="0048762E" w:rsidRPr="00A66401" w:rsidRDefault="0048762E" w:rsidP="009D793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22BA1F0A" w14:textId="77777777" w:rsidR="0048762E" w:rsidRPr="00A66401" w:rsidRDefault="0048762E" w:rsidP="009D793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8762E" w:rsidRPr="00A66401" w14:paraId="6A52FC8E" w14:textId="77777777" w:rsidTr="009D7935">
        <w:trPr>
          <w:trHeight w:val="335"/>
          <w:tblHeader/>
        </w:trPr>
        <w:tc>
          <w:tcPr>
            <w:tcW w:w="2340" w:type="dxa"/>
            <w:shd w:val="clear" w:color="auto" w:fill="auto"/>
          </w:tcPr>
          <w:p w14:paraId="5BDBDECC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1CFF0D3B" w14:textId="3787290E" w:rsidR="0048762E" w:rsidRPr="00626B2B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2" w:type="dxa"/>
            <w:gridSpan w:val="8"/>
            <w:shd w:val="clear" w:color="auto" w:fill="auto"/>
          </w:tcPr>
          <w:p w14:paraId="7FAB5118" w14:textId="77777777" w:rsidR="0048762E" w:rsidRPr="00A66401" w:rsidRDefault="0048762E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762E" w:rsidRPr="00A66401" w14:paraId="020B237A" w14:textId="77777777" w:rsidTr="009D7935">
        <w:trPr>
          <w:trHeight w:val="443"/>
        </w:trPr>
        <w:tc>
          <w:tcPr>
            <w:tcW w:w="2970" w:type="dxa"/>
            <w:gridSpan w:val="3"/>
            <w:shd w:val="clear" w:color="auto" w:fill="auto"/>
          </w:tcPr>
          <w:p w14:paraId="303DEC5B" w14:textId="4DC0047C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C1A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นายสุรเดช</w:t>
            </w:r>
            <w:r w:rsidRPr="007C1A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C1A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ทวีแสงสกุลไทย</w:t>
            </w:r>
          </w:p>
        </w:tc>
        <w:tc>
          <w:tcPr>
            <w:tcW w:w="705" w:type="dxa"/>
            <w:shd w:val="clear" w:color="auto" w:fill="auto"/>
          </w:tcPr>
          <w:p w14:paraId="52A13227" w14:textId="77777777" w:rsidR="0048762E" w:rsidRPr="00A66401" w:rsidRDefault="0048762E" w:rsidP="009D7935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D0DECDF" w14:textId="77777777" w:rsidR="0048762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44CD4C" w14:textId="77777777" w:rsidR="0048762E" w:rsidRPr="00A66401" w:rsidRDefault="0048762E" w:rsidP="009D7935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6C84D5D7" w14:textId="77777777" w:rsidR="0048762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0C9543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60C7046E" w14:textId="77777777" w:rsidR="0048762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01C8AD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357C7116" w14:textId="77777777" w:rsidR="0048762E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762E" w:rsidRPr="00A66401" w14:paraId="62A1DBC2" w14:textId="77777777" w:rsidTr="009D7935">
        <w:trPr>
          <w:trHeight w:val="443"/>
        </w:trPr>
        <w:tc>
          <w:tcPr>
            <w:tcW w:w="2970" w:type="dxa"/>
            <w:gridSpan w:val="3"/>
            <w:shd w:val="clear" w:color="auto" w:fill="auto"/>
          </w:tcPr>
          <w:p w14:paraId="005CA191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05" w:type="dxa"/>
            <w:shd w:val="clear" w:color="auto" w:fill="auto"/>
          </w:tcPr>
          <w:p w14:paraId="7CAEEB86" w14:textId="77777777" w:rsidR="0048762E" w:rsidRPr="00A66401" w:rsidRDefault="0048762E" w:rsidP="009D7935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D8E7F30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B24CB3" w14:textId="77777777" w:rsidR="0048762E" w:rsidRPr="00A66401" w:rsidRDefault="0048762E" w:rsidP="009D7935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593536F5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8A3D3A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75BCD4F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E0377A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0FBD0CD4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62E" w:rsidRPr="00A66401" w14:paraId="2BE7A5D9" w14:textId="77777777" w:rsidTr="009D7935">
        <w:tc>
          <w:tcPr>
            <w:tcW w:w="2970" w:type="dxa"/>
            <w:gridSpan w:val="3"/>
            <w:shd w:val="clear" w:color="auto" w:fill="auto"/>
          </w:tcPr>
          <w:p w14:paraId="76788AE6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05" w:type="dxa"/>
            <w:shd w:val="clear" w:color="auto" w:fill="auto"/>
          </w:tcPr>
          <w:p w14:paraId="09758934" w14:textId="77777777" w:rsidR="0048762E" w:rsidRPr="00A66401" w:rsidRDefault="0048762E" w:rsidP="009D7935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D1D35E0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154,005</w:t>
            </w:r>
          </w:p>
        </w:tc>
        <w:tc>
          <w:tcPr>
            <w:tcW w:w="236" w:type="dxa"/>
            <w:shd w:val="clear" w:color="auto" w:fill="auto"/>
          </w:tcPr>
          <w:p w14:paraId="64A8D619" w14:textId="77777777" w:rsidR="0048762E" w:rsidRPr="00A66401" w:rsidRDefault="0048762E" w:rsidP="009D7935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</w:tcPr>
          <w:p w14:paraId="3C2A6382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3857AE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98885CE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1F045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14EB8F5D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62E" w:rsidRPr="00A66401" w14:paraId="7A6A23EB" w14:textId="77777777" w:rsidTr="009D7935">
        <w:tc>
          <w:tcPr>
            <w:tcW w:w="2970" w:type="dxa"/>
            <w:gridSpan w:val="3"/>
            <w:shd w:val="clear" w:color="auto" w:fill="auto"/>
          </w:tcPr>
          <w:p w14:paraId="70D23F1C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05" w:type="dxa"/>
            <w:shd w:val="clear" w:color="auto" w:fill="auto"/>
          </w:tcPr>
          <w:p w14:paraId="4CCC07BD" w14:textId="77777777" w:rsidR="0048762E" w:rsidRPr="00A66401" w:rsidRDefault="0048762E" w:rsidP="009D7935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AD29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5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(42,938)</w:t>
            </w:r>
          </w:p>
        </w:tc>
        <w:tc>
          <w:tcPr>
            <w:tcW w:w="236" w:type="dxa"/>
            <w:shd w:val="clear" w:color="auto" w:fill="auto"/>
          </w:tcPr>
          <w:p w14:paraId="3A6CCD05" w14:textId="77777777" w:rsidR="0048762E" w:rsidRPr="00A66401" w:rsidRDefault="0048762E" w:rsidP="009D7935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20B76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E951F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856D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2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A8528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2BC33237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35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762E" w:rsidRPr="00A66401" w14:paraId="24041C85" w14:textId="77777777" w:rsidTr="009D7935">
        <w:tc>
          <w:tcPr>
            <w:tcW w:w="2970" w:type="dxa"/>
            <w:gridSpan w:val="3"/>
            <w:shd w:val="clear" w:color="auto" w:fill="auto"/>
          </w:tcPr>
          <w:p w14:paraId="54F0FA90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05" w:type="dxa"/>
            <w:shd w:val="clear" w:color="auto" w:fill="auto"/>
          </w:tcPr>
          <w:p w14:paraId="3BC93A75" w14:textId="77777777" w:rsidR="0048762E" w:rsidRPr="00A66401" w:rsidRDefault="0048762E" w:rsidP="009D7935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D473AB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111,067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E6646CE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724F3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1116F7F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EF204D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4B6D02F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5D8D57" w14:textId="77777777" w:rsidR="0048762E" w:rsidRPr="00A66401" w:rsidRDefault="0048762E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26B2B" w:rsidRPr="00A66401" w14:paraId="114C60FB" w14:textId="77777777" w:rsidTr="00B221F7">
        <w:trPr>
          <w:tblHeader/>
        </w:trPr>
        <w:tc>
          <w:tcPr>
            <w:tcW w:w="6282" w:type="dxa"/>
            <w:gridSpan w:val="8"/>
            <w:shd w:val="clear" w:color="auto" w:fill="auto"/>
          </w:tcPr>
          <w:p w14:paraId="2D023D23" w14:textId="77777777" w:rsidR="0048762E" w:rsidRDefault="0048762E" w:rsidP="006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34F8B67" w14:textId="1B78929E" w:rsidR="00626B2B" w:rsidRPr="00A66401" w:rsidRDefault="00626B2B" w:rsidP="00626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D567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="00850F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แก่บริษัทย่อย</w:t>
            </w:r>
          </w:p>
        </w:tc>
        <w:tc>
          <w:tcPr>
            <w:tcW w:w="270" w:type="dxa"/>
            <w:shd w:val="clear" w:color="auto" w:fill="auto"/>
          </w:tcPr>
          <w:p w14:paraId="7DA3D5D1" w14:textId="77777777" w:rsidR="00626B2B" w:rsidRPr="00A66401" w:rsidRDefault="00626B2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114EA63E" w14:textId="77777777" w:rsidR="00626B2B" w:rsidRPr="00A66401" w:rsidRDefault="00626B2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2F47" w:rsidRPr="00A66401" w14:paraId="40A77ECF" w14:textId="77777777" w:rsidTr="00D87DD2">
        <w:trPr>
          <w:tblHeader/>
        </w:trPr>
        <w:tc>
          <w:tcPr>
            <w:tcW w:w="3675" w:type="dxa"/>
            <w:gridSpan w:val="4"/>
            <w:shd w:val="clear" w:color="auto" w:fill="auto"/>
          </w:tcPr>
          <w:p w14:paraId="3A314976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7" w:type="dxa"/>
            <w:gridSpan w:val="4"/>
            <w:shd w:val="clear" w:color="auto" w:fill="auto"/>
          </w:tcPr>
          <w:p w14:paraId="0FDC0A43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7827061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321DEA05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A2F47" w:rsidRPr="00A66401" w14:paraId="09A9BF62" w14:textId="77777777" w:rsidTr="00CA5F07">
        <w:trPr>
          <w:tblHeader/>
        </w:trPr>
        <w:tc>
          <w:tcPr>
            <w:tcW w:w="2880" w:type="dxa"/>
            <w:gridSpan w:val="2"/>
            <w:shd w:val="clear" w:color="auto" w:fill="auto"/>
          </w:tcPr>
          <w:p w14:paraId="74B89F7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9CB8BDF" w14:textId="7CF0F6AB" w:rsidR="004A2F47" w:rsidRPr="00626B2B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7" w:type="dxa"/>
            <w:shd w:val="clear" w:color="auto" w:fill="auto"/>
          </w:tcPr>
          <w:p w14:paraId="40C1E7D1" w14:textId="77777777" w:rsidR="004A2F47" w:rsidRPr="00A66401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9E715C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3BD08E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EBCC02F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3A25BACB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7BD0E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2D0A92AD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A66401" w14:paraId="49CC2839" w14:textId="77777777" w:rsidTr="00CA5F07">
        <w:trPr>
          <w:trHeight w:val="335"/>
          <w:tblHeader/>
        </w:trPr>
        <w:tc>
          <w:tcPr>
            <w:tcW w:w="2880" w:type="dxa"/>
            <w:gridSpan w:val="2"/>
            <w:shd w:val="clear" w:color="auto" w:fill="auto"/>
          </w:tcPr>
          <w:p w14:paraId="501FBF7C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5" w:type="dxa"/>
            <w:gridSpan w:val="2"/>
            <w:shd w:val="clear" w:color="auto" w:fill="auto"/>
          </w:tcPr>
          <w:p w14:paraId="6D01CA51" w14:textId="43340584" w:rsidR="004A2F47" w:rsidRPr="00626B2B" w:rsidRDefault="004A2F47" w:rsidP="00626B2B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2" w:type="dxa"/>
            <w:gridSpan w:val="8"/>
            <w:shd w:val="clear" w:color="auto" w:fill="auto"/>
          </w:tcPr>
          <w:p w14:paraId="78BB7032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A66401" w14:paraId="5AE73217" w14:textId="77777777" w:rsidTr="00CA5F07">
        <w:tc>
          <w:tcPr>
            <w:tcW w:w="2880" w:type="dxa"/>
            <w:gridSpan w:val="2"/>
            <w:shd w:val="clear" w:color="auto" w:fill="auto"/>
          </w:tcPr>
          <w:p w14:paraId="281F6DE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5" w:type="dxa"/>
            <w:gridSpan w:val="2"/>
            <w:shd w:val="clear" w:color="auto" w:fill="auto"/>
          </w:tcPr>
          <w:p w14:paraId="58C90074" w14:textId="3DC47B7C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32233670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BEC276E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DB15809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8B5080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569C0275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A17390B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27F41C1C" w14:textId="77777777" w:rsidR="004A2F47" w:rsidRPr="00A66401" w:rsidRDefault="004A2F47" w:rsidP="004A2F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470C" w:rsidRPr="00A66401" w14:paraId="71F96951" w14:textId="77777777" w:rsidTr="00CA5F07">
        <w:trPr>
          <w:trHeight w:val="443"/>
        </w:trPr>
        <w:tc>
          <w:tcPr>
            <w:tcW w:w="2880" w:type="dxa"/>
            <w:gridSpan w:val="2"/>
            <w:shd w:val="clear" w:color="auto" w:fill="auto"/>
          </w:tcPr>
          <w:p w14:paraId="727986F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95" w:type="dxa"/>
            <w:gridSpan w:val="2"/>
            <w:shd w:val="clear" w:color="auto" w:fill="auto"/>
          </w:tcPr>
          <w:p w14:paraId="3B3C10DE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A5FEBCB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CE587BD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9531F5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AA44B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91C0478" w14:textId="558827AD" w:rsidR="00C2470C" w:rsidRPr="00A66401" w:rsidRDefault="00B1021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82,870</w:t>
            </w:r>
          </w:p>
        </w:tc>
        <w:tc>
          <w:tcPr>
            <w:tcW w:w="270" w:type="dxa"/>
            <w:shd w:val="clear" w:color="auto" w:fill="auto"/>
          </w:tcPr>
          <w:p w14:paraId="12E4222C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4FFBCC3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87,922</w:t>
            </w:r>
          </w:p>
        </w:tc>
      </w:tr>
      <w:tr w:rsidR="00C2470C" w:rsidRPr="00A66401" w14:paraId="289888F3" w14:textId="77777777" w:rsidTr="00CA5F07">
        <w:tc>
          <w:tcPr>
            <w:tcW w:w="2880" w:type="dxa"/>
            <w:gridSpan w:val="2"/>
            <w:shd w:val="clear" w:color="auto" w:fill="auto"/>
          </w:tcPr>
          <w:p w14:paraId="084A3886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95" w:type="dxa"/>
            <w:gridSpan w:val="2"/>
            <w:shd w:val="clear" w:color="auto" w:fill="auto"/>
          </w:tcPr>
          <w:p w14:paraId="226715F8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7C281C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FA1327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BD80CE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33D2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7F4E8EC2" w14:textId="37B8D8BA" w:rsidR="00C2470C" w:rsidRPr="00A66401" w:rsidRDefault="004A550A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79726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</w:tcPr>
          <w:p w14:paraId="1AFE4B39" w14:textId="272F985A" w:rsidR="00C2470C" w:rsidRPr="00A66401" w:rsidRDefault="008B1F44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70,807</w:t>
            </w:r>
          </w:p>
        </w:tc>
      </w:tr>
      <w:tr w:rsidR="00C2470C" w:rsidRPr="00A66401" w14:paraId="4F8CEFAA" w14:textId="77777777" w:rsidTr="00CA5F07">
        <w:tc>
          <w:tcPr>
            <w:tcW w:w="2880" w:type="dxa"/>
            <w:gridSpan w:val="2"/>
            <w:shd w:val="clear" w:color="auto" w:fill="auto"/>
          </w:tcPr>
          <w:p w14:paraId="7ECA9170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795" w:type="dxa"/>
            <w:gridSpan w:val="2"/>
            <w:shd w:val="clear" w:color="auto" w:fill="auto"/>
          </w:tcPr>
          <w:p w14:paraId="3C3A7A9C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9581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53A3FBE" w14:textId="77777777" w:rsidR="00C2470C" w:rsidRPr="00A66401" w:rsidRDefault="00C2470C" w:rsidP="00C2470C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C399C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AEA7F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72AEEC" w14:textId="352D4C9A" w:rsidR="00C2470C" w:rsidRPr="00A66401" w:rsidRDefault="004A550A" w:rsidP="004A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2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127,896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D9B0E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3A2243B9" w14:textId="2CE29E15" w:rsidR="00C2470C" w:rsidRPr="00A66401" w:rsidRDefault="00B1021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135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75,859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C2470C" w:rsidRPr="00A66401" w14:paraId="41D88160" w14:textId="77777777" w:rsidTr="00CA5F07">
        <w:tc>
          <w:tcPr>
            <w:tcW w:w="2880" w:type="dxa"/>
            <w:gridSpan w:val="2"/>
            <w:shd w:val="clear" w:color="auto" w:fill="auto"/>
          </w:tcPr>
          <w:p w14:paraId="6CD33654" w14:textId="28048121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997C3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997C3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795" w:type="dxa"/>
            <w:gridSpan w:val="2"/>
            <w:shd w:val="clear" w:color="auto" w:fill="auto"/>
          </w:tcPr>
          <w:p w14:paraId="7DD83218" w14:textId="77777777" w:rsidR="00C2470C" w:rsidRPr="00A66401" w:rsidRDefault="00C2470C" w:rsidP="00C2470C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6AD0A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14:paraId="1D294F3F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D1EBF7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45658E5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9D0DD3" w14:textId="0FE9C4D9" w:rsidR="00C2470C" w:rsidRPr="00A66401" w:rsidRDefault="004A550A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267,718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28402D" w14:textId="77777777" w:rsidR="00C2470C" w:rsidRPr="00A66401" w:rsidRDefault="00C2470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2E719" w14:textId="7A3A4028" w:rsidR="00C2470C" w:rsidRPr="00A66401" w:rsidRDefault="00B1021C" w:rsidP="00C247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82,870</w:t>
            </w:r>
          </w:p>
        </w:tc>
      </w:tr>
    </w:tbl>
    <w:p w14:paraId="5F5D994D" w14:textId="77777777" w:rsidR="001B6533" w:rsidRPr="00A66401" w:rsidRDefault="001B6533" w:rsidP="00562CEB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2"/>
        <w:gridCol w:w="1170"/>
        <w:gridCol w:w="270"/>
        <w:gridCol w:w="1170"/>
        <w:gridCol w:w="270"/>
        <w:gridCol w:w="1260"/>
        <w:gridCol w:w="270"/>
        <w:gridCol w:w="1350"/>
      </w:tblGrid>
      <w:tr w:rsidR="00562CEB" w:rsidRPr="00A66401" w14:paraId="4C8283AB" w14:textId="77777777" w:rsidTr="00D87DD2">
        <w:trPr>
          <w:cantSplit/>
          <w:tblHeader/>
        </w:trPr>
        <w:tc>
          <w:tcPr>
            <w:tcW w:w="6282" w:type="dxa"/>
            <w:gridSpan w:val="4"/>
          </w:tcPr>
          <w:p w14:paraId="45F34CE3" w14:textId="5CD02132" w:rsidR="00562CEB" w:rsidRPr="00A66401" w:rsidRDefault="00562CEB" w:rsidP="00815A5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lastRenderedPageBreak/>
              <w:br w:type="column"/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774D80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270" w:type="dxa"/>
          </w:tcPr>
          <w:p w14:paraId="21D98851" w14:textId="77777777" w:rsidR="00562CEB" w:rsidRPr="00A66401" w:rsidRDefault="00562CEB" w:rsidP="00815A5B">
            <w:pPr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14F5BD3" w14:textId="77777777" w:rsidR="00562CEB" w:rsidRPr="00A66401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62CEB" w:rsidRPr="00A66401" w14:paraId="36F8986D" w14:textId="77777777" w:rsidTr="00D87DD2">
        <w:trPr>
          <w:cantSplit/>
          <w:tblHeader/>
        </w:trPr>
        <w:tc>
          <w:tcPr>
            <w:tcW w:w="3672" w:type="dxa"/>
          </w:tcPr>
          <w:p w14:paraId="4602250A" w14:textId="77777777" w:rsidR="00562CEB" w:rsidRPr="00A66401" w:rsidRDefault="00562CEB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5B53DC61" w14:textId="77777777" w:rsidR="00562CEB" w:rsidRPr="00A66401" w:rsidRDefault="00562CEB" w:rsidP="00815A5B">
            <w:pPr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3A56B8" w14:textId="77777777" w:rsidR="00562CEB" w:rsidRPr="00A66401" w:rsidRDefault="00562CEB" w:rsidP="00815A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81DB6BF" w14:textId="77777777" w:rsidR="00562CEB" w:rsidRPr="00A66401" w:rsidRDefault="00562CEB" w:rsidP="00815A5B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6C90" w:rsidRPr="00A66401" w14:paraId="2DCB2450" w14:textId="77777777" w:rsidTr="00D87DD2">
        <w:trPr>
          <w:cantSplit/>
          <w:tblHeader/>
        </w:trPr>
        <w:tc>
          <w:tcPr>
            <w:tcW w:w="3672" w:type="dxa"/>
          </w:tcPr>
          <w:p w14:paraId="624D14F1" w14:textId="77777777" w:rsidR="00AC6C90" w:rsidRPr="00A66401" w:rsidRDefault="00AC6C90" w:rsidP="00815A5B">
            <w:pPr>
              <w:tabs>
                <w:tab w:val="left" w:pos="342"/>
              </w:tabs>
              <w:ind w:left="-18"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29540B" w14:textId="77777777" w:rsidR="00AC6C90" w:rsidRPr="00A66401" w:rsidRDefault="00AC6C90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4689F274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3527186B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7E09744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E17CFBD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2895CCE" w14:textId="77777777" w:rsidR="00AC6C90" w:rsidRPr="00A66401" w:rsidRDefault="00AC6C90" w:rsidP="00815A5B">
            <w:pPr>
              <w:pStyle w:val="a1"/>
              <w:ind w:left="-18"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ABA07D4" w14:textId="77777777" w:rsidR="00AC6C90" w:rsidRPr="00A66401" w:rsidRDefault="008E53DC" w:rsidP="00815A5B">
            <w:pPr>
              <w:pStyle w:val="a1"/>
              <w:ind w:left="-1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C6C90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4349F5DF" w14:textId="77777777" w:rsidTr="00D87DD2">
        <w:trPr>
          <w:cantSplit/>
          <w:tblHeader/>
        </w:trPr>
        <w:tc>
          <w:tcPr>
            <w:tcW w:w="3672" w:type="dxa"/>
          </w:tcPr>
          <w:p w14:paraId="653CD1CC" w14:textId="77777777" w:rsidR="00562CEB" w:rsidRPr="00A66401" w:rsidRDefault="00562CE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69497CE9" w14:textId="77777777" w:rsidR="00562CEB" w:rsidRPr="00A66401" w:rsidRDefault="00C24D19" w:rsidP="00815A5B">
            <w:pPr>
              <w:ind w:left="-18"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15A5B" w:rsidRPr="00A66401" w14:paraId="30B65274" w14:textId="77777777" w:rsidTr="00D87DD2">
        <w:trPr>
          <w:cantSplit/>
        </w:trPr>
        <w:tc>
          <w:tcPr>
            <w:tcW w:w="3672" w:type="dxa"/>
          </w:tcPr>
          <w:p w14:paraId="076A5630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57931AD" w14:textId="58AA22FB" w:rsidR="00815A5B" w:rsidRPr="00A66401" w:rsidRDefault="004A550A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738333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D3510" w14:textId="77777777" w:rsidR="00815A5B" w:rsidRPr="00A66401" w:rsidRDefault="00815A5B" w:rsidP="00025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69721E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4BB16E" w14:textId="535BB375" w:rsidR="00815A5B" w:rsidRPr="00A66401" w:rsidRDefault="004A550A" w:rsidP="0088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3,584</w:t>
            </w:r>
          </w:p>
        </w:tc>
        <w:tc>
          <w:tcPr>
            <w:tcW w:w="270" w:type="dxa"/>
          </w:tcPr>
          <w:p w14:paraId="0FE29C36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8F6F87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15A5B" w:rsidRPr="00A66401" w14:paraId="7EE9F45A" w14:textId="77777777" w:rsidTr="00D87DD2">
        <w:trPr>
          <w:cantSplit/>
          <w:trHeight w:val="389"/>
        </w:trPr>
        <w:tc>
          <w:tcPr>
            <w:tcW w:w="3672" w:type="dxa"/>
          </w:tcPr>
          <w:p w14:paraId="5D85FFC2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78B1AA96" w14:textId="39AF528A" w:rsidR="00815A5B" w:rsidRPr="00A66401" w:rsidRDefault="004A550A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52EA3906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A70D2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sz w:val="30"/>
                <w:szCs w:val="30"/>
              </w:rPr>
              <w:t>78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5E719BC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D2F513" w14:textId="6E02E32E" w:rsidR="00815A5B" w:rsidRPr="00A66401" w:rsidRDefault="004A550A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7110A115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0091E6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sz w:val="30"/>
                <w:szCs w:val="30"/>
              </w:rPr>
              <w:t>690</w:t>
            </w:r>
          </w:p>
        </w:tc>
      </w:tr>
      <w:tr w:rsidR="00815A5B" w:rsidRPr="00A66401" w14:paraId="028D1C51" w14:textId="77777777" w:rsidTr="00D87DD2">
        <w:trPr>
          <w:cantSplit/>
          <w:trHeight w:val="389"/>
        </w:trPr>
        <w:tc>
          <w:tcPr>
            <w:tcW w:w="3672" w:type="dxa"/>
          </w:tcPr>
          <w:p w14:paraId="70500BB1" w14:textId="77777777" w:rsidR="00815A5B" w:rsidRPr="00A66401" w:rsidRDefault="00815A5B" w:rsidP="00815A5B">
            <w:pPr>
              <w:tabs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DD6DD3" w14:textId="5A40FC0D" w:rsidR="00815A5B" w:rsidRPr="00A66401" w:rsidRDefault="004A550A" w:rsidP="008828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8" w:right="-2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9,087</w:t>
            </w:r>
          </w:p>
        </w:tc>
        <w:tc>
          <w:tcPr>
            <w:tcW w:w="270" w:type="dxa"/>
          </w:tcPr>
          <w:p w14:paraId="4ECB207A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1A9C694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270" w:type="dxa"/>
          </w:tcPr>
          <w:p w14:paraId="493408F0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7AB9D" w14:textId="6AA9A10A" w:rsidR="00815A5B" w:rsidRPr="00A66401" w:rsidRDefault="004A550A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12,671</w:t>
            </w:r>
          </w:p>
        </w:tc>
        <w:tc>
          <w:tcPr>
            <w:tcW w:w="270" w:type="dxa"/>
          </w:tcPr>
          <w:p w14:paraId="148F8A5E" w14:textId="77777777" w:rsidR="00815A5B" w:rsidRPr="00A66401" w:rsidRDefault="00815A5B" w:rsidP="00815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62"/>
              </w:tabs>
              <w:spacing w:line="240" w:lineRule="auto"/>
              <w:ind w:left="-1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BBF404" w14:textId="77777777" w:rsidR="00815A5B" w:rsidRPr="00A66401" w:rsidRDefault="00774D80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15A5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</w:p>
        </w:tc>
      </w:tr>
    </w:tbl>
    <w:p w14:paraId="7A840140" w14:textId="13340EC0" w:rsidR="005E0A01" w:rsidRDefault="005E0A01" w:rsidP="00562CEB">
      <w:pPr>
        <w:rPr>
          <w:rFonts w:ascii="Angsana New" w:hAnsi="Angsana New"/>
          <w:sz w:val="30"/>
          <w:szCs w:val="30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52"/>
        <w:gridCol w:w="1278"/>
        <w:gridCol w:w="270"/>
        <w:gridCol w:w="1350"/>
      </w:tblGrid>
      <w:tr w:rsidR="008E4EA8" w:rsidRPr="00A66401" w14:paraId="1ABD0760" w14:textId="77777777" w:rsidTr="00D87DD2">
        <w:trPr>
          <w:cantSplit/>
        </w:trPr>
        <w:tc>
          <w:tcPr>
            <w:tcW w:w="3690" w:type="dxa"/>
          </w:tcPr>
          <w:p w14:paraId="3530EC70" w14:textId="0E9DA554" w:rsidR="008E4EA8" w:rsidRPr="00A66401" w:rsidRDefault="005E0A01" w:rsidP="00A76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4A2F47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610" w:type="dxa"/>
            <w:gridSpan w:val="3"/>
          </w:tcPr>
          <w:p w14:paraId="30EB5CBB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505135D1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14:paraId="568A827E" w14:textId="77777777" w:rsidR="008E4EA8" w:rsidRPr="00A66401" w:rsidRDefault="008E4EA8" w:rsidP="00A7604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A2F47" w:rsidRPr="00A66401" w14:paraId="370C942E" w14:textId="77777777" w:rsidTr="00D87DD2">
        <w:trPr>
          <w:cantSplit/>
        </w:trPr>
        <w:tc>
          <w:tcPr>
            <w:tcW w:w="3690" w:type="dxa"/>
          </w:tcPr>
          <w:p w14:paraId="60D09B0E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DD9563B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5CDEFB9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98" w:type="dxa"/>
            <w:gridSpan w:val="3"/>
          </w:tcPr>
          <w:p w14:paraId="58726153" w14:textId="77777777" w:rsidR="004A2F47" w:rsidRPr="00A66401" w:rsidRDefault="004A2F47" w:rsidP="004A2F4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F47" w:rsidRPr="00A66401" w14:paraId="35088298" w14:textId="77777777" w:rsidTr="00D87DD2">
        <w:trPr>
          <w:cantSplit/>
        </w:trPr>
        <w:tc>
          <w:tcPr>
            <w:tcW w:w="3690" w:type="dxa"/>
          </w:tcPr>
          <w:p w14:paraId="52AF416D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DCC70" w14:textId="77777777" w:rsidR="004A2F47" w:rsidRPr="00A66401" w:rsidRDefault="004A2F47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1748B65D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5B88C0CF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52" w:type="dxa"/>
          </w:tcPr>
          <w:p w14:paraId="2859B9CA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78" w:type="dxa"/>
          </w:tcPr>
          <w:p w14:paraId="15394623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14478B1" w14:textId="77777777" w:rsidR="004A2F47" w:rsidRPr="00A66401" w:rsidRDefault="004A2F47" w:rsidP="004A2F4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4AD6FF2F" w14:textId="77777777" w:rsidR="004A2F47" w:rsidRPr="00A66401" w:rsidRDefault="008E53DC" w:rsidP="004A2F4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4A2F47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4A2F47" w:rsidRPr="00A66401" w14:paraId="1D3A74C7" w14:textId="77777777" w:rsidTr="00D87DD2">
        <w:trPr>
          <w:cantSplit/>
        </w:trPr>
        <w:tc>
          <w:tcPr>
            <w:tcW w:w="3690" w:type="dxa"/>
          </w:tcPr>
          <w:p w14:paraId="2286D6DD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9EDA75D" w14:textId="77777777" w:rsidR="004A2F47" w:rsidRPr="00A66401" w:rsidRDefault="004A2F47" w:rsidP="004A2F47">
            <w:pPr>
              <w:tabs>
                <w:tab w:val="left" w:pos="418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A2F47" w:rsidRPr="00A66401" w14:paraId="22EAC5B7" w14:textId="77777777" w:rsidTr="00D87DD2">
        <w:trPr>
          <w:cantSplit/>
        </w:trPr>
        <w:tc>
          <w:tcPr>
            <w:tcW w:w="3690" w:type="dxa"/>
          </w:tcPr>
          <w:p w14:paraId="669EAF89" w14:textId="77777777" w:rsidR="004A2F47" w:rsidRPr="00A66401" w:rsidRDefault="004A2F47" w:rsidP="004A2F4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70" w:type="dxa"/>
          </w:tcPr>
          <w:p w14:paraId="70C11247" w14:textId="3E787212" w:rsidR="004A2F47" w:rsidRPr="00A66401" w:rsidRDefault="004061FC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72322" w14:textId="77777777" w:rsidR="004A2F47" w:rsidRPr="00A66401" w:rsidRDefault="004A2F47" w:rsidP="004A2F4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9435" w14:textId="77777777" w:rsidR="004A2F47" w:rsidRPr="00A66401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2" w:type="dxa"/>
          </w:tcPr>
          <w:p w14:paraId="4FB1B2AF" w14:textId="77777777" w:rsidR="004A2F47" w:rsidRPr="00A66401" w:rsidRDefault="004A2F47" w:rsidP="004A2F47">
            <w:pPr>
              <w:tabs>
                <w:tab w:val="decimal" w:pos="522"/>
              </w:tabs>
              <w:spacing w:line="240" w:lineRule="auto"/>
              <w:ind w:right="1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F20C01C" w14:textId="2DBD0238" w:rsidR="004A2F47" w:rsidRPr="00A66401" w:rsidRDefault="004061FC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76D886" w14:textId="77777777" w:rsidR="004A2F47" w:rsidRPr="00A66401" w:rsidRDefault="004A2F47" w:rsidP="004A2F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D6B51" w14:textId="77777777" w:rsidR="004A2F47" w:rsidRPr="00A66401" w:rsidRDefault="008E53DC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136917F4" w14:textId="77777777" w:rsidR="00F13F66" w:rsidRPr="00A66401" w:rsidRDefault="00F13F66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0"/>
        <w:gridCol w:w="349"/>
        <w:gridCol w:w="1260"/>
        <w:gridCol w:w="236"/>
        <w:gridCol w:w="1204"/>
        <w:gridCol w:w="273"/>
        <w:gridCol w:w="1251"/>
        <w:gridCol w:w="272"/>
        <w:gridCol w:w="1348"/>
      </w:tblGrid>
      <w:tr w:rsidR="00D46709" w:rsidRPr="00A66401" w14:paraId="75BEE920" w14:textId="77777777" w:rsidTr="00A2275A">
        <w:trPr>
          <w:cantSplit/>
        </w:trPr>
        <w:tc>
          <w:tcPr>
            <w:tcW w:w="6039" w:type="dxa"/>
            <w:gridSpan w:val="5"/>
          </w:tcPr>
          <w:p w14:paraId="60144425" w14:textId="5AC81C8E" w:rsidR="00D46709" w:rsidRPr="00A66401" w:rsidRDefault="00D46709" w:rsidP="008C610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3" w:type="dxa"/>
          </w:tcPr>
          <w:p w14:paraId="04872520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4FA7DC65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6709" w:rsidRPr="00A66401" w14:paraId="5CF8CD5F" w14:textId="77777777" w:rsidTr="00A2275A">
        <w:trPr>
          <w:cantSplit/>
        </w:trPr>
        <w:tc>
          <w:tcPr>
            <w:tcW w:w="2990" w:type="dxa"/>
          </w:tcPr>
          <w:p w14:paraId="38027A0B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349" w:type="dxa"/>
          </w:tcPr>
          <w:p w14:paraId="5210D6EE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6B12479E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14:paraId="37526C77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7017D2A4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6709" w:rsidRPr="00A66401" w14:paraId="0C4B5DD5" w14:textId="77777777" w:rsidTr="00A2275A">
        <w:trPr>
          <w:cantSplit/>
        </w:trPr>
        <w:tc>
          <w:tcPr>
            <w:tcW w:w="2990" w:type="dxa"/>
          </w:tcPr>
          <w:p w14:paraId="4D90E8C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9" w:type="dxa"/>
          </w:tcPr>
          <w:p w14:paraId="4B3EDEA1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EF9324" w14:textId="77777777" w:rsidR="00D46709" w:rsidRPr="00A66401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14:paraId="12EC9EF4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4" w:type="dxa"/>
          </w:tcPr>
          <w:p w14:paraId="1A9AA613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3" w:type="dxa"/>
          </w:tcPr>
          <w:p w14:paraId="39E1D98E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1" w:type="dxa"/>
          </w:tcPr>
          <w:p w14:paraId="2863EE56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2" w:type="dxa"/>
          </w:tcPr>
          <w:p w14:paraId="1CBB133D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48" w:type="dxa"/>
          </w:tcPr>
          <w:p w14:paraId="4FDDD543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A66401" w14:paraId="4BAE9835" w14:textId="77777777" w:rsidTr="00A2275A">
        <w:trPr>
          <w:cantSplit/>
        </w:trPr>
        <w:tc>
          <w:tcPr>
            <w:tcW w:w="3339" w:type="dxa"/>
            <w:gridSpan w:val="2"/>
          </w:tcPr>
          <w:p w14:paraId="425B7CD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4" w:type="dxa"/>
            <w:gridSpan w:val="7"/>
          </w:tcPr>
          <w:p w14:paraId="4AD0EA05" w14:textId="77777777" w:rsidR="00D46709" w:rsidRPr="00A66401" w:rsidRDefault="00D46709" w:rsidP="008C610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1D500E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A66401" w14:paraId="71F65445" w14:textId="77777777" w:rsidTr="00A2275A">
        <w:trPr>
          <w:cantSplit/>
        </w:trPr>
        <w:tc>
          <w:tcPr>
            <w:tcW w:w="3339" w:type="dxa"/>
            <w:gridSpan w:val="2"/>
          </w:tcPr>
          <w:p w14:paraId="041213A8" w14:textId="77777777" w:rsidR="00D46709" w:rsidRPr="00A66401" w:rsidRDefault="00F43DDD" w:rsidP="008C610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A2275A" w:rsidRPr="00A66401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488C4CF" w14:textId="470AE47A" w:rsidR="00D46709" w:rsidRPr="00A66401" w:rsidRDefault="004061FC" w:rsidP="00FF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F31C8E" w14:textId="77777777" w:rsidR="00D46709" w:rsidRPr="00A66401" w:rsidRDefault="00D46709" w:rsidP="008C610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9B47E2" w14:textId="77777777" w:rsidR="00D46709" w:rsidRPr="00A66401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3" w:type="dxa"/>
          </w:tcPr>
          <w:p w14:paraId="1A2169D8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EE6348D" w14:textId="07EBF6C3" w:rsidR="00D46709" w:rsidRPr="00A66401" w:rsidRDefault="004061FC" w:rsidP="00FF5C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07ACEBB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7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</w:tcPr>
          <w:p w14:paraId="725996AD" w14:textId="77777777" w:rsidR="00D46709" w:rsidRPr="00A66401" w:rsidRDefault="00A2275A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</w:tbl>
    <w:p w14:paraId="120BCACA" w14:textId="421C5B7D" w:rsidR="00BD043F" w:rsidRDefault="00BD043F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lang w:val="th-TH"/>
        </w:rPr>
      </w:pPr>
    </w:p>
    <w:p w14:paraId="54EE9BB5" w14:textId="4F05E613" w:rsidR="004C59D6" w:rsidRPr="004C59D6" w:rsidRDefault="004C59D6" w:rsidP="004C59D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C59D6"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>
        <w:rPr>
          <w:rFonts w:ascii="Angsana New" w:hAnsi="Angsana New" w:hint="cs"/>
          <w:sz w:val="30"/>
          <w:szCs w:val="30"/>
          <w:cs/>
        </w:rPr>
        <w:t xml:space="preserve">จากบุคคลหรือกิจการที่เกี่ยวข้องกันดังกล่าว </w:t>
      </w:r>
      <w:r w:rsidRPr="004C59D6">
        <w:rPr>
          <w:rFonts w:ascii="Angsana New" w:hAnsi="Angsana New" w:hint="cs"/>
          <w:sz w:val="30"/>
          <w:szCs w:val="30"/>
          <w:cs/>
        </w:rPr>
        <w:t>มีดอกเบี้ย</w:t>
      </w:r>
      <w:r>
        <w:rPr>
          <w:rFonts w:ascii="Angsana New" w:hAnsi="Angsana New" w:hint="cs"/>
          <w:sz w:val="30"/>
          <w:szCs w:val="30"/>
          <w:cs/>
        </w:rPr>
        <w:t>ในอัตรา</w:t>
      </w:r>
      <w:r w:rsidRPr="004C59D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4C59D6">
        <w:rPr>
          <w:rFonts w:ascii="Angsana New" w:hAnsi="Angsana New"/>
          <w:sz w:val="30"/>
          <w:szCs w:val="30"/>
        </w:rPr>
        <w:t xml:space="preserve">8 </w:t>
      </w:r>
      <w:r w:rsidR="003453D6">
        <w:rPr>
          <w:rFonts w:ascii="Angsana New" w:hAnsi="Angsana New"/>
          <w:sz w:val="30"/>
          <w:szCs w:val="30"/>
        </w:rPr>
        <w:t>-</w:t>
      </w:r>
      <w:r w:rsidRPr="004C59D6">
        <w:rPr>
          <w:rFonts w:ascii="Angsana New" w:hAnsi="Angsana New"/>
          <w:sz w:val="30"/>
          <w:szCs w:val="30"/>
        </w:rPr>
        <w:t xml:space="preserve"> 15</w:t>
      </w:r>
      <w:r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64DB9B96" w14:textId="77777777" w:rsidR="004C59D6" w:rsidRPr="000475A1" w:rsidRDefault="004C59D6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</w:rPr>
      </w:pPr>
    </w:p>
    <w:p w14:paraId="696F5443" w14:textId="39287C6A" w:rsidR="00D46709" w:rsidRPr="00A66401" w:rsidRDefault="00D46709" w:rsidP="00D467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="00A2275A" w:rsidRPr="00A66401">
        <w:rPr>
          <w:rFonts w:ascii="Angsana New" w:hAnsi="Angsana New" w:hint="cs"/>
          <w:sz w:val="30"/>
          <w:szCs w:val="30"/>
          <w:cs/>
        </w:rPr>
        <w:t>จาก</w:t>
      </w:r>
      <w:r w:rsidRPr="00A66401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7165C1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D500E" w:rsidRPr="00A66401">
        <w:rPr>
          <w:rFonts w:ascii="Angsana New" w:hAnsi="Angsana New"/>
          <w:sz w:val="30"/>
          <w:szCs w:val="30"/>
        </w:rPr>
        <w:t>3</w:t>
      </w:r>
      <w:r w:rsidR="007165C1">
        <w:rPr>
          <w:rFonts w:ascii="Angsana New" w:hAnsi="Angsana New"/>
          <w:sz w:val="30"/>
          <w:szCs w:val="30"/>
        </w:rPr>
        <w:t>1</w:t>
      </w:r>
      <w:r w:rsidR="001D500E" w:rsidRPr="00A66401">
        <w:rPr>
          <w:rFonts w:ascii="Angsana New" w:hAnsi="Angsana New"/>
          <w:sz w:val="30"/>
          <w:szCs w:val="30"/>
        </w:rPr>
        <w:t xml:space="preserve"> </w:t>
      </w:r>
      <w:r w:rsidR="007165C1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6F0086F9" w14:textId="77777777" w:rsidR="00D46709" w:rsidRPr="00A66401" w:rsidRDefault="00D46709" w:rsidP="00D467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65"/>
        </w:tabs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90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62"/>
        <w:gridCol w:w="360"/>
        <w:gridCol w:w="1260"/>
        <w:gridCol w:w="270"/>
        <w:gridCol w:w="1170"/>
        <w:gridCol w:w="270"/>
        <w:gridCol w:w="1259"/>
        <w:gridCol w:w="270"/>
        <w:gridCol w:w="1326"/>
      </w:tblGrid>
      <w:tr w:rsidR="00D46709" w:rsidRPr="00A66401" w14:paraId="2D714282" w14:textId="77777777" w:rsidTr="00D87DD2">
        <w:trPr>
          <w:tblHeader/>
        </w:trPr>
        <w:tc>
          <w:tcPr>
            <w:tcW w:w="3222" w:type="dxa"/>
            <w:gridSpan w:val="2"/>
            <w:shd w:val="clear" w:color="auto" w:fill="auto"/>
          </w:tcPr>
          <w:p w14:paraId="0246E93C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756E5020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404D7B6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3"/>
            <w:shd w:val="clear" w:color="auto" w:fill="auto"/>
          </w:tcPr>
          <w:p w14:paraId="68D423E0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46709" w:rsidRPr="00A66401" w14:paraId="1C0CBF3A" w14:textId="77777777" w:rsidTr="00D87DD2">
        <w:trPr>
          <w:tblHeader/>
        </w:trPr>
        <w:tc>
          <w:tcPr>
            <w:tcW w:w="2862" w:type="dxa"/>
            <w:shd w:val="clear" w:color="auto" w:fill="auto"/>
          </w:tcPr>
          <w:p w14:paraId="6D1151E9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4C804BEF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0EDE610" w14:textId="77777777" w:rsidR="00D46709" w:rsidRPr="00A66401" w:rsidRDefault="00D46709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19FF6A2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C5AAC0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A345201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243ACA6E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749E2C" w14:textId="77777777" w:rsidR="00D46709" w:rsidRPr="00A66401" w:rsidRDefault="00D46709" w:rsidP="008C610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326" w:type="dxa"/>
            <w:shd w:val="clear" w:color="auto" w:fill="auto"/>
          </w:tcPr>
          <w:p w14:paraId="5AE4F15F" w14:textId="77777777" w:rsidR="00D46709" w:rsidRPr="00A66401" w:rsidRDefault="008E53DC" w:rsidP="008C610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D46709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D46709" w:rsidRPr="00A66401" w14:paraId="4657D671" w14:textId="77777777" w:rsidTr="00D87DD2">
        <w:trPr>
          <w:trHeight w:val="335"/>
          <w:tblHeader/>
        </w:trPr>
        <w:tc>
          <w:tcPr>
            <w:tcW w:w="2862" w:type="dxa"/>
            <w:shd w:val="clear" w:color="auto" w:fill="auto"/>
          </w:tcPr>
          <w:p w14:paraId="3010D542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10D21FDE" w14:textId="77777777" w:rsidR="00D46709" w:rsidRPr="00A66401" w:rsidRDefault="00D46709" w:rsidP="008C610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681D47C9" w14:textId="77777777" w:rsidR="00D46709" w:rsidRPr="00A66401" w:rsidRDefault="00D46709" w:rsidP="008C6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46709" w:rsidRPr="00A66401" w14:paraId="0DEAAD99" w14:textId="77777777" w:rsidTr="00D87DD2">
        <w:trPr>
          <w:trHeight w:val="443"/>
        </w:trPr>
        <w:tc>
          <w:tcPr>
            <w:tcW w:w="2862" w:type="dxa"/>
            <w:shd w:val="clear" w:color="auto" w:fill="auto"/>
          </w:tcPr>
          <w:p w14:paraId="32CA808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60" w:type="dxa"/>
            <w:shd w:val="clear" w:color="auto" w:fill="auto"/>
          </w:tcPr>
          <w:p w14:paraId="1DB1557F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29A12F" w14:textId="77777777" w:rsidR="00D46709" w:rsidRPr="00347273" w:rsidRDefault="002E472B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7273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195CD1" w14:textId="77777777" w:rsidR="00D46709" w:rsidRPr="00A66401" w:rsidRDefault="00D46709" w:rsidP="008C6104">
            <w:pPr>
              <w:pStyle w:val="acctfourfigures"/>
              <w:tabs>
                <w:tab w:val="decimal" w:pos="873"/>
              </w:tabs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0AA87A" w14:textId="77777777" w:rsidR="00D46709" w:rsidRPr="00A66401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E0F0A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5C3A763" w14:textId="77777777" w:rsidR="00D46709" w:rsidRPr="00A66401" w:rsidRDefault="00E728F3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  <w:tc>
          <w:tcPr>
            <w:tcW w:w="270" w:type="dxa"/>
            <w:shd w:val="clear" w:color="auto" w:fill="auto"/>
          </w:tcPr>
          <w:p w14:paraId="0DF92FA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2BA5AD00" w14:textId="77777777" w:rsidR="00D46709" w:rsidRPr="00A66401" w:rsidRDefault="00A73BB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58,954</w:t>
            </w:r>
          </w:p>
        </w:tc>
      </w:tr>
      <w:tr w:rsidR="00D46709" w:rsidRPr="00A66401" w14:paraId="47550E74" w14:textId="77777777" w:rsidTr="00D10316">
        <w:tc>
          <w:tcPr>
            <w:tcW w:w="2862" w:type="dxa"/>
            <w:shd w:val="clear" w:color="auto" w:fill="auto"/>
          </w:tcPr>
          <w:p w14:paraId="7F127CD4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60" w:type="dxa"/>
            <w:shd w:val="clear" w:color="auto" w:fill="auto"/>
          </w:tcPr>
          <w:p w14:paraId="034BBE57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1C3AF" w14:textId="39010078" w:rsidR="00D46709" w:rsidRPr="00A66401" w:rsidRDefault="004061FC" w:rsidP="0040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 w:right="-93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77,854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94CCD46" w14:textId="77777777" w:rsidR="00D46709" w:rsidRPr="00A66401" w:rsidRDefault="00D46709" w:rsidP="008C6104">
            <w:pPr>
              <w:pStyle w:val="acctfourfigures"/>
              <w:tabs>
                <w:tab w:val="decimal" w:pos="873"/>
              </w:tabs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B9F7B" w14:textId="77777777" w:rsidR="00D46709" w:rsidRPr="00A66401" w:rsidRDefault="0008446F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D210F2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0EFFF" w14:textId="7A837057" w:rsidR="00D46709" w:rsidRPr="00A66401" w:rsidRDefault="004061FC" w:rsidP="0040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82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58,954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6412E8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14:paraId="50361F21" w14:textId="77777777" w:rsidR="00D46709" w:rsidRPr="00A66401" w:rsidRDefault="0008446F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6709" w:rsidRPr="00A66401" w14:paraId="5FBF48A6" w14:textId="77777777" w:rsidTr="00D10316">
        <w:tc>
          <w:tcPr>
            <w:tcW w:w="2862" w:type="dxa"/>
            <w:shd w:val="clear" w:color="auto" w:fill="auto"/>
          </w:tcPr>
          <w:p w14:paraId="25184D56" w14:textId="00936715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65C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165C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60" w:type="dxa"/>
            <w:shd w:val="clear" w:color="auto" w:fill="auto"/>
          </w:tcPr>
          <w:p w14:paraId="305BA3E0" w14:textId="77777777" w:rsidR="00D46709" w:rsidRPr="00A66401" w:rsidRDefault="00D46709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AA94BA" w14:textId="02665389" w:rsidR="00D46709" w:rsidRPr="00A66401" w:rsidRDefault="004061FC" w:rsidP="002E4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91880EF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710BD" w14:textId="77777777" w:rsidR="00D46709" w:rsidRPr="00A66401" w:rsidRDefault="0008446F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77,854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BE9FA2C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F702E" w14:textId="2A9F6731" w:rsidR="00D46709" w:rsidRPr="00A66401" w:rsidRDefault="004061FC" w:rsidP="00E72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EF7AD6" w14:textId="77777777" w:rsidR="00D46709" w:rsidRPr="00A66401" w:rsidRDefault="00D46709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4853AF" w14:textId="77777777" w:rsidR="00D46709" w:rsidRPr="00A66401" w:rsidRDefault="002E472B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08446F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08446F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D10316" w:rsidRPr="00A66401" w14:paraId="3390ED7B" w14:textId="77777777" w:rsidTr="00D10316">
        <w:tc>
          <w:tcPr>
            <w:tcW w:w="2862" w:type="dxa"/>
            <w:shd w:val="clear" w:color="auto" w:fill="auto"/>
          </w:tcPr>
          <w:p w14:paraId="4852ED9C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</w:tcPr>
          <w:p w14:paraId="30724354" w14:textId="77777777" w:rsidR="00D10316" w:rsidRPr="00A66401" w:rsidRDefault="00D10316" w:rsidP="008C6104">
            <w:pPr>
              <w:pStyle w:val="acctfourfigures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8DB633" w14:textId="77777777" w:rsidR="00D10316" w:rsidRPr="00A66401" w:rsidRDefault="00D10316" w:rsidP="00A73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9937D59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A3C895C" w14:textId="77777777" w:rsidR="00D10316" w:rsidRPr="00A66401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F6E79F2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49057E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38647EAD" w14:textId="77777777" w:rsidR="00D10316" w:rsidRPr="00A66401" w:rsidRDefault="00D10316" w:rsidP="008C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  <w:shd w:val="clear" w:color="auto" w:fill="auto"/>
          </w:tcPr>
          <w:p w14:paraId="025C8CC4" w14:textId="77777777" w:rsidR="00D10316" w:rsidRPr="00A66401" w:rsidRDefault="00D10316" w:rsidP="00040F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D7EBC13" w14:textId="77777777" w:rsidR="00171FF2" w:rsidRDefault="00171FF2" w:rsidP="00702B34">
      <w:pPr>
        <w:ind w:left="720" w:hanging="18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24FEFA3" w14:textId="4958C4B2" w:rsidR="00A97E05" w:rsidRPr="00391BFF" w:rsidRDefault="00A97E05" w:rsidP="00702B34">
      <w:pPr>
        <w:ind w:left="720" w:hanging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1BF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สัญญาสำคัญที่ทำกับ</w:t>
      </w:r>
      <w:r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บุคคลและ</w:t>
      </w:r>
      <w:r w:rsidRPr="00391BFF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FA908BE" w14:textId="77777777" w:rsidR="00A97E05" w:rsidRPr="00391BFF" w:rsidRDefault="00A97E05" w:rsidP="00A97E05">
      <w:pPr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42C15AA2" w14:textId="77777777" w:rsidR="00A97E05" w:rsidRPr="00391BFF" w:rsidRDefault="00A97E05" w:rsidP="00702B34">
      <w:pPr>
        <w:tabs>
          <w:tab w:val="clear" w:pos="680"/>
          <w:tab w:val="left" w:pos="63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1BF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391BFF">
        <w:rPr>
          <w:rFonts w:asciiTheme="majorBidi" w:hAnsiTheme="majorBidi" w:cstheme="majorBidi"/>
          <w:sz w:val="30"/>
          <w:szCs w:val="30"/>
        </w:rPr>
        <w:t>31</w:t>
      </w:r>
      <w:r w:rsidRPr="00391BFF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391BFF">
        <w:rPr>
          <w:rFonts w:asciiTheme="majorBidi" w:hAnsiTheme="majorBidi" w:cstheme="majorBidi"/>
          <w:sz w:val="30"/>
          <w:szCs w:val="30"/>
        </w:rPr>
        <w:t>2562</w:t>
      </w:r>
      <w:r w:rsidRPr="00391BFF">
        <w:rPr>
          <w:rFonts w:asciiTheme="majorBidi" w:hAnsiTheme="majorBidi" w:cstheme="majorBidi"/>
          <w:sz w:val="30"/>
          <w:szCs w:val="30"/>
          <w:cs/>
        </w:rPr>
        <w:t xml:space="preserve"> กลุ่ม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391BFF">
        <w:rPr>
          <w:rFonts w:asciiTheme="majorBidi" w:hAnsiTheme="majorBidi" w:cstheme="majorBidi"/>
          <w:sz w:val="30"/>
          <w:szCs w:val="30"/>
          <w:cs/>
        </w:rPr>
        <w:t>และบริษัทได้เข้าทำสัญญาบริการต่าง ๆ กับ</w:t>
      </w:r>
      <w:r>
        <w:rPr>
          <w:rFonts w:asciiTheme="majorBidi" w:hAnsiTheme="majorBidi" w:cstheme="majorBidi" w:hint="cs"/>
          <w:sz w:val="30"/>
          <w:szCs w:val="30"/>
          <w:cs/>
        </w:rPr>
        <w:t>บุคคลและ</w:t>
      </w:r>
      <w:r w:rsidRPr="00391BFF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โดยมีรายละเอียดดังต่อไปนี้</w:t>
      </w:r>
    </w:p>
    <w:p w14:paraId="0EBECB33" w14:textId="77777777" w:rsidR="00A97E05" w:rsidRPr="00391BFF" w:rsidRDefault="00A97E05" w:rsidP="00A97E05">
      <w:pPr>
        <w:ind w:left="72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C69991" w14:textId="1A2521E2" w:rsidR="00702B34" w:rsidRPr="00702B34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2B3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702B34">
        <w:rPr>
          <w:rFonts w:asciiTheme="majorBidi" w:hAnsiTheme="majorBidi" w:cstheme="majorBidi"/>
          <w:sz w:val="30"/>
          <w:szCs w:val="30"/>
          <w:cs/>
        </w:rPr>
        <w:t>สัญญาการ</w:t>
      </w:r>
      <w:r w:rsidRPr="00702B34">
        <w:rPr>
          <w:rFonts w:asciiTheme="majorBidi" w:hAnsiTheme="majorBidi" w:cstheme="majorBidi" w:hint="cs"/>
          <w:sz w:val="30"/>
          <w:szCs w:val="30"/>
          <w:cs/>
        </w:rPr>
        <w:t xml:space="preserve">เช่าพื้นที่สำหรับจอดรถขนส่งมวลชนกับ </w:t>
      </w:r>
      <w:r w:rsidRPr="00702B34">
        <w:rPr>
          <w:rFonts w:asciiTheme="majorBidi" w:hAnsiTheme="majorBidi" w:hint="cs"/>
          <w:sz w:val="30"/>
          <w:szCs w:val="30"/>
          <w:cs/>
        </w:rPr>
        <w:t>บริษัท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ขอนแก่น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ช</w:t>
      </w:r>
      <w:r w:rsidRPr="00702B34">
        <w:rPr>
          <w:rFonts w:asciiTheme="majorBidi" w:hAnsiTheme="majorBidi"/>
          <w:sz w:val="30"/>
          <w:szCs w:val="30"/>
          <w:cs/>
        </w:rPr>
        <w:t xml:space="preserve">. </w:t>
      </w:r>
      <w:r w:rsidRPr="00702B34">
        <w:rPr>
          <w:rFonts w:asciiTheme="majorBidi" w:hAnsiTheme="majorBidi" w:hint="cs"/>
          <w:sz w:val="30"/>
          <w:szCs w:val="30"/>
          <w:cs/>
        </w:rPr>
        <w:t>ทวี</w:t>
      </w:r>
      <w:r w:rsidRPr="00702B34">
        <w:rPr>
          <w:rFonts w:asciiTheme="majorBidi" w:hAnsiTheme="majorBidi"/>
          <w:sz w:val="30"/>
          <w:szCs w:val="30"/>
          <w:cs/>
        </w:rPr>
        <w:t xml:space="preserve"> (1993) </w:t>
      </w:r>
      <w:r w:rsidRPr="00702B34">
        <w:rPr>
          <w:rFonts w:asciiTheme="majorBidi" w:hAnsiTheme="majorBidi" w:hint="cs"/>
          <w:sz w:val="30"/>
          <w:szCs w:val="30"/>
          <w:cs/>
        </w:rPr>
        <w:t xml:space="preserve">จำกัด </w:t>
      </w:r>
      <w:r w:rsidR="0043762D">
        <w:rPr>
          <w:rFonts w:asciiTheme="majorBidi" w:hAnsiTheme="majorBidi" w:hint="cs"/>
          <w:sz w:val="30"/>
          <w:szCs w:val="30"/>
          <w:cs/>
        </w:rPr>
        <w:t>เพื่อใช้ในการดำเนินงาน โดยมี</w:t>
      </w:r>
      <w:r w:rsidRPr="00702B34">
        <w:rPr>
          <w:rFonts w:asciiTheme="majorBidi" w:hAnsiTheme="majorBidi" w:hint="cs"/>
          <w:sz w:val="30"/>
          <w:szCs w:val="30"/>
          <w:cs/>
        </w:rPr>
        <w:t>อัตรา</w:t>
      </w:r>
      <w:r w:rsidR="0043762D">
        <w:rPr>
          <w:rFonts w:asciiTheme="majorBidi" w:hAnsiTheme="majorBidi" w:hint="cs"/>
          <w:sz w:val="30"/>
          <w:szCs w:val="30"/>
          <w:cs/>
        </w:rPr>
        <w:t>ค่า</w:t>
      </w:r>
      <w:r w:rsidRPr="00702B34">
        <w:rPr>
          <w:rFonts w:asciiTheme="majorBidi" w:hAnsiTheme="majorBidi" w:hint="cs"/>
          <w:sz w:val="30"/>
          <w:szCs w:val="30"/>
          <w:cs/>
        </w:rPr>
        <w:t>เช่าตามที่ตกลงกัน มีกำหนดระยะเวลา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/>
          <w:sz w:val="30"/>
          <w:szCs w:val="30"/>
        </w:rPr>
        <w:t xml:space="preserve">3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ซึ่งจะครบกำหนดภายในเดือนพฤศจิกายน</w:t>
      </w:r>
      <w:r w:rsidRPr="00702B34">
        <w:rPr>
          <w:rFonts w:asciiTheme="majorBidi" w:hAnsiTheme="majorBidi"/>
          <w:sz w:val="30"/>
          <w:szCs w:val="30"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</w:rPr>
        <w:t xml:space="preserve"> 2564 </w:t>
      </w:r>
    </w:p>
    <w:p w14:paraId="77FE3B92" w14:textId="77777777" w:rsidR="00702B34" w:rsidRPr="00702B34" w:rsidRDefault="00702B34" w:rsidP="00702B34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403F74" w14:textId="54B6690F" w:rsidR="00702B34" w:rsidRPr="00702B34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2B34">
        <w:rPr>
          <w:rFonts w:asciiTheme="majorBidi" w:hAnsiTheme="majorBidi" w:hint="cs"/>
          <w:sz w:val="30"/>
          <w:szCs w:val="30"/>
          <w:cs/>
        </w:rPr>
        <w:t>บริษัทมีสัญญาเช่าอาคารสำนักงานกับกรรมการของบริษัท สัญญา</w:t>
      </w:r>
      <w:r w:rsidR="0043762D">
        <w:rPr>
          <w:rFonts w:asciiTheme="majorBidi" w:hAnsiTheme="majorBidi" w:hint="cs"/>
          <w:sz w:val="30"/>
          <w:szCs w:val="30"/>
          <w:cs/>
        </w:rPr>
        <w:t>สามารถต่ออายุได้เป็นรายปี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จนกว่าฝ่ายหนึ่งฝ่ายใดจะบอกเลิกเป็นลายลักษณ์อักษร</w:t>
      </w:r>
    </w:p>
    <w:p w14:paraId="0ECF493E" w14:textId="77777777" w:rsidR="00702B34" w:rsidRPr="00702B34" w:rsidRDefault="00702B34" w:rsidP="00702B34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41398BFE" w14:textId="66DB15CE" w:rsidR="00702B34" w:rsidRPr="00702B34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2B3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702B34">
        <w:rPr>
          <w:rFonts w:asciiTheme="majorBidi" w:hAnsiTheme="majorBidi" w:hint="cs"/>
          <w:sz w:val="30"/>
          <w:szCs w:val="30"/>
          <w:cs/>
        </w:rPr>
        <w:t>สัญญาเช่าอาคารสำนักงานกับบริษัทย่อย</w:t>
      </w:r>
      <w:r w:rsidR="0043762D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702B34">
        <w:rPr>
          <w:rFonts w:asciiTheme="majorBidi" w:hAnsiTheme="majorBidi" w:hint="cs"/>
          <w:sz w:val="30"/>
          <w:szCs w:val="30"/>
          <w:cs/>
        </w:rPr>
        <w:t xml:space="preserve"> โดยมีกำหนดระยะเวลา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/>
          <w:sz w:val="30"/>
          <w:szCs w:val="30"/>
        </w:rPr>
        <w:t xml:space="preserve">4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ซึ่งจะครบกำหนดภายในเดือนกรกฎาคม</w:t>
      </w:r>
      <w:r w:rsidRPr="00702B34">
        <w:rPr>
          <w:rFonts w:asciiTheme="majorBidi" w:hAnsiTheme="majorBidi"/>
          <w:sz w:val="30"/>
          <w:szCs w:val="30"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</w:rPr>
        <w:t xml:space="preserve"> 2565</w:t>
      </w:r>
    </w:p>
    <w:p w14:paraId="57BC5927" w14:textId="77777777" w:rsidR="00702B34" w:rsidRPr="00702B34" w:rsidRDefault="00702B34" w:rsidP="00702B34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6FB50AC0" w14:textId="0046E721" w:rsidR="00702B34" w:rsidRPr="00E53616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2B3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702B34">
        <w:rPr>
          <w:rFonts w:asciiTheme="majorBidi" w:hAnsiTheme="majorBidi" w:hint="cs"/>
          <w:sz w:val="30"/>
          <w:szCs w:val="30"/>
          <w:cs/>
        </w:rPr>
        <w:t>สัญญาเช่าอาคารสำนักงานกับบริษัทย่อย</w:t>
      </w:r>
      <w:r w:rsidR="0043762D">
        <w:rPr>
          <w:rFonts w:asciiTheme="majorBidi" w:hAnsiTheme="majorBidi" w:hint="cs"/>
          <w:sz w:val="30"/>
          <w:szCs w:val="30"/>
          <w:cs/>
        </w:rPr>
        <w:t>แห่งหนึ่ง</w:t>
      </w:r>
      <w:r w:rsidRPr="00702B34">
        <w:rPr>
          <w:rFonts w:asciiTheme="majorBidi" w:hAnsiTheme="majorBidi" w:hint="cs"/>
          <w:sz w:val="30"/>
          <w:szCs w:val="30"/>
          <w:cs/>
        </w:rPr>
        <w:t xml:space="preserve"> โดยมีกำหนดระยะเวลา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/>
          <w:sz w:val="30"/>
          <w:szCs w:val="30"/>
        </w:rPr>
        <w:t xml:space="preserve">3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ซึ่งจะครบกำหนดภายในเดือนธันวาคม</w:t>
      </w:r>
      <w:r w:rsidRPr="00702B34">
        <w:rPr>
          <w:rFonts w:asciiTheme="majorBidi" w:hAnsiTheme="majorBidi"/>
          <w:sz w:val="30"/>
          <w:szCs w:val="30"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ปี</w:t>
      </w:r>
      <w:r w:rsidRPr="00702B34">
        <w:rPr>
          <w:rFonts w:asciiTheme="majorBidi" w:hAnsiTheme="majorBidi"/>
          <w:sz w:val="30"/>
          <w:szCs w:val="30"/>
        </w:rPr>
        <w:t xml:space="preserve"> 2564</w:t>
      </w:r>
    </w:p>
    <w:p w14:paraId="3B1D811B" w14:textId="77777777" w:rsidR="00E53616" w:rsidRPr="00E53616" w:rsidRDefault="00E53616" w:rsidP="00862D71">
      <w:pPr>
        <w:pStyle w:val="ListParagraph"/>
        <w:ind w:left="900"/>
        <w:rPr>
          <w:rFonts w:asciiTheme="majorBidi" w:hAnsiTheme="majorBidi" w:cstheme="majorBidi"/>
          <w:sz w:val="30"/>
          <w:szCs w:val="30"/>
        </w:rPr>
      </w:pPr>
    </w:p>
    <w:p w14:paraId="7F6235F9" w14:textId="77777777" w:rsidR="00702B34" w:rsidRPr="00702B34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702B34">
        <w:rPr>
          <w:rFonts w:asciiTheme="majorBidi" w:hAnsiTheme="majorBidi" w:cstheme="majorBidi" w:hint="cs"/>
          <w:sz w:val="30"/>
          <w:szCs w:val="30"/>
          <w:cs/>
        </w:rPr>
        <w:t>บริษัทมี</w:t>
      </w:r>
      <w:r w:rsidRPr="00702B34">
        <w:rPr>
          <w:rFonts w:asciiTheme="majorBidi" w:hAnsiTheme="majorBidi" w:hint="cs"/>
          <w:sz w:val="30"/>
          <w:szCs w:val="30"/>
          <w:cs/>
        </w:rPr>
        <w:t>สัญญาจ้างบริหารจัดการกับบริษัทย่อย โดยจะให้บริการในการแก้ไขปัญหาการดำเนินงาน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รวมทั้งให้ความช่วยเหลือตลอดจนให้คำแนะนำแก่การประกอบธุรกิจ</w:t>
      </w:r>
    </w:p>
    <w:p w14:paraId="2273BAFF" w14:textId="77777777" w:rsidR="00702B34" w:rsidRPr="00702B34" w:rsidRDefault="00702B34" w:rsidP="00702B34">
      <w:pPr>
        <w:pStyle w:val="ListParagraph"/>
        <w:ind w:left="900"/>
        <w:rPr>
          <w:rFonts w:asciiTheme="majorBidi" w:hAnsiTheme="majorBidi" w:cstheme="majorBidi"/>
          <w:sz w:val="30"/>
          <w:szCs w:val="30"/>
          <w:cs/>
        </w:rPr>
      </w:pPr>
    </w:p>
    <w:p w14:paraId="4CD992D1" w14:textId="37541909" w:rsidR="00702B34" w:rsidRPr="00AA28BE" w:rsidRDefault="00702B34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 w:cstheme="majorBidi"/>
          <w:sz w:val="24"/>
          <w:szCs w:val="24"/>
        </w:rPr>
      </w:pPr>
      <w:r w:rsidRPr="00702B34">
        <w:rPr>
          <w:rFonts w:asciiTheme="majorBidi" w:hAnsiTheme="majorBidi" w:hint="cs"/>
          <w:sz w:val="30"/>
          <w:szCs w:val="30"/>
          <w:cs/>
        </w:rPr>
        <w:t>บริษัทมีสัญญากับบริษัท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ขอนแก่น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ช</w:t>
      </w:r>
      <w:r w:rsidRPr="00702B34">
        <w:rPr>
          <w:rFonts w:asciiTheme="majorBidi" w:hAnsiTheme="majorBidi"/>
          <w:sz w:val="30"/>
          <w:szCs w:val="30"/>
          <w:cs/>
        </w:rPr>
        <w:t xml:space="preserve">. </w:t>
      </w:r>
      <w:r w:rsidRPr="00702B34">
        <w:rPr>
          <w:rFonts w:asciiTheme="majorBidi" w:hAnsiTheme="majorBidi" w:hint="cs"/>
          <w:sz w:val="30"/>
          <w:szCs w:val="30"/>
          <w:cs/>
        </w:rPr>
        <w:t>ทวี</w:t>
      </w:r>
      <w:r w:rsidRPr="00702B34">
        <w:rPr>
          <w:rFonts w:asciiTheme="majorBidi" w:hAnsiTheme="majorBidi"/>
          <w:sz w:val="30"/>
          <w:szCs w:val="30"/>
          <w:cs/>
        </w:rPr>
        <w:t xml:space="preserve"> (1993) </w:t>
      </w:r>
      <w:r w:rsidRPr="00702B34">
        <w:rPr>
          <w:rFonts w:asciiTheme="majorBidi" w:hAnsiTheme="majorBidi" w:hint="cs"/>
          <w:sz w:val="30"/>
          <w:szCs w:val="30"/>
          <w:cs/>
        </w:rPr>
        <w:t>จำกัด เพื่อ</w:t>
      </w:r>
      <w:r w:rsidRPr="00702B34">
        <w:rPr>
          <w:rFonts w:asciiTheme="majorBidi" w:hAnsiTheme="majorBidi" w:cstheme="majorBidi" w:hint="cs"/>
          <w:sz w:val="30"/>
          <w:szCs w:val="30"/>
          <w:cs/>
        </w:rPr>
        <w:t xml:space="preserve">ขอวงเงินสินเชื่อร่วมกันกับสถาบันการเงินแห่งหนึ่ง </w:t>
      </w:r>
      <w:r w:rsidRPr="000D02A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เป็นจำนวนเงินรวม </w:t>
      </w:r>
      <w:r w:rsidRPr="000D02AD">
        <w:rPr>
          <w:rFonts w:asciiTheme="majorBidi" w:hAnsiTheme="majorBidi" w:cstheme="majorBidi"/>
          <w:spacing w:val="-6"/>
          <w:sz w:val="30"/>
          <w:szCs w:val="30"/>
        </w:rPr>
        <w:t xml:space="preserve">70 </w:t>
      </w:r>
      <w:r w:rsidRPr="000D02AD">
        <w:rPr>
          <w:rFonts w:asciiTheme="majorBidi" w:hAnsiTheme="majorBidi" w:cstheme="majorBidi" w:hint="cs"/>
          <w:spacing w:val="-6"/>
          <w:sz w:val="30"/>
          <w:szCs w:val="30"/>
          <w:cs/>
        </w:rPr>
        <w:t>ล้านบาท โดยนำที่ดินของ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>บริษัท</w:t>
      </w:r>
      <w:r w:rsidRPr="000D02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>ขอนแก่น</w:t>
      </w:r>
      <w:r w:rsidRPr="000D02AD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>ช</w:t>
      </w:r>
      <w:r w:rsidRPr="000D02AD">
        <w:rPr>
          <w:rFonts w:asciiTheme="majorBidi" w:hAnsiTheme="majorBidi"/>
          <w:spacing w:val="-6"/>
          <w:sz w:val="30"/>
          <w:szCs w:val="30"/>
          <w:cs/>
        </w:rPr>
        <w:t xml:space="preserve">. 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>ทวี</w:t>
      </w:r>
      <w:r w:rsidRPr="000D02AD">
        <w:rPr>
          <w:rFonts w:asciiTheme="majorBidi" w:hAnsiTheme="majorBidi"/>
          <w:spacing w:val="-6"/>
          <w:sz w:val="30"/>
          <w:szCs w:val="30"/>
          <w:cs/>
        </w:rPr>
        <w:t xml:space="preserve"> (1993) 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>จำกัด มูลค่าตามบัญชี</w:t>
      </w:r>
      <w:r w:rsidRPr="000D02AD">
        <w:rPr>
          <w:rFonts w:asciiTheme="majorBidi" w:hAnsiTheme="majorBidi"/>
          <w:spacing w:val="-6"/>
          <w:sz w:val="30"/>
          <w:szCs w:val="30"/>
          <w:cs/>
        </w:rPr>
        <w:t xml:space="preserve"> 101</w:t>
      </w:r>
      <w:r w:rsidRPr="000D02AD">
        <w:rPr>
          <w:rFonts w:asciiTheme="majorBidi" w:hAnsiTheme="majorBidi" w:hint="cs"/>
          <w:spacing w:val="-6"/>
          <w:sz w:val="30"/>
          <w:szCs w:val="30"/>
          <w:cs/>
        </w:rPr>
        <w:t xml:space="preserve"> ล้านบาท</w:t>
      </w:r>
      <w:r w:rsidRPr="0076255F">
        <w:rPr>
          <w:rFonts w:asciiTheme="majorBidi" w:hAnsiTheme="majorBidi" w:hint="cs"/>
          <w:spacing w:val="6"/>
          <w:sz w:val="30"/>
          <w:szCs w:val="30"/>
          <w:cs/>
        </w:rPr>
        <w:t>ไปค้ำประกันกับสถาบันทางการเงิน และบริษัทตกลงจ่าย</w:t>
      </w:r>
      <w:r w:rsidR="00202C55" w:rsidRPr="0076255F">
        <w:rPr>
          <w:rFonts w:asciiTheme="majorBidi" w:hAnsiTheme="majorBidi" w:hint="cs"/>
          <w:spacing w:val="6"/>
          <w:sz w:val="30"/>
          <w:szCs w:val="30"/>
          <w:cs/>
        </w:rPr>
        <w:t xml:space="preserve">ค่าธรรมเนียมจำนวน </w:t>
      </w:r>
      <w:r w:rsidR="00202C55" w:rsidRPr="0076255F">
        <w:rPr>
          <w:rFonts w:asciiTheme="majorBidi" w:hAnsiTheme="majorBidi"/>
          <w:spacing w:val="6"/>
          <w:sz w:val="30"/>
          <w:szCs w:val="30"/>
        </w:rPr>
        <w:t xml:space="preserve">6 </w:t>
      </w:r>
      <w:r w:rsidR="00202C55" w:rsidRPr="0076255F">
        <w:rPr>
          <w:rFonts w:asciiTheme="majorBidi" w:hAnsiTheme="majorBidi" w:hint="cs"/>
          <w:spacing w:val="6"/>
          <w:sz w:val="30"/>
          <w:szCs w:val="30"/>
          <w:cs/>
        </w:rPr>
        <w:t>แสนบาทต่อปี</w:t>
      </w:r>
      <w:r w:rsidRPr="0076255F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76255F">
        <w:rPr>
          <w:rFonts w:asciiTheme="majorBidi" w:hAnsiTheme="majorBidi" w:hint="cs"/>
          <w:spacing w:val="6"/>
          <w:sz w:val="30"/>
          <w:szCs w:val="30"/>
          <w:cs/>
        </w:rPr>
        <w:t>ให้กับ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บริษัท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ขอนแก่น</w:t>
      </w:r>
      <w:r w:rsidRPr="00702B34">
        <w:rPr>
          <w:rFonts w:asciiTheme="majorBidi" w:hAnsiTheme="majorBidi"/>
          <w:sz w:val="30"/>
          <w:szCs w:val="30"/>
          <w:cs/>
        </w:rPr>
        <w:t xml:space="preserve"> </w:t>
      </w:r>
      <w:r w:rsidRPr="00702B34">
        <w:rPr>
          <w:rFonts w:asciiTheme="majorBidi" w:hAnsiTheme="majorBidi" w:hint="cs"/>
          <w:sz w:val="30"/>
          <w:szCs w:val="30"/>
          <w:cs/>
        </w:rPr>
        <w:t>ช</w:t>
      </w:r>
      <w:r w:rsidRPr="00702B34">
        <w:rPr>
          <w:rFonts w:asciiTheme="majorBidi" w:hAnsiTheme="majorBidi"/>
          <w:sz w:val="30"/>
          <w:szCs w:val="30"/>
          <w:cs/>
        </w:rPr>
        <w:t xml:space="preserve">. </w:t>
      </w:r>
      <w:r w:rsidRPr="00702B34">
        <w:rPr>
          <w:rFonts w:asciiTheme="majorBidi" w:hAnsiTheme="majorBidi" w:hint="cs"/>
          <w:sz w:val="30"/>
          <w:szCs w:val="30"/>
          <w:cs/>
        </w:rPr>
        <w:t>ทวี</w:t>
      </w:r>
      <w:r w:rsidRPr="00702B34">
        <w:rPr>
          <w:rFonts w:asciiTheme="majorBidi" w:hAnsiTheme="majorBidi"/>
          <w:sz w:val="30"/>
          <w:szCs w:val="30"/>
          <w:cs/>
        </w:rPr>
        <w:t xml:space="preserve"> (1993) </w:t>
      </w:r>
      <w:r w:rsidRPr="00702B34">
        <w:rPr>
          <w:rFonts w:asciiTheme="majorBidi" w:hAnsiTheme="majorBidi" w:hint="cs"/>
          <w:sz w:val="30"/>
          <w:szCs w:val="30"/>
          <w:cs/>
        </w:rPr>
        <w:t>จำกัด</w:t>
      </w:r>
    </w:p>
    <w:p w14:paraId="352EFB0C" w14:textId="77777777" w:rsidR="00AA28BE" w:rsidRPr="00AA28BE" w:rsidRDefault="00AA28BE" w:rsidP="00AA28B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14:paraId="52042439" w14:textId="50167C0E" w:rsidR="00DF66A0" w:rsidRDefault="00DF66A0" w:rsidP="001271EC">
      <w:pPr>
        <w:pStyle w:val="ListParagraph"/>
        <w:numPr>
          <w:ilvl w:val="0"/>
          <w:numId w:val="24"/>
        </w:numPr>
        <w:ind w:left="900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</w:t>
      </w:r>
      <w:r w:rsidR="00D4735B">
        <w:rPr>
          <w:rFonts w:asciiTheme="majorBidi" w:hAnsiTheme="majorBidi" w:hint="cs"/>
          <w:sz w:val="30"/>
          <w:szCs w:val="30"/>
          <w:cs/>
        </w:rPr>
        <w:t>มี</w:t>
      </w:r>
      <w:r>
        <w:rPr>
          <w:rFonts w:asciiTheme="majorBidi" w:hAnsiTheme="majorBidi" w:hint="cs"/>
          <w:sz w:val="30"/>
          <w:szCs w:val="30"/>
          <w:cs/>
        </w:rPr>
        <w:t>สัญญาให้เงินกู้ยืมระยะสั้นแก่บริษัทย่อยแห่งหนึ่ง</w:t>
      </w:r>
      <w:r w:rsidR="00371259">
        <w:rPr>
          <w:rFonts w:asciiTheme="majorBidi" w:hAnsiTheme="majorBidi" w:hint="cs"/>
          <w:sz w:val="30"/>
          <w:szCs w:val="30"/>
          <w:cs/>
        </w:rPr>
        <w:t xml:space="preserve">ในวงเงิน </w:t>
      </w:r>
      <w:r w:rsidR="003C7193">
        <w:rPr>
          <w:rFonts w:asciiTheme="majorBidi" w:hAnsiTheme="majorBidi"/>
          <w:sz w:val="30"/>
          <w:szCs w:val="30"/>
        </w:rPr>
        <w:t>270</w:t>
      </w:r>
      <w:r w:rsidR="00371259">
        <w:rPr>
          <w:rFonts w:asciiTheme="majorBidi" w:hAnsiTheme="majorBidi"/>
          <w:sz w:val="30"/>
          <w:szCs w:val="30"/>
        </w:rPr>
        <w:t xml:space="preserve"> </w:t>
      </w:r>
      <w:r w:rsidR="00371259">
        <w:rPr>
          <w:rFonts w:asciiTheme="majorBidi" w:hAnsiTheme="majorBidi" w:hint="cs"/>
          <w:sz w:val="30"/>
          <w:szCs w:val="30"/>
          <w:cs/>
        </w:rPr>
        <w:t>ล้าน</w:t>
      </w:r>
      <w:r w:rsidR="003C7193">
        <w:rPr>
          <w:rFonts w:asciiTheme="majorBidi" w:hAnsiTheme="majorBidi" w:hint="cs"/>
          <w:sz w:val="30"/>
          <w:szCs w:val="30"/>
          <w:cs/>
        </w:rPr>
        <w:t>บาท</w:t>
      </w:r>
      <w:r w:rsidR="00371259">
        <w:rPr>
          <w:rFonts w:asciiTheme="majorBidi" w:hAnsiTheme="majorBidi" w:hint="cs"/>
          <w:sz w:val="30"/>
          <w:szCs w:val="30"/>
          <w:cs/>
        </w:rPr>
        <w:t xml:space="preserve"> มีอัตราดอกเบี้ยร้อยละ </w:t>
      </w:r>
      <w:r w:rsidR="00371259">
        <w:rPr>
          <w:rFonts w:asciiTheme="majorBidi" w:hAnsiTheme="majorBidi"/>
          <w:sz w:val="30"/>
          <w:szCs w:val="30"/>
        </w:rPr>
        <w:t xml:space="preserve">7 </w:t>
      </w:r>
      <w:r w:rsidR="00371259">
        <w:rPr>
          <w:rFonts w:asciiTheme="majorBidi" w:hAnsiTheme="majorBidi" w:hint="cs"/>
          <w:sz w:val="30"/>
          <w:szCs w:val="30"/>
          <w:cs/>
        </w:rPr>
        <w:t>ต่อปี กำหนดชำระคืนเมื่อทวงถาม</w:t>
      </w:r>
    </w:p>
    <w:p w14:paraId="464E6B9E" w14:textId="77777777" w:rsidR="00FC68B9" w:rsidRPr="00FC68B9" w:rsidRDefault="00FC68B9" w:rsidP="00FC68B9">
      <w:pPr>
        <w:pStyle w:val="ListParagraph"/>
        <w:rPr>
          <w:rFonts w:asciiTheme="majorBidi" w:hAnsiTheme="majorBidi"/>
          <w:sz w:val="30"/>
          <w:szCs w:val="30"/>
          <w:cs/>
        </w:rPr>
      </w:pPr>
    </w:p>
    <w:p w14:paraId="3A846606" w14:textId="030B2AD1" w:rsidR="00102967" w:rsidRDefault="001029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lang w:val="th-TH"/>
        </w:rPr>
      </w:pPr>
      <w:r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p w14:paraId="638B139D" w14:textId="77777777" w:rsidR="007165C1" w:rsidRPr="007165C1" w:rsidRDefault="007165C1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FCBEC36" w14:textId="77777777" w:rsidR="007165C1" w:rsidRPr="007165C1" w:rsidRDefault="007165C1" w:rsidP="0071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24"/>
          <w:szCs w:val="24"/>
        </w:rPr>
      </w:pPr>
      <w:r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7165C1" w:rsidRPr="00A66401" w14:paraId="044BDC58" w14:textId="77777777" w:rsidTr="00F45CCE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5D31A7D6" w14:textId="77777777" w:rsidR="007165C1" w:rsidRPr="00A66401" w:rsidRDefault="007165C1" w:rsidP="00F45CC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009CE0" w14:textId="77777777" w:rsidR="007165C1" w:rsidRPr="00A66401" w:rsidRDefault="007165C1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138F18F1" w14:textId="77777777" w:rsidR="007165C1" w:rsidRPr="00A66401" w:rsidRDefault="007165C1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BC87AD" w14:textId="77777777" w:rsidR="007165C1" w:rsidRPr="00A66401" w:rsidRDefault="007165C1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22ADE58B" w14:textId="77777777" w:rsidR="007165C1" w:rsidRPr="00A66401" w:rsidRDefault="007165C1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65C1" w:rsidRPr="00A66401" w14:paraId="477511B6" w14:textId="77777777" w:rsidTr="00F45CCE">
        <w:trPr>
          <w:trHeight w:val="380"/>
          <w:tblHeader/>
        </w:trPr>
        <w:tc>
          <w:tcPr>
            <w:tcW w:w="3402" w:type="dxa"/>
          </w:tcPr>
          <w:p w14:paraId="259A4E0A" w14:textId="77777777" w:rsidR="007165C1" w:rsidRPr="00A66401" w:rsidRDefault="007165C1" w:rsidP="00F45CC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B09E51" w14:textId="77777777" w:rsidR="007165C1" w:rsidRPr="00A66401" w:rsidRDefault="007165C1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B6443F" w14:textId="77777777" w:rsidR="007165C1" w:rsidRPr="00A66401" w:rsidRDefault="007165C1" w:rsidP="00F45CC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3864EEEB" w14:textId="77777777" w:rsidR="007165C1" w:rsidRPr="00A66401" w:rsidRDefault="007165C1" w:rsidP="00F45CC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32E7288" w14:textId="77777777" w:rsidR="007165C1" w:rsidRPr="00A66401" w:rsidRDefault="007165C1" w:rsidP="00F45CC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77EC97FB" w14:textId="77777777" w:rsidR="007165C1" w:rsidRPr="00A66401" w:rsidRDefault="007165C1" w:rsidP="00F45CC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A8F6A73" w14:textId="77777777" w:rsidR="007165C1" w:rsidRPr="00A66401" w:rsidRDefault="007165C1" w:rsidP="00F45CC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7AF397C3" w14:textId="77777777" w:rsidR="007165C1" w:rsidRPr="00A66401" w:rsidRDefault="007165C1" w:rsidP="00F45CC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6E1219CF" w14:textId="77777777" w:rsidR="007165C1" w:rsidRPr="00A66401" w:rsidRDefault="007165C1" w:rsidP="00F45CC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7165C1" w:rsidRPr="00A66401" w14:paraId="3F5EC6EE" w14:textId="77777777" w:rsidTr="00F45CCE">
        <w:trPr>
          <w:tblHeader/>
        </w:trPr>
        <w:tc>
          <w:tcPr>
            <w:tcW w:w="3402" w:type="dxa"/>
          </w:tcPr>
          <w:p w14:paraId="7135422A" w14:textId="77777777" w:rsidR="007165C1" w:rsidRPr="00A66401" w:rsidRDefault="007165C1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2338374D" w14:textId="77777777" w:rsidR="007165C1" w:rsidRPr="00A66401" w:rsidRDefault="007165C1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3EAE4A22" w14:textId="77777777" w:rsidR="007165C1" w:rsidRPr="00A66401" w:rsidRDefault="007165C1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C5A91" w:rsidRPr="00A66401" w14:paraId="478A4BD9" w14:textId="77777777" w:rsidTr="00F45CCE">
        <w:tc>
          <w:tcPr>
            <w:tcW w:w="3402" w:type="dxa"/>
          </w:tcPr>
          <w:p w14:paraId="3202645D" w14:textId="67F1B296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270" w:type="dxa"/>
          </w:tcPr>
          <w:p w14:paraId="20D11DB4" w14:textId="77777777" w:rsidR="00EC5A91" w:rsidRPr="00A66401" w:rsidRDefault="00EC5A91" w:rsidP="00EC5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16D34AC" w14:textId="612A13B4" w:rsidR="00EC5A91" w:rsidRPr="00A66401" w:rsidRDefault="00365954" w:rsidP="0054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258A5964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7941FEE" w14:textId="509A8BD7" w:rsidR="00EC5A91" w:rsidRPr="00A66401" w:rsidRDefault="00365954" w:rsidP="00B2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1899B5B2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BDC2509" w14:textId="23BFE940" w:rsidR="00EC5A91" w:rsidRPr="00A66401" w:rsidRDefault="00365954" w:rsidP="0054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2785AD07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4BA874" w14:textId="085777E1" w:rsidR="00EC5A91" w:rsidRPr="00A66401" w:rsidRDefault="00365954" w:rsidP="00B2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EC5A91" w:rsidRPr="00A66401" w14:paraId="4C0CAF96" w14:textId="77777777" w:rsidTr="00F45CCE">
        <w:tc>
          <w:tcPr>
            <w:tcW w:w="3402" w:type="dxa"/>
          </w:tcPr>
          <w:p w14:paraId="1F8C9847" w14:textId="16839045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270" w:type="dxa"/>
          </w:tcPr>
          <w:p w14:paraId="6FBAAA77" w14:textId="77777777" w:rsidR="00EC5A91" w:rsidRPr="00A66401" w:rsidRDefault="00EC5A91" w:rsidP="00EC5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672A8CCA" w14:textId="67F11ED8" w:rsidR="00EC5A91" w:rsidRPr="00A6640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12,388</w:t>
            </w:r>
          </w:p>
        </w:tc>
        <w:tc>
          <w:tcPr>
            <w:tcW w:w="270" w:type="dxa"/>
          </w:tcPr>
          <w:p w14:paraId="6668216F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D7896C" w14:textId="1CD00A70" w:rsidR="00EC5A91" w:rsidRPr="00A66401" w:rsidRDefault="00B20D16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EBFD5DE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7C731F" w14:textId="1043B604" w:rsidR="00EC5A91" w:rsidRPr="00A6640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12,196</w:t>
            </w:r>
          </w:p>
        </w:tc>
        <w:tc>
          <w:tcPr>
            <w:tcW w:w="270" w:type="dxa"/>
          </w:tcPr>
          <w:p w14:paraId="2159656C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94AF0E" w14:textId="63BD2566" w:rsidR="00EC5A91" w:rsidRPr="00A66401" w:rsidRDefault="00B20D16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C5A91" w:rsidRPr="00A66401">
              <w:rPr>
                <w:rFonts w:ascii="Angsana New" w:hAnsi="Angsana New" w:hint="cs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EC5A91" w:rsidRPr="00A66401" w14:paraId="758A628F" w14:textId="77777777" w:rsidTr="00F45CCE">
        <w:tc>
          <w:tcPr>
            <w:tcW w:w="3402" w:type="dxa"/>
          </w:tcPr>
          <w:p w14:paraId="1FC6CD6E" w14:textId="7AA79669" w:rsidR="00EC5A91" w:rsidRPr="00623946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270" w:type="dxa"/>
          </w:tcPr>
          <w:p w14:paraId="28C3C450" w14:textId="77777777" w:rsidR="00EC5A91" w:rsidRPr="00A66401" w:rsidRDefault="00EC5A91" w:rsidP="00EC5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794EF23F" w14:textId="2C06DB94" w:rsidR="00EC5A9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4B05C23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CB914A" w14:textId="091F7B9E" w:rsidR="00EC5A91" w:rsidRPr="00A66401" w:rsidRDefault="00B20D16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0891B747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930C7C7" w14:textId="7A50CA48" w:rsidR="00EC5A9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3F6D04D8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5FAD5B" w14:textId="24B70B53" w:rsidR="00EC5A91" w:rsidRPr="00A66401" w:rsidRDefault="00B20D16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EC5A91" w:rsidRPr="00A66401" w14:paraId="41985CFE" w14:textId="77777777" w:rsidTr="00F45CCE">
        <w:tc>
          <w:tcPr>
            <w:tcW w:w="3402" w:type="dxa"/>
            <w:tcBorders>
              <w:top w:val="nil"/>
              <w:bottom w:val="nil"/>
            </w:tcBorders>
          </w:tcPr>
          <w:p w14:paraId="5A6D4FDE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9DE7AB" w14:textId="77777777" w:rsidR="00EC5A91" w:rsidRPr="00A66401" w:rsidRDefault="00EC5A91" w:rsidP="00EC5A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D53CC" w14:textId="4115EFCD" w:rsidR="00EC5A91" w:rsidRPr="00A6640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12,9</w:t>
            </w:r>
            <w:r w:rsidR="001A1B2B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14C0A8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FB722" w14:textId="32E0E1C6" w:rsidR="00EC5A91" w:rsidRPr="00A66401" w:rsidRDefault="00B20D16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566134">
              <w:rPr>
                <w:rFonts w:ascii="Angsana New" w:hAnsi="Angsana New"/>
                <w:b/>
                <w:bCs/>
                <w:sz w:val="30"/>
                <w:szCs w:val="30"/>
              </w:rPr>
              <w:t>712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9185D7" w14:textId="77777777" w:rsidR="00EC5A91" w:rsidRPr="00A66401" w:rsidRDefault="00EC5A91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C877ED" w14:textId="7DFA5F60" w:rsidR="00EC5A91" w:rsidRPr="00A66401" w:rsidRDefault="00545D15" w:rsidP="00EC5A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</w:t>
            </w:r>
            <w:r w:rsidR="001A1B2B">
              <w:rPr>
                <w:rFonts w:ascii="Angsana New" w:hAnsi="Angsana New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AD8B73" w14:textId="77777777" w:rsidR="00EC5A91" w:rsidRPr="00A66401" w:rsidRDefault="00EC5A91" w:rsidP="00EC5A91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B9823" w14:textId="7A589DA9" w:rsidR="00EC5A91" w:rsidRPr="00A66401" w:rsidRDefault="00B20D16" w:rsidP="00B2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3,631</w:t>
            </w:r>
            <w:r w:rsidR="00EC5A91"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</w:p>
        </w:tc>
      </w:tr>
    </w:tbl>
    <w:p w14:paraId="47BE11FE" w14:textId="61C5232D" w:rsidR="008A21DE" w:rsidRDefault="008A21DE" w:rsidP="0071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841E23E" w14:textId="2008C7B0" w:rsidR="00562CEB" w:rsidRPr="00A66401" w:rsidRDefault="00562CEB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color w:val="000000"/>
          <w:sz w:val="30"/>
          <w:szCs w:val="30"/>
          <w:cs/>
        </w:rPr>
        <w:t>ลูกหนี้</w:t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การค้า</w:t>
      </w:r>
      <w:r w:rsidR="00A76048"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และลูกหนี้อื่น</w:t>
      </w:r>
    </w:p>
    <w:p w14:paraId="42914A0D" w14:textId="77777777" w:rsidR="00562CEB" w:rsidRPr="00212126" w:rsidRDefault="00562CEB" w:rsidP="00562CEB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8982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270"/>
        <w:gridCol w:w="1170"/>
        <w:gridCol w:w="270"/>
        <w:gridCol w:w="1080"/>
        <w:gridCol w:w="270"/>
        <w:gridCol w:w="1080"/>
        <w:gridCol w:w="270"/>
        <w:gridCol w:w="1170"/>
      </w:tblGrid>
      <w:tr w:rsidR="00A51002" w:rsidRPr="00A66401" w14:paraId="31A3C76D" w14:textId="77777777" w:rsidTr="001F314F">
        <w:trPr>
          <w:tblHeader/>
        </w:trPr>
        <w:tc>
          <w:tcPr>
            <w:tcW w:w="3402" w:type="dxa"/>
            <w:tcBorders>
              <w:top w:val="nil"/>
              <w:bottom w:val="nil"/>
            </w:tcBorders>
          </w:tcPr>
          <w:p w14:paraId="5AD2B348" w14:textId="77777777" w:rsidR="00A51002" w:rsidRPr="00A66401" w:rsidRDefault="00A51002" w:rsidP="00F250F7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34B3D6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60E3FB0C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2E130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bottom w:val="nil"/>
            </w:tcBorders>
          </w:tcPr>
          <w:p w14:paraId="4625C282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1002" w:rsidRPr="00A66401" w14:paraId="5C4AB12E" w14:textId="77777777" w:rsidTr="001F314F">
        <w:trPr>
          <w:trHeight w:val="380"/>
          <w:tblHeader/>
        </w:trPr>
        <w:tc>
          <w:tcPr>
            <w:tcW w:w="3402" w:type="dxa"/>
          </w:tcPr>
          <w:p w14:paraId="2E0BB689" w14:textId="77777777" w:rsidR="00A51002" w:rsidRPr="00A66401" w:rsidRDefault="00A51002" w:rsidP="00FF58AE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678A5" w14:textId="77777777" w:rsidR="00A51002" w:rsidRPr="00A66401" w:rsidRDefault="00A51002" w:rsidP="00FF58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2F0160" w14:textId="77777777" w:rsidR="00A51002" w:rsidRPr="00A66401" w:rsidRDefault="00A51002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14:paraId="26547287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0BA76CB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6C1220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3900414C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59D5DB1F" w14:textId="77777777" w:rsidR="00A51002" w:rsidRPr="00A66401" w:rsidRDefault="00A51002" w:rsidP="00FF58AE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7C441E48" w14:textId="77777777" w:rsidR="00A51002" w:rsidRPr="00A66401" w:rsidRDefault="008E53DC" w:rsidP="00FF58AE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A5100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A51002" w:rsidRPr="00A66401" w14:paraId="2F452F46" w14:textId="77777777" w:rsidTr="001F314F">
        <w:trPr>
          <w:tblHeader/>
        </w:trPr>
        <w:tc>
          <w:tcPr>
            <w:tcW w:w="3402" w:type="dxa"/>
          </w:tcPr>
          <w:p w14:paraId="387C29D2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E5D3DA6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A12D369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51002" w:rsidRPr="00A66401" w14:paraId="4CD7E212" w14:textId="77777777" w:rsidTr="001F314F">
        <w:tc>
          <w:tcPr>
            <w:tcW w:w="3402" w:type="dxa"/>
          </w:tcPr>
          <w:p w14:paraId="0C3358E4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28E5C8BE" w14:textId="77777777" w:rsidR="00A51002" w:rsidRPr="00A66401" w:rsidRDefault="00A5100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1252F76B" w14:textId="77777777" w:rsidR="00A51002" w:rsidRPr="00A66401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3EA87E9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6CA66D" w14:textId="77777777" w:rsidR="00A51002" w:rsidRPr="00A66401" w:rsidRDefault="00A51002" w:rsidP="00F250F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396098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A3B5526" w14:textId="77777777" w:rsidR="00A51002" w:rsidRPr="00A66401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13E79E8" w14:textId="77777777" w:rsidR="00A51002" w:rsidRPr="00A66401" w:rsidRDefault="00A51002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D790B9" w14:textId="77777777" w:rsidR="00A51002" w:rsidRPr="00A66401" w:rsidRDefault="00A51002" w:rsidP="00F250F7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A66401" w14:paraId="333849AE" w14:textId="77777777" w:rsidTr="001F314F">
        <w:tc>
          <w:tcPr>
            <w:tcW w:w="3402" w:type="dxa"/>
          </w:tcPr>
          <w:p w14:paraId="1108B6B7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 w:right="-10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16564CB8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07C9F834" w14:textId="140FF1DD" w:rsidR="00A51002" w:rsidRPr="00A66401" w:rsidRDefault="0047489B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253,836</w:t>
            </w:r>
          </w:p>
        </w:tc>
        <w:tc>
          <w:tcPr>
            <w:tcW w:w="270" w:type="dxa"/>
          </w:tcPr>
          <w:p w14:paraId="6A438FB2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EC9155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259,221</w:t>
            </w:r>
          </w:p>
        </w:tc>
        <w:tc>
          <w:tcPr>
            <w:tcW w:w="270" w:type="dxa"/>
          </w:tcPr>
          <w:p w14:paraId="5A90326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8EAB963" w14:textId="0CE5030F" w:rsidR="00A51002" w:rsidRPr="00A66401" w:rsidRDefault="00B67609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  <w:r w:rsidR="0047489B">
              <w:rPr>
                <w:rFonts w:ascii="Angsana New" w:hAnsi="Angsana New"/>
                <w:sz w:val="30"/>
                <w:szCs w:val="30"/>
              </w:rPr>
              <w:t>6,691</w:t>
            </w:r>
          </w:p>
        </w:tc>
        <w:tc>
          <w:tcPr>
            <w:tcW w:w="270" w:type="dxa"/>
          </w:tcPr>
          <w:p w14:paraId="0FD7039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B1EF5B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198,334</w:t>
            </w:r>
          </w:p>
        </w:tc>
      </w:tr>
      <w:tr w:rsidR="00A51002" w:rsidRPr="00A66401" w14:paraId="729246D0" w14:textId="77777777" w:rsidTr="001F314F">
        <w:tc>
          <w:tcPr>
            <w:tcW w:w="3402" w:type="dxa"/>
          </w:tcPr>
          <w:p w14:paraId="116F66F7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14:paraId="79CDC188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867A43" w14:textId="5D61732F" w:rsidR="00A51002" w:rsidRPr="00A66401" w:rsidRDefault="00B67609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129,724</w:t>
            </w:r>
          </w:p>
        </w:tc>
        <w:tc>
          <w:tcPr>
            <w:tcW w:w="270" w:type="dxa"/>
          </w:tcPr>
          <w:p w14:paraId="730D3FEB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E5A0392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319,98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E47D2C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6DF4DB" w14:textId="61DFFE78" w:rsidR="00A51002" w:rsidRPr="00A66401" w:rsidRDefault="00B67609" w:rsidP="00ED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91,596</w:t>
            </w:r>
          </w:p>
        </w:tc>
        <w:tc>
          <w:tcPr>
            <w:tcW w:w="270" w:type="dxa"/>
          </w:tcPr>
          <w:p w14:paraId="69576A3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92DF6D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314,89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A51002" w:rsidRPr="00A66401" w14:paraId="3398BEDB" w14:textId="77777777" w:rsidTr="001F314F">
        <w:tc>
          <w:tcPr>
            <w:tcW w:w="3402" w:type="dxa"/>
          </w:tcPr>
          <w:p w14:paraId="70B3A12E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63B5939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DDAAEC2" w14:textId="07CFDD37" w:rsidR="00A51002" w:rsidRPr="00A66401" w:rsidRDefault="00B67609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3,560</w:t>
            </w:r>
          </w:p>
        </w:tc>
        <w:tc>
          <w:tcPr>
            <w:tcW w:w="270" w:type="dxa"/>
          </w:tcPr>
          <w:p w14:paraId="696F142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65078A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579,20</w:t>
            </w:r>
            <w:r w:rsidR="00D10316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FDF1E22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5D93F8DC" w14:textId="67390F62" w:rsidR="00A51002" w:rsidRPr="00A66401" w:rsidRDefault="00B67609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8,287</w:t>
            </w:r>
          </w:p>
        </w:tc>
        <w:tc>
          <w:tcPr>
            <w:tcW w:w="270" w:type="dxa"/>
          </w:tcPr>
          <w:p w14:paraId="10BEE92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0703B08D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513,227</w:t>
            </w:r>
          </w:p>
        </w:tc>
      </w:tr>
      <w:tr w:rsidR="00A51002" w:rsidRPr="00A66401" w14:paraId="56A4C2C6" w14:textId="77777777" w:rsidTr="001F314F">
        <w:tc>
          <w:tcPr>
            <w:tcW w:w="3402" w:type="dxa"/>
            <w:tcBorders>
              <w:bottom w:val="nil"/>
            </w:tcBorders>
          </w:tcPr>
          <w:p w14:paraId="05DEA2CA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  <w:tcBorders>
              <w:bottom w:val="nil"/>
            </w:tcBorders>
          </w:tcPr>
          <w:p w14:paraId="4917E0F2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41D7B48" w14:textId="7BF46F44" w:rsidR="00A51002" w:rsidRPr="00A66401" w:rsidRDefault="00B67609" w:rsidP="00C55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64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A0F4B0D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BF2004" w14:textId="77777777" w:rsidR="00A51002" w:rsidRPr="00A66401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(18,60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5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2A3C21AE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E4DD16" w14:textId="4A220E93" w:rsidR="00A51002" w:rsidRPr="00A66401" w:rsidRDefault="00B67609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2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6A027CC4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795AFE" w14:textId="77777777" w:rsidR="00A51002" w:rsidRPr="00A66401" w:rsidRDefault="002C299C" w:rsidP="00F06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A51002" w:rsidRPr="00A66401">
              <w:rPr>
                <w:rFonts w:ascii="Angsana New" w:hAnsi="Angsana New" w:hint="cs"/>
                <w:sz w:val="30"/>
                <w:szCs w:val="30"/>
              </w:rPr>
              <w:t>(17,628)</w:t>
            </w:r>
          </w:p>
        </w:tc>
      </w:tr>
      <w:tr w:rsidR="00A51002" w:rsidRPr="00A66401" w14:paraId="28307745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09D1138E" w14:textId="77777777" w:rsidR="00A51002" w:rsidRPr="00A66401" w:rsidRDefault="00A51002" w:rsidP="00032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E7D819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5A02AF" w14:textId="05734DDB" w:rsidR="00A51002" w:rsidRPr="00A66401" w:rsidRDefault="00B67609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1,110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25D7FA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B7AF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560,603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0869AE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CB3B43" w14:textId="18E5B2EE" w:rsidR="00A51002" w:rsidRPr="00A66401" w:rsidRDefault="00B67609" w:rsidP="00833D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AD4756" w14:textId="77777777" w:rsidR="00A51002" w:rsidRPr="00A66401" w:rsidRDefault="00A51002" w:rsidP="00A96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96B1D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495,59</w:t>
            </w:r>
            <w:r w:rsidR="00D10316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  <w:tr w:rsidR="00A51002" w:rsidRPr="00A66401" w14:paraId="7DFD7051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7DC7CCF3" w14:textId="77777777" w:rsidR="00593DD0" w:rsidRPr="00FC6999" w:rsidRDefault="00593DD0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750E735F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6CEF55" w14:textId="77777777" w:rsidR="00A51002" w:rsidRPr="00A66401" w:rsidRDefault="00A51002" w:rsidP="001C0A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C267867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E5F02B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3B78E9" w14:textId="77777777" w:rsidR="00A51002" w:rsidRPr="00A66401" w:rsidRDefault="00A51002" w:rsidP="007B107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A73EF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5E8A3E" w14:textId="77777777" w:rsidR="00A51002" w:rsidRPr="00A66401" w:rsidRDefault="00A51002" w:rsidP="001C0A32">
            <w:pPr>
              <w:pStyle w:val="acctfourfigures"/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EA2E15" w14:textId="77777777" w:rsidR="00A51002" w:rsidRPr="00A66401" w:rsidRDefault="00A51002" w:rsidP="001C0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9F6D95C" w14:textId="77777777" w:rsidR="00A51002" w:rsidRPr="00A66401" w:rsidRDefault="00A51002" w:rsidP="007B1072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A51002" w:rsidRPr="00A66401" w14:paraId="7F560996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7ECAC1B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769812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7B4B77E" w14:textId="5FB163A3" w:rsidR="00A51002" w:rsidRPr="00A66401" w:rsidRDefault="008A41AC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  <w:r w:rsidR="00B6760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F02528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CE34D7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69,11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6CDF69E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67AF56C" w14:textId="7FFB55F6" w:rsidR="00A51002" w:rsidRPr="00A66401" w:rsidRDefault="00477D42" w:rsidP="00ED5D29">
            <w:pPr>
              <w:pStyle w:val="acctfourfigures"/>
              <w:spacing w:line="240" w:lineRule="atLeast"/>
              <w:ind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</w:t>
            </w:r>
            <w:r w:rsidR="00B67609">
              <w:rPr>
                <w:rFonts w:ascii="Angsana New" w:hAnsi="Angsana New"/>
                <w:sz w:val="30"/>
                <w:szCs w:val="30"/>
                <w:lang w:bidi="th-TH"/>
              </w:rPr>
              <w:t>,2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="003C7193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60AE6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C7CEB27" w14:textId="77777777" w:rsidR="00A51002" w:rsidRPr="00A66401" w:rsidRDefault="00774D80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75" w:firstLine="3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A51002" w:rsidRPr="00A66401">
              <w:rPr>
                <w:rFonts w:ascii="Angsana New" w:hAnsi="Angsana New"/>
                <w:sz w:val="30"/>
                <w:szCs w:val="30"/>
              </w:rPr>
              <w:t>66,639</w:t>
            </w:r>
          </w:p>
        </w:tc>
      </w:tr>
      <w:tr w:rsidR="00A51002" w:rsidRPr="00A66401" w14:paraId="35F30507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22BAB834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96E57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4AFC6F" w14:textId="2BEF7415" w:rsidR="00A51002" w:rsidRPr="00A66401" w:rsidRDefault="00626B2B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C72FF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,288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C31FD7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A95C11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90,72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DAD4D" w14:textId="77777777" w:rsidR="00A51002" w:rsidRPr="00A66401" w:rsidRDefault="00A51002" w:rsidP="00D84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762E347E" w14:textId="227FFC3F" w:rsidR="00A51002" w:rsidRPr="00A66401" w:rsidRDefault="00C72FF1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626B2B">
              <w:rPr>
                <w:rFonts w:ascii="Angsana New" w:hAnsi="Angsana New"/>
                <w:sz w:val="30"/>
                <w:szCs w:val="30"/>
              </w:rPr>
              <w:t>,944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A0B796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</w:tcPr>
          <w:p w14:paraId="61AFF265" w14:textId="77777777" w:rsidR="00A51002" w:rsidRPr="00A66401" w:rsidRDefault="00774D80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left="-108" w:right="75" w:firstLine="3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A51002" w:rsidRPr="00A66401">
              <w:rPr>
                <w:rFonts w:ascii="Angsana New" w:hAnsi="Angsana New"/>
                <w:sz w:val="30"/>
                <w:szCs w:val="30"/>
              </w:rPr>
              <w:t>89,547</w:t>
            </w:r>
          </w:p>
        </w:tc>
      </w:tr>
      <w:tr w:rsidR="00A51002" w:rsidRPr="00A66401" w14:paraId="748E3245" w14:textId="77777777" w:rsidTr="00A95E7A">
        <w:tc>
          <w:tcPr>
            <w:tcW w:w="3402" w:type="dxa"/>
            <w:tcBorders>
              <w:top w:val="nil"/>
              <w:bottom w:val="nil"/>
            </w:tcBorders>
          </w:tcPr>
          <w:p w14:paraId="4714AC71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284F27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17EC8" w14:textId="6A991D8D" w:rsidR="00A51002" w:rsidRPr="00A66401" w:rsidRDefault="003C7193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</w:t>
            </w:r>
            <w:r w:rsidR="00626B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19A2FC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E7FB5" w14:textId="77777777" w:rsidR="00A51002" w:rsidRPr="00C97E6E" w:rsidRDefault="00A5100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E6E">
              <w:rPr>
                <w:rFonts w:ascii="Angsana New" w:hAnsi="Angsana New"/>
                <w:b/>
                <w:bCs/>
                <w:sz w:val="30"/>
                <w:szCs w:val="30"/>
              </w:rPr>
              <w:t>159,8</w:t>
            </w:r>
            <w:r w:rsidR="008D599C" w:rsidRPr="00C97E6E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C5F449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394A78" w14:textId="356D2B51" w:rsidR="00A51002" w:rsidRPr="00A66401" w:rsidRDefault="00477D42" w:rsidP="00EA7B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626B2B"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3C719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EAAF0B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F49FD7C" w14:textId="77777777" w:rsidR="00A51002" w:rsidRPr="00A66401" w:rsidRDefault="00A5100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75" w:firstLine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  <w:tr w:rsidR="00A51002" w:rsidRPr="00A66401" w14:paraId="25EF89C4" w14:textId="77777777" w:rsidTr="0099644D">
        <w:tc>
          <w:tcPr>
            <w:tcW w:w="3402" w:type="dxa"/>
            <w:tcBorders>
              <w:top w:val="nil"/>
              <w:bottom w:val="nil"/>
            </w:tcBorders>
          </w:tcPr>
          <w:p w14:paraId="0E2B7210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C37FFE" w14:textId="77777777" w:rsidR="00A51002" w:rsidRPr="00A66401" w:rsidRDefault="00A51002" w:rsidP="00D972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2053E" w14:textId="257A1508" w:rsidR="00A51002" w:rsidRPr="00A66401" w:rsidRDefault="003C7193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  <w:r w:rsidR="00626B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010C9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0D333" w14:textId="77777777" w:rsidR="00A51002" w:rsidRPr="00A66401" w:rsidRDefault="00A5100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720,44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631FBF" w14:textId="77777777" w:rsidR="00A51002" w:rsidRPr="00A66401" w:rsidRDefault="00A51002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C5C285" w14:textId="3142F685" w:rsidR="00A51002" w:rsidRPr="00A66401" w:rsidRDefault="00626B2B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7D42">
              <w:rPr>
                <w:rFonts w:ascii="Angsana New" w:hAnsi="Angsana New"/>
                <w:b/>
                <w:bCs/>
                <w:sz w:val="30"/>
                <w:szCs w:val="30"/>
              </w:rPr>
              <w:t>64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77D42">
              <w:rPr>
                <w:rFonts w:ascii="Angsana New" w:hAnsi="Angsana New"/>
                <w:b/>
                <w:bCs/>
                <w:sz w:val="30"/>
                <w:szCs w:val="30"/>
              </w:rPr>
              <w:t>003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C443E2" w14:textId="77777777" w:rsidR="00A51002" w:rsidRPr="00A66401" w:rsidRDefault="00A51002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6CE73B" w14:textId="77777777" w:rsidR="00A51002" w:rsidRPr="00A66401" w:rsidRDefault="002C299C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firstLine="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</w:t>
            </w:r>
            <w:r w:rsidR="00A51002" w:rsidRPr="00A664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651,785 </w:t>
            </w:r>
          </w:p>
        </w:tc>
      </w:tr>
      <w:tr w:rsidR="00A72AF3" w:rsidRPr="00A66401" w14:paraId="74654EE0" w14:textId="77777777" w:rsidTr="00A72AF3">
        <w:tc>
          <w:tcPr>
            <w:tcW w:w="6192" w:type="dxa"/>
            <w:gridSpan w:val="5"/>
            <w:tcBorders>
              <w:top w:val="nil"/>
              <w:bottom w:val="nil"/>
            </w:tcBorders>
            <w:vAlign w:val="center"/>
          </w:tcPr>
          <w:p w14:paraId="4FEACD3F" w14:textId="77777777" w:rsidR="00C45E45" w:rsidRPr="00A66401" w:rsidRDefault="00C45E45" w:rsidP="00C45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74"/>
              </w:tabs>
              <w:rPr>
                <w:rFonts w:ascii="Angsana New" w:hAnsi="Angsana New"/>
                <w:sz w:val="16"/>
                <w:szCs w:val="16"/>
              </w:rPr>
            </w:pPr>
          </w:p>
          <w:p w14:paraId="72694FB2" w14:textId="4DED285E" w:rsidR="00A72AF3" w:rsidRPr="00A66401" w:rsidRDefault="003453D6" w:rsidP="0011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A72AF3" w:rsidRPr="00A66401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="00CA5F0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2AF3" w:rsidRPr="00A66401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36556" w14:textId="77777777" w:rsidR="00A72AF3" w:rsidRPr="00A66401" w:rsidRDefault="00A72AF3" w:rsidP="00D97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</w:tcPr>
          <w:p w14:paraId="61F36FE1" w14:textId="77777777" w:rsidR="00A72AF3" w:rsidRPr="00A66401" w:rsidRDefault="00A72AF3" w:rsidP="002C29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17EA32" w14:textId="77777777" w:rsidR="00A72AF3" w:rsidRPr="00A66401" w:rsidRDefault="00A72AF3" w:rsidP="00B87279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</w:tcPr>
          <w:p w14:paraId="578069BD" w14:textId="77777777" w:rsidR="00A72AF3" w:rsidRPr="00A66401" w:rsidRDefault="00A72AF3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8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014FF" w:rsidRPr="00A66401" w14:paraId="0C9D6DB1" w14:textId="77777777" w:rsidTr="001F314F">
        <w:tc>
          <w:tcPr>
            <w:tcW w:w="3402" w:type="dxa"/>
            <w:tcBorders>
              <w:top w:val="nil"/>
              <w:bottom w:val="nil"/>
            </w:tcBorders>
          </w:tcPr>
          <w:p w14:paraId="6D8FD1B2" w14:textId="4A63CC9E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FC6999"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="004D5810">
              <w:rPr>
                <w:rFonts w:ascii="Angsana New" w:hAnsi="Angsana New" w:hint="cs"/>
                <w:sz w:val="30"/>
                <w:szCs w:val="30"/>
                <w:cs/>
              </w:rPr>
              <w:t>ี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FC6999">
              <w:rPr>
                <w:rFonts w:ascii="Angsana New" w:hAnsi="Angsana New"/>
                <w:sz w:val="30"/>
                <w:szCs w:val="30"/>
              </w:rPr>
              <w:t>1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C6999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6C9047" w14:textId="77777777" w:rsidR="00F014FF" w:rsidRPr="00A66401" w:rsidRDefault="00F014FF" w:rsidP="00F01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122300B" w14:textId="534F47D3" w:rsidR="00F014FF" w:rsidRPr="00A66401" w:rsidRDefault="00DE7FCE" w:rsidP="00DE7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16,155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99FD05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2D5A6CE" w14:textId="468F0544" w:rsidR="00F014FF" w:rsidRPr="00A66401" w:rsidRDefault="0047489B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6CFE35" w14:textId="77777777" w:rsidR="00F014FF" w:rsidRPr="00A66401" w:rsidRDefault="00F014FF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495AC610" w14:textId="1DF234F9" w:rsidR="00F014FF" w:rsidRPr="00A66401" w:rsidRDefault="00DE7FCE" w:rsidP="00DE7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16,154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6D1E11" w14:textId="77777777" w:rsidR="00F014FF" w:rsidRPr="00A66401" w:rsidRDefault="00F014FF" w:rsidP="00F014FF">
            <w:pPr>
              <w:pStyle w:val="acctfourfigures"/>
              <w:spacing w:line="240" w:lineRule="atLeast"/>
              <w:ind w:right="-1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nil"/>
              <w:bottom w:val="double" w:sz="4" w:space="0" w:color="auto"/>
            </w:tcBorders>
          </w:tcPr>
          <w:p w14:paraId="09A4A6BE" w14:textId="7354321F" w:rsidR="00F014FF" w:rsidRPr="00A66401" w:rsidRDefault="0047489B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75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15,324</w:t>
            </w:r>
          </w:p>
        </w:tc>
      </w:tr>
    </w:tbl>
    <w:p w14:paraId="7ECC76A1" w14:textId="7916712C" w:rsidR="001C0A32" w:rsidRDefault="001C0A32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14:paraId="6D009945" w14:textId="09576DDA" w:rsidR="00DF4D37" w:rsidRDefault="00DF4D37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14:paraId="7A1E005C" w14:textId="77777777" w:rsidR="00AD0795" w:rsidRDefault="00AD0795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14:paraId="04EFF627" w14:textId="77777777" w:rsidR="00562CEB" w:rsidRPr="00A66401" w:rsidRDefault="005B3C09" w:rsidP="009A35F3">
      <w:pPr>
        <w:pStyle w:val="a"/>
        <w:tabs>
          <w:tab w:val="clear" w:pos="1080"/>
          <w:tab w:val="left" w:pos="5115"/>
        </w:tabs>
        <w:ind w:firstLine="540"/>
        <w:jc w:val="both"/>
        <w:rPr>
          <w:rFonts w:ascii="Angsana New" w:hAnsi="Angsana New" w:cs="Angsana New"/>
          <w:lang w:val="en-US"/>
        </w:rPr>
      </w:pPr>
      <w:r w:rsidRPr="00A66401">
        <w:rPr>
          <w:rFonts w:ascii="Angsana New" w:hAnsi="Angsana New" w:cs="Angsana New"/>
          <w:lang w:val="en-US"/>
        </w:rPr>
        <w:lastRenderedPageBreak/>
        <w:t xml:space="preserve">  </w:t>
      </w:r>
      <w:r w:rsidR="00562CEB" w:rsidRPr="00A66401">
        <w:rPr>
          <w:rFonts w:ascii="Angsana New" w:hAnsi="Angsana New" w:cs="Angsana New"/>
          <w:cs/>
          <w:lang w:val="en-US"/>
        </w:rPr>
        <w:t>การวิเคราะห์อายุของลูกหนี้การค้า มีดังนี้</w:t>
      </w:r>
      <w:r w:rsidR="00562CEB" w:rsidRPr="00A66401">
        <w:rPr>
          <w:rFonts w:ascii="Angsana New" w:hAnsi="Angsana New" w:cs="Angsana New"/>
          <w:cs/>
          <w:lang w:val="en-US"/>
        </w:rPr>
        <w:tab/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41"/>
        <w:gridCol w:w="1348"/>
        <w:gridCol w:w="270"/>
        <w:gridCol w:w="1352"/>
        <w:gridCol w:w="269"/>
        <w:gridCol w:w="1263"/>
        <w:gridCol w:w="261"/>
        <w:gridCol w:w="1268"/>
      </w:tblGrid>
      <w:tr w:rsidR="00B87279" w:rsidRPr="00A66401" w14:paraId="7D5068D3" w14:textId="77777777" w:rsidTr="00BC562D">
        <w:trPr>
          <w:tblHeader/>
        </w:trPr>
        <w:tc>
          <w:tcPr>
            <w:tcW w:w="1676" w:type="pct"/>
          </w:tcPr>
          <w:p w14:paraId="4502EB2E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7" w:type="pct"/>
            <w:gridSpan w:val="3"/>
          </w:tcPr>
          <w:p w14:paraId="1C052FD6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E08DC5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9" w:type="pct"/>
            <w:gridSpan w:val="3"/>
          </w:tcPr>
          <w:p w14:paraId="04F9C6E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11DCE" w:rsidRPr="00A66401" w14:paraId="36835236" w14:textId="77777777" w:rsidTr="00BC562D">
        <w:trPr>
          <w:tblHeader/>
        </w:trPr>
        <w:tc>
          <w:tcPr>
            <w:tcW w:w="1676" w:type="pct"/>
          </w:tcPr>
          <w:p w14:paraId="057024F9" w14:textId="77777777" w:rsidR="000E76C2" w:rsidRPr="00A66401" w:rsidRDefault="000E76C2" w:rsidP="000E76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</w:tcPr>
          <w:p w14:paraId="3A471217" w14:textId="77777777" w:rsidR="000E76C2" w:rsidRPr="00A66401" w:rsidRDefault="000E76C2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9" w:type="pct"/>
          </w:tcPr>
          <w:p w14:paraId="538DC795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745" w:type="pct"/>
          </w:tcPr>
          <w:p w14:paraId="012E870F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148" w:type="pct"/>
          </w:tcPr>
          <w:p w14:paraId="70FFFB73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6" w:type="pct"/>
          </w:tcPr>
          <w:p w14:paraId="275E630A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144" w:type="pct"/>
          </w:tcPr>
          <w:p w14:paraId="6B0A4A2D" w14:textId="77777777" w:rsidR="000E76C2" w:rsidRPr="00A66401" w:rsidRDefault="000E76C2" w:rsidP="000E76C2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699" w:type="pct"/>
          </w:tcPr>
          <w:p w14:paraId="04CC8E7F" w14:textId="77777777" w:rsidR="000E76C2" w:rsidRPr="00A66401" w:rsidRDefault="008E53DC" w:rsidP="000E76C2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0E76C2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3949FD4A" w14:textId="77777777" w:rsidTr="00BC562D">
        <w:trPr>
          <w:trHeight w:val="164"/>
          <w:tblHeader/>
        </w:trPr>
        <w:tc>
          <w:tcPr>
            <w:tcW w:w="1676" w:type="pct"/>
          </w:tcPr>
          <w:p w14:paraId="66F5C4AC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24" w:type="pct"/>
            <w:gridSpan w:val="7"/>
          </w:tcPr>
          <w:p w14:paraId="7D86D944" w14:textId="77777777" w:rsidR="00562CEB" w:rsidRPr="00A66401" w:rsidRDefault="000E76C2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11DCE" w:rsidRPr="00A66401" w14:paraId="56001C49" w14:textId="77777777" w:rsidTr="00BC562D">
        <w:tc>
          <w:tcPr>
            <w:tcW w:w="1676" w:type="pct"/>
          </w:tcPr>
          <w:p w14:paraId="6686D5D3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43" w:type="pct"/>
          </w:tcPr>
          <w:p w14:paraId="5DC5E69A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0C2C91D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24E2B9AC" w14:textId="77777777" w:rsidR="00562CEB" w:rsidRPr="00A66401" w:rsidRDefault="00562CEB" w:rsidP="00111D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8F9BE8C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00FCA2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8CA9348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E810095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11DCE" w:rsidRPr="00A66401" w14:paraId="648786A5" w14:textId="77777777" w:rsidTr="00BC562D">
        <w:tc>
          <w:tcPr>
            <w:tcW w:w="1676" w:type="pct"/>
          </w:tcPr>
          <w:p w14:paraId="5D49F34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</w:tcPr>
          <w:p w14:paraId="79071E65" w14:textId="5C771818" w:rsidR="00761FEE" w:rsidRPr="00A66401" w:rsidRDefault="00DC517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</w:t>
            </w:r>
            <w:r w:rsidR="0047489B">
              <w:rPr>
                <w:rFonts w:ascii="Angsana New" w:hAnsi="Angsana New"/>
                <w:sz w:val="30"/>
                <w:szCs w:val="30"/>
              </w:rPr>
              <w:t>946</w:t>
            </w:r>
          </w:p>
        </w:tc>
        <w:tc>
          <w:tcPr>
            <w:tcW w:w="149" w:type="pct"/>
          </w:tcPr>
          <w:p w14:paraId="2125F198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7B21315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145,68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592F5A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1E7E103" w14:textId="1122B8C8" w:rsidR="00761FEE" w:rsidRPr="00A66401" w:rsidRDefault="00272218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47489B">
              <w:rPr>
                <w:rFonts w:ascii="Angsana New" w:hAnsi="Angsana New"/>
                <w:sz w:val="30"/>
                <w:szCs w:val="30"/>
              </w:rPr>
              <w:t>1,152</w:t>
            </w:r>
          </w:p>
        </w:tc>
        <w:tc>
          <w:tcPr>
            <w:tcW w:w="144" w:type="pct"/>
          </w:tcPr>
          <w:p w14:paraId="77B010E5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885151B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145,98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11DCE" w:rsidRPr="00A66401" w14:paraId="01CCCB4E" w14:textId="77777777" w:rsidTr="00BC562D">
        <w:tc>
          <w:tcPr>
            <w:tcW w:w="1676" w:type="pct"/>
          </w:tcPr>
          <w:p w14:paraId="3E455FFA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40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</w:tcPr>
          <w:p w14:paraId="067FD337" w14:textId="77777777" w:rsidR="00761FEE" w:rsidRPr="00A66401" w:rsidRDefault="00761FEE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70D68CD7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71E60638" w14:textId="77777777" w:rsidR="00761FEE" w:rsidRPr="00A66401" w:rsidRDefault="00761FEE" w:rsidP="0011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08984C3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56B6EE67" w14:textId="77777777" w:rsidR="00761FEE" w:rsidRPr="00A66401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2E4BCC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5C2B3CEA" w14:textId="77777777" w:rsidR="00761FEE" w:rsidRPr="00A66401" w:rsidRDefault="00761FEE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DCE" w:rsidRPr="00A66401" w14:paraId="41FEF1D7" w14:textId="77777777" w:rsidTr="00BC562D">
        <w:tc>
          <w:tcPr>
            <w:tcW w:w="1676" w:type="pct"/>
          </w:tcPr>
          <w:p w14:paraId="28A03133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</w:tcPr>
          <w:p w14:paraId="248C3E68" w14:textId="5077F3A7" w:rsidR="00761FEE" w:rsidRPr="00A66401" w:rsidRDefault="00DC5177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30,07</w:t>
            </w:r>
            <w:r w:rsidR="0047489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9" w:type="pct"/>
          </w:tcPr>
          <w:p w14:paraId="3342F433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2A9F08E4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3,60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224EDCB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DC34BDA" w14:textId="4730A43B" w:rsidR="00761FEE" w:rsidRPr="00A66401" w:rsidRDefault="00272218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</w:t>
            </w:r>
            <w:r w:rsidR="0047489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44" w:type="pct"/>
          </w:tcPr>
          <w:p w14:paraId="5841D27F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03525FB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1,33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111DCE" w:rsidRPr="00A66401" w14:paraId="0A98D540" w14:textId="77777777" w:rsidTr="00BC562D">
        <w:tc>
          <w:tcPr>
            <w:tcW w:w="1676" w:type="pct"/>
          </w:tcPr>
          <w:p w14:paraId="6C908F0F" w14:textId="77777777" w:rsidR="00761FEE" w:rsidRPr="00A66401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61FEE" w:rsidRPr="00A6640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14:paraId="00CD1702" w14:textId="7A2E9949" w:rsidR="00761FEE" w:rsidRPr="00A66401" w:rsidRDefault="00DC5177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74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9" w:type="pct"/>
          </w:tcPr>
          <w:p w14:paraId="56F85236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0F76BB16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38,6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58F3F549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2215D780" w14:textId="1B0CB9C9" w:rsidR="00761FEE" w:rsidRPr="00A66401" w:rsidRDefault="00272218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7489B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4" w:type="pct"/>
          </w:tcPr>
          <w:p w14:paraId="3AF90525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E472664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6,08</w:t>
            </w:r>
            <w:r w:rsidR="00D10316" w:rsidRPr="00A66401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111DCE" w:rsidRPr="00A66401" w14:paraId="2D52FCAA" w14:textId="77777777" w:rsidTr="00BC562D">
        <w:tc>
          <w:tcPr>
            <w:tcW w:w="1676" w:type="pct"/>
          </w:tcPr>
          <w:p w14:paraId="2439A2BD" w14:textId="77777777" w:rsidR="00761FEE" w:rsidRPr="00A66401" w:rsidRDefault="008E53DC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61FEE" w:rsidRPr="00A6640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="00761FEE"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</w:tcPr>
          <w:p w14:paraId="5224DFC3" w14:textId="60B2D52B" w:rsidR="00761FEE" w:rsidRPr="00A66401" w:rsidRDefault="00DC5177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123,553</w:t>
            </w:r>
          </w:p>
        </w:tc>
        <w:tc>
          <w:tcPr>
            <w:tcW w:w="149" w:type="pct"/>
          </w:tcPr>
          <w:p w14:paraId="6BA91108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</w:tcPr>
          <w:p w14:paraId="4FFF4DE6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28,662</w:t>
            </w:r>
          </w:p>
        </w:tc>
        <w:tc>
          <w:tcPr>
            <w:tcW w:w="148" w:type="pct"/>
          </w:tcPr>
          <w:p w14:paraId="105C6346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3592B6D" w14:textId="0F22FD75" w:rsidR="00761FEE" w:rsidRPr="00A66401" w:rsidRDefault="00272218" w:rsidP="00F014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120,031</w:t>
            </w:r>
          </w:p>
        </w:tc>
        <w:tc>
          <w:tcPr>
            <w:tcW w:w="144" w:type="pct"/>
          </w:tcPr>
          <w:p w14:paraId="4EE3DAE0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6509AE5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7,785</w:t>
            </w:r>
          </w:p>
        </w:tc>
      </w:tr>
      <w:tr w:rsidR="00111DCE" w:rsidRPr="00A66401" w14:paraId="66417A7C" w14:textId="77777777" w:rsidTr="00BC562D">
        <w:tc>
          <w:tcPr>
            <w:tcW w:w="1676" w:type="pct"/>
          </w:tcPr>
          <w:p w14:paraId="63B3C572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2AA8F65" w14:textId="518D2DBA" w:rsidR="00761FEE" w:rsidRPr="00A66401" w:rsidRDefault="00DC5177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78,316</w:t>
            </w:r>
          </w:p>
        </w:tc>
        <w:tc>
          <w:tcPr>
            <w:tcW w:w="149" w:type="pct"/>
          </w:tcPr>
          <w:p w14:paraId="644BB529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4771CAD3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42,615</w:t>
            </w:r>
          </w:p>
        </w:tc>
        <w:tc>
          <w:tcPr>
            <w:tcW w:w="148" w:type="pct"/>
          </w:tcPr>
          <w:p w14:paraId="737EE4D4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661D9399" w14:textId="6A7B28CC" w:rsidR="00761FEE" w:rsidRPr="00A66401" w:rsidRDefault="00272218" w:rsidP="00B8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23,063</w:t>
            </w:r>
          </w:p>
        </w:tc>
        <w:tc>
          <w:tcPr>
            <w:tcW w:w="144" w:type="pct"/>
          </w:tcPr>
          <w:p w14:paraId="17B434B8" w14:textId="77777777" w:rsidR="00761FEE" w:rsidRPr="00A66401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77572C0A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37,14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11DCE" w:rsidRPr="00A66401" w14:paraId="6C85B19C" w14:textId="77777777" w:rsidTr="00BC562D">
        <w:trPr>
          <w:trHeight w:val="145"/>
        </w:trPr>
        <w:tc>
          <w:tcPr>
            <w:tcW w:w="1676" w:type="pct"/>
          </w:tcPr>
          <w:p w14:paraId="7904D4D0" w14:textId="77777777" w:rsidR="001B7319" w:rsidRPr="00A66401" w:rsidRDefault="001B7319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496533BC" w14:textId="4D7CCCA7" w:rsidR="00761FEE" w:rsidRPr="00A66401" w:rsidRDefault="00DC517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9" w:type="pct"/>
          </w:tcPr>
          <w:p w14:paraId="4A7E9D05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765AADF7" w14:textId="77777777" w:rsidR="00761FEE" w:rsidRPr="00A66401" w:rsidRDefault="00AC26F2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14:paraId="0FD0E52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BF4C058" w14:textId="5B115DBF" w:rsidR="00761FEE" w:rsidRPr="00A66401" w:rsidRDefault="00272218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6,691</w:t>
            </w:r>
          </w:p>
        </w:tc>
        <w:tc>
          <w:tcPr>
            <w:tcW w:w="144" w:type="pct"/>
          </w:tcPr>
          <w:p w14:paraId="5783D75E" w14:textId="77777777" w:rsidR="00761FEE" w:rsidRPr="00A66401" w:rsidRDefault="00761FEE" w:rsidP="00AC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77EA2476" w14:textId="77777777" w:rsidR="00761FEE" w:rsidRPr="00A66401" w:rsidRDefault="00AC26F2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111DCE" w:rsidRPr="00A66401" w14:paraId="27E47995" w14:textId="77777777" w:rsidTr="00BC562D">
        <w:tc>
          <w:tcPr>
            <w:tcW w:w="1676" w:type="pct"/>
          </w:tcPr>
          <w:p w14:paraId="5FFB997E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523C5F4C" w14:textId="3796F21B" w:rsidR="00761FEE" w:rsidRPr="00A66401" w:rsidRDefault="00DC5177" w:rsidP="00C850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973"/>
              </w:tabs>
              <w:spacing w:line="240" w:lineRule="auto"/>
              <w:ind w:left="-108" w:right="159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120CF5B" w14:textId="77777777" w:rsidR="00761FEE" w:rsidRPr="00A66401" w:rsidRDefault="00761FEE" w:rsidP="00761F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</w:tcPr>
          <w:p w14:paraId="12BFD3B7" w14:textId="77777777" w:rsidR="00761FEE" w:rsidRPr="00A66401" w:rsidRDefault="00761FEE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85"/>
              </w:tabs>
              <w:spacing w:line="240" w:lineRule="auto"/>
              <w:ind w:left="-108" w:right="161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29DE7B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35490E12" w14:textId="45D781AD" w:rsidR="00761FEE" w:rsidRPr="00A66401" w:rsidRDefault="00272218" w:rsidP="002A7A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73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EAD85E8" w14:textId="77777777" w:rsidR="00761FEE" w:rsidRPr="00A66401" w:rsidRDefault="00761FEE" w:rsidP="00761F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71F6E60D" w14:textId="77777777" w:rsidR="00761FEE" w:rsidRPr="00A66401" w:rsidRDefault="00761FEE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512F7" w:rsidRPr="00A66401" w14:paraId="070D9BA1" w14:textId="77777777" w:rsidTr="00BC562D">
        <w:tc>
          <w:tcPr>
            <w:tcW w:w="1676" w:type="pct"/>
          </w:tcPr>
          <w:p w14:paraId="03192286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764E168A" w14:textId="545FDCE5" w:rsidR="00E512F7" w:rsidRPr="00A66401" w:rsidRDefault="00DC517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253,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49" w:type="pct"/>
          </w:tcPr>
          <w:p w14:paraId="2CC39E41" w14:textId="77777777" w:rsidR="00E512F7" w:rsidRPr="00A66401" w:rsidRDefault="00E512F7" w:rsidP="00E512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</w:tcPr>
          <w:p w14:paraId="679AE03A" w14:textId="77777777" w:rsidR="00E512F7" w:rsidRPr="00A66401" w:rsidRDefault="00E512F7" w:rsidP="00D10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259,221</w:t>
            </w:r>
          </w:p>
        </w:tc>
        <w:tc>
          <w:tcPr>
            <w:tcW w:w="148" w:type="pct"/>
          </w:tcPr>
          <w:p w14:paraId="3B990F40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79EADF97" w14:textId="6244093C" w:rsidR="00E512F7" w:rsidRPr="00A66401" w:rsidRDefault="00272218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6,691</w:t>
            </w:r>
          </w:p>
        </w:tc>
        <w:tc>
          <w:tcPr>
            <w:tcW w:w="144" w:type="pct"/>
          </w:tcPr>
          <w:p w14:paraId="42909FC9" w14:textId="77777777" w:rsidR="00E512F7" w:rsidRPr="00A66401" w:rsidRDefault="00E512F7" w:rsidP="00E51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414ECCA5" w14:textId="77777777" w:rsidR="00E512F7" w:rsidRPr="00A66401" w:rsidRDefault="00E512F7" w:rsidP="00C97E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65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198,33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A861C0" w:rsidRPr="00A66401" w14:paraId="75B33B07" w14:textId="77777777" w:rsidTr="00BC562D">
        <w:tc>
          <w:tcPr>
            <w:tcW w:w="1676" w:type="pct"/>
          </w:tcPr>
          <w:p w14:paraId="3018201E" w14:textId="77777777" w:rsidR="001F314F" w:rsidRPr="00F13F66" w:rsidRDefault="001F314F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  <w:p w14:paraId="2894F452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743" w:type="pct"/>
          </w:tcPr>
          <w:p w14:paraId="756DA3F6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0A37FAB9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</w:tcPr>
          <w:p w14:paraId="209A437B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591B88F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</w:tcPr>
          <w:p w14:paraId="1062704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-108" w:right="-2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B7A39FF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</w:tcPr>
          <w:p w14:paraId="0B0FBC3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861C0" w:rsidRPr="00A66401" w14:paraId="1E436832" w14:textId="77777777" w:rsidTr="00BC562D">
        <w:tc>
          <w:tcPr>
            <w:tcW w:w="1676" w:type="pct"/>
          </w:tcPr>
          <w:p w14:paraId="77EC613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743" w:type="pct"/>
            <w:shd w:val="clear" w:color="auto" w:fill="auto"/>
          </w:tcPr>
          <w:p w14:paraId="425A8DEA" w14:textId="4BC8EB76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45,56</w:t>
            </w:r>
            <w:r w:rsidR="0047489B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</w:tcPr>
          <w:p w14:paraId="27032B7E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FA8405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244,810 </w:t>
            </w:r>
          </w:p>
        </w:tc>
        <w:tc>
          <w:tcPr>
            <w:tcW w:w="148" w:type="pct"/>
          </w:tcPr>
          <w:p w14:paraId="34B8181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5816B86" w14:textId="1AA79A80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28,103</w:t>
            </w:r>
          </w:p>
        </w:tc>
        <w:tc>
          <w:tcPr>
            <w:tcW w:w="144" w:type="pct"/>
          </w:tcPr>
          <w:p w14:paraId="2106B17F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18D4295C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243,230</w:t>
            </w:r>
          </w:p>
        </w:tc>
      </w:tr>
      <w:tr w:rsidR="00A861C0" w:rsidRPr="00A66401" w14:paraId="12A6C9EB" w14:textId="77777777" w:rsidTr="00BC562D">
        <w:tc>
          <w:tcPr>
            <w:tcW w:w="1676" w:type="pct"/>
          </w:tcPr>
          <w:p w14:paraId="1B00FB5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A66401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43" w:type="pct"/>
            <w:shd w:val="clear" w:color="auto" w:fill="auto"/>
          </w:tcPr>
          <w:p w14:paraId="0FB7F74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1F962621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5E41707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84731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673F84A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D1EC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3276CD17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1C0" w:rsidRPr="00A66401" w14:paraId="225FA031" w14:textId="77777777" w:rsidTr="00BC562D">
        <w:tc>
          <w:tcPr>
            <w:tcW w:w="1676" w:type="pct"/>
          </w:tcPr>
          <w:p w14:paraId="239CF8B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743" w:type="pct"/>
            <w:shd w:val="clear" w:color="auto" w:fill="auto"/>
          </w:tcPr>
          <w:p w14:paraId="57FD5A3E" w14:textId="5E757297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56,481</w:t>
            </w:r>
          </w:p>
        </w:tc>
        <w:tc>
          <w:tcPr>
            <w:tcW w:w="149" w:type="pct"/>
          </w:tcPr>
          <w:p w14:paraId="2D7BE25A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04A76AC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49,234 </w:t>
            </w:r>
          </w:p>
        </w:tc>
        <w:tc>
          <w:tcPr>
            <w:tcW w:w="148" w:type="pct"/>
          </w:tcPr>
          <w:p w14:paraId="25B7B36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136A33DD" w14:textId="71EB1F36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39,448</w:t>
            </w:r>
          </w:p>
        </w:tc>
        <w:tc>
          <w:tcPr>
            <w:tcW w:w="144" w:type="pct"/>
          </w:tcPr>
          <w:p w14:paraId="6C5456A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A8D8621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46,696</w:t>
            </w:r>
          </w:p>
        </w:tc>
      </w:tr>
      <w:tr w:rsidR="00A861C0" w:rsidRPr="00A66401" w14:paraId="46248A66" w14:textId="77777777" w:rsidTr="00BC562D">
        <w:tc>
          <w:tcPr>
            <w:tcW w:w="1676" w:type="pct"/>
          </w:tcPr>
          <w:p w14:paraId="4991498C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14:paraId="65BF6037" w14:textId="58033457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149" w:type="pct"/>
          </w:tcPr>
          <w:p w14:paraId="79DB0E72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63C61DE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5,144 </w:t>
            </w:r>
          </w:p>
        </w:tc>
        <w:tc>
          <w:tcPr>
            <w:tcW w:w="148" w:type="pct"/>
          </w:tcPr>
          <w:p w14:paraId="427615BD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472CBFF0" w14:textId="4A3676D8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2,015</w:t>
            </w:r>
          </w:p>
        </w:tc>
        <w:tc>
          <w:tcPr>
            <w:tcW w:w="144" w:type="pct"/>
          </w:tcPr>
          <w:p w14:paraId="1ACC309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2670882A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5,144 </w:t>
            </w:r>
          </w:p>
        </w:tc>
      </w:tr>
      <w:tr w:rsidR="00A861C0" w:rsidRPr="00A66401" w14:paraId="5D4A8D0B" w14:textId="77777777" w:rsidTr="00BC562D">
        <w:tc>
          <w:tcPr>
            <w:tcW w:w="1676" w:type="pct"/>
          </w:tcPr>
          <w:p w14:paraId="02DE4E6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shd w:val="clear" w:color="auto" w:fill="auto"/>
          </w:tcPr>
          <w:p w14:paraId="2572E671" w14:textId="6F752EE6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16,151</w:t>
            </w:r>
          </w:p>
        </w:tc>
        <w:tc>
          <w:tcPr>
            <w:tcW w:w="149" w:type="pct"/>
          </w:tcPr>
          <w:p w14:paraId="43FF3DCB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shd w:val="clear" w:color="auto" w:fill="auto"/>
          </w:tcPr>
          <w:p w14:paraId="31F25CD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6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8,997 </w:t>
            </w:r>
          </w:p>
        </w:tc>
        <w:tc>
          <w:tcPr>
            <w:tcW w:w="148" w:type="pct"/>
          </w:tcPr>
          <w:p w14:paraId="39E000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</w:tcPr>
          <w:p w14:paraId="618C168F" w14:textId="642B1910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13,497</w:t>
            </w:r>
          </w:p>
        </w:tc>
        <w:tc>
          <w:tcPr>
            <w:tcW w:w="144" w:type="pct"/>
          </w:tcPr>
          <w:p w14:paraId="564A547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</w:tcPr>
          <w:p w14:paraId="7C978EB4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8,997 </w:t>
            </w:r>
          </w:p>
        </w:tc>
      </w:tr>
      <w:tr w:rsidR="00A861C0" w:rsidRPr="00A66401" w14:paraId="0EC8BFBC" w14:textId="77777777" w:rsidTr="00BC562D">
        <w:tc>
          <w:tcPr>
            <w:tcW w:w="1676" w:type="pct"/>
          </w:tcPr>
          <w:p w14:paraId="1011D05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67352CF" w14:textId="3261630B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9,510</w:t>
            </w:r>
          </w:p>
        </w:tc>
        <w:tc>
          <w:tcPr>
            <w:tcW w:w="149" w:type="pct"/>
          </w:tcPr>
          <w:p w14:paraId="613C8C90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6AE96772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11,80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2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17327947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06634BD3" w14:textId="2D118622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8,533</w:t>
            </w:r>
          </w:p>
        </w:tc>
        <w:tc>
          <w:tcPr>
            <w:tcW w:w="144" w:type="pct"/>
          </w:tcPr>
          <w:p w14:paraId="2A60858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53EEE4B4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10,82</w:t>
            </w:r>
            <w:r w:rsidR="008D599C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861C0" w:rsidRPr="00A66401" w14:paraId="193A8439" w14:textId="77777777" w:rsidTr="00BC562D">
        <w:tc>
          <w:tcPr>
            <w:tcW w:w="1676" w:type="pct"/>
          </w:tcPr>
          <w:p w14:paraId="467049D1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shd w:val="clear" w:color="auto" w:fill="auto"/>
          </w:tcPr>
          <w:p w14:paraId="5CCCAB72" w14:textId="2805440F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129,72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2DA0A0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auto"/>
          </w:tcPr>
          <w:p w14:paraId="71C0AC86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319,98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</w:t>
            </w: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</w:tcPr>
          <w:p w14:paraId="07A7910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4273BF97" w14:textId="339B3EA9" w:rsidR="00A861C0" w:rsidRPr="00A66401" w:rsidRDefault="00272218" w:rsidP="00A428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91,596</w:t>
            </w:r>
          </w:p>
        </w:tc>
        <w:tc>
          <w:tcPr>
            <w:tcW w:w="144" w:type="pct"/>
          </w:tcPr>
          <w:p w14:paraId="6D89DBF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CC8AA4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314,89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A861C0" w:rsidRPr="00A66401" w14:paraId="4ACD7269" w14:textId="77777777" w:rsidTr="00BC562D">
        <w:tc>
          <w:tcPr>
            <w:tcW w:w="1676" w:type="pct"/>
          </w:tcPr>
          <w:p w14:paraId="74EF4B48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1B27FB6D" w14:textId="6DF44798" w:rsidR="00A861C0" w:rsidRPr="00A66401" w:rsidRDefault="00272218" w:rsidP="002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6"/>
              </w:tabs>
              <w:spacing w:line="240" w:lineRule="auto"/>
              <w:ind w:right="-39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2,450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9" w:type="pct"/>
          </w:tcPr>
          <w:p w14:paraId="67E53839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auto"/>
          </w:tcPr>
          <w:p w14:paraId="5FAAC25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 xml:space="preserve">   (18,605)</w:t>
            </w:r>
          </w:p>
        </w:tc>
        <w:tc>
          <w:tcPr>
            <w:tcW w:w="148" w:type="pct"/>
          </w:tcPr>
          <w:p w14:paraId="34ED6E93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single" w:sz="4" w:space="0" w:color="auto"/>
            </w:tcBorders>
          </w:tcPr>
          <w:p w14:paraId="13B7CC61" w14:textId="466D0956" w:rsidR="00A861C0" w:rsidRPr="00A66401" w:rsidRDefault="00272218" w:rsidP="00272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1,474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D2869F3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62755868" w14:textId="77777777" w:rsidR="00A861C0" w:rsidRPr="00A66401" w:rsidRDefault="00C97E6E" w:rsidP="00C97E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     </w:t>
            </w:r>
            <w:r w:rsidR="00A861C0" w:rsidRPr="00A66401">
              <w:rPr>
                <w:rFonts w:ascii="Angsana New" w:hAnsi="Angsana New"/>
                <w:color w:val="000000"/>
                <w:sz w:val="30"/>
                <w:szCs w:val="30"/>
              </w:rPr>
              <w:t>(17,</w:t>
            </w:r>
            <w:r w:rsidR="00A861C0" w:rsidRPr="00C97E6E">
              <w:rPr>
                <w:rFonts w:ascii="Angsana New" w:hAnsi="Angsana New"/>
                <w:sz w:val="30"/>
                <w:szCs w:val="30"/>
              </w:rPr>
              <w:t>628</w:t>
            </w:r>
            <w:r w:rsidR="00A861C0" w:rsidRPr="00A66401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A861C0" w:rsidRPr="00A66401" w14:paraId="4AD604EC" w14:textId="77777777" w:rsidTr="00BC562D">
        <w:tc>
          <w:tcPr>
            <w:tcW w:w="1676" w:type="pct"/>
          </w:tcPr>
          <w:p w14:paraId="46AAFDD0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D7DBF9" w14:textId="34C38E0B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127,27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7C1E96E7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005A4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301,38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C3549C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single" w:sz="4" w:space="0" w:color="auto"/>
            </w:tcBorders>
          </w:tcPr>
          <w:p w14:paraId="235D4CE3" w14:textId="6F98D2BB" w:rsidR="00A861C0" w:rsidRPr="00A66401" w:rsidRDefault="00272218" w:rsidP="00E008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90,122</w:t>
            </w:r>
          </w:p>
        </w:tc>
        <w:tc>
          <w:tcPr>
            <w:tcW w:w="144" w:type="pct"/>
          </w:tcPr>
          <w:p w14:paraId="4D5B6D6A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47816A40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297,26</w:t>
            </w:r>
            <w:r w:rsidR="008D599C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861C0" w:rsidRPr="008F3E6E" w14:paraId="00219F94" w14:textId="77777777" w:rsidTr="00BC562D">
        <w:tc>
          <w:tcPr>
            <w:tcW w:w="1676" w:type="pct"/>
          </w:tcPr>
          <w:p w14:paraId="0F87AC40" w14:textId="77777777" w:rsidR="00A861C0" w:rsidRPr="008F3E6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62E7D6E9" w14:textId="77777777" w:rsidR="00A861C0" w:rsidRPr="008F3E6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" w:type="pct"/>
          </w:tcPr>
          <w:p w14:paraId="732C834E" w14:textId="77777777" w:rsidR="00A861C0" w:rsidRPr="008F3E6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0DB63F4D" w14:textId="77777777" w:rsidR="00A861C0" w:rsidRPr="008F3E6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3A7191C" w14:textId="77777777" w:rsidR="00A861C0" w:rsidRPr="008F3E6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</w:tcBorders>
          </w:tcPr>
          <w:p w14:paraId="5C7AFA1F" w14:textId="77777777" w:rsidR="00A861C0" w:rsidRPr="008F3E6E" w:rsidRDefault="00A861C0" w:rsidP="00EE4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4DA64E1" w14:textId="77777777" w:rsidR="00A861C0" w:rsidRPr="008F3E6E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795D01F9" w14:textId="77777777" w:rsidR="00A861C0" w:rsidRPr="008F3E6E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861C0" w:rsidRPr="00A66401" w14:paraId="26325246" w14:textId="77777777" w:rsidTr="00BC562D">
        <w:tc>
          <w:tcPr>
            <w:tcW w:w="1676" w:type="pct"/>
          </w:tcPr>
          <w:p w14:paraId="24F39675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43" w:type="pct"/>
            <w:tcBorders>
              <w:bottom w:val="double" w:sz="4" w:space="0" w:color="auto"/>
            </w:tcBorders>
            <w:shd w:val="clear" w:color="auto" w:fill="auto"/>
          </w:tcPr>
          <w:p w14:paraId="2FDFC7FE" w14:textId="78D09865" w:rsidR="00A861C0" w:rsidRPr="00A66401" w:rsidRDefault="00272218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47489B">
              <w:rPr>
                <w:rFonts w:ascii="Angsana New" w:hAnsi="Angsana New"/>
                <w:b/>
                <w:bCs/>
                <w:sz w:val="30"/>
                <w:szCs w:val="30"/>
              </w:rPr>
              <w:t>81,110</w:t>
            </w:r>
          </w:p>
        </w:tc>
        <w:tc>
          <w:tcPr>
            <w:tcW w:w="149" w:type="pct"/>
          </w:tcPr>
          <w:p w14:paraId="37083A0F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45" w:type="pct"/>
            <w:tcBorders>
              <w:bottom w:val="double" w:sz="4" w:space="0" w:color="auto"/>
            </w:tcBorders>
            <w:shd w:val="clear" w:color="auto" w:fill="auto"/>
          </w:tcPr>
          <w:p w14:paraId="51A822AC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560,60</w:t>
            </w:r>
            <w:r w:rsidR="008D599C"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48" w:type="pct"/>
          </w:tcPr>
          <w:p w14:paraId="3A46F66E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6" w:type="pct"/>
            <w:tcBorders>
              <w:bottom w:val="double" w:sz="4" w:space="0" w:color="auto"/>
            </w:tcBorders>
          </w:tcPr>
          <w:p w14:paraId="4F689A8C" w14:textId="3C79B8D1" w:rsidR="00A861C0" w:rsidRPr="00A66401" w:rsidRDefault="0047489B" w:rsidP="00A428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266,813</w:t>
            </w:r>
          </w:p>
        </w:tc>
        <w:tc>
          <w:tcPr>
            <w:tcW w:w="144" w:type="pct"/>
          </w:tcPr>
          <w:p w14:paraId="7AFDDCB9" w14:textId="77777777" w:rsidR="00A861C0" w:rsidRPr="00A66401" w:rsidRDefault="00A861C0" w:rsidP="00A86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7809ACAD" w14:textId="77777777" w:rsidR="00A861C0" w:rsidRPr="00A66401" w:rsidRDefault="00A861C0" w:rsidP="00A861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495,599</w:t>
            </w:r>
          </w:p>
        </w:tc>
      </w:tr>
    </w:tbl>
    <w:p w14:paraId="3A1A646A" w14:textId="77777777" w:rsidR="00AD0795" w:rsidRDefault="00AD0795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390FC231" w14:textId="407DEDD9" w:rsidR="00F83075" w:rsidRPr="00A66401" w:rsidRDefault="007F12E9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A66401">
        <w:rPr>
          <w:rFonts w:ascii="Angsana New" w:hAnsi="Angsana New" w:cs="Angsana New" w:hint="cs"/>
          <w:cs/>
          <w:lang w:val="en-US"/>
        </w:rPr>
        <w:t>โดยปกติระยะเวลาการให้สินเชื่อแก่ลูกค้าของกลุ่มบริษัทมีระยะเวลาตั้งแต่</w:t>
      </w:r>
      <w:r w:rsidRPr="00A66401">
        <w:rPr>
          <w:rFonts w:ascii="Angsana New" w:hAnsi="Angsana New" w:cs="Angsana New"/>
          <w:cs/>
          <w:lang w:val="en-US"/>
        </w:rPr>
        <w:t xml:space="preserve"> </w:t>
      </w:r>
      <w:r w:rsidR="00C14C62" w:rsidRPr="00A66401">
        <w:rPr>
          <w:rFonts w:ascii="Angsana New" w:hAnsi="Angsana New" w:cs="Angsana New"/>
          <w:lang w:val="en-US"/>
        </w:rPr>
        <w:t xml:space="preserve">30 </w:t>
      </w:r>
      <w:r w:rsidRPr="00A66401">
        <w:rPr>
          <w:rFonts w:ascii="Angsana New" w:hAnsi="Angsana New" w:cs="Angsana New" w:hint="cs"/>
          <w:cs/>
          <w:lang w:val="en-US"/>
        </w:rPr>
        <w:t>วัน</w:t>
      </w:r>
      <w:r w:rsidRPr="00A66401">
        <w:rPr>
          <w:rFonts w:ascii="Angsana New" w:hAnsi="Angsana New" w:cs="Angsana New"/>
          <w:cs/>
          <w:lang w:val="en-US"/>
        </w:rPr>
        <w:t xml:space="preserve"> </w:t>
      </w:r>
      <w:r w:rsidRPr="00A66401">
        <w:rPr>
          <w:rFonts w:ascii="Angsana New" w:hAnsi="Angsana New" w:cs="Angsana New" w:hint="cs"/>
          <w:cs/>
          <w:lang w:val="en-US"/>
        </w:rPr>
        <w:t>ถึง</w:t>
      </w:r>
      <w:r w:rsidR="00C14C62" w:rsidRPr="00A66401">
        <w:rPr>
          <w:rFonts w:ascii="Angsana New" w:hAnsi="Angsana New" w:cs="Angsana New"/>
          <w:lang w:val="en-US"/>
        </w:rPr>
        <w:t xml:space="preserve"> 90</w:t>
      </w:r>
      <w:r w:rsidRPr="00A66401">
        <w:rPr>
          <w:rFonts w:ascii="Angsana New" w:hAnsi="Angsana New" w:cs="Angsana New"/>
          <w:lang w:val="en-US"/>
        </w:rPr>
        <w:t xml:space="preserve"> </w:t>
      </w:r>
      <w:r w:rsidRPr="00A66401">
        <w:rPr>
          <w:rFonts w:ascii="Angsana New" w:hAnsi="Angsana New" w:cs="Angsana New" w:hint="cs"/>
          <w:cs/>
          <w:lang w:val="en-US"/>
        </w:rPr>
        <w:t>วัน</w:t>
      </w:r>
    </w:p>
    <w:p w14:paraId="2C999D41" w14:textId="7BD370E0" w:rsidR="000C37DE" w:rsidRDefault="000C37DE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799E2D1E" w14:textId="218B1465" w:rsidR="00AD0795" w:rsidRDefault="00AD0795" w:rsidP="00AD0795">
      <w:pPr>
        <w:pStyle w:val="a"/>
        <w:tabs>
          <w:tab w:val="clear" w:pos="1080"/>
          <w:tab w:val="left" w:pos="5115"/>
        </w:tabs>
        <w:ind w:left="540"/>
        <w:jc w:val="thaiDistribute"/>
        <w:rPr>
          <w:rFonts w:ascii="Angsana New" w:hAnsi="Angsana New"/>
        </w:rPr>
      </w:pPr>
      <w:r w:rsidRPr="00D5673A">
        <w:rPr>
          <w:rFonts w:ascii="Angsana New" w:hAnsi="Angsana New" w:cs="Angsana New" w:hint="cs"/>
          <w:cs/>
          <w:lang w:val="en-US"/>
        </w:rPr>
        <w:t>ฝ่ายบริหารได้มีการติดตามการชำระหนี้ของบุคคลหรือกิจการที่เกี่ยวข้องกันที่เกินวันครบกำหนดชำระอย่างต่อเนื่อง และในช่วงมกราคม</w:t>
      </w:r>
      <w:r w:rsidRPr="00D5673A">
        <w:rPr>
          <w:rFonts w:ascii="Angsana New" w:hAnsi="Angsana New" w:cs="Angsana New"/>
          <w:lang w:val="en-US"/>
        </w:rPr>
        <w:t> 2563 </w:t>
      </w:r>
      <w:r w:rsidRPr="00D5673A">
        <w:rPr>
          <w:rFonts w:ascii="Angsana New" w:hAnsi="Angsana New" w:cs="Angsana New" w:hint="cs"/>
          <w:cs/>
          <w:lang w:val="en-US"/>
        </w:rPr>
        <w:t>กลุ่มบริษัทได้ทำบันทึกข้อตกลงร่วมกันในการชำระเงิน แบ่งออกเป็นงวดๆ โดยเริ่มการ</w:t>
      </w:r>
      <w:r w:rsidRPr="00D5673A">
        <w:rPr>
          <w:rFonts w:ascii="Angsana New" w:hAnsi="Angsana New" w:cs="Angsana New" w:hint="cs"/>
          <w:spacing w:val="4"/>
          <w:cs/>
          <w:lang w:val="en-US"/>
        </w:rPr>
        <w:lastRenderedPageBreak/>
        <w:t>จ่ายชำระในไตรมาสที่</w:t>
      </w:r>
      <w:r w:rsidRPr="00D5673A">
        <w:rPr>
          <w:rFonts w:ascii="Angsana New" w:hAnsi="Angsana New" w:cs="Angsana New"/>
          <w:spacing w:val="4"/>
          <w:lang w:val="en-US"/>
        </w:rPr>
        <w:t> 1 </w:t>
      </w:r>
      <w:r w:rsidRPr="00D5673A">
        <w:rPr>
          <w:rFonts w:ascii="Angsana New" w:hAnsi="Angsana New" w:cs="Angsana New" w:hint="cs"/>
          <w:spacing w:val="4"/>
          <w:cs/>
          <w:lang w:val="en-US"/>
        </w:rPr>
        <w:t>ปี</w:t>
      </w:r>
      <w:r w:rsidRPr="00D5673A">
        <w:rPr>
          <w:rFonts w:ascii="Angsana New" w:hAnsi="Angsana New" w:cs="Angsana New"/>
          <w:spacing w:val="4"/>
          <w:lang w:val="en-US"/>
        </w:rPr>
        <w:t> 2563 </w:t>
      </w:r>
      <w:r w:rsidRPr="00D5673A">
        <w:rPr>
          <w:rFonts w:ascii="Angsana New" w:hAnsi="Angsana New" w:cs="Angsana New" w:hint="cs"/>
          <w:spacing w:val="4"/>
          <w:cs/>
          <w:lang w:val="en-US"/>
        </w:rPr>
        <w:t>เป็นต้นไป ฝ่ายบริหารมั่นใจว่าจะได้รับชำระในส่วนที่ค้างชำระเต็มจำนวน</w:t>
      </w:r>
      <w:r w:rsidRPr="00D5673A">
        <w:rPr>
          <w:rFonts w:ascii="Angsana New" w:hAnsi="Angsana New" w:cs="Angsana New" w:hint="cs"/>
          <w:cs/>
          <w:lang w:val="en-US"/>
        </w:rPr>
        <w:t xml:space="preserve"> ดังนั้นจึงไม่ได้มีการตั้งสำรองหนี้สงสัยจะสูญในจำนวนดังกล่าว</w:t>
      </w:r>
    </w:p>
    <w:p w14:paraId="6F9A3105" w14:textId="77777777" w:rsidR="00AD0795" w:rsidRDefault="00AD0795" w:rsidP="00AD0795">
      <w:pPr>
        <w:pStyle w:val="a"/>
        <w:tabs>
          <w:tab w:val="clear" w:pos="1080"/>
          <w:tab w:val="left" w:pos="5115"/>
        </w:tabs>
        <w:ind w:left="540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1C329D15" w14:textId="77777777" w:rsidR="00562CEB" w:rsidRPr="00A66401" w:rsidRDefault="00562CEB" w:rsidP="00F83075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b/>
          <w:bCs/>
          <w:lang w:val="en-US"/>
        </w:rPr>
      </w:pPr>
      <w:r w:rsidRPr="00A66401">
        <w:rPr>
          <w:rFonts w:ascii="Angsana New" w:hAnsi="Angsana New" w:cs="Angsana New"/>
          <w:b/>
          <w:bCs/>
          <w:cs/>
          <w:lang w:val="en-US"/>
        </w:rPr>
        <w:t>ลูกหนี้</w:t>
      </w:r>
      <w:r w:rsidRPr="00A66401">
        <w:rPr>
          <w:rFonts w:ascii="Angsana New" w:hAnsi="Angsana New" w:cs="Angsana New" w:hint="cs"/>
          <w:b/>
          <w:bCs/>
          <w:cs/>
          <w:lang w:val="en-US"/>
        </w:rPr>
        <w:t>อื่น</w:t>
      </w:r>
    </w:p>
    <w:p w14:paraId="5CC0F9A1" w14:textId="77777777" w:rsidR="00562CEB" w:rsidRPr="008F3E6E" w:rsidRDefault="00562CEB" w:rsidP="00562CE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8871" w:type="dxa"/>
        <w:tblInd w:w="450" w:type="dxa"/>
        <w:tblLook w:val="01E0" w:firstRow="1" w:lastRow="1" w:firstColumn="1" w:lastColumn="1" w:noHBand="0" w:noVBand="0"/>
      </w:tblPr>
      <w:tblGrid>
        <w:gridCol w:w="2656"/>
        <w:gridCol w:w="566"/>
        <w:gridCol w:w="1207"/>
        <w:gridCol w:w="258"/>
        <w:gridCol w:w="1261"/>
        <w:gridCol w:w="234"/>
        <w:gridCol w:w="1227"/>
        <w:gridCol w:w="245"/>
        <w:gridCol w:w="1206"/>
        <w:gridCol w:w="11"/>
      </w:tblGrid>
      <w:tr w:rsidR="00562CEB" w:rsidRPr="00A66401" w14:paraId="69262496" w14:textId="77777777" w:rsidTr="00BC562D">
        <w:trPr>
          <w:tblHeader/>
        </w:trPr>
        <w:tc>
          <w:tcPr>
            <w:tcW w:w="2656" w:type="dxa"/>
            <w:shd w:val="clear" w:color="auto" w:fill="auto"/>
          </w:tcPr>
          <w:p w14:paraId="72358ED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566" w:type="dxa"/>
          </w:tcPr>
          <w:p w14:paraId="0BB6E4B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26" w:type="dxa"/>
            <w:gridSpan w:val="3"/>
            <w:shd w:val="clear" w:color="auto" w:fill="auto"/>
          </w:tcPr>
          <w:p w14:paraId="02721DE0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  <w:shd w:val="clear" w:color="auto" w:fill="auto"/>
          </w:tcPr>
          <w:p w14:paraId="6EF0CD79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89" w:type="dxa"/>
            <w:gridSpan w:val="4"/>
            <w:shd w:val="clear" w:color="auto" w:fill="auto"/>
          </w:tcPr>
          <w:p w14:paraId="2707968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15A" w:rsidRPr="00A66401" w14:paraId="287DADD4" w14:textId="77777777" w:rsidTr="00BC562D">
        <w:trPr>
          <w:gridAfter w:val="1"/>
          <w:wAfter w:w="11" w:type="dxa"/>
          <w:tblHeader/>
        </w:trPr>
        <w:tc>
          <w:tcPr>
            <w:tcW w:w="2656" w:type="dxa"/>
            <w:shd w:val="clear" w:color="auto" w:fill="auto"/>
          </w:tcPr>
          <w:p w14:paraId="62D6C0E3" w14:textId="77777777" w:rsidR="00E9115A" w:rsidRPr="00A66401" w:rsidRDefault="00E9115A" w:rsidP="00E911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6" w:type="dxa"/>
          </w:tcPr>
          <w:p w14:paraId="63B2A0A0" w14:textId="77777777" w:rsidR="00E9115A" w:rsidRPr="00A66401" w:rsidRDefault="00E9115A" w:rsidP="00E911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7" w:type="dxa"/>
            <w:shd w:val="clear" w:color="auto" w:fill="auto"/>
          </w:tcPr>
          <w:p w14:paraId="56C903FF" w14:textId="77777777" w:rsidR="00E9115A" w:rsidRPr="00A66401" w:rsidRDefault="00E9115A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58" w:type="dxa"/>
            <w:shd w:val="clear" w:color="auto" w:fill="auto"/>
          </w:tcPr>
          <w:p w14:paraId="78AB40B9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61" w:type="dxa"/>
            <w:shd w:val="clear" w:color="auto" w:fill="auto"/>
          </w:tcPr>
          <w:p w14:paraId="5CDEF968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4" w:type="dxa"/>
            <w:shd w:val="clear" w:color="auto" w:fill="auto"/>
          </w:tcPr>
          <w:p w14:paraId="711302E3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27" w:type="dxa"/>
            <w:shd w:val="clear" w:color="auto" w:fill="auto"/>
          </w:tcPr>
          <w:p w14:paraId="0162C531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shd w:val="clear" w:color="auto" w:fill="auto"/>
          </w:tcPr>
          <w:p w14:paraId="45338CB1" w14:textId="77777777" w:rsidR="00E9115A" w:rsidRPr="00A66401" w:rsidRDefault="00E9115A" w:rsidP="00E9115A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6" w:type="dxa"/>
            <w:shd w:val="clear" w:color="auto" w:fill="auto"/>
          </w:tcPr>
          <w:p w14:paraId="65A93C5D" w14:textId="77777777" w:rsidR="00E9115A" w:rsidRPr="00A66401" w:rsidRDefault="008E53DC" w:rsidP="00E9115A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9115A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62CEB" w:rsidRPr="00A66401" w14:paraId="16FE9283" w14:textId="77777777" w:rsidTr="00BC562D">
        <w:trPr>
          <w:tblHeader/>
        </w:trPr>
        <w:tc>
          <w:tcPr>
            <w:tcW w:w="2656" w:type="dxa"/>
            <w:shd w:val="clear" w:color="auto" w:fill="auto"/>
          </w:tcPr>
          <w:p w14:paraId="78826305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6" w:type="dxa"/>
          </w:tcPr>
          <w:p w14:paraId="3D1DC22F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49" w:type="dxa"/>
            <w:gridSpan w:val="8"/>
            <w:shd w:val="clear" w:color="auto" w:fill="auto"/>
          </w:tcPr>
          <w:p w14:paraId="39AF5938" w14:textId="77777777" w:rsidR="00562CEB" w:rsidRPr="00A66401" w:rsidRDefault="00E9115A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26B2B" w:rsidRPr="00A66401" w14:paraId="7F9EA8D1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2390E060" w14:textId="01CFC0FC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566" w:type="dxa"/>
          </w:tcPr>
          <w:p w14:paraId="07FC8125" w14:textId="77777777" w:rsidR="00626B2B" w:rsidRPr="00A66401" w:rsidRDefault="00626B2B" w:rsidP="00626B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7CF319BE" w14:textId="46CCA94E" w:rsidR="00626B2B" w:rsidRDefault="00626B2B" w:rsidP="00626B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C72FF1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,521</w:t>
            </w:r>
          </w:p>
        </w:tc>
        <w:tc>
          <w:tcPr>
            <w:tcW w:w="258" w:type="dxa"/>
            <w:shd w:val="clear" w:color="auto" w:fill="auto"/>
          </w:tcPr>
          <w:p w14:paraId="152F7BCC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59ACF8A1" w14:textId="04C88B6E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10,225</w:t>
            </w:r>
          </w:p>
        </w:tc>
        <w:tc>
          <w:tcPr>
            <w:tcW w:w="234" w:type="dxa"/>
            <w:shd w:val="clear" w:color="auto" w:fill="auto"/>
          </w:tcPr>
          <w:p w14:paraId="5BCB292E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BF7AABF" w14:textId="5E613F7C" w:rsidR="00626B2B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72FF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,815</w:t>
            </w:r>
          </w:p>
        </w:tc>
        <w:tc>
          <w:tcPr>
            <w:tcW w:w="245" w:type="dxa"/>
            <w:shd w:val="clear" w:color="auto" w:fill="auto"/>
          </w:tcPr>
          <w:p w14:paraId="075E1D7C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409DC516" w14:textId="4EC2F07D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9,612</w:t>
            </w:r>
          </w:p>
        </w:tc>
      </w:tr>
      <w:tr w:rsidR="00626B2B" w:rsidRPr="00A66401" w14:paraId="3B3EECE9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2CFE5A63" w14:textId="77B04F09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เงินทดรองจ่าย</w:t>
            </w:r>
          </w:p>
        </w:tc>
        <w:tc>
          <w:tcPr>
            <w:tcW w:w="566" w:type="dxa"/>
          </w:tcPr>
          <w:p w14:paraId="34DE65A1" w14:textId="77777777" w:rsidR="00626B2B" w:rsidRPr="00A66401" w:rsidRDefault="00626B2B" w:rsidP="00626B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2ED926A" w14:textId="738A1A74" w:rsidR="00626B2B" w:rsidRDefault="00626B2B" w:rsidP="00626B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28,494</w:t>
            </w:r>
          </w:p>
        </w:tc>
        <w:tc>
          <w:tcPr>
            <w:tcW w:w="258" w:type="dxa"/>
            <w:shd w:val="clear" w:color="auto" w:fill="auto"/>
          </w:tcPr>
          <w:p w14:paraId="7F16C22F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7248D25" w14:textId="266BC2C6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19,248</w:t>
            </w:r>
          </w:p>
        </w:tc>
        <w:tc>
          <w:tcPr>
            <w:tcW w:w="234" w:type="dxa"/>
            <w:shd w:val="clear" w:color="auto" w:fill="auto"/>
          </w:tcPr>
          <w:p w14:paraId="404798E3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5C10B24" w14:textId="0A09F1EF" w:rsidR="00626B2B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36,218</w:t>
            </w:r>
          </w:p>
        </w:tc>
        <w:tc>
          <w:tcPr>
            <w:tcW w:w="245" w:type="dxa"/>
            <w:shd w:val="clear" w:color="auto" w:fill="auto"/>
          </w:tcPr>
          <w:p w14:paraId="29D53347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731D0468" w14:textId="3CE5C022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18,912</w:t>
            </w:r>
          </w:p>
        </w:tc>
      </w:tr>
      <w:tr w:rsidR="000C0848" w:rsidRPr="00A66401" w14:paraId="65A6B4B4" w14:textId="77777777" w:rsidTr="000C0848">
        <w:trPr>
          <w:trHeight w:val="404"/>
        </w:trPr>
        <w:tc>
          <w:tcPr>
            <w:tcW w:w="2656" w:type="dxa"/>
            <w:shd w:val="clear" w:color="auto" w:fill="auto"/>
          </w:tcPr>
          <w:p w14:paraId="3E97E73C" w14:textId="77777777" w:rsidR="000C0848" w:rsidRPr="00A66401" w:rsidRDefault="000C0848" w:rsidP="000C0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เงินประกันผลงานค้างรับ</w:t>
            </w:r>
          </w:p>
        </w:tc>
        <w:tc>
          <w:tcPr>
            <w:tcW w:w="566" w:type="dxa"/>
          </w:tcPr>
          <w:p w14:paraId="648EB84B" w14:textId="77777777" w:rsidR="000C0848" w:rsidRPr="00A66401" w:rsidRDefault="000C0848" w:rsidP="009D7935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2410ABC" w14:textId="77777777" w:rsidR="000C0848" w:rsidRPr="00A66401" w:rsidRDefault="000C0848" w:rsidP="009D7935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258" w:type="dxa"/>
            <w:shd w:val="clear" w:color="auto" w:fill="auto"/>
          </w:tcPr>
          <w:p w14:paraId="2445A0F2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1E3C24CE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  <w:tc>
          <w:tcPr>
            <w:tcW w:w="234" w:type="dxa"/>
            <w:shd w:val="clear" w:color="auto" w:fill="auto"/>
          </w:tcPr>
          <w:p w14:paraId="045CB1DB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731FC8D1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477</w:t>
            </w:r>
          </w:p>
        </w:tc>
        <w:tc>
          <w:tcPr>
            <w:tcW w:w="245" w:type="dxa"/>
            <w:shd w:val="clear" w:color="auto" w:fill="auto"/>
          </w:tcPr>
          <w:p w14:paraId="2567E4DA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1DC33A77" w14:textId="77777777" w:rsidR="000C0848" w:rsidRPr="00A66401" w:rsidRDefault="000C0848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110,069</w:t>
            </w:r>
          </w:p>
        </w:tc>
      </w:tr>
      <w:tr w:rsidR="00626B2B" w:rsidRPr="00A66401" w14:paraId="2B13F4DA" w14:textId="77777777" w:rsidTr="00BC562D">
        <w:trPr>
          <w:trHeight w:val="404"/>
        </w:trPr>
        <w:tc>
          <w:tcPr>
            <w:tcW w:w="2656" w:type="dxa"/>
            <w:shd w:val="clear" w:color="auto" w:fill="auto"/>
          </w:tcPr>
          <w:p w14:paraId="1505D846" w14:textId="64FDFD68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566" w:type="dxa"/>
          </w:tcPr>
          <w:p w14:paraId="1C46ABAE" w14:textId="77777777" w:rsidR="00626B2B" w:rsidRPr="00A66401" w:rsidRDefault="00626B2B" w:rsidP="00626B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shd w:val="clear" w:color="auto" w:fill="auto"/>
          </w:tcPr>
          <w:p w14:paraId="5E34F92B" w14:textId="7EEF691A" w:rsidR="00626B2B" w:rsidRDefault="00626B2B" w:rsidP="00626B2B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28,978</w:t>
            </w:r>
          </w:p>
        </w:tc>
        <w:tc>
          <w:tcPr>
            <w:tcW w:w="258" w:type="dxa"/>
            <w:shd w:val="clear" w:color="auto" w:fill="auto"/>
          </w:tcPr>
          <w:p w14:paraId="3147C0FC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</w:tcPr>
          <w:p w14:paraId="28C35FA3" w14:textId="41A000FB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20,297</w:t>
            </w:r>
          </w:p>
        </w:tc>
        <w:tc>
          <w:tcPr>
            <w:tcW w:w="234" w:type="dxa"/>
            <w:shd w:val="clear" w:color="auto" w:fill="auto"/>
          </w:tcPr>
          <w:p w14:paraId="6A38ACC1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B485F54" w14:textId="325284D0" w:rsidR="00626B2B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28,680</w:t>
            </w:r>
          </w:p>
        </w:tc>
        <w:tc>
          <w:tcPr>
            <w:tcW w:w="245" w:type="dxa"/>
            <w:shd w:val="clear" w:color="auto" w:fill="auto"/>
          </w:tcPr>
          <w:p w14:paraId="427DCC9E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shd w:val="clear" w:color="auto" w:fill="auto"/>
          </w:tcPr>
          <w:p w14:paraId="6F1F9E97" w14:textId="22BDDB0F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17,593</w:t>
            </w:r>
          </w:p>
        </w:tc>
      </w:tr>
      <w:tr w:rsidR="00626B2B" w:rsidRPr="00A66401" w14:paraId="770382B3" w14:textId="77777777" w:rsidTr="00BC562D">
        <w:tc>
          <w:tcPr>
            <w:tcW w:w="2656" w:type="dxa"/>
            <w:shd w:val="clear" w:color="auto" w:fill="auto"/>
          </w:tcPr>
          <w:p w14:paraId="1DA0A61A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dxa"/>
          </w:tcPr>
          <w:p w14:paraId="37110318" w14:textId="77777777" w:rsidR="00626B2B" w:rsidRPr="00A66401" w:rsidRDefault="00626B2B" w:rsidP="00626B2B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08CC8" w14:textId="29C3BF82" w:rsidR="00626B2B" w:rsidRPr="00A66401" w:rsidRDefault="00F04345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90,470</w:t>
            </w:r>
          </w:p>
        </w:tc>
        <w:tc>
          <w:tcPr>
            <w:tcW w:w="258" w:type="dxa"/>
            <w:shd w:val="clear" w:color="auto" w:fill="auto"/>
          </w:tcPr>
          <w:p w14:paraId="6A159F0F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3EA73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159,839</w:t>
            </w:r>
          </w:p>
        </w:tc>
        <w:tc>
          <w:tcPr>
            <w:tcW w:w="234" w:type="dxa"/>
            <w:shd w:val="clear" w:color="auto" w:fill="auto"/>
          </w:tcPr>
          <w:p w14:paraId="11C61C1D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1524F" w14:textId="4F5BBA23" w:rsidR="00626B2B" w:rsidRPr="00A66401" w:rsidRDefault="00C72FF1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  <w:r w:rsidR="00626B2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BB0CA5">
              <w:rPr>
                <w:rFonts w:ascii="Angsana New" w:hAnsi="Angsana New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45" w:type="dxa"/>
            <w:shd w:val="clear" w:color="auto" w:fill="auto"/>
          </w:tcPr>
          <w:p w14:paraId="172F8F5F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9BEDEE" w14:textId="77777777" w:rsidR="00626B2B" w:rsidRPr="00A66401" w:rsidRDefault="00626B2B" w:rsidP="00626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156,186</w:t>
            </w:r>
          </w:p>
        </w:tc>
      </w:tr>
    </w:tbl>
    <w:p w14:paraId="6D4A496E" w14:textId="310C9D62" w:rsidR="00DF4D37" w:rsidRDefault="00DF4D37" w:rsidP="00DF4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49B1038" w14:textId="21F5C9C5" w:rsidR="002B26DE" w:rsidRPr="00A66401" w:rsidRDefault="00A44A3A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</w:t>
      </w:r>
      <w:r w:rsidR="00855B5D"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t>ทรัพย์และหนี้สินที่เกิดจากสัญญา</w:t>
      </w:r>
    </w:p>
    <w:p w14:paraId="2BCA1DFF" w14:textId="77777777" w:rsidR="00EC334F" w:rsidRPr="00A66401" w:rsidRDefault="00EC334F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8873" w:type="dxa"/>
        <w:tblInd w:w="450" w:type="dxa"/>
        <w:tblLook w:val="01E0" w:firstRow="1" w:lastRow="1" w:firstColumn="1" w:lastColumn="1" w:noHBand="0" w:noVBand="0"/>
      </w:tblPr>
      <w:tblGrid>
        <w:gridCol w:w="3060"/>
        <w:gridCol w:w="231"/>
        <w:gridCol w:w="1260"/>
        <w:gridCol w:w="246"/>
        <w:gridCol w:w="1196"/>
        <w:gridCol w:w="230"/>
        <w:gridCol w:w="1210"/>
        <w:gridCol w:w="238"/>
        <w:gridCol w:w="1202"/>
      </w:tblGrid>
      <w:tr w:rsidR="00EC334F" w:rsidRPr="00A66401" w14:paraId="6299FB6D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03ED777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80CA9B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2" w:type="dxa"/>
            <w:gridSpan w:val="3"/>
            <w:shd w:val="clear" w:color="auto" w:fill="auto"/>
          </w:tcPr>
          <w:p w14:paraId="28D7554E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0" w:type="dxa"/>
            <w:shd w:val="clear" w:color="auto" w:fill="auto"/>
          </w:tcPr>
          <w:p w14:paraId="67F04EED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50" w:type="dxa"/>
            <w:gridSpan w:val="3"/>
            <w:shd w:val="clear" w:color="auto" w:fill="auto"/>
          </w:tcPr>
          <w:p w14:paraId="0910BFC7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C3BE9" w:rsidRPr="00A66401" w14:paraId="046E676F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06EF0224" w14:textId="77777777" w:rsidR="00EC334F" w:rsidRPr="00A66401" w:rsidRDefault="00EC334F" w:rsidP="00CC15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1" w:type="dxa"/>
          </w:tcPr>
          <w:p w14:paraId="1A31C2F9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117E29" w14:textId="77777777" w:rsidR="00EC334F" w:rsidRPr="00A66401" w:rsidRDefault="00EC334F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46" w:type="dxa"/>
            <w:shd w:val="clear" w:color="auto" w:fill="auto"/>
          </w:tcPr>
          <w:p w14:paraId="7421AB1B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4AAE1E33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30" w:type="dxa"/>
            <w:shd w:val="clear" w:color="auto" w:fill="auto"/>
          </w:tcPr>
          <w:p w14:paraId="14C970F5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10" w:type="dxa"/>
            <w:shd w:val="clear" w:color="auto" w:fill="auto"/>
          </w:tcPr>
          <w:p w14:paraId="0EFF2619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8" w:type="dxa"/>
            <w:shd w:val="clear" w:color="auto" w:fill="auto"/>
          </w:tcPr>
          <w:p w14:paraId="6D653E4F" w14:textId="77777777" w:rsidR="00EC334F" w:rsidRPr="00A66401" w:rsidRDefault="00EC334F" w:rsidP="00CC152F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202" w:type="dxa"/>
            <w:shd w:val="clear" w:color="auto" w:fill="auto"/>
          </w:tcPr>
          <w:p w14:paraId="60144380" w14:textId="77777777" w:rsidR="00EC334F" w:rsidRPr="00A66401" w:rsidRDefault="008E53DC" w:rsidP="00CC152F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="00EC334F"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EC334F" w:rsidRPr="00A66401" w14:paraId="31070194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1A82D05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1" w:type="dxa"/>
          </w:tcPr>
          <w:p w14:paraId="277E4F6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14:paraId="33B7E633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142F1" w:rsidRPr="00A66401" w14:paraId="4D58F42D" w14:textId="77777777" w:rsidTr="006F5B4E">
        <w:trPr>
          <w:tblHeader/>
        </w:trPr>
        <w:tc>
          <w:tcPr>
            <w:tcW w:w="3060" w:type="dxa"/>
            <w:shd w:val="clear" w:color="auto" w:fill="auto"/>
          </w:tcPr>
          <w:p w14:paraId="74D45671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231" w:type="dxa"/>
          </w:tcPr>
          <w:p w14:paraId="1105186D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2" w:type="dxa"/>
            <w:gridSpan w:val="7"/>
            <w:shd w:val="clear" w:color="auto" w:fill="auto"/>
          </w:tcPr>
          <w:p w14:paraId="0B86CC51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C3BE9" w:rsidRPr="00A66401" w14:paraId="5C6EC4D6" w14:textId="77777777" w:rsidTr="006F5B4E">
        <w:trPr>
          <w:trHeight w:val="404"/>
        </w:trPr>
        <w:tc>
          <w:tcPr>
            <w:tcW w:w="3060" w:type="dxa"/>
            <w:shd w:val="clear" w:color="auto" w:fill="auto"/>
          </w:tcPr>
          <w:p w14:paraId="689C3764" w14:textId="77777777" w:rsidR="00EC334F" w:rsidRPr="00A66401" w:rsidRDefault="00EC334F" w:rsidP="001A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14:paraId="4C05D763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724C590" w14:textId="4B5B8B50" w:rsidR="00EC334F" w:rsidRPr="00A66401" w:rsidRDefault="00E96A58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2,193,867</w:t>
            </w:r>
          </w:p>
        </w:tc>
        <w:tc>
          <w:tcPr>
            <w:tcW w:w="246" w:type="dxa"/>
            <w:shd w:val="clear" w:color="auto" w:fill="auto"/>
          </w:tcPr>
          <w:p w14:paraId="78BBDB8F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59E2EA45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1,691,92</w:t>
            </w:r>
            <w:r w:rsidR="005D2C80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71423381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13BEBEEC" w14:textId="57F59571" w:rsidR="00EC334F" w:rsidRPr="00A66401" w:rsidRDefault="002C00F1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2,186,617</w:t>
            </w:r>
          </w:p>
        </w:tc>
        <w:tc>
          <w:tcPr>
            <w:tcW w:w="238" w:type="dxa"/>
            <w:shd w:val="clear" w:color="auto" w:fill="auto"/>
          </w:tcPr>
          <w:p w14:paraId="17AF1C4F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3DDBB7F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1,676,127</w:t>
            </w:r>
          </w:p>
        </w:tc>
      </w:tr>
      <w:tr w:rsidR="009C3BE9" w:rsidRPr="00A66401" w14:paraId="7265FC61" w14:textId="77777777" w:rsidTr="006F5B4E">
        <w:trPr>
          <w:trHeight w:val="404"/>
        </w:trPr>
        <w:tc>
          <w:tcPr>
            <w:tcW w:w="3060" w:type="dxa"/>
            <w:shd w:val="clear" w:color="auto" w:fill="auto"/>
          </w:tcPr>
          <w:p w14:paraId="20822D72" w14:textId="77777777" w:rsidR="00EC334F" w:rsidRPr="00A66401" w:rsidRDefault="00EC334F" w:rsidP="001A7CE9">
            <w:pPr>
              <w:ind w:left="255" w:hanging="255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จำน</w:t>
            </w:r>
            <w:r w:rsidR="00EE60A8" w:rsidRPr="00A66401">
              <w:rPr>
                <w:rFonts w:ascii="Angsana New" w:hAnsi="Angsana New" w:hint="cs"/>
                <w:sz w:val="30"/>
                <w:szCs w:val="30"/>
                <w:cs/>
              </w:rPr>
              <w:t>ว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นเงินที่เรียกเก็บจากลูกค้า</w:t>
            </w:r>
          </w:p>
        </w:tc>
        <w:tc>
          <w:tcPr>
            <w:tcW w:w="231" w:type="dxa"/>
          </w:tcPr>
          <w:p w14:paraId="3D1630E0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75DDFA3" w14:textId="2947FDAE" w:rsidR="00EC334F" w:rsidRPr="00A66401" w:rsidRDefault="00E96A58" w:rsidP="002C00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34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2C00F1">
              <w:rPr>
                <w:rFonts w:ascii="Angsana New" w:hAnsi="Angsana New"/>
                <w:sz w:val="30"/>
                <w:szCs w:val="30"/>
                <w:lang w:val="en-US" w:bidi="th-TH"/>
              </w:rPr>
              <w:t>1,806,382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7593707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4A0AD9C" w14:textId="77777777" w:rsidR="00EC334F" w:rsidRPr="00A66401" w:rsidRDefault="00D176DC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  <w:tc>
          <w:tcPr>
            <w:tcW w:w="230" w:type="dxa"/>
            <w:shd w:val="clear" w:color="auto" w:fill="auto"/>
          </w:tcPr>
          <w:p w14:paraId="2330F7A4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28990A5F" w14:textId="35090AEE" w:rsidR="00EC334F" w:rsidRPr="00A66401" w:rsidRDefault="002C00F1" w:rsidP="002C00F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234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1,806,382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122FB668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  <w:shd w:val="clear" w:color="auto" w:fill="auto"/>
          </w:tcPr>
          <w:p w14:paraId="4B7569BB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(1,124,117)</w:t>
            </w:r>
          </w:p>
        </w:tc>
      </w:tr>
      <w:tr w:rsidR="009C3BE9" w:rsidRPr="00A66401" w14:paraId="08D60CF5" w14:textId="77777777" w:rsidTr="006F5B4E">
        <w:tc>
          <w:tcPr>
            <w:tcW w:w="3060" w:type="dxa"/>
            <w:shd w:val="clear" w:color="auto" w:fill="auto"/>
          </w:tcPr>
          <w:p w14:paraId="4D900016" w14:textId="77777777" w:rsidR="00EC334F" w:rsidRPr="00A66401" w:rsidRDefault="00EC334F" w:rsidP="00CC152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14:paraId="286026BB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AAC81" w14:textId="5D5F7AEF" w:rsidR="00EC334F" w:rsidRPr="00A66401" w:rsidRDefault="002C00F1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387,485</w:t>
            </w:r>
          </w:p>
        </w:tc>
        <w:tc>
          <w:tcPr>
            <w:tcW w:w="246" w:type="dxa"/>
            <w:shd w:val="clear" w:color="auto" w:fill="auto"/>
          </w:tcPr>
          <w:p w14:paraId="137878CE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F2332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567,80</w:t>
            </w:r>
            <w:r w:rsidR="005D2C80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0" w:type="dxa"/>
            <w:shd w:val="clear" w:color="auto" w:fill="auto"/>
          </w:tcPr>
          <w:p w14:paraId="32B5FD0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88A14" w14:textId="4D910321" w:rsidR="00EC334F" w:rsidRPr="00A66401" w:rsidRDefault="002C00F1" w:rsidP="002250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380,235</w:t>
            </w:r>
          </w:p>
        </w:tc>
        <w:tc>
          <w:tcPr>
            <w:tcW w:w="238" w:type="dxa"/>
            <w:shd w:val="clear" w:color="auto" w:fill="auto"/>
          </w:tcPr>
          <w:p w14:paraId="6495CBE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BC1DF4" w14:textId="77777777" w:rsidR="00EC334F" w:rsidRPr="00A66401" w:rsidRDefault="00E041C0" w:rsidP="005D2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  <w:r w:rsidR="002250D4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,010</w:t>
            </w:r>
          </w:p>
        </w:tc>
      </w:tr>
      <w:tr w:rsidR="009C3BE9" w:rsidRPr="00A66401" w14:paraId="6FC339A6" w14:textId="77777777" w:rsidTr="006F5B4E">
        <w:tc>
          <w:tcPr>
            <w:tcW w:w="3060" w:type="dxa"/>
            <w:shd w:val="clear" w:color="auto" w:fill="auto"/>
          </w:tcPr>
          <w:p w14:paraId="16BBDB63" w14:textId="77777777" w:rsidR="006142F1" w:rsidRPr="00A66401" w:rsidRDefault="006142F1" w:rsidP="00CC152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3FDC2A46" w14:textId="77777777" w:rsidR="006142F1" w:rsidRPr="00A66401" w:rsidRDefault="006142F1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C4E99F1" w14:textId="77777777" w:rsidR="006142F1" w:rsidRPr="00A66401" w:rsidRDefault="006142F1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6E749C92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double" w:sz="4" w:space="0" w:color="auto"/>
            </w:tcBorders>
            <w:shd w:val="clear" w:color="auto" w:fill="auto"/>
          </w:tcPr>
          <w:p w14:paraId="0AA78E25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904D3B8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shd w:val="clear" w:color="auto" w:fill="auto"/>
          </w:tcPr>
          <w:p w14:paraId="293B0F1D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9BF9A22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  <w:shd w:val="clear" w:color="auto" w:fill="auto"/>
          </w:tcPr>
          <w:p w14:paraId="2688F8F3" w14:textId="77777777" w:rsidR="006142F1" w:rsidRPr="00A66401" w:rsidRDefault="006142F1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3BE9" w:rsidRPr="00A66401" w14:paraId="01F03A81" w14:textId="77777777" w:rsidTr="006F5B4E">
        <w:tc>
          <w:tcPr>
            <w:tcW w:w="3060" w:type="dxa"/>
            <w:shd w:val="clear" w:color="auto" w:fill="auto"/>
          </w:tcPr>
          <w:p w14:paraId="2F877810" w14:textId="77777777" w:rsidR="00EC334F" w:rsidRPr="00A66401" w:rsidRDefault="006142F1" w:rsidP="00CC152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231" w:type="dxa"/>
          </w:tcPr>
          <w:p w14:paraId="7B15C0DF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951AA9" w14:textId="77777777" w:rsidR="00EC334F" w:rsidRPr="00A66401" w:rsidRDefault="00EC334F" w:rsidP="00CC152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6" w:type="dxa"/>
            <w:shd w:val="clear" w:color="auto" w:fill="auto"/>
          </w:tcPr>
          <w:p w14:paraId="4F2C6B62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76206BF6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4DAA2A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29E6B88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72902735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F3CFE30" w14:textId="77777777" w:rsidR="00EC334F" w:rsidRPr="00A66401" w:rsidRDefault="00EC334F" w:rsidP="00CC15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1AFC" w:rsidRPr="00A66401" w14:paraId="45F96AB9" w14:textId="77777777" w:rsidTr="006F5B4E">
        <w:tc>
          <w:tcPr>
            <w:tcW w:w="3060" w:type="dxa"/>
            <w:shd w:val="clear" w:color="auto" w:fill="auto"/>
          </w:tcPr>
          <w:p w14:paraId="780109C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0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งานระหว่างทำตามสัญญาบวกกำไร</w:t>
            </w:r>
          </w:p>
        </w:tc>
        <w:tc>
          <w:tcPr>
            <w:tcW w:w="231" w:type="dxa"/>
          </w:tcPr>
          <w:p w14:paraId="5AE109DC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44235A" w14:textId="1DF8AD19" w:rsidR="00B01AFC" w:rsidRPr="00A66401" w:rsidRDefault="0036379B" w:rsidP="00A5129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2,855</w:t>
            </w:r>
          </w:p>
        </w:tc>
        <w:tc>
          <w:tcPr>
            <w:tcW w:w="246" w:type="dxa"/>
            <w:shd w:val="clear" w:color="auto" w:fill="auto"/>
          </w:tcPr>
          <w:p w14:paraId="7F0CF2C8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ECAE09D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4,843</w:t>
            </w:r>
          </w:p>
        </w:tc>
        <w:tc>
          <w:tcPr>
            <w:tcW w:w="230" w:type="dxa"/>
            <w:shd w:val="clear" w:color="auto" w:fill="auto"/>
          </w:tcPr>
          <w:p w14:paraId="3817A78D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7E838EC1" w14:textId="71169758" w:rsidR="00B01AFC" w:rsidRPr="00A66401" w:rsidRDefault="0036379B" w:rsidP="00A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30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2,855</w:t>
            </w:r>
          </w:p>
        </w:tc>
        <w:tc>
          <w:tcPr>
            <w:tcW w:w="238" w:type="dxa"/>
            <w:shd w:val="clear" w:color="auto" w:fill="auto"/>
          </w:tcPr>
          <w:p w14:paraId="18088DB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B311B8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</w:t>
            </w:r>
            <w:r w:rsidRPr="00A66401">
              <w:rPr>
                <w:rFonts w:ascii="Angsana New" w:hAnsi="Angsana New"/>
                <w:sz w:val="30"/>
                <w:szCs w:val="30"/>
              </w:rPr>
              <w:t>4,798</w:t>
            </w:r>
          </w:p>
        </w:tc>
      </w:tr>
      <w:tr w:rsidR="00B01AFC" w:rsidRPr="00A66401" w14:paraId="044C15AE" w14:textId="77777777" w:rsidTr="006F5B4E">
        <w:tc>
          <w:tcPr>
            <w:tcW w:w="3060" w:type="dxa"/>
            <w:shd w:val="clear" w:color="auto" w:fill="auto"/>
          </w:tcPr>
          <w:p w14:paraId="0C8017E6" w14:textId="77777777" w:rsidR="00B01AFC" w:rsidRPr="00A66401" w:rsidRDefault="00B01AFC" w:rsidP="00B01AFC">
            <w:pPr>
              <w:ind w:left="240" w:hanging="240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จำนวนเงินที่เรียกเก็บจากลูกค้า</w:t>
            </w:r>
          </w:p>
        </w:tc>
        <w:tc>
          <w:tcPr>
            <w:tcW w:w="231" w:type="dxa"/>
          </w:tcPr>
          <w:p w14:paraId="29217A1E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456A725" w14:textId="37E5DA4A" w:rsidR="00B01AFC" w:rsidRPr="00A66401" w:rsidRDefault="0036379B" w:rsidP="00A5129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54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4,854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0B56EC8B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6" w:type="dxa"/>
            <w:shd w:val="clear" w:color="auto" w:fill="auto"/>
          </w:tcPr>
          <w:p w14:paraId="20BD4985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50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(6,433)</w:t>
            </w:r>
          </w:p>
        </w:tc>
        <w:tc>
          <w:tcPr>
            <w:tcW w:w="230" w:type="dxa"/>
            <w:shd w:val="clear" w:color="auto" w:fill="auto"/>
          </w:tcPr>
          <w:p w14:paraId="18BA2F90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9BF5C4A" w14:textId="2D1AC577" w:rsidR="00B01AFC" w:rsidRPr="00A66401" w:rsidRDefault="00A51292" w:rsidP="00A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44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="0036379B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36379B">
              <w:rPr>
                <w:rFonts w:ascii="Angsana New" w:hAnsi="Angsana New"/>
                <w:sz w:val="30"/>
                <w:szCs w:val="30"/>
              </w:rPr>
              <w:t>4,480</w:t>
            </w:r>
            <w:r w:rsidR="0036379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7D44467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3F503D4A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60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 (6,234)</w:t>
            </w:r>
          </w:p>
        </w:tc>
      </w:tr>
      <w:tr w:rsidR="00B01AFC" w:rsidRPr="00A66401" w14:paraId="626C1976" w14:textId="77777777" w:rsidTr="006F5B4E">
        <w:tc>
          <w:tcPr>
            <w:tcW w:w="3060" w:type="dxa"/>
            <w:shd w:val="clear" w:color="auto" w:fill="auto"/>
          </w:tcPr>
          <w:p w14:paraId="75E866DC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1" w:type="dxa"/>
          </w:tcPr>
          <w:p w14:paraId="6FBEFE08" w14:textId="77777777" w:rsidR="00B01AFC" w:rsidRPr="00A66401" w:rsidRDefault="00B01AFC" w:rsidP="00B01AF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245958" w14:textId="3A141476" w:rsidR="00B01AFC" w:rsidRPr="00A51292" w:rsidRDefault="0036379B" w:rsidP="00A5129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5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5129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Pr="00A5129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1,999</w:t>
            </w:r>
            <w:r w:rsidRPr="00A5129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46842FC1" w14:textId="77777777" w:rsidR="00B01AFC" w:rsidRPr="00A51292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28CE16" w14:textId="77777777" w:rsidR="00B01AFC" w:rsidRPr="00A51292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129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(1,590)</w:t>
            </w:r>
          </w:p>
        </w:tc>
        <w:tc>
          <w:tcPr>
            <w:tcW w:w="230" w:type="dxa"/>
            <w:shd w:val="clear" w:color="auto" w:fill="auto"/>
          </w:tcPr>
          <w:p w14:paraId="30770D11" w14:textId="77777777" w:rsidR="00B01AFC" w:rsidRPr="00A51292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D0E4E" w14:textId="33C8AB1A" w:rsidR="00B01AFC" w:rsidRPr="00A51292" w:rsidRDefault="00A51292" w:rsidP="00A51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44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="0036379B" w:rsidRPr="00A51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36379B" w:rsidRPr="00A51292">
              <w:rPr>
                <w:rFonts w:ascii="Angsana New" w:hAnsi="Angsana New"/>
                <w:b/>
                <w:bCs/>
                <w:sz w:val="30"/>
                <w:szCs w:val="30"/>
              </w:rPr>
              <w:t>1,625</w:t>
            </w:r>
            <w:r w:rsidR="0036379B" w:rsidRPr="00A512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5B5AAAF7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5D9D66" w14:textId="77777777" w:rsidR="00B01AFC" w:rsidRPr="00A66401" w:rsidRDefault="00B01AFC" w:rsidP="00B01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15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    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(1,436)</w:t>
            </w:r>
          </w:p>
        </w:tc>
      </w:tr>
    </w:tbl>
    <w:p w14:paraId="53D416B2" w14:textId="77777777" w:rsidR="00DF4D37" w:rsidRPr="00A66401" w:rsidRDefault="00DF4D37" w:rsidP="00EC33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2FEED32" w14:textId="77777777" w:rsidR="00A44A3A" w:rsidRPr="00A66401" w:rsidRDefault="00A44A3A" w:rsidP="00A44A3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3D6364" w14:textId="46BD314B" w:rsidR="00766658" w:rsidRDefault="00766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18F0D2" w14:textId="4EDB9BAE" w:rsidR="00C856EB" w:rsidRDefault="00C8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1AE06C" w14:textId="77777777" w:rsidR="00A44A3A" w:rsidRPr="00A66401" w:rsidRDefault="00A44A3A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สินค้าคงเหลือ</w:t>
      </w:r>
    </w:p>
    <w:p w14:paraId="48207B0E" w14:textId="77777777" w:rsidR="00A44A3A" w:rsidRPr="00A66401" w:rsidRDefault="00A44A3A" w:rsidP="002A7A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2"/>
        <w:gridCol w:w="1260"/>
        <w:gridCol w:w="252"/>
        <w:gridCol w:w="1278"/>
        <w:gridCol w:w="257"/>
        <w:gridCol w:w="1273"/>
        <w:gridCol w:w="249"/>
        <w:gridCol w:w="1371"/>
      </w:tblGrid>
      <w:tr w:rsidR="00060082" w:rsidRPr="00A66401" w14:paraId="0E4FE925" w14:textId="77777777" w:rsidTr="00486319">
        <w:trPr>
          <w:tblHeader/>
        </w:trPr>
        <w:tc>
          <w:tcPr>
            <w:tcW w:w="3132" w:type="dxa"/>
          </w:tcPr>
          <w:p w14:paraId="211DB08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B0A598E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271A51A3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93" w:type="dxa"/>
            <w:gridSpan w:val="3"/>
          </w:tcPr>
          <w:p w14:paraId="37BAA4C5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0082" w:rsidRPr="00A66401" w14:paraId="14E7D1D5" w14:textId="77777777" w:rsidTr="00486319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3132" w:type="dxa"/>
          </w:tcPr>
          <w:p w14:paraId="7105A08A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FECC51E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2" w:type="dxa"/>
          </w:tcPr>
          <w:p w14:paraId="3952FAD2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F6D2BEC" w14:textId="77777777" w:rsidR="00060082" w:rsidRPr="00A6640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7" w:type="dxa"/>
          </w:tcPr>
          <w:p w14:paraId="5A3ACA35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1C6C4C6A" w14:textId="77777777" w:rsidR="00060082" w:rsidRPr="00A66401" w:rsidRDefault="00060082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9" w:type="dxa"/>
          </w:tcPr>
          <w:p w14:paraId="01BC4D56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2FEF9304" w14:textId="77777777" w:rsidR="00060082" w:rsidRPr="00A66401" w:rsidRDefault="008E53DC" w:rsidP="000600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60082" w:rsidRPr="00A6640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60082" w:rsidRPr="00A66401" w14:paraId="1AD1AC97" w14:textId="77777777" w:rsidTr="00E01DE9">
        <w:tc>
          <w:tcPr>
            <w:tcW w:w="3132" w:type="dxa"/>
          </w:tcPr>
          <w:p w14:paraId="1C69868A" w14:textId="77777777" w:rsidR="00060082" w:rsidRPr="00A66401" w:rsidRDefault="00060082" w:rsidP="00981D30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940" w:type="dxa"/>
            <w:gridSpan w:val="7"/>
          </w:tcPr>
          <w:p w14:paraId="175B0B6A" w14:textId="77777777" w:rsidR="00060082" w:rsidRPr="00A66401" w:rsidRDefault="00060082" w:rsidP="00981D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03767C" w:rsidRPr="00A6640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668EE" w:rsidRPr="00A66401" w14:paraId="16324DA1" w14:textId="77777777" w:rsidTr="00E01DE9">
        <w:tc>
          <w:tcPr>
            <w:tcW w:w="3132" w:type="dxa"/>
          </w:tcPr>
          <w:p w14:paraId="78D6D07A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260" w:type="dxa"/>
          </w:tcPr>
          <w:p w14:paraId="6408DE4A" w14:textId="69778900" w:rsidR="009668EE" w:rsidRPr="00A66401" w:rsidRDefault="00AA17A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22,14</w:t>
            </w:r>
            <w:r w:rsidR="0001542F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2" w:type="dxa"/>
          </w:tcPr>
          <w:p w14:paraId="4344B465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3DC955AB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23,341</w:t>
            </w:r>
          </w:p>
        </w:tc>
        <w:tc>
          <w:tcPr>
            <w:tcW w:w="257" w:type="dxa"/>
          </w:tcPr>
          <w:p w14:paraId="6FE845D4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</w:tcPr>
          <w:p w14:paraId="3CCBC582" w14:textId="7C6A7A8A" w:rsidR="009668EE" w:rsidRPr="00A66401" w:rsidRDefault="00B07148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22,048</w:t>
            </w:r>
          </w:p>
        </w:tc>
        <w:tc>
          <w:tcPr>
            <w:tcW w:w="249" w:type="dxa"/>
          </w:tcPr>
          <w:p w14:paraId="7064F0DA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</w:tcPr>
          <w:p w14:paraId="6B78D939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23,249</w:t>
            </w:r>
          </w:p>
        </w:tc>
      </w:tr>
      <w:tr w:rsidR="009668EE" w:rsidRPr="00A66401" w14:paraId="0FB0C63A" w14:textId="77777777" w:rsidTr="00E01DE9">
        <w:tc>
          <w:tcPr>
            <w:tcW w:w="3132" w:type="dxa"/>
          </w:tcPr>
          <w:p w14:paraId="22D8DEF3" w14:textId="570D3402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4EDD25C" w14:textId="5515BEB5" w:rsidR="009668EE" w:rsidRPr="00A66401" w:rsidRDefault="00AB02D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375,356</w:t>
            </w:r>
          </w:p>
        </w:tc>
        <w:tc>
          <w:tcPr>
            <w:tcW w:w="252" w:type="dxa"/>
          </w:tcPr>
          <w:p w14:paraId="62AC1B91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7FAA6529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89,36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7" w:type="dxa"/>
          </w:tcPr>
          <w:p w14:paraId="46F7CDC8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2B9E3D1C" w14:textId="7D30FA8E" w:rsidR="009668EE" w:rsidRPr="00A66401" w:rsidRDefault="00652403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366,674</w:t>
            </w:r>
          </w:p>
        </w:tc>
        <w:tc>
          <w:tcPr>
            <w:tcW w:w="249" w:type="dxa"/>
          </w:tcPr>
          <w:p w14:paraId="709B31A3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0CCC2B96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78,83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668EE" w:rsidRPr="00A66401" w14:paraId="7687C6FB" w14:textId="77777777" w:rsidTr="00E01DE9">
        <w:tc>
          <w:tcPr>
            <w:tcW w:w="3132" w:type="dxa"/>
          </w:tcPr>
          <w:p w14:paraId="0BB16369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3F596F" w14:textId="7AE1F482" w:rsidR="009668EE" w:rsidRPr="00A66401" w:rsidRDefault="00AB02D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245,199</w:t>
            </w:r>
          </w:p>
        </w:tc>
        <w:tc>
          <w:tcPr>
            <w:tcW w:w="252" w:type="dxa"/>
          </w:tcPr>
          <w:p w14:paraId="2C56CA32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97B5F6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76</w:t>
            </w:r>
            <w:r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80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0F2C5106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22CFE90" w14:textId="45780E9E" w:rsidR="009668EE" w:rsidRPr="00A66401" w:rsidRDefault="00351AB4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212,016</w:t>
            </w:r>
          </w:p>
        </w:tc>
        <w:tc>
          <w:tcPr>
            <w:tcW w:w="249" w:type="dxa"/>
          </w:tcPr>
          <w:p w14:paraId="032EBAAD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BC2297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3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31</w:t>
            </w:r>
            <w:r w:rsidRPr="00A66401">
              <w:rPr>
                <w:rFonts w:ascii="Angsana New" w:hAnsi="Angsana New"/>
                <w:sz w:val="30"/>
                <w:szCs w:val="30"/>
              </w:rPr>
              <w:t>,</w:t>
            </w:r>
            <w:r w:rsidR="00A46119" w:rsidRPr="00A66401">
              <w:rPr>
                <w:rFonts w:ascii="Angsana New" w:hAnsi="Angsana New"/>
                <w:sz w:val="30"/>
                <w:szCs w:val="30"/>
              </w:rPr>
              <w:t>884</w:t>
            </w:r>
          </w:p>
        </w:tc>
      </w:tr>
      <w:tr w:rsidR="00D83927" w:rsidRPr="00A66401" w14:paraId="2B48A25F" w14:textId="77777777" w:rsidTr="00E01DE9">
        <w:tc>
          <w:tcPr>
            <w:tcW w:w="3132" w:type="dxa"/>
          </w:tcPr>
          <w:p w14:paraId="51E99101" w14:textId="77777777" w:rsidR="00D83927" w:rsidRPr="00A66401" w:rsidRDefault="00D83927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86CBD17" w14:textId="28861E55" w:rsidR="00D83927" w:rsidRPr="00A66401" w:rsidRDefault="00AB02D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12,829</w:t>
            </w:r>
          </w:p>
        </w:tc>
        <w:tc>
          <w:tcPr>
            <w:tcW w:w="252" w:type="dxa"/>
          </w:tcPr>
          <w:p w14:paraId="4E9EDA25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239F86" w14:textId="77777777" w:rsidR="00D83927" w:rsidRPr="00A66401" w:rsidRDefault="00A46119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16,47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7" w:type="dxa"/>
          </w:tcPr>
          <w:p w14:paraId="54ABA89A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586FFC60" w14:textId="5D14662D" w:rsidR="00D83927" w:rsidRPr="00A66401" w:rsidRDefault="00351AB4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12,152</w:t>
            </w:r>
          </w:p>
        </w:tc>
        <w:tc>
          <w:tcPr>
            <w:tcW w:w="249" w:type="dxa"/>
          </w:tcPr>
          <w:p w14:paraId="5B31E64F" w14:textId="77777777" w:rsidR="00D83927" w:rsidRPr="00A66401" w:rsidRDefault="00D8392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5D5312" w14:textId="77777777" w:rsidR="00D83927" w:rsidRPr="00A66401" w:rsidRDefault="00A46119" w:rsidP="00432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15,8</w:t>
            </w:r>
            <w:r w:rsidR="004325F2" w:rsidRPr="00A66401">
              <w:rPr>
                <w:rFonts w:ascii="Angsana New" w:hAnsi="Angsana New"/>
                <w:sz w:val="30"/>
                <w:szCs w:val="30"/>
              </w:rPr>
              <w:t>69</w:t>
            </w:r>
          </w:p>
        </w:tc>
      </w:tr>
      <w:tr w:rsidR="009668EE" w:rsidRPr="00A66401" w14:paraId="552B4D8C" w14:textId="77777777" w:rsidTr="00E01DE9">
        <w:tc>
          <w:tcPr>
            <w:tcW w:w="3132" w:type="dxa"/>
          </w:tcPr>
          <w:p w14:paraId="1C89DF45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0471BDA" w14:textId="0E4C17D5" w:rsidR="009668EE" w:rsidRPr="00A66401" w:rsidRDefault="00AB02D7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7,299</w:t>
            </w:r>
          </w:p>
        </w:tc>
        <w:tc>
          <w:tcPr>
            <w:tcW w:w="252" w:type="dxa"/>
          </w:tcPr>
          <w:p w14:paraId="73046677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ADBCF35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1,9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57" w:type="dxa"/>
          </w:tcPr>
          <w:p w14:paraId="2DA8CDFE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right w:val="nil"/>
            </w:tcBorders>
          </w:tcPr>
          <w:p w14:paraId="3FF3436B" w14:textId="7354166B" w:rsidR="009668EE" w:rsidRPr="00A66401" w:rsidRDefault="00351AB4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6,806</w:t>
            </w:r>
          </w:p>
        </w:tc>
        <w:tc>
          <w:tcPr>
            <w:tcW w:w="249" w:type="dxa"/>
          </w:tcPr>
          <w:p w14:paraId="726E37E9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right w:val="nil"/>
            </w:tcBorders>
          </w:tcPr>
          <w:p w14:paraId="0963CFE6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1,9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9668EE" w:rsidRPr="00A66401" w14:paraId="09F5565A" w14:textId="77777777" w:rsidTr="00E01DE9">
        <w:tc>
          <w:tcPr>
            <w:tcW w:w="3132" w:type="dxa"/>
          </w:tcPr>
          <w:p w14:paraId="794AC707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เงินมัดจำค่าซื้อวัตถุดิบ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4936" w14:textId="6CE87256" w:rsidR="009668EE" w:rsidRPr="00A66401" w:rsidRDefault="00CD465A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1542F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,171</w:t>
            </w:r>
          </w:p>
        </w:tc>
        <w:tc>
          <w:tcPr>
            <w:tcW w:w="252" w:type="dxa"/>
          </w:tcPr>
          <w:p w14:paraId="6C7F6538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6E5B15EB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268,35</w:t>
            </w:r>
            <w:r w:rsidR="00FB3F2F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3764CCE3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left w:val="nil"/>
              <w:bottom w:val="single" w:sz="4" w:space="0" w:color="auto"/>
              <w:right w:val="nil"/>
            </w:tcBorders>
          </w:tcPr>
          <w:p w14:paraId="3114E553" w14:textId="74966080" w:rsidR="009668EE" w:rsidRPr="00A66401" w:rsidRDefault="0001542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63,171</w:t>
            </w:r>
          </w:p>
        </w:tc>
        <w:tc>
          <w:tcPr>
            <w:tcW w:w="249" w:type="dxa"/>
          </w:tcPr>
          <w:p w14:paraId="09AE7839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0546D8BC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268,35</w:t>
            </w:r>
            <w:r w:rsidR="00B17B07" w:rsidRPr="00A6640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668EE" w:rsidRPr="00A66401" w14:paraId="061FD64F" w14:textId="77777777" w:rsidTr="00E01DE9">
        <w:tc>
          <w:tcPr>
            <w:tcW w:w="3132" w:type="dxa"/>
          </w:tcPr>
          <w:p w14:paraId="23FE7B10" w14:textId="77777777" w:rsidR="009668EE" w:rsidRPr="00A66401" w:rsidRDefault="009668EE" w:rsidP="009668E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3C969" w14:textId="21EA17C8" w:rsidR="009668EE" w:rsidRPr="00A66401" w:rsidRDefault="0001542F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725</w:t>
            </w:r>
            <w:r w:rsidR="007D235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52" w:type="dxa"/>
          </w:tcPr>
          <w:p w14:paraId="1612AE9E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1A569" w14:textId="77777777" w:rsidR="009668EE" w:rsidRPr="00A66401" w:rsidRDefault="009668EE" w:rsidP="00FB3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776,3</w:t>
            </w:r>
            <w:r w:rsidR="00B17B07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57" w:type="dxa"/>
          </w:tcPr>
          <w:p w14:paraId="50F387F5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3A18A" w14:textId="637594AD" w:rsidR="009668EE" w:rsidRPr="00A66401" w:rsidRDefault="00351AB4" w:rsidP="00D20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6133B"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6133B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C33372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9" w:type="dxa"/>
          </w:tcPr>
          <w:p w14:paraId="6B48F54F" w14:textId="77777777" w:rsidR="009668EE" w:rsidRPr="00A66401" w:rsidRDefault="009668EE" w:rsidP="00966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D128" w14:textId="77777777" w:rsidR="009668EE" w:rsidRPr="00A66401" w:rsidRDefault="009668EE" w:rsidP="00B17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720,18</w:t>
            </w:r>
            <w:r w:rsidR="004325F2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351AB4" w:rsidRPr="00A66401" w14:paraId="5A375F3F" w14:textId="77777777" w:rsidTr="00E01DE9">
        <w:tc>
          <w:tcPr>
            <w:tcW w:w="3132" w:type="dxa"/>
          </w:tcPr>
          <w:p w14:paraId="0E6D41F6" w14:textId="77777777" w:rsidR="00351AB4" w:rsidRPr="00A66401" w:rsidRDefault="00351AB4" w:rsidP="00351AB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22C2" w14:textId="085F96B4" w:rsidR="00351AB4" w:rsidRPr="00A66401" w:rsidRDefault="00F1009A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1542F">
              <w:rPr>
                <w:rFonts w:ascii="Angsana New" w:hAnsi="Angsana New"/>
                <w:sz w:val="30"/>
                <w:szCs w:val="30"/>
              </w:rPr>
              <w:t>10,576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51AA1C48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BCBA7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375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11,144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7" w:type="dxa"/>
          </w:tcPr>
          <w:p w14:paraId="0D9082D0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F7216D" w14:textId="10357A10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ind w:right="-492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9,</w:t>
            </w:r>
            <w:r>
              <w:rPr>
                <w:rFonts w:ascii="Angsana New" w:hAnsi="Angsana New"/>
                <w:sz w:val="30"/>
                <w:szCs w:val="30"/>
              </w:rPr>
              <w:t>68</w:t>
            </w:r>
            <w:r w:rsidR="00C33372">
              <w:rPr>
                <w:rFonts w:ascii="Angsana New" w:hAnsi="Angsana New"/>
                <w:sz w:val="30"/>
                <w:szCs w:val="30"/>
              </w:rPr>
              <w:t>6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9" w:type="dxa"/>
          </w:tcPr>
          <w:p w14:paraId="52CA57D2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97EBA1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/>
                <w:sz w:val="30"/>
                <w:szCs w:val="30"/>
              </w:rPr>
              <w:t>9,823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351AB4" w:rsidRPr="00A66401" w14:paraId="1C6D6EEC" w14:textId="77777777" w:rsidTr="00E01DE9">
        <w:tc>
          <w:tcPr>
            <w:tcW w:w="3132" w:type="dxa"/>
          </w:tcPr>
          <w:p w14:paraId="194DD2F9" w14:textId="77777777" w:rsidR="00351AB4" w:rsidRPr="00A66401" w:rsidRDefault="00351AB4" w:rsidP="00351AB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36130" w14:textId="5FBD5CE0" w:rsidR="00351AB4" w:rsidRPr="00A66401" w:rsidRDefault="0001542F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715</w:t>
            </w:r>
            <w:r w:rsidR="00F1009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52" w:type="dxa"/>
          </w:tcPr>
          <w:p w14:paraId="6BD45A42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7E6D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765,175</w:t>
            </w:r>
          </w:p>
        </w:tc>
        <w:tc>
          <w:tcPr>
            <w:tcW w:w="257" w:type="dxa"/>
          </w:tcPr>
          <w:p w14:paraId="6AD9FD87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00D64" w14:textId="6969DB44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6133B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26133B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C3337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9" w:type="dxa"/>
          </w:tcPr>
          <w:p w14:paraId="796E9E26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B61C6E" w14:textId="77777777" w:rsidR="00351AB4" w:rsidRPr="00A66401" w:rsidRDefault="00351AB4" w:rsidP="00351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710,359</w:t>
            </w:r>
          </w:p>
        </w:tc>
      </w:tr>
    </w:tbl>
    <w:p w14:paraId="5BD22563" w14:textId="77777777" w:rsidR="00DF4D37" w:rsidRPr="00DF4D37" w:rsidRDefault="00DF4D37" w:rsidP="000600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C469362" w14:textId="77777777" w:rsidR="00574D5E" w:rsidRPr="00A66401" w:rsidRDefault="00574D5E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</w:t>
      </w:r>
    </w:p>
    <w:p w14:paraId="4A90F982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="Angsana New" w:hAnsi="Angsana New"/>
          <w:sz w:val="30"/>
          <w:szCs w:val="30"/>
        </w:rPr>
      </w:pPr>
    </w:p>
    <w:tbl>
      <w:tblPr>
        <w:tblW w:w="921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9"/>
        <w:gridCol w:w="1260"/>
        <w:gridCol w:w="270"/>
        <w:gridCol w:w="1170"/>
        <w:gridCol w:w="270"/>
        <w:gridCol w:w="1102"/>
        <w:gridCol w:w="236"/>
        <w:gridCol w:w="1106"/>
        <w:gridCol w:w="8"/>
      </w:tblGrid>
      <w:tr w:rsidR="00574D5E" w:rsidRPr="00A66401" w14:paraId="2C41294C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36C0C113" w14:textId="77777777" w:rsidR="00574D5E" w:rsidRPr="00A66401" w:rsidRDefault="00574D5E" w:rsidP="007F15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1BBBCF5F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  <w:r w:rsidRPr="00A66401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F0F1E58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14:paraId="520BDD99" w14:textId="77777777" w:rsidR="00574D5E" w:rsidRPr="00A66401" w:rsidRDefault="00574D5E" w:rsidP="007F1581">
            <w:pPr>
              <w:jc w:val="center"/>
              <w:rPr>
                <w:b/>
                <w:bCs/>
                <w:sz w:val="30"/>
                <w:szCs w:val="30"/>
              </w:rPr>
            </w:pPr>
            <w:r w:rsidRPr="00A66401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66401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74D5E" w:rsidRPr="00A66401" w14:paraId="04ED47A8" w14:textId="77777777" w:rsidTr="007F1581">
        <w:tc>
          <w:tcPr>
            <w:tcW w:w="3789" w:type="dxa"/>
            <w:shd w:val="clear" w:color="auto" w:fill="auto"/>
          </w:tcPr>
          <w:p w14:paraId="5ADA25F8" w14:textId="41EE0885" w:rsidR="00574D5E" w:rsidRPr="00977308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B2B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ปี</w:t>
            </w: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977308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>3</w:t>
            </w:r>
            <w:r w:rsidR="002B2B6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1</w:t>
            </w:r>
            <w:r w:rsidRPr="00977308">
              <w:rPr>
                <w:rFonts w:ascii="Angsana New" w:hAnsi="Angsana New" w:hint="cs"/>
                <w:bCs/>
                <w:i/>
                <w:iCs/>
                <w:sz w:val="30"/>
                <w:szCs w:val="30"/>
              </w:rPr>
              <w:t xml:space="preserve"> </w:t>
            </w:r>
            <w:r w:rsidR="002B2B6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</w:tcPr>
          <w:p w14:paraId="7DEF815E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842F107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B257960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7AE3DEE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2" w:type="dxa"/>
            <w:shd w:val="clear" w:color="auto" w:fill="auto"/>
          </w:tcPr>
          <w:p w14:paraId="128A963A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9B1DC7A" w14:textId="77777777" w:rsidR="00574D5E" w:rsidRPr="00A66401" w:rsidRDefault="00574D5E" w:rsidP="007F1581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14:paraId="67641101" w14:textId="77777777" w:rsidR="00574D5E" w:rsidRPr="00A66401" w:rsidRDefault="00574D5E" w:rsidP="007F1581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256</w:t>
            </w:r>
            <w:r w:rsidRPr="00A66401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574D5E" w:rsidRPr="00A66401" w14:paraId="78365530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DE2A7E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4" w:type="dxa"/>
            <w:gridSpan w:val="7"/>
            <w:shd w:val="clear" w:color="auto" w:fill="auto"/>
          </w:tcPr>
          <w:p w14:paraId="1B50721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4D5E" w:rsidRPr="00A66401" w14:paraId="22B9BB49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576F1B68" w14:textId="77777777" w:rsidR="00574D5E" w:rsidRPr="00A66401" w:rsidRDefault="00574D5E" w:rsidP="007F1581">
            <w:pPr>
              <w:ind w:right="-468"/>
              <w:rPr>
                <w:rStyle w:val="Emphasis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6640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  <w:shd w:val="clear" w:color="auto" w:fill="auto"/>
          </w:tcPr>
          <w:p w14:paraId="5C7B401E" w14:textId="790C2EBB" w:rsidR="00574D5E" w:rsidRPr="00A66401" w:rsidRDefault="00130331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  <w:shd w:val="clear" w:color="auto" w:fill="auto"/>
          </w:tcPr>
          <w:p w14:paraId="7F57A8D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F56086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2,67</w:t>
            </w:r>
            <w:r w:rsidRPr="00A6640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84F0D6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47181AC2" w14:textId="3CA00E27" w:rsidR="00574D5E" w:rsidRPr="00A66401" w:rsidRDefault="00130331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02C7563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3443A911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</w:rPr>
              <w:t>2,81</w:t>
            </w:r>
            <w:r w:rsidRPr="00A6640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574D5E" w:rsidRPr="00A66401" w14:paraId="514EDCEF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4A529C49" w14:textId="77777777" w:rsidR="00574D5E" w:rsidRPr="00A66401" w:rsidRDefault="00574D5E" w:rsidP="007F1581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งขาดทุนสุทธิ</w:t>
            </w:r>
          </w:p>
        </w:tc>
        <w:tc>
          <w:tcPr>
            <w:tcW w:w="1260" w:type="dxa"/>
            <w:shd w:val="clear" w:color="auto" w:fill="auto"/>
          </w:tcPr>
          <w:p w14:paraId="5E428245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8C8488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1C52BB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2B3BA4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14:paraId="099BB77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DABD4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239CCC1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4D5E" w:rsidRPr="00A66401" w14:paraId="733A2925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597E8E58" w14:textId="77777777" w:rsidR="00574D5E" w:rsidRPr="00A66401" w:rsidRDefault="00574D5E" w:rsidP="007F1581">
            <w:pPr>
              <w:ind w:left="189"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727B7C8" w14:textId="016C2211" w:rsidR="00574D5E" w:rsidRPr="00A66401" w:rsidRDefault="00130331" w:rsidP="00FB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555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C2707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362366A" w14:textId="13730D06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5" w:hanging="18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(</w:t>
            </w:r>
            <w:r w:rsidR="007004AE">
              <w:rPr>
                <w:rFonts w:ascii="Angsana New" w:hAnsi="Angsana New"/>
                <w:sz w:val="30"/>
                <w:szCs w:val="30"/>
              </w:rPr>
              <w:t>124</w:t>
            </w:r>
            <w:r w:rsidRPr="00A6640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CE539A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14:paraId="5B6A25A4" w14:textId="634BB87F" w:rsidR="00574D5E" w:rsidRPr="00A66401" w:rsidRDefault="00130331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32F799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48515517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4D5E" w:rsidRPr="00A66401" w14:paraId="6B45CBEF" w14:textId="77777777" w:rsidTr="007F1581">
        <w:trPr>
          <w:gridAfter w:val="1"/>
          <w:wAfter w:w="8" w:type="dxa"/>
        </w:trPr>
        <w:tc>
          <w:tcPr>
            <w:tcW w:w="3789" w:type="dxa"/>
            <w:shd w:val="clear" w:color="auto" w:fill="auto"/>
          </w:tcPr>
          <w:p w14:paraId="19496FD2" w14:textId="44642427" w:rsidR="00574D5E" w:rsidRPr="00A66401" w:rsidRDefault="00574D5E" w:rsidP="007F1581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2B2B6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2B2B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539D09" w14:textId="3368650B" w:rsidR="00574D5E" w:rsidRPr="00A66401" w:rsidRDefault="00130331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6FBC42A0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4E498" w14:textId="58285CB7" w:rsidR="00574D5E" w:rsidRPr="00A66401" w:rsidRDefault="002B2B63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</w:rPr>
              <w:t>2,5</w:t>
            </w:r>
            <w:r w:rsidR="007004AE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67D2676B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669A9" w14:textId="369E5101" w:rsidR="00574D5E" w:rsidRPr="00A66401" w:rsidRDefault="00130331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2,818</w:t>
            </w:r>
          </w:p>
        </w:tc>
        <w:tc>
          <w:tcPr>
            <w:tcW w:w="236" w:type="dxa"/>
            <w:shd w:val="clear" w:color="auto" w:fill="auto"/>
          </w:tcPr>
          <w:p w14:paraId="75A0408C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937FE" w14:textId="77777777" w:rsidR="00574D5E" w:rsidRPr="00A66401" w:rsidRDefault="0067088F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2,818</w:t>
            </w:r>
          </w:p>
        </w:tc>
      </w:tr>
    </w:tbl>
    <w:p w14:paraId="7C7A4857" w14:textId="77777777" w:rsidR="00574D5E" w:rsidRPr="00A66401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RPr="00A66401" w:rsidSect="00B221F7">
          <w:headerReference w:type="default" r:id="rId11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7A3630E8" w14:textId="51BD2740" w:rsidR="00574D5E" w:rsidRPr="00A66401" w:rsidRDefault="004D5810" w:rsidP="00574D5E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lastRenderedPageBreak/>
        <w:t xml:space="preserve"> 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เ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งินลงทุนในบริษัทร่วม ณ วันที่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6A33B1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C9225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และ </w:t>
      </w:r>
      <w:r w:rsidR="00C92254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6A33B1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</w:t>
      </w:r>
      <w:r w:rsidR="00C9225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สิ้นสุดวันที่ 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</w:rPr>
        <w:t>3</w:t>
      </w:r>
      <w:r w:rsidR="00C92254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C92254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ธันวาคม</w:t>
      </w:r>
      <w:r w:rsidR="00574D5E" w:rsidRPr="00A6640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2562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</w:rPr>
        <w:t xml:space="preserve">2561 </w:t>
      </w:r>
      <w:r w:rsidR="00574D5E" w:rsidRPr="00A66401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0BFF2580" w14:textId="77777777" w:rsidR="00574D5E" w:rsidRPr="00A66401" w:rsidRDefault="00574D5E" w:rsidP="00574D5E">
      <w:pPr>
        <w:rPr>
          <w:rFonts w:ascii="Angsana New" w:hAnsi="Angsana New"/>
          <w:sz w:val="30"/>
          <w:szCs w:val="30"/>
        </w:rPr>
      </w:pPr>
    </w:p>
    <w:tbl>
      <w:tblPr>
        <w:tblW w:w="1405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1"/>
        <w:gridCol w:w="900"/>
        <w:gridCol w:w="184"/>
        <w:gridCol w:w="986"/>
        <w:gridCol w:w="180"/>
        <w:gridCol w:w="1080"/>
        <w:gridCol w:w="180"/>
        <w:gridCol w:w="1080"/>
        <w:gridCol w:w="180"/>
        <w:gridCol w:w="1080"/>
        <w:gridCol w:w="180"/>
        <w:gridCol w:w="990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574D5E" w:rsidRPr="00A66401" w14:paraId="6350343C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564E64A8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187873F9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005E35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F01A5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22F2DE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67000C5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07E7671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6930" w:type="dxa"/>
            <w:gridSpan w:val="11"/>
            <w:shd w:val="clear" w:color="auto" w:fill="auto"/>
          </w:tcPr>
          <w:p w14:paraId="536BA2C5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574D5E" w:rsidRPr="00A66401" w14:paraId="61BD11D7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16F0C56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DD0DD1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40BDFCA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91F82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1E971B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</w:tcPr>
          <w:p w14:paraId="13BD58BF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2025F3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00CAEC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199FFA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BF19112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มูลค่าตาม</w:t>
            </w:r>
          </w:p>
        </w:tc>
        <w:tc>
          <w:tcPr>
            <w:tcW w:w="180" w:type="dxa"/>
            <w:shd w:val="clear" w:color="auto" w:fill="auto"/>
          </w:tcPr>
          <w:p w14:paraId="1D572C7E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452A628" w14:textId="07C73280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  <w:r w:rsidR="002D63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574D5E" w:rsidRPr="00A66401" w14:paraId="00CDCA8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2D623F9F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2D2F7A6C" w14:textId="77777777" w:rsidR="00574D5E" w:rsidRPr="00A66401" w:rsidDel="00685444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11785BE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516A582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7C4A29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4D9E4D3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4D048F5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42FBF970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579D08B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160" w:type="dxa"/>
            <w:gridSpan w:val="3"/>
          </w:tcPr>
          <w:p w14:paraId="3E634152" w14:textId="0B5E2B03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สิ้นสุดวันที่</w:t>
            </w:r>
            <w:r w:rsidR="00B50744">
              <w:rPr>
                <w:rFonts w:ascii="Angsana New" w:hAnsi="Angsana New"/>
                <w:sz w:val="24"/>
                <w:szCs w:val="24"/>
                <w:lang w:val="en-US"/>
              </w:rPr>
              <w:t xml:space="preserve"> 31 </w:t>
            </w:r>
            <w:r w:rsidR="00B50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4D5E" w:rsidRPr="00A66401" w14:paraId="5C118572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6B02B6F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231F5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14:paraId="31A40C5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7D7A1B1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06EA8CF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04EEA7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E86765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775CB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392BF82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DAA6FC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D44F6B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9B9131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C1EEA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90A5B05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D52C221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7AEE5AB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251BA39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604BE6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94C812E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704BE9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A66401" w14:paraId="103F543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27393C49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59CA7623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472310B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450" w:type="dxa"/>
            <w:gridSpan w:val="15"/>
          </w:tcPr>
          <w:p w14:paraId="2744AA2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A66401" w14:paraId="54EAA086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688E5323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  <w:shd w:val="clear" w:color="auto" w:fill="auto"/>
          </w:tcPr>
          <w:p w14:paraId="37185668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3BB7B4D0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11A07205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5342F73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12EB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FD4C9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538C3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373B9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AF6551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2A4A0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C6630F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2770CEA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B446D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80F6B9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29F81D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C458E1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68F8E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2179A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44DD4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A66401" w14:paraId="7C354A2F" w14:textId="77777777" w:rsidTr="007F1581">
        <w:trPr>
          <w:cantSplit/>
        </w:trPr>
        <w:tc>
          <w:tcPr>
            <w:tcW w:w="2351" w:type="dxa"/>
            <w:shd w:val="clear" w:color="auto" w:fill="auto"/>
          </w:tcPr>
          <w:p w14:paraId="481D0E72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900" w:type="dxa"/>
            <w:shd w:val="clear" w:color="auto" w:fill="auto"/>
          </w:tcPr>
          <w:p w14:paraId="1DBFF61F" w14:textId="102F1097" w:rsidR="00574D5E" w:rsidRPr="00A66401" w:rsidRDefault="009237CB" w:rsidP="00A86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4" w:type="dxa"/>
            <w:shd w:val="clear" w:color="auto" w:fill="auto"/>
          </w:tcPr>
          <w:p w14:paraId="6851BA6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6" w:type="dxa"/>
            <w:shd w:val="clear" w:color="auto" w:fill="auto"/>
          </w:tcPr>
          <w:p w14:paraId="22691BFF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3563D4E9" w14:textId="77777777" w:rsidR="00574D5E" w:rsidRPr="00A66401" w:rsidRDefault="00574D5E" w:rsidP="007F1581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1EBCF3A" w14:textId="36398590" w:rsidR="00574D5E" w:rsidRPr="00A66401" w:rsidRDefault="009237CB" w:rsidP="00A860DD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5,750</w:t>
            </w:r>
            <w:r w:rsidR="00A860D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</w:p>
        </w:tc>
        <w:tc>
          <w:tcPr>
            <w:tcW w:w="180" w:type="dxa"/>
          </w:tcPr>
          <w:p w14:paraId="5E79C31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03DBC6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5B71384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1889725" w14:textId="3C56B541" w:rsidR="00574D5E" w:rsidRPr="00A66401" w:rsidRDefault="009237CB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101B33C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9DD16C" w14:textId="77777777" w:rsidR="00574D5E" w:rsidRPr="00A66401" w:rsidRDefault="00A860DD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77819A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57D6B4C" w14:textId="3535E542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237CB">
              <w:rPr>
                <w:rFonts w:ascii="Angsana New" w:hAnsi="Angsana New"/>
                <w:sz w:val="24"/>
                <w:szCs w:val="24"/>
              </w:rPr>
              <w:t>2,459</w:t>
            </w: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578A029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4928611" w14:textId="77777777" w:rsidR="00574D5E" w:rsidRPr="00A66401" w:rsidRDefault="00574D5E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15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2,552</w:t>
            </w:r>
          </w:p>
        </w:tc>
        <w:tc>
          <w:tcPr>
            <w:tcW w:w="180" w:type="dxa"/>
            <w:shd w:val="clear" w:color="auto" w:fill="auto"/>
          </w:tcPr>
          <w:p w14:paraId="642E15E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A8BE4" w14:textId="77777777" w:rsidR="00574D5E" w:rsidRPr="00A66401" w:rsidRDefault="00A860DD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AA58F4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7694BF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36BF55F" w14:textId="77777777" w:rsidR="00574D5E" w:rsidRPr="00A66401" w:rsidRDefault="00574D5E" w:rsidP="00574D5E">
      <w:pPr>
        <w:jc w:val="center"/>
        <w:rPr>
          <w:rFonts w:ascii="Angsana New" w:hAnsi="Angsana New"/>
          <w:sz w:val="30"/>
          <w:szCs w:val="30"/>
        </w:rPr>
      </w:pPr>
    </w:p>
    <w:tbl>
      <w:tblPr>
        <w:tblW w:w="15041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50"/>
        <w:gridCol w:w="811"/>
        <w:gridCol w:w="182"/>
        <w:gridCol w:w="806"/>
        <w:gridCol w:w="180"/>
        <w:gridCol w:w="1001"/>
        <w:gridCol w:w="180"/>
        <w:gridCol w:w="1001"/>
        <w:gridCol w:w="180"/>
        <w:gridCol w:w="878"/>
        <w:gridCol w:w="180"/>
        <w:gridCol w:w="810"/>
        <w:gridCol w:w="180"/>
        <w:gridCol w:w="810"/>
        <w:gridCol w:w="180"/>
        <w:gridCol w:w="810"/>
        <w:gridCol w:w="180"/>
        <w:gridCol w:w="900"/>
        <w:gridCol w:w="180"/>
        <w:gridCol w:w="992"/>
        <w:gridCol w:w="178"/>
        <w:gridCol w:w="900"/>
        <w:gridCol w:w="180"/>
        <w:gridCol w:w="992"/>
      </w:tblGrid>
      <w:tr w:rsidR="00574D5E" w:rsidRPr="00A66401" w14:paraId="344101CC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7FB10092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446FD0A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A595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3B75827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261AA8C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67C9D82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576EFD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350" w:type="dxa"/>
            <w:gridSpan w:val="15"/>
          </w:tcPr>
          <w:p w14:paraId="7EDB0AF9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574D5E" w:rsidRPr="00A66401" w14:paraId="6F68E242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CEEB505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2CA3465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180" w:type="dxa"/>
            <w:shd w:val="clear" w:color="auto" w:fill="auto"/>
          </w:tcPr>
          <w:p w14:paraId="0ECEB3C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AD2AA6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6EE059E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001" w:type="dxa"/>
          </w:tcPr>
          <w:p w14:paraId="2FE6ECD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9196EE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6FBFF8C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2B8670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75544F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4D42C3BE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55C22F9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78" w:type="dxa"/>
          </w:tcPr>
          <w:p w14:paraId="0AB660DC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11AE8675" w14:textId="674E6353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เงินปันผลรับ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สำหรับ</w:t>
            </w:r>
            <w:r w:rsidR="002D6343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ปี</w:t>
            </w:r>
          </w:p>
        </w:tc>
      </w:tr>
      <w:tr w:rsidR="00574D5E" w:rsidRPr="00A66401" w14:paraId="22C3B82C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25BD012E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5EE2F748" w14:textId="77777777" w:rsidR="00574D5E" w:rsidRPr="00A66401" w:rsidDel="00685444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180" w:type="dxa"/>
            <w:shd w:val="clear" w:color="auto" w:fill="auto"/>
          </w:tcPr>
          <w:p w14:paraId="4435807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82" w:type="dxa"/>
            <w:gridSpan w:val="3"/>
          </w:tcPr>
          <w:p w14:paraId="538F14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3124B3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868" w:type="dxa"/>
            <w:gridSpan w:val="3"/>
            <w:shd w:val="clear" w:color="auto" w:fill="auto"/>
          </w:tcPr>
          <w:p w14:paraId="5FDC5937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235783D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6F68FE4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29EF0431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518099F3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ราคาทุน </w:t>
            </w:r>
            <w:r w:rsidRPr="00A66401">
              <w:rPr>
                <w:rFonts w:ascii="Angsana New" w:hAnsi="Angsana New"/>
                <w:sz w:val="24"/>
                <w:szCs w:val="24"/>
                <w:lang w:val="en-US"/>
              </w:rPr>
              <w:t xml:space="preserve">– </w:t>
            </w:r>
            <w:r w:rsidRPr="00A6640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78" w:type="dxa"/>
          </w:tcPr>
          <w:p w14:paraId="4D9EEA6D" w14:textId="77777777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2072" w:type="dxa"/>
            <w:gridSpan w:val="3"/>
          </w:tcPr>
          <w:p w14:paraId="649427B2" w14:textId="02847C20" w:rsidR="00574D5E" w:rsidRPr="00A66401" w:rsidRDefault="00574D5E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  <w:lang w:val="en-US"/>
              </w:rPr>
              <w:t>สิ้นสุดวันที่</w:t>
            </w:r>
            <w:r w:rsidR="00B50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="00B50744">
              <w:rPr>
                <w:rFonts w:ascii="Angsana New" w:hAnsi="Angsana New"/>
                <w:sz w:val="24"/>
                <w:szCs w:val="24"/>
                <w:lang w:val="en-US"/>
              </w:rPr>
              <w:t xml:space="preserve">31 </w:t>
            </w:r>
            <w:r w:rsidR="00B50744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574D5E" w:rsidRPr="00A66401" w14:paraId="0E2BBC3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09DA883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1" w:type="dxa"/>
            <w:shd w:val="clear" w:color="auto" w:fill="auto"/>
          </w:tcPr>
          <w:p w14:paraId="1FA8390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2" w:type="dxa"/>
            <w:shd w:val="clear" w:color="auto" w:fill="auto"/>
          </w:tcPr>
          <w:p w14:paraId="13A0072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7D40101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1DB5BB1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FD7238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B7A67B4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1E93BB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</w:tcPr>
          <w:p w14:paraId="6BA3738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892E7E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6D7FAD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6BFB7B2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53F6DF1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DA1EE5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0AE01C59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2AC3E0D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34D549A5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771F5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5FB76F2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0F106F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</w:tcPr>
          <w:p w14:paraId="1BF6492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5261BE1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AC6D03A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82F0050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4"/>
                <w:szCs w:val="24"/>
                <w:lang w:bidi="th-TH"/>
              </w:rPr>
              <w:t>1</w:t>
            </w:r>
          </w:p>
        </w:tc>
      </w:tr>
      <w:tr w:rsidR="00574D5E" w:rsidRPr="00A66401" w14:paraId="3790822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EE0DBA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99" w:type="dxa"/>
            <w:gridSpan w:val="3"/>
            <w:shd w:val="clear" w:color="auto" w:fill="auto"/>
          </w:tcPr>
          <w:p w14:paraId="5356922B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180" w:type="dxa"/>
            <w:shd w:val="clear" w:color="auto" w:fill="auto"/>
          </w:tcPr>
          <w:p w14:paraId="3B325DE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0712" w:type="dxa"/>
            <w:gridSpan w:val="19"/>
          </w:tcPr>
          <w:p w14:paraId="164A32EE" w14:textId="77777777" w:rsidR="00574D5E" w:rsidRPr="00A66401" w:rsidRDefault="00574D5E" w:rsidP="007F15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574D5E" w:rsidRPr="00A66401" w14:paraId="20B2C75B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3DDE7DD1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1" w:type="dxa"/>
            <w:shd w:val="clear" w:color="auto" w:fill="auto"/>
          </w:tcPr>
          <w:p w14:paraId="1B8D9EBC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230F43AD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1BA4123A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05BEE6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61D582C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07610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5121B251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4C29B6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shd w:val="clear" w:color="auto" w:fill="auto"/>
          </w:tcPr>
          <w:p w14:paraId="08D181D0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86DBA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49A1FE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37C64CE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D8173BD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7A42057B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1D9282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12E5824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C3ED8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B56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B3BC7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</w:tcPr>
          <w:p w14:paraId="2451A38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FC4A4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6BB9D7B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954632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74D5E" w:rsidRPr="00A66401" w14:paraId="7E676C41" w14:textId="77777777" w:rsidTr="007F1581">
        <w:trPr>
          <w:cantSplit/>
        </w:trPr>
        <w:tc>
          <w:tcPr>
            <w:tcW w:w="2350" w:type="dxa"/>
            <w:shd w:val="clear" w:color="auto" w:fill="auto"/>
          </w:tcPr>
          <w:p w14:paraId="0596A3B6" w14:textId="77777777" w:rsidR="00574D5E" w:rsidRPr="00A66401" w:rsidRDefault="00574D5E" w:rsidP="007F1581">
            <w:pPr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cs/>
              </w:rPr>
              <w:t>บริษัท เคแอลอาร์ที จำกัด</w:t>
            </w:r>
          </w:p>
        </w:tc>
        <w:tc>
          <w:tcPr>
            <w:tcW w:w="811" w:type="dxa"/>
            <w:shd w:val="clear" w:color="auto" w:fill="auto"/>
          </w:tcPr>
          <w:p w14:paraId="7F1332B0" w14:textId="19F0F9A1" w:rsidR="00574D5E" w:rsidRPr="00A66401" w:rsidRDefault="009237CB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65"/>
              </w:tabs>
              <w:ind w:left="-79" w:right="-16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82" w:type="dxa"/>
            <w:shd w:val="clear" w:color="auto" w:fill="auto"/>
          </w:tcPr>
          <w:p w14:paraId="1E8C8546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6" w:type="dxa"/>
            <w:shd w:val="clear" w:color="auto" w:fill="auto"/>
          </w:tcPr>
          <w:p w14:paraId="0FE1814F" w14:textId="77777777" w:rsidR="00574D5E" w:rsidRPr="00A66401" w:rsidRDefault="00574D5E" w:rsidP="007F1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66401">
              <w:rPr>
                <w:rFonts w:ascii="Angsana New" w:hAnsi="Angsana New"/>
                <w:sz w:val="24"/>
                <w:szCs w:val="24"/>
                <w:rtl/>
                <w:cs/>
              </w:rPr>
              <w:t>49</w:t>
            </w:r>
          </w:p>
        </w:tc>
        <w:tc>
          <w:tcPr>
            <w:tcW w:w="180" w:type="dxa"/>
            <w:shd w:val="clear" w:color="auto" w:fill="auto"/>
          </w:tcPr>
          <w:p w14:paraId="592A73FD" w14:textId="77777777" w:rsidR="00574D5E" w:rsidRPr="00A66401" w:rsidRDefault="00574D5E" w:rsidP="007F1581">
            <w:pPr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</w:tcPr>
          <w:p w14:paraId="4CB084E8" w14:textId="53A5DCB2" w:rsidR="00574D5E" w:rsidRPr="00A66401" w:rsidRDefault="009237CB" w:rsidP="00A860DD">
            <w:pPr>
              <w:pStyle w:val="acctfourfigures"/>
              <w:tabs>
                <w:tab w:val="clear" w:pos="765"/>
                <w:tab w:val="decimal" w:pos="645"/>
              </w:tabs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2AE7838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1" w:type="dxa"/>
          </w:tcPr>
          <w:p w14:paraId="0EACFA2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</w:t>
            </w: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5,750</w:t>
            </w:r>
          </w:p>
        </w:tc>
        <w:tc>
          <w:tcPr>
            <w:tcW w:w="180" w:type="dxa"/>
          </w:tcPr>
          <w:p w14:paraId="1D05818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774736AA" w14:textId="62171D74" w:rsidR="00574D5E" w:rsidRPr="00A66401" w:rsidRDefault="009237CB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</w:p>
        </w:tc>
        <w:tc>
          <w:tcPr>
            <w:tcW w:w="180" w:type="dxa"/>
            <w:shd w:val="clear" w:color="auto" w:fill="auto"/>
          </w:tcPr>
          <w:p w14:paraId="0209060E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F3A08F3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60761F28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E9619F3" w14:textId="6FA8E4D9" w:rsidR="00574D5E" w:rsidRPr="00A66401" w:rsidRDefault="00A860DD" w:rsidP="00A860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  </w:t>
            </w:r>
            <w:r w:rsidR="009237CB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4F6E3FA4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38C518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921089A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53E440" w14:textId="155C1624" w:rsidR="00574D5E" w:rsidRPr="00A66401" w:rsidRDefault="009237CB" w:rsidP="006E70D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2,818</w:t>
            </w:r>
            <w:r w:rsidR="00A860D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 </w:t>
            </w:r>
          </w:p>
        </w:tc>
        <w:tc>
          <w:tcPr>
            <w:tcW w:w="180" w:type="dxa"/>
          </w:tcPr>
          <w:p w14:paraId="146818BC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7889A196" w14:textId="77777777" w:rsidR="00574D5E" w:rsidRPr="00A66401" w:rsidRDefault="00574D5E" w:rsidP="00A860DD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sz w:val="24"/>
                <w:szCs w:val="24"/>
                <w:lang w:val="en-US" w:bidi="th-TH"/>
              </w:rPr>
              <w:t>2,81</w:t>
            </w:r>
            <w:r w:rsidRPr="00A66401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5308E7A9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7AC1517" w14:textId="08CA2D7C" w:rsidR="00574D5E" w:rsidRPr="00A66401" w:rsidRDefault="009237CB" w:rsidP="00A860D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FB1CCE7" w14:textId="77777777" w:rsidR="00574D5E" w:rsidRPr="00A66401" w:rsidRDefault="00574D5E" w:rsidP="007F158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0E8094" w14:textId="77777777" w:rsidR="00574D5E" w:rsidRPr="00A66401" w:rsidRDefault="00A860DD" w:rsidP="00A860DD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9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B0E62F" w14:textId="2980FE3B" w:rsidR="00574D5E" w:rsidRPr="009726AD" w:rsidRDefault="009726AD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  <w:tab w:val="left" w:pos="4236"/>
        </w:tabs>
        <w:rPr>
          <w:rFonts w:asciiTheme="majorBidi" w:hAnsiTheme="majorBidi" w:cstheme="majorBidi"/>
          <w:sz w:val="30"/>
          <w:szCs w:val="30"/>
          <w:lang w:eastAsia="th-TH"/>
        </w:rPr>
      </w:pPr>
      <w:r>
        <w:rPr>
          <w:rFonts w:asciiTheme="majorBidi" w:hAnsiTheme="majorBidi" w:cstheme="majorBidi"/>
          <w:sz w:val="30"/>
          <w:szCs w:val="30"/>
          <w:lang w:eastAsia="th-TH"/>
        </w:rPr>
        <w:t xml:space="preserve"> </w:t>
      </w:r>
    </w:p>
    <w:p w14:paraId="7D7B7A8D" w14:textId="4270BCA7" w:rsidR="00574D5E" w:rsidRDefault="00574D5E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</w:p>
    <w:p w14:paraId="7A021FB1" w14:textId="77777777" w:rsidR="009726AD" w:rsidRPr="00A66401" w:rsidRDefault="009726AD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sz w:val="30"/>
          <w:szCs w:val="30"/>
        </w:rPr>
      </w:pPr>
    </w:p>
    <w:p w14:paraId="3E3CB973" w14:textId="4BEBC8FA" w:rsidR="00574D5E" w:rsidRPr="00A66401" w:rsidRDefault="000862CD" w:rsidP="009726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 w:hanging="45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9726AD">
        <w:rPr>
          <w:rFonts w:ascii="Angsana New" w:hAnsi="Angsana New"/>
          <w:sz w:val="30"/>
          <w:szCs w:val="30"/>
          <w:cs/>
        </w:rPr>
        <w:t xml:space="preserve">บริษัทร่วมจดทะเบียนจัดตั้งและดำเนินธุรกิจในประเทศไทย </w:t>
      </w:r>
    </w:p>
    <w:p w14:paraId="3AA33EDA" w14:textId="77777777" w:rsidR="00574D5E" w:rsidRPr="00A66401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574D5E" w:rsidRPr="00A66401" w:rsidSect="00433178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3AF1560" w14:textId="77777777" w:rsidR="00531857" w:rsidRPr="00A66401" w:rsidRDefault="00531857" w:rsidP="001271E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การดำเนินงานร่วมกัน</w:t>
      </w:r>
    </w:p>
    <w:p w14:paraId="0ED3D819" w14:textId="77777777" w:rsidR="0027029F" w:rsidRPr="00A66401" w:rsidRDefault="0027029F" w:rsidP="00766658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0EC08E7" w14:textId="325A0C97" w:rsidR="000B410F" w:rsidRPr="00383737" w:rsidRDefault="007372E9" w:rsidP="000B410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ปี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2560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บริษัทได้ทำสัญญาร่วมกับบริษัทแห่งหนึ่ง</w:t>
      </w:r>
      <w:r w:rsidRPr="00E61D85">
        <w:rPr>
          <w:rFonts w:ascii="Angsana New" w:hAnsi="Angsana New" w:hint="cs"/>
          <w:sz w:val="30"/>
          <w:szCs w:val="30"/>
          <w:cs/>
        </w:rPr>
        <w:t xml:space="preserve">ซึ่งถือเป็นผู้ดำเนินงานอื่น </w:t>
      </w:r>
      <w:r w:rsidRPr="00E61D85">
        <w:rPr>
          <w:rFonts w:ascii="Angsana New" w:hAnsi="Angsana New"/>
          <w:sz w:val="30"/>
          <w:szCs w:val="30"/>
        </w:rPr>
        <w:t>(Other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joint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operator)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เพื่อตั้ง 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กิจการร่วมค้ากลุ่มร่วมทำงาน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SCN-CHO” (“SCN-CHO”)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ประเภทการดำเนินงานร่วมกัน เพื่อจัดซื้อรถ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โดยสารปรับอากาศใช้ก๊าซธรรมชาติ </w:t>
      </w:r>
      <w:r w:rsidRPr="00E61D85">
        <w:rPr>
          <w:rFonts w:ascii="Angsana New" w:hAnsi="Angsana New"/>
          <w:sz w:val="30"/>
          <w:szCs w:val="30"/>
          <w:lang w:val="en-GB"/>
        </w:rPr>
        <w:t xml:space="preserve">(NGV) 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จำนวน </w:t>
      </w:r>
      <w:r>
        <w:rPr>
          <w:rFonts w:ascii="Angsana New" w:hAnsi="Angsana New"/>
          <w:sz w:val="30"/>
          <w:szCs w:val="30"/>
        </w:rPr>
        <w:t>489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คัน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และบริการ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ซ่อมแซมและบำรุงรถ</w:t>
      </w:r>
      <w:r>
        <w:rPr>
          <w:rFonts w:ascii="Angsana New" w:hAnsi="Angsana New" w:hint="cs"/>
          <w:sz w:val="30"/>
          <w:szCs w:val="30"/>
          <w:cs/>
          <w:lang w:val="en-GB"/>
        </w:rPr>
        <w:t>ยนต์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โดยสาร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เป็นระยะเวลา </w:t>
      </w:r>
      <w:r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 นับตั้งแต่วันเริ่มเดินรถยนต์โดยสารแต่ละคันเป็นต้นไปให้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กับองค์การขนส่งมวลชนกรุงเทพ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hAnsi="Angsana New"/>
          <w:sz w:val="30"/>
          <w:szCs w:val="30"/>
          <w:lang w:val="en-GB"/>
        </w:rPr>
        <w:t xml:space="preserve">     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(</w:t>
      </w:r>
      <w:r w:rsidRPr="00E61D85">
        <w:rPr>
          <w:rFonts w:ascii="Angsana New" w:hAnsi="Angsana New"/>
          <w:sz w:val="30"/>
          <w:szCs w:val="30"/>
          <w:lang w:val="en-GB"/>
        </w:rPr>
        <w:t>“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>ขสมก</w:t>
      </w:r>
      <w:r w:rsidRPr="00E61D85">
        <w:rPr>
          <w:rFonts w:ascii="Angsana New" w:hAnsi="Angsana New"/>
          <w:sz w:val="30"/>
          <w:szCs w:val="30"/>
          <w:lang w:val="en-GB"/>
        </w:rPr>
        <w:t>.”</w:t>
      </w:r>
      <w:r w:rsidRPr="00E61D85">
        <w:rPr>
          <w:rFonts w:ascii="Angsana New" w:hAnsi="Angsana New" w:hint="cs"/>
          <w:sz w:val="30"/>
          <w:szCs w:val="30"/>
          <w:cs/>
          <w:lang w:val="en-GB"/>
        </w:rPr>
        <w:t xml:space="preserve">) โดยตามสัญญาบริษัทแบ่งปันผลกำไรหรือขาดทุนของกิจการร่วมค้ากลุ่มร่วมทำงานในอัตราร้อยละ </w:t>
      </w:r>
      <w:r w:rsidRPr="00E61D85">
        <w:rPr>
          <w:rFonts w:ascii="Angsana New" w:hAnsi="Angsana New"/>
          <w:sz w:val="30"/>
          <w:szCs w:val="30"/>
          <w:lang w:val="en-GB"/>
        </w:rPr>
        <w:t>50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 w:rsidR="00FF5D22">
        <w:rPr>
          <w:rFonts w:ascii="Angsana New" w:hAnsi="Angsana New" w:hint="cs"/>
          <w:sz w:val="30"/>
          <w:szCs w:val="30"/>
          <w:cs/>
          <w:lang w:val="en-GB"/>
        </w:rPr>
        <w:t>กิจการร่วมค้า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วางเงินมัดจำในนาม</w:t>
      </w:r>
      <w:r w:rsidR="000B410F" w:rsidRPr="000B41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B410F" w:rsidRPr="000B410F">
        <w:rPr>
          <w:rFonts w:ascii="Angsana New" w:hAnsi="Angsana New"/>
          <w:sz w:val="30"/>
          <w:szCs w:val="30"/>
          <w:lang w:val="en-GB"/>
        </w:rPr>
        <w:t xml:space="preserve">SCN-CHO 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ให้แก่ขสมก</w:t>
      </w:r>
      <w:r w:rsidR="000B410F" w:rsidRPr="000B410F">
        <w:rPr>
          <w:rFonts w:ascii="Angsana New" w:hAnsi="Angsana New"/>
          <w:sz w:val="30"/>
          <w:szCs w:val="30"/>
          <w:cs/>
          <w:lang w:val="en-GB"/>
        </w:rPr>
        <w:t xml:space="preserve">. 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จำนวน</w:t>
      </w:r>
      <w:r w:rsidR="000B410F" w:rsidRPr="000B41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B410F" w:rsidRPr="000B410F">
        <w:rPr>
          <w:rFonts w:ascii="Angsana New" w:hAnsi="Angsana New"/>
          <w:sz w:val="30"/>
          <w:szCs w:val="30"/>
          <w:lang w:val="en-GB"/>
        </w:rPr>
        <w:t xml:space="preserve">426 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="00287F2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B1452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576DE3">
        <w:rPr>
          <w:rFonts w:ascii="Angsana New" w:hAnsi="Angsana New" w:hint="cs"/>
          <w:sz w:val="30"/>
          <w:szCs w:val="30"/>
          <w:cs/>
          <w:lang w:val="en-GB"/>
        </w:rPr>
        <w:t>เฉพาะ</w:t>
      </w:r>
      <w:r w:rsidR="00287F29">
        <w:rPr>
          <w:rFonts w:ascii="Angsana New" w:hAnsi="Angsana New" w:hint="cs"/>
          <w:sz w:val="30"/>
          <w:szCs w:val="30"/>
          <w:cs/>
          <w:lang w:val="en-GB"/>
        </w:rPr>
        <w:t>ส่วนของบริษัท</w:t>
      </w:r>
      <w:r w:rsidR="00FF5D22">
        <w:rPr>
          <w:rFonts w:ascii="Angsana New" w:hAnsi="Angsana New" w:hint="cs"/>
          <w:sz w:val="30"/>
          <w:szCs w:val="30"/>
          <w:cs/>
          <w:lang w:val="en-GB"/>
        </w:rPr>
        <w:t>จำนวน</w:t>
      </w:r>
      <w:r w:rsidR="00287F29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576DE3">
        <w:rPr>
          <w:rFonts w:ascii="Angsana New" w:hAnsi="Angsana New"/>
          <w:sz w:val="30"/>
          <w:szCs w:val="30"/>
        </w:rPr>
        <w:t>213</w:t>
      </w:r>
      <w:r w:rsidR="00287F29">
        <w:rPr>
          <w:rFonts w:ascii="Angsana New" w:hAnsi="Angsana New"/>
          <w:sz w:val="30"/>
          <w:szCs w:val="30"/>
        </w:rPr>
        <w:t xml:space="preserve"> </w:t>
      </w:r>
      <w:r w:rsidR="00287F29">
        <w:rPr>
          <w:rFonts w:ascii="Angsana New" w:hAnsi="Angsana New" w:hint="cs"/>
          <w:sz w:val="30"/>
          <w:szCs w:val="30"/>
          <w:cs/>
        </w:rPr>
        <w:t>ล้านบาท</w:t>
      </w:r>
      <w:r w:rsidR="004B1452">
        <w:rPr>
          <w:rFonts w:ascii="Angsana New" w:hAnsi="Angsana New" w:hint="cs"/>
          <w:sz w:val="30"/>
          <w:szCs w:val="30"/>
          <w:cs/>
        </w:rPr>
        <w:t>)</w:t>
      </w:r>
      <w:r w:rsidR="00287F29">
        <w:rPr>
          <w:rFonts w:ascii="Angsana New" w:hAnsi="Angsana New" w:hint="cs"/>
          <w:sz w:val="30"/>
          <w:szCs w:val="30"/>
          <w:cs/>
        </w:rPr>
        <w:t xml:space="preserve"> 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เพื่อเป็นหลักประกันสัญญา</w:t>
      </w:r>
      <w:r w:rsidR="000B410F" w:rsidRPr="000B410F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ซึ่งเงินมัดจำดังกล่าวถูกจัดประเภทเป็น</w:t>
      </w:r>
      <w:r w:rsidR="003D704A">
        <w:rPr>
          <w:rFonts w:ascii="Angsana New" w:hAnsi="Angsana New" w:hint="cs"/>
          <w:sz w:val="30"/>
          <w:szCs w:val="30"/>
          <w:cs/>
          <w:lang w:val="en-GB"/>
        </w:rPr>
        <w:t>สิ</w:t>
      </w:r>
      <w:r w:rsidR="002761F1">
        <w:rPr>
          <w:rFonts w:ascii="Angsana New" w:hAnsi="Angsana New" w:hint="cs"/>
          <w:sz w:val="30"/>
          <w:szCs w:val="30"/>
          <w:cs/>
          <w:lang w:val="en-GB"/>
        </w:rPr>
        <w:t>นทรัพย์</w:t>
      </w:r>
      <w:r w:rsidR="000B410F" w:rsidRPr="000B410F">
        <w:rPr>
          <w:rFonts w:ascii="Angsana New" w:hAnsi="Angsana New" w:hint="cs"/>
          <w:sz w:val="30"/>
          <w:szCs w:val="30"/>
          <w:cs/>
          <w:lang w:val="en-GB"/>
        </w:rPr>
        <w:t>ไม่หมุนเวียน</w:t>
      </w:r>
    </w:p>
    <w:p w14:paraId="6D7E6D4C" w14:textId="7CE6F09C" w:rsidR="007372E9" w:rsidRDefault="007372E9" w:rsidP="004078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07495A" w14:textId="77777777" w:rsidR="007372E9" w:rsidRDefault="007372E9" w:rsidP="007372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E61D85">
        <w:rPr>
          <w:rFonts w:ascii="Angsana New" w:hAnsi="Angsana New"/>
          <w:sz w:val="30"/>
          <w:szCs w:val="30"/>
          <w:cs/>
        </w:rPr>
        <w:t xml:space="preserve">ในไตรมาส </w:t>
      </w:r>
      <w:r w:rsidRPr="003D4C30">
        <w:rPr>
          <w:rFonts w:ascii="Angsana New" w:hAnsi="Angsana New"/>
          <w:sz w:val="30"/>
          <w:szCs w:val="30"/>
        </w:rPr>
        <w:t>1</w:t>
      </w:r>
      <w:r w:rsidRPr="00E61D85">
        <w:rPr>
          <w:rFonts w:ascii="Angsana New" w:hAnsi="Angsana New"/>
          <w:sz w:val="30"/>
          <w:szCs w:val="30"/>
          <w:cs/>
        </w:rPr>
        <w:t xml:space="preserve"> ปี </w:t>
      </w:r>
      <w:r w:rsidRPr="003D4C30">
        <w:rPr>
          <w:rFonts w:ascii="Angsana New" w:hAnsi="Angsana New"/>
          <w:sz w:val="30"/>
          <w:szCs w:val="30"/>
        </w:rPr>
        <w:t>2562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</w:rPr>
        <w:t>SCN-CHO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z w:val="30"/>
          <w:szCs w:val="30"/>
          <w:cs/>
        </w:rPr>
        <w:t xml:space="preserve">ได้ดำเนินการส่งมอบรถยนต์โดยสารปรับอากาศใช้ก๊าซธรรมชาติ </w:t>
      </w:r>
      <w:r w:rsidRPr="00E61D85">
        <w:rPr>
          <w:rFonts w:ascii="Angsana New" w:hAnsi="Angsana New"/>
          <w:spacing w:val="4"/>
          <w:sz w:val="30"/>
          <w:szCs w:val="30"/>
          <w:cs/>
        </w:rPr>
        <w:t>(</w:t>
      </w:r>
      <w:r w:rsidRPr="00E61D85">
        <w:rPr>
          <w:rFonts w:ascii="Angsana New" w:hAnsi="Angsana New"/>
          <w:spacing w:val="4"/>
          <w:sz w:val="30"/>
          <w:szCs w:val="30"/>
        </w:rPr>
        <w:t>NGV)</w:t>
      </w:r>
      <w:r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ส่วนที่เหลือจำนวน </w:t>
      </w:r>
      <w:r w:rsidRPr="003D4C30">
        <w:rPr>
          <w:rFonts w:ascii="Angsana New" w:hAnsi="Angsana New"/>
          <w:spacing w:val="4"/>
          <w:sz w:val="30"/>
          <w:szCs w:val="30"/>
        </w:rPr>
        <w:t>189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 คันแก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่ขสมก. </w:t>
      </w:r>
      <w:r w:rsidRPr="00E61D85">
        <w:rPr>
          <w:rFonts w:ascii="Angsana New" w:hAnsi="Angsana New"/>
          <w:spacing w:val="4"/>
          <w:sz w:val="30"/>
          <w:szCs w:val="30"/>
          <w:cs/>
        </w:rPr>
        <w:t xml:space="preserve">เป็นที่เรียบร้อยแล้ว </w:t>
      </w:r>
    </w:p>
    <w:p w14:paraId="720C46DC" w14:textId="77777777" w:rsidR="007372E9" w:rsidRDefault="007372E9" w:rsidP="004078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64D2D6" w14:textId="77777777" w:rsidR="0078461D" w:rsidRDefault="0078461D" w:rsidP="0078461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61D85">
        <w:rPr>
          <w:rFonts w:ascii="Angsana New" w:hAnsi="Angsana New" w:hint="cs"/>
          <w:sz w:val="30"/>
          <w:szCs w:val="30"/>
          <w:cs/>
        </w:rPr>
        <w:t xml:space="preserve">รายการสินทรัพย์และหนี้สินของการดำเนินงานร่วมกันซึ่งรวมอยู่ในงบแสดงฐานะการเงิน ณ วันที่ </w:t>
      </w:r>
      <w:r w:rsidRPr="00E61D85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 w:hint="cs"/>
          <w:sz w:val="30"/>
          <w:szCs w:val="30"/>
          <w:cs/>
        </w:rPr>
        <w:t>สำหรับแต่ละปี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225" w:type="dxa"/>
        <w:tblInd w:w="450" w:type="dxa"/>
        <w:tblLook w:val="01E0" w:firstRow="1" w:lastRow="1" w:firstColumn="1" w:lastColumn="1" w:noHBand="0" w:noVBand="0"/>
      </w:tblPr>
      <w:tblGrid>
        <w:gridCol w:w="5670"/>
        <w:gridCol w:w="180"/>
        <w:gridCol w:w="1530"/>
        <w:gridCol w:w="236"/>
        <w:gridCol w:w="1609"/>
      </w:tblGrid>
      <w:tr w:rsidR="00B905F1" w:rsidRPr="00A66401" w14:paraId="6ECA5C9F" w14:textId="77777777" w:rsidTr="00B905F1">
        <w:tc>
          <w:tcPr>
            <w:tcW w:w="5670" w:type="dxa"/>
          </w:tcPr>
          <w:p w14:paraId="03A632A7" w14:textId="6398EDFA" w:rsidR="00B905F1" w:rsidRPr="00A66401" w:rsidRDefault="00B905F1" w:rsidP="00B9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555" w:type="dxa"/>
            <w:gridSpan w:val="4"/>
          </w:tcPr>
          <w:p w14:paraId="19F1DD7A" w14:textId="152C6797" w:rsidR="00B905F1" w:rsidRPr="00A66401" w:rsidRDefault="00B905F1" w:rsidP="00B90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212C" w:rsidRPr="00A66401" w14:paraId="76D851DA" w14:textId="77777777" w:rsidTr="0078461D">
        <w:tc>
          <w:tcPr>
            <w:tcW w:w="5850" w:type="dxa"/>
            <w:gridSpan w:val="2"/>
          </w:tcPr>
          <w:p w14:paraId="64502EA7" w14:textId="5F0DDB57" w:rsidR="00D6212C" w:rsidRPr="00A66401" w:rsidRDefault="00D6212C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31AB646" w14:textId="77777777" w:rsidR="00D6212C" w:rsidRPr="00A66401" w:rsidRDefault="00D6212C" w:rsidP="009D793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62CF9410" w14:textId="77777777" w:rsidR="00D6212C" w:rsidRPr="00A66401" w:rsidRDefault="00D6212C" w:rsidP="009D793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507014BC" w14:textId="77777777" w:rsidR="00D6212C" w:rsidRPr="00A66401" w:rsidRDefault="00D6212C" w:rsidP="009D79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6212C" w:rsidRPr="00A66401" w14:paraId="34E22B0A" w14:textId="77777777" w:rsidTr="00236FC4">
        <w:tc>
          <w:tcPr>
            <w:tcW w:w="5850" w:type="dxa"/>
            <w:gridSpan w:val="2"/>
          </w:tcPr>
          <w:p w14:paraId="63C90510" w14:textId="77777777" w:rsidR="00D6212C" w:rsidRPr="00A66401" w:rsidRDefault="00D6212C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31D4342B" w14:textId="77777777" w:rsidR="00D6212C" w:rsidRPr="00A66401" w:rsidRDefault="00D6212C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236FC4" w:rsidRPr="00A66401" w14:paraId="763F21C4" w14:textId="77777777" w:rsidTr="00236FC4">
        <w:tc>
          <w:tcPr>
            <w:tcW w:w="5850" w:type="dxa"/>
            <w:gridSpan w:val="2"/>
          </w:tcPr>
          <w:p w14:paraId="6399FB2B" w14:textId="585F46AA" w:rsidR="00236FC4" w:rsidRPr="00A66401" w:rsidRDefault="00236FC4" w:rsidP="00236FC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14:paraId="254586FA" w14:textId="1E45F784" w:rsidR="00236FC4" w:rsidRPr="00287F29" w:rsidRDefault="00A61D4D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26,623</w:t>
            </w:r>
          </w:p>
        </w:tc>
        <w:tc>
          <w:tcPr>
            <w:tcW w:w="236" w:type="dxa"/>
          </w:tcPr>
          <w:p w14:paraId="7757DCF0" w14:textId="77777777" w:rsidR="00236FC4" w:rsidRPr="00287F29" w:rsidRDefault="00236FC4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00C3E544" w14:textId="2E882F41" w:rsidR="00236FC4" w:rsidRPr="00287F29" w:rsidRDefault="00287F29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  <w:r w:rsidR="00A61D4D" w:rsidRPr="00287F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189</w:t>
            </w:r>
          </w:p>
        </w:tc>
      </w:tr>
      <w:tr w:rsidR="00236FC4" w:rsidRPr="00A66401" w14:paraId="05FE3662" w14:textId="77777777" w:rsidTr="00236FC4">
        <w:tc>
          <w:tcPr>
            <w:tcW w:w="5850" w:type="dxa"/>
            <w:gridSpan w:val="2"/>
          </w:tcPr>
          <w:p w14:paraId="02414BAE" w14:textId="5A26BF6C" w:rsidR="00236FC4" w:rsidRPr="0065639D" w:rsidRDefault="00236FC4" w:rsidP="00236FC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สินทรัพย์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530" w:type="dxa"/>
            <w:shd w:val="clear" w:color="auto" w:fill="auto"/>
          </w:tcPr>
          <w:p w14:paraId="1E00FC19" w14:textId="4D907BCB" w:rsidR="00236FC4" w:rsidRPr="00287F29" w:rsidRDefault="00A61D4D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  <w:tc>
          <w:tcPr>
            <w:tcW w:w="236" w:type="dxa"/>
          </w:tcPr>
          <w:p w14:paraId="26D4132B" w14:textId="77777777" w:rsidR="00236FC4" w:rsidRPr="00287F29" w:rsidRDefault="00236FC4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</w:tcPr>
          <w:p w14:paraId="30F01910" w14:textId="14B6426D" w:rsidR="00236FC4" w:rsidRPr="00287F29" w:rsidRDefault="00A61D4D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213,042</w:t>
            </w:r>
          </w:p>
        </w:tc>
      </w:tr>
      <w:tr w:rsidR="00236FC4" w:rsidRPr="00A66401" w14:paraId="7071AC78" w14:textId="77777777" w:rsidTr="00236FC4">
        <w:tc>
          <w:tcPr>
            <w:tcW w:w="5850" w:type="dxa"/>
            <w:gridSpan w:val="2"/>
          </w:tcPr>
          <w:p w14:paraId="22771E2A" w14:textId="1B8A8002" w:rsidR="00236FC4" w:rsidRPr="0065639D" w:rsidRDefault="00236FC4" w:rsidP="00236FC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ECCFFC8" w14:textId="2DB647B8" w:rsidR="00236FC4" w:rsidRPr="00287F29" w:rsidRDefault="00236FC4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(</w:t>
            </w:r>
            <w:r w:rsidR="00A61D4D" w:rsidRPr="00287F29">
              <w:rPr>
                <w:rFonts w:ascii="Angsana New" w:hAnsi="Angsana New"/>
                <w:sz w:val="30"/>
                <w:szCs w:val="30"/>
              </w:rPr>
              <w:t>217,401</w:t>
            </w:r>
            <w:r w:rsidRPr="00287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97D8349" w14:textId="77777777" w:rsidR="00236FC4" w:rsidRPr="00287F29" w:rsidRDefault="00236FC4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4F224303" w14:textId="65969ABF" w:rsidR="00236FC4" w:rsidRPr="00287F29" w:rsidRDefault="00287F29" w:rsidP="00236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(290</w:t>
            </w:r>
            <w:r w:rsidR="00A61D4D" w:rsidRPr="00287F29">
              <w:rPr>
                <w:rFonts w:ascii="Angsana New" w:hAnsi="Angsana New"/>
                <w:sz w:val="30"/>
                <w:szCs w:val="30"/>
              </w:rPr>
              <w:t>,4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="00236FC4" w:rsidRPr="00287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461D" w:rsidRPr="00A66401" w14:paraId="29DEE9FE" w14:textId="77777777" w:rsidTr="0078461D">
        <w:tc>
          <w:tcPr>
            <w:tcW w:w="5850" w:type="dxa"/>
            <w:gridSpan w:val="2"/>
          </w:tcPr>
          <w:p w14:paraId="6EFF41A8" w14:textId="37461D28" w:rsidR="0078461D" w:rsidRPr="00A66401" w:rsidRDefault="0078461D" w:rsidP="0078461D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86AD29" w14:textId="26D5BFD7" w:rsidR="0078461D" w:rsidRPr="00287F29" w:rsidRDefault="00A61D4D" w:rsidP="00A61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87F2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22,264</w:t>
            </w:r>
          </w:p>
        </w:tc>
        <w:tc>
          <w:tcPr>
            <w:tcW w:w="236" w:type="dxa"/>
            <w:shd w:val="clear" w:color="auto" w:fill="auto"/>
          </w:tcPr>
          <w:p w14:paraId="36ADE3B9" w14:textId="77777777" w:rsidR="0078461D" w:rsidRPr="00287F29" w:rsidRDefault="0078461D" w:rsidP="007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060447" w14:textId="3937A4C6" w:rsidR="0078461D" w:rsidRPr="00287F29" w:rsidRDefault="00287F29" w:rsidP="00784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62" w:hanging="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A61D4D" w:rsidRPr="00287F2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</w:tr>
    </w:tbl>
    <w:p w14:paraId="291FB247" w14:textId="400719EC" w:rsidR="00D6212C" w:rsidRDefault="00D6212C" w:rsidP="0040785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C2844F" w14:textId="77777777" w:rsidR="0078461D" w:rsidRDefault="0078461D" w:rsidP="007846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61D85">
        <w:rPr>
          <w:rFonts w:ascii="Angsana New" w:hAnsi="Angsana New" w:hint="cs"/>
          <w:sz w:val="30"/>
          <w:szCs w:val="30"/>
          <w:cs/>
        </w:rPr>
        <w:t>รายการรายได้และค่าใช้จ่ายของการดำเนินงานร่วมกันซึ่งรวมอยู่ในงบกำไรขาดทุนเบ็ดเสร็จสำหรับ</w:t>
      </w:r>
      <w:r>
        <w:rPr>
          <w:rFonts w:ascii="Angsana New" w:hAnsi="Angsana New" w:hint="cs"/>
          <w:sz w:val="30"/>
          <w:szCs w:val="30"/>
          <w:cs/>
        </w:rPr>
        <w:t>ปีสิ้น</w:t>
      </w:r>
      <w:r w:rsidRPr="00E61D85">
        <w:rPr>
          <w:rFonts w:ascii="Angsana New" w:hAnsi="Angsana New" w:hint="cs"/>
          <w:sz w:val="30"/>
          <w:szCs w:val="30"/>
          <w:cs/>
        </w:rPr>
        <w:t xml:space="preserve">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E61D85">
        <w:rPr>
          <w:rFonts w:ascii="Angsana New" w:hAnsi="Angsana New"/>
          <w:sz w:val="30"/>
          <w:szCs w:val="30"/>
          <w:cs/>
        </w:rPr>
        <w:t xml:space="preserve"> </w:t>
      </w:r>
      <w:r w:rsidRPr="00E61D85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10"/>
        <w:gridCol w:w="270"/>
        <w:gridCol w:w="1620"/>
      </w:tblGrid>
      <w:tr w:rsidR="0078461D" w:rsidRPr="0065639D" w14:paraId="383D6C79" w14:textId="77777777" w:rsidTr="009D7935">
        <w:tc>
          <w:tcPr>
            <w:tcW w:w="5580" w:type="dxa"/>
          </w:tcPr>
          <w:p w14:paraId="1EBCF8E8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52A5A87C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656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563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461D" w:rsidRPr="0065639D" w14:paraId="3355652A" w14:textId="77777777" w:rsidTr="009D7935">
        <w:tc>
          <w:tcPr>
            <w:tcW w:w="5580" w:type="dxa"/>
          </w:tcPr>
          <w:p w14:paraId="2777261D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0FDFD4E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AEB59D9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E2C2BB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639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8461D" w:rsidRPr="0065639D" w14:paraId="407C4B5D" w14:textId="77777777" w:rsidTr="009D7935">
        <w:tc>
          <w:tcPr>
            <w:tcW w:w="5580" w:type="dxa"/>
          </w:tcPr>
          <w:p w14:paraId="6E16BEF1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79A816B6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5639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61D" w:rsidRPr="0065639D" w14:paraId="307CD5A5" w14:textId="77777777" w:rsidTr="009D7935">
        <w:tc>
          <w:tcPr>
            <w:tcW w:w="5580" w:type="dxa"/>
          </w:tcPr>
          <w:p w14:paraId="7B640360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รายได้</w:t>
            </w:r>
          </w:p>
        </w:tc>
        <w:tc>
          <w:tcPr>
            <w:tcW w:w="1710" w:type="dxa"/>
          </w:tcPr>
          <w:p w14:paraId="46E27CD9" w14:textId="03F0ACB3" w:rsidR="0078461D" w:rsidRPr="00287F29" w:rsidRDefault="0022692E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312,490</w:t>
            </w:r>
          </w:p>
        </w:tc>
        <w:tc>
          <w:tcPr>
            <w:tcW w:w="270" w:type="dxa"/>
          </w:tcPr>
          <w:p w14:paraId="79DC7E26" w14:textId="77777777" w:rsidR="0078461D" w:rsidRPr="00287F29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E07889" w14:textId="048F9BFD" w:rsidR="0078461D" w:rsidRPr="00287F29" w:rsidRDefault="00A23B8B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657</w:t>
            </w:r>
            <w:r w:rsidR="00236FC4" w:rsidRPr="00287F2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018</w:t>
            </w:r>
          </w:p>
        </w:tc>
      </w:tr>
      <w:tr w:rsidR="0078461D" w:rsidRPr="0065639D" w14:paraId="0CA82757" w14:textId="77777777" w:rsidTr="009D7935">
        <w:tc>
          <w:tcPr>
            <w:tcW w:w="5580" w:type="dxa"/>
          </w:tcPr>
          <w:p w14:paraId="401CE56C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1A51">
              <w:rPr>
                <w:rFonts w:ascii="Angsana New" w:hAnsi="Angsana New" w:hint="cs"/>
                <w:sz w:val="29"/>
                <w:szCs w:val="29"/>
                <w:cs/>
              </w:rPr>
              <w:t>ค่าใช้จ่าย</w:t>
            </w:r>
          </w:p>
        </w:tc>
        <w:tc>
          <w:tcPr>
            <w:tcW w:w="1710" w:type="dxa"/>
          </w:tcPr>
          <w:p w14:paraId="2F9A28D7" w14:textId="671891DE" w:rsidR="0078461D" w:rsidRPr="00287F29" w:rsidRDefault="00AC5302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(</w:t>
            </w:r>
            <w:r w:rsidR="004B1452">
              <w:rPr>
                <w:rFonts w:ascii="Angsana New" w:hAnsi="Angsana New"/>
                <w:sz w:val="30"/>
                <w:szCs w:val="30"/>
              </w:rPr>
              <w:t>274,020</w:t>
            </w:r>
            <w:r w:rsidRPr="00287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1D9A52" w14:textId="77777777" w:rsidR="0078461D" w:rsidRPr="00287F29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B609F1" w14:textId="7D693708" w:rsidR="0078461D" w:rsidRPr="00287F29" w:rsidRDefault="00236FC4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87F29">
              <w:rPr>
                <w:rFonts w:ascii="Angsana New" w:hAnsi="Angsana New"/>
                <w:sz w:val="30"/>
                <w:szCs w:val="30"/>
              </w:rPr>
              <w:t>(</w:t>
            </w:r>
            <w:r w:rsidR="00A23B8B">
              <w:rPr>
                <w:rFonts w:ascii="Angsana New" w:hAnsi="Angsana New"/>
                <w:sz w:val="30"/>
                <w:szCs w:val="30"/>
              </w:rPr>
              <w:t>607,342</w:t>
            </w:r>
            <w:r w:rsidRPr="00287F2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461D" w:rsidRPr="0065639D" w14:paraId="1930BCBF" w14:textId="77777777" w:rsidTr="009D7935">
        <w:tc>
          <w:tcPr>
            <w:tcW w:w="5580" w:type="dxa"/>
          </w:tcPr>
          <w:p w14:paraId="29F9DE58" w14:textId="77777777" w:rsidR="0078461D" w:rsidRPr="0065639D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D1B8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D3901C" w14:textId="233F364F" w:rsidR="0078461D" w:rsidRPr="00287F29" w:rsidRDefault="004B1452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38,470</w:t>
            </w:r>
          </w:p>
        </w:tc>
        <w:tc>
          <w:tcPr>
            <w:tcW w:w="270" w:type="dxa"/>
          </w:tcPr>
          <w:p w14:paraId="5C4C8093" w14:textId="77777777" w:rsidR="0078461D" w:rsidRPr="00287F29" w:rsidRDefault="0078461D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DED71B9" w14:textId="6803CE9B" w:rsidR="0078461D" w:rsidRPr="00287F29" w:rsidRDefault="00A23B8B" w:rsidP="009D793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49,676</w:t>
            </w:r>
          </w:p>
        </w:tc>
      </w:tr>
    </w:tbl>
    <w:p w14:paraId="14C5B6C3" w14:textId="77777777" w:rsidR="00574D5E" w:rsidRPr="0078461D" w:rsidRDefault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8D0AC0D" w14:textId="77777777" w:rsidR="00B65829" w:rsidRDefault="00B65829" w:rsidP="00B65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2378694" w14:textId="77777777" w:rsidR="00095133" w:rsidRPr="00A66401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  <w:sectPr w:rsidR="00095133" w:rsidRPr="00A66401" w:rsidSect="00433178">
          <w:pgSz w:w="11909" w:h="16834" w:code="9"/>
          <w:pgMar w:top="691" w:right="1152" w:bottom="576" w:left="1152" w:header="720" w:footer="720" w:gutter="0"/>
          <w:cols w:space="720"/>
        </w:sectPr>
      </w:pPr>
    </w:p>
    <w:p w14:paraId="2E3B5B7E" w14:textId="77777777" w:rsidR="0078461D" w:rsidRDefault="0078461D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hanging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14:paraId="5CA7D8F7" w14:textId="77777777" w:rsidR="0078461D" w:rsidRDefault="0078461D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14:paraId="47329DDA" w14:textId="0581B921" w:rsidR="00095133" w:rsidRPr="00A66401" w:rsidRDefault="00095133" w:rsidP="00662B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706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เงินลงทุนในบริษัทย่อย ณ วันที่</w:t>
      </w:r>
      <w:r w:rsidR="00C1295B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>256</w:t>
      </w:r>
      <w:r w:rsidR="00C1295B">
        <w:rPr>
          <w:rFonts w:ascii="Angsana New" w:hAnsi="Angsana New"/>
          <w:sz w:val="30"/>
          <w:szCs w:val="30"/>
        </w:rPr>
        <w:t xml:space="preserve">2 </w:t>
      </w:r>
      <w:r w:rsidR="00C1295B">
        <w:rPr>
          <w:rFonts w:ascii="Angsana New" w:hAnsi="Angsana New" w:hint="cs"/>
          <w:sz w:val="30"/>
          <w:szCs w:val="30"/>
          <w:cs/>
        </w:rPr>
        <w:t xml:space="preserve">และ </w:t>
      </w:r>
      <w:r w:rsidR="00C1295B">
        <w:rPr>
          <w:rFonts w:ascii="Angsana New" w:hAnsi="Angsana New"/>
          <w:sz w:val="30"/>
          <w:szCs w:val="30"/>
        </w:rPr>
        <w:t>2561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="00C1295B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66401">
        <w:rPr>
          <w:rFonts w:ascii="Angsana New" w:hAnsi="Angsana New"/>
          <w:sz w:val="30"/>
          <w:szCs w:val="30"/>
        </w:rPr>
        <w:t>3</w:t>
      </w:r>
      <w:r w:rsidR="00C1295B">
        <w:rPr>
          <w:rFonts w:ascii="Angsana New" w:hAnsi="Angsana New"/>
          <w:sz w:val="30"/>
          <w:szCs w:val="30"/>
        </w:rPr>
        <w:t>1</w:t>
      </w:r>
      <w:r w:rsidR="00C1295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 xml:space="preserve">และ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มีดังนี้</w:t>
      </w:r>
    </w:p>
    <w:p w14:paraId="7BDE95F9" w14:textId="77777777" w:rsidR="00095133" w:rsidRPr="00A66401" w:rsidRDefault="00095133" w:rsidP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44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970"/>
        <w:gridCol w:w="614"/>
        <w:gridCol w:w="237"/>
        <w:gridCol w:w="630"/>
        <w:gridCol w:w="237"/>
        <w:gridCol w:w="1023"/>
        <w:gridCol w:w="237"/>
        <w:gridCol w:w="944"/>
        <w:gridCol w:w="237"/>
        <w:gridCol w:w="944"/>
        <w:gridCol w:w="236"/>
        <w:gridCol w:w="895"/>
        <w:gridCol w:w="237"/>
        <w:gridCol w:w="944"/>
        <w:gridCol w:w="237"/>
        <w:gridCol w:w="944"/>
        <w:gridCol w:w="236"/>
        <w:gridCol w:w="1248"/>
        <w:gridCol w:w="237"/>
        <w:gridCol w:w="1203"/>
      </w:tblGrid>
      <w:tr w:rsidR="007C3BFA" w:rsidRPr="00A66401" w14:paraId="7B813F44" w14:textId="6F5FA4EA" w:rsidTr="009D7935">
        <w:trPr>
          <w:trHeight w:val="381"/>
          <w:tblHeader/>
        </w:trPr>
        <w:tc>
          <w:tcPr>
            <w:tcW w:w="2970" w:type="dxa"/>
          </w:tcPr>
          <w:p w14:paraId="252C733C" w14:textId="77777777" w:rsidR="007C3BFA" w:rsidRPr="00A66401" w:rsidDel="00685444" w:rsidRDefault="007C3BFA" w:rsidP="007F15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0" w:type="dxa"/>
            <w:gridSpan w:val="19"/>
          </w:tcPr>
          <w:p w14:paraId="4346A031" w14:textId="2EE672B2" w:rsidR="007C3BFA" w:rsidRPr="00A66401" w:rsidRDefault="007C3BFA" w:rsidP="007F1581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35964" w:rsidRPr="00A66401" w14:paraId="30D2F09B" w14:textId="77777777" w:rsidTr="000851C3">
        <w:trPr>
          <w:trHeight w:val="394"/>
          <w:tblHeader/>
        </w:trPr>
        <w:tc>
          <w:tcPr>
            <w:tcW w:w="2970" w:type="dxa"/>
          </w:tcPr>
          <w:p w14:paraId="09BE8A2D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81" w:type="dxa"/>
            <w:gridSpan w:val="3"/>
          </w:tcPr>
          <w:p w14:paraId="2E7F8825" w14:textId="20600B3E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สัดส่วนความ</w:t>
            </w:r>
          </w:p>
          <w:p w14:paraId="3538B03B" w14:textId="0785AE62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เป็น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237" w:type="dxa"/>
          </w:tcPr>
          <w:p w14:paraId="5ACD99DA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04" w:type="dxa"/>
            <w:gridSpan w:val="3"/>
          </w:tcPr>
          <w:p w14:paraId="183D6CDA" w14:textId="77777777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05F0DE5" w14:textId="3219862E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ทุนชำระแล้ว</w:t>
            </w:r>
          </w:p>
        </w:tc>
        <w:tc>
          <w:tcPr>
            <w:tcW w:w="237" w:type="dxa"/>
          </w:tcPr>
          <w:p w14:paraId="49A4D964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5" w:type="dxa"/>
            <w:gridSpan w:val="3"/>
          </w:tcPr>
          <w:p w14:paraId="6C8E81E1" w14:textId="77777777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16CF72F7" w14:textId="1B677F62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ราคาทุน</w:t>
            </w:r>
          </w:p>
        </w:tc>
        <w:tc>
          <w:tcPr>
            <w:tcW w:w="237" w:type="dxa"/>
            <w:shd w:val="clear" w:color="auto" w:fill="auto"/>
          </w:tcPr>
          <w:p w14:paraId="2F7A3AD5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5" w:type="dxa"/>
            <w:gridSpan w:val="3"/>
          </w:tcPr>
          <w:p w14:paraId="78777F9C" w14:textId="77777777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70236F0E" w14:textId="750FC14C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การด้อยค่า</w:t>
            </w:r>
          </w:p>
        </w:tc>
        <w:tc>
          <w:tcPr>
            <w:tcW w:w="236" w:type="dxa"/>
          </w:tcPr>
          <w:p w14:paraId="3A1411F5" w14:textId="77777777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88" w:type="dxa"/>
            <w:gridSpan w:val="3"/>
          </w:tcPr>
          <w:p w14:paraId="0858ABA3" w14:textId="3491025A" w:rsidR="00235964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เงินปันผลรับสำหรับปี</w:t>
            </w:r>
          </w:p>
          <w:p w14:paraId="774F1B30" w14:textId="7A60F7CF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235964" w:rsidRPr="00A66401" w14:paraId="140ECCDB" w14:textId="15070D45" w:rsidTr="000851C3">
        <w:trPr>
          <w:trHeight w:val="394"/>
          <w:tblHeader/>
        </w:trPr>
        <w:tc>
          <w:tcPr>
            <w:tcW w:w="2970" w:type="dxa"/>
          </w:tcPr>
          <w:p w14:paraId="2DFAAAD9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14" w:type="dxa"/>
          </w:tcPr>
          <w:p w14:paraId="04791A4E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14:paraId="34F2E326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</w:tcPr>
          <w:p w14:paraId="65010736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7" w:type="dxa"/>
          </w:tcPr>
          <w:p w14:paraId="737E9DB9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5B75ACC1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14:paraId="4C714D57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1B0EBA8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7" w:type="dxa"/>
          </w:tcPr>
          <w:p w14:paraId="6B4D58D5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1155C430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6" w:type="dxa"/>
          </w:tcPr>
          <w:p w14:paraId="225432FE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5" w:type="dxa"/>
          </w:tcPr>
          <w:p w14:paraId="1334EDAD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7" w:type="dxa"/>
            <w:shd w:val="clear" w:color="auto" w:fill="auto"/>
          </w:tcPr>
          <w:p w14:paraId="708ED08C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1E38EBC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14:paraId="01E79027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2B91D115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36" w:type="dxa"/>
          </w:tcPr>
          <w:p w14:paraId="723B895C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48" w:type="dxa"/>
          </w:tcPr>
          <w:p w14:paraId="0BE45577" w14:textId="67FDCE86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4A5CED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37" w:type="dxa"/>
          </w:tcPr>
          <w:p w14:paraId="3BB7EB29" w14:textId="376FC748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03" w:type="dxa"/>
          </w:tcPr>
          <w:p w14:paraId="4A94C02C" w14:textId="77F99D46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Pr="00A66401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235964" w:rsidRPr="00A66401" w14:paraId="30B4FBDD" w14:textId="479D22FD" w:rsidTr="000851C3">
        <w:trPr>
          <w:trHeight w:val="369"/>
          <w:tblHeader/>
        </w:trPr>
        <w:tc>
          <w:tcPr>
            <w:tcW w:w="2970" w:type="dxa"/>
          </w:tcPr>
          <w:p w14:paraId="16D596D9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81" w:type="dxa"/>
            <w:gridSpan w:val="3"/>
          </w:tcPr>
          <w:p w14:paraId="1B08B988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A66401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ร้อยละ)</w:t>
            </w:r>
          </w:p>
        </w:tc>
        <w:tc>
          <w:tcPr>
            <w:tcW w:w="237" w:type="dxa"/>
          </w:tcPr>
          <w:p w14:paraId="38C260D0" w14:textId="77777777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02" w:type="dxa"/>
            <w:gridSpan w:val="15"/>
          </w:tcPr>
          <w:p w14:paraId="725416EE" w14:textId="4369693F" w:rsidR="00235964" w:rsidRPr="00A66401" w:rsidRDefault="00235964" w:rsidP="00475A23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A66401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</w:t>
            </w:r>
            <w:r w:rsidRPr="00A66401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35964" w:rsidRPr="00A66401" w14:paraId="710B609D" w14:textId="1F008C31" w:rsidTr="000851C3">
        <w:trPr>
          <w:trHeight w:val="249"/>
          <w:tblHeader/>
        </w:trPr>
        <w:tc>
          <w:tcPr>
            <w:tcW w:w="2970" w:type="dxa"/>
          </w:tcPr>
          <w:p w14:paraId="2A2F1B10" w14:textId="77777777" w:rsidR="00235964" w:rsidRPr="00A66401" w:rsidRDefault="00235964" w:rsidP="00475A23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6640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4" w:type="dxa"/>
          </w:tcPr>
          <w:p w14:paraId="6C2DFD1E" w14:textId="77777777" w:rsidR="00235964" w:rsidRPr="00A66401" w:rsidRDefault="00235964" w:rsidP="00475A23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3B544C9A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630" w:type="dxa"/>
          </w:tcPr>
          <w:p w14:paraId="2C0B8E95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7" w:type="dxa"/>
          </w:tcPr>
          <w:p w14:paraId="5269AD6A" w14:textId="77777777" w:rsidR="00235964" w:rsidRPr="00A66401" w:rsidRDefault="00235964" w:rsidP="00475A23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8"/>
                <w:szCs w:val="28"/>
                <w:u w:val="double"/>
              </w:rPr>
            </w:pPr>
          </w:p>
        </w:tc>
        <w:tc>
          <w:tcPr>
            <w:tcW w:w="1023" w:type="dxa"/>
          </w:tcPr>
          <w:p w14:paraId="3B2E99B1" w14:textId="77777777" w:rsidR="00235964" w:rsidRPr="00A66401" w:rsidRDefault="00235964" w:rsidP="00475A23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37" w:type="dxa"/>
          </w:tcPr>
          <w:p w14:paraId="05CB0182" w14:textId="77777777" w:rsidR="00235964" w:rsidRPr="00A66401" w:rsidRDefault="00235964" w:rsidP="00475A23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944" w:type="dxa"/>
          </w:tcPr>
          <w:p w14:paraId="58058269" w14:textId="77777777" w:rsidR="00235964" w:rsidRPr="00A66401" w:rsidRDefault="00235964" w:rsidP="00475A23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237" w:type="dxa"/>
          </w:tcPr>
          <w:p w14:paraId="6668DA19" w14:textId="77777777" w:rsidR="00235964" w:rsidRPr="00A66401" w:rsidRDefault="00235964" w:rsidP="00475A23">
            <w:pPr>
              <w:pStyle w:val="10"/>
              <w:rPr>
                <w:rFonts w:ascii="Angsana New" w:hAnsi="Angsana New" w:cs="Angsana New"/>
                <w:i/>
                <w:iCs/>
                <w:sz w:val="28"/>
                <w:szCs w:val="28"/>
                <w:u w:val="double"/>
                <w:cs/>
              </w:rPr>
            </w:pPr>
          </w:p>
        </w:tc>
        <w:tc>
          <w:tcPr>
            <w:tcW w:w="944" w:type="dxa"/>
          </w:tcPr>
          <w:p w14:paraId="5F83D6C2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14:paraId="5FD2BCF9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895" w:type="dxa"/>
          </w:tcPr>
          <w:p w14:paraId="32A876E6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237" w:type="dxa"/>
            <w:shd w:val="clear" w:color="auto" w:fill="auto"/>
          </w:tcPr>
          <w:p w14:paraId="03E61240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944" w:type="dxa"/>
          </w:tcPr>
          <w:p w14:paraId="2C56D9AC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37" w:type="dxa"/>
          </w:tcPr>
          <w:p w14:paraId="1AE96CB6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lang w:val="en-US"/>
              </w:rPr>
            </w:pPr>
          </w:p>
        </w:tc>
        <w:tc>
          <w:tcPr>
            <w:tcW w:w="944" w:type="dxa"/>
          </w:tcPr>
          <w:p w14:paraId="07FC31B3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36" w:type="dxa"/>
          </w:tcPr>
          <w:p w14:paraId="79388251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248" w:type="dxa"/>
          </w:tcPr>
          <w:p w14:paraId="7AFC3283" w14:textId="43CBB701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237" w:type="dxa"/>
          </w:tcPr>
          <w:p w14:paraId="052C9F3E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  <w:tc>
          <w:tcPr>
            <w:tcW w:w="1203" w:type="dxa"/>
          </w:tcPr>
          <w:p w14:paraId="730F04A5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lang w:val="en-US"/>
              </w:rPr>
            </w:pPr>
          </w:p>
        </w:tc>
      </w:tr>
      <w:tr w:rsidR="00235964" w:rsidRPr="00A66401" w14:paraId="4AD10EFD" w14:textId="22322DC5" w:rsidTr="000851C3">
        <w:trPr>
          <w:trHeight w:val="275"/>
        </w:trPr>
        <w:tc>
          <w:tcPr>
            <w:tcW w:w="2970" w:type="dxa"/>
          </w:tcPr>
          <w:p w14:paraId="5C8656E7" w14:textId="77777777" w:rsidR="00235964" w:rsidRPr="00A66401" w:rsidRDefault="00235964" w:rsidP="00475A2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A66401">
              <w:rPr>
                <w:rFonts w:ascii="Angsana New" w:hAnsi="Angsana New" w:cs="Angsana New"/>
                <w:cs/>
              </w:rPr>
              <w:t>บริษัท ช. ทวี เทอร์โมเทค จำกัด</w:t>
            </w:r>
          </w:p>
        </w:tc>
        <w:tc>
          <w:tcPr>
            <w:tcW w:w="614" w:type="dxa"/>
            <w:shd w:val="clear" w:color="auto" w:fill="auto"/>
          </w:tcPr>
          <w:p w14:paraId="28C0BD1A" w14:textId="5943AAE8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0523587A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06057B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5A0D0C42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419C323E" w14:textId="25AA9FBF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37" w:type="dxa"/>
          </w:tcPr>
          <w:p w14:paraId="20404E71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</w:tcPr>
          <w:p w14:paraId="5E0DF753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20,000</w:t>
            </w:r>
          </w:p>
        </w:tc>
        <w:tc>
          <w:tcPr>
            <w:tcW w:w="237" w:type="dxa"/>
            <w:shd w:val="clear" w:color="auto" w:fill="auto"/>
          </w:tcPr>
          <w:p w14:paraId="58D626C8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A9ABB9F" w14:textId="36A99E71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22,600</w:t>
            </w:r>
          </w:p>
        </w:tc>
        <w:tc>
          <w:tcPr>
            <w:tcW w:w="236" w:type="dxa"/>
            <w:shd w:val="clear" w:color="auto" w:fill="auto"/>
          </w:tcPr>
          <w:p w14:paraId="0D1C8AFF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1B0D1003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22</w:t>
            </w:r>
            <w:r w:rsidRPr="00A66401">
              <w:rPr>
                <w:rFonts w:ascii="Angsana New" w:hAnsi="Angsana New" w:hint="cs"/>
                <w:cs/>
                <w:lang w:val="en-US"/>
              </w:rPr>
              <w:t>,</w:t>
            </w:r>
            <w:r w:rsidRPr="00A66401">
              <w:rPr>
                <w:rFonts w:ascii="Angsana New" w:hAnsi="Angsana New"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</w:tcPr>
          <w:p w14:paraId="5F2BFF7B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35F4FAF5" w14:textId="090C8C1A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124C6AB7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18A69C90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20FF865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48" w:type="dxa"/>
          </w:tcPr>
          <w:p w14:paraId="5935A665" w14:textId="07EC5F48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5A23D7E9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03" w:type="dxa"/>
          </w:tcPr>
          <w:p w14:paraId="7A12B3E8" w14:textId="61FD5216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</w:tr>
      <w:tr w:rsidR="00235964" w:rsidRPr="00A66401" w14:paraId="48680F92" w14:textId="3A8CC737" w:rsidTr="000851C3">
        <w:trPr>
          <w:trHeight w:val="275"/>
        </w:trPr>
        <w:tc>
          <w:tcPr>
            <w:tcW w:w="2970" w:type="dxa"/>
          </w:tcPr>
          <w:p w14:paraId="5138CF1C" w14:textId="77777777" w:rsidR="00235964" w:rsidRPr="00A66401" w:rsidRDefault="00235964" w:rsidP="00475A23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cs/>
              </w:rPr>
            </w:pPr>
            <w:r w:rsidRPr="00A66401">
              <w:rPr>
                <w:rFonts w:ascii="Angsana New" w:hAnsi="Angsana New" w:cs="Angsana New" w:hint="cs"/>
                <w:cs/>
              </w:rPr>
              <w:t>บริษัท</w:t>
            </w:r>
            <w:r w:rsidRPr="00A66401">
              <w:rPr>
                <w:rFonts w:ascii="Angsana New" w:hAnsi="Angsana New" w:cs="Angsana New"/>
                <w:cs/>
              </w:rPr>
              <w:t xml:space="preserve"> </w:t>
            </w:r>
            <w:r w:rsidRPr="00A66401">
              <w:rPr>
                <w:rFonts w:ascii="Angsana New" w:hAnsi="Angsana New" w:cs="Angsana New" w:hint="cs"/>
                <w:cs/>
              </w:rPr>
              <w:t>อมรรัตนโกสินทร์</w:t>
            </w:r>
            <w:r w:rsidRPr="00A66401">
              <w:rPr>
                <w:rFonts w:ascii="Angsana New" w:hAnsi="Angsana New" w:cs="Angsana New"/>
                <w:cs/>
              </w:rPr>
              <w:t xml:space="preserve"> </w:t>
            </w:r>
            <w:r w:rsidRPr="00A66401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614" w:type="dxa"/>
            <w:shd w:val="clear" w:color="auto" w:fill="auto"/>
          </w:tcPr>
          <w:p w14:paraId="0B6E3ECA" w14:textId="7165498A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1F6B8827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7B52FF8E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37" w:type="dxa"/>
            <w:shd w:val="clear" w:color="auto" w:fill="auto"/>
          </w:tcPr>
          <w:p w14:paraId="3A22DE0D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66AD6F1D" w14:textId="281692FB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37" w:type="dxa"/>
          </w:tcPr>
          <w:p w14:paraId="268C95EF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</w:tcPr>
          <w:p w14:paraId="7A60C8F6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37" w:type="dxa"/>
            <w:shd w:val="clear" w:color="auto" w:fill="auto"/>
          </w:tcPr>
          <w:p w14:paraId="6E0A8F15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26201370" w14:textId="67A339B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1,000</w:t>
            </w:r>
          </w:p>
        </w:tc>
        <w:tc>
          <w:tcPr>
            <w:tcW w:w="236" w:type="dxa"/>
            <w:shd w:val="clear" w:color="auto" w:fill="auto"/>
          </w:tcPr>
          <w:p w14:paraId="37967E70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895" w:type="dxa"/>
            <w:shd w:val="clear" w:color="auto" w:fill="auto"/>
          </w:tcPr>
          <w:p w14:paraId="237D64DB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 w:hint="cs"/>
                <w:lang w:val="en-US"/>
              </w:rPr>
              <w:t>1,000</w:t>
            </w:r>
          </w:p>
        </w:tc>
        <w:tc>
          <w:tcPr>
            <w:tcW w:w="237" w:type="dxa"/>
            <w:shd w:val="clear" w:color="auto" w:fill="auto"/>
          </w:tcPr>
          <w:p w14:paraId="1C92FB0E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DB6053A" w14:textId="41676902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AF3644D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944" w:type="dxa"/>
            <w:shd w:val="clear" w:color="auto" w:fill="auto"/>
          </w:tcPr>
          <w:p w14:paraId="465BBCD5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15792619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C3BB6C3" w14:textId="09B8E6C1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37E9244A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45C34D3D" w14:textId="4E4309E8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lang w:val="en-US"/>
              </w:rPr>
            </w:pPr>
            <w:r w:rsidRPr="00A66401">
              <w:rPr>
                <w:rFonts w:ascii="Angsana New" w:hAnsi="Angsana New"/>
                <w:lang w:val="en-US"/>
              </w:rPr>
              <w:t>-</w:t>
            </w:r>
          </w:p>
        </w:tc>
      </w:tr>
      <w:tr w:rsidR="00235964" w:rsidRPr="00A66401" w14:paraId="1B9C21C6" w14:textId="70770934" w:rsidTr="000851C3">
        <w:trPr>
          <w:trHeight w:val="381"/>
        </w:trPr>
        <w:tc>
          <w:tcPr>
            <w:tcW w:w="2970" w:type="dxa"/>
          </w:tcPr>
          <w:p w14:paraId="5B2A25DC" w14:textId="77777777" w:rsidR="00235964" w:rsidRPr="00A66401" w:rsidRDefault="00235964" w:rsidP="00475A23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14" w:type="dxa"/>
            <w:shd w:val="clear" w:color="auto" w:fill="auto"/>
          </w:tcPr>
          <w:p w14:paraId="7AFB503F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16426D3C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D656374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</w:tcPr>
          <w:p w14:paraId="05A505A7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</w:tcPr>
          <w:p w14:paraId="26D68719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</w:tcPr>
          <w:p w14:paraId="0F09A31A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</w:tcPr>
          <w:p w14:paraId="7FC2C7D3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14:paraId="6E78F05F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AA5D21" w14:textId="3669847D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23,600</w:t>
            </w:r>
          </w:p>
        </w:tc>
        <w:tc>
          <w:tcPr>
            <w:tcW w:w="236" w:type="dxa"/>
            <w:shd w:val="clear" w:color="auto" w:fill="auto"/>
          </w:tcPr>
          <w:p w14:paraId="12C39521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CDA2B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 w:hint="cs"/>
                <w:b/>
                <w:bCs/>
                <w:lang w:val="en-US"/>
              </w:rPr>
              <w:t>2</w:t>
            </w:r>
            <w:r w:rsidRPr="00A66401">
              <w:rPr>
                <w:rFonts w:ascii="Angsana New" w:hAnsi="Angsana New"/>
                <w:b/>
                <w:bCs/>
                <w:lang w:val="en-US"/>
              </w:rPr>
              <w:t>3</w:t>
            </w:r>
            <w:r w:rsidRPr="00A66401">
              <w:rPr>
                <w:rFonts w:ascii="Angsana New" w:hAnsi="Angsana New" w:hint="cs"/>
                <w:b/>
                <w:bCs/>
                <w:cs/>
                <w:lang w:val="en-US"/>
              </w:rPr>
              <w:t>,</w:t>
            </w:r>
            <w:r w:rsidRPr="00A66401">
              <w:rPr>
                <w:rFonts w:ascii="Angsana New" w:hAnsi="Angsana New"/>
                <w:b/>
                <w:bCs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</w:tcPr>
          <w:p w14:paraId="5D8A92E3" w14:textId="77777777" w:rsidR="00235964" w:rsidRPr="00A66401" w:rsidRDefault="00235964" w:rsidP="00475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3204A1" w14:textId="373447F8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21E85920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FE2C9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</w:tcPr>
          <w:p w14:paraId="0BC9765F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3ED4BD7E" w14:textId="63B75875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  <w:tc>
          <w:tcPr>
            <w:tcW w:w="237" w:type="dxa"/>
          </w:tcPr>
          <w:p w14:paraId="5F19A189" w14:textId="77777777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1A90D3F" w14:textId="7CDFE30B" w:rsidR="00235964" w:rsidRPr="00A66401" w:rsidRDefault="00235964" w:rsidP="00475A23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72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66401">
              <w:rPr>
                <w:rFonts w:ascii="Angsana New" w:hAnsi="Angsana New"/>
                <w:b/>
                <w:bCs/>
                <w:lang w:val="en-US"/>
              </w:rPr>
              <w:t>-</w:t>
            </w:r>
          </w:p>
        </w:tc>
      </w:tr>
    </w:tbl>
    <w:p w14:paraId="4FC859DB" w14:textId="6935627C" w:rsidR="00095133" w:rsidRDefault="00095133" w:rsidP="0087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14:paraId="401013F7" w14:textId="43DACEFC" w:rsidR="00874EC9" w:rsidRPr="00A66401" w:rsidRDefault="00874EC9" w:rsidP="00874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874EC9">
        <w:rPr>
          <w:rFonts w:ascii="Angsana New" w:hAnsi="Angsana New"/>
          <w:sz w:val="30"/>
          <w:szCs w:val="30"/>
          <w:cs/>
        </w:rPr>
        <w:t>บริษัท</w:t>
      </w:r>
      <w:r w:rsidRPr="00753E8E">
        <w:rPr>
          <w:rFonts w:asciiTheme="majorBidi" w:hAnsiTheme="majorBidi" w:cstheme="majorBidi"/>
          <w:sz w:val="30"/>
          <w:szCs w:val="30"/>
          <w:cs/>
        </w:rPr>
        <w:t>ย่อย</w:t>
      </w:r>
      <w:r w:rsidRPr="00874EC9">
        <w:rPr>
          <w:rFonts w:asciiTheme="majorBidi" w:hAnsiTheme="majorBidi" w:cstheme="majorBidi"/>
          <w:sz w:val="30"/>
          <w:szCs w:val="30"/>
          <w:cs/>
        </w:rPr>
        <w:t>ทั้งหมดจดทะเบียนจัดตั้งและ</w:t>
      </w:r>
      <w:r w:rsidRPr="00753E8E">
        <w:rPr>
          <w:rFonts w:asciiTheme="majorBidi" w:hAnsiTheme="majorBidi" w:cstheme="majorBidi"/>
          <w:sz w:val="30"/>
          <w:szCs w:val="30"/>
          <w:cs/>
        </w:rPr>
        <w:t>ดำเนินธุรกิจในประเทศไทย</w:t>
      </w:r>
    </w:p>
    <w:p w14:paraId="542C17D9" w14:textId="77777777" w:rsidR="00095133" w:rsidRPr="00A66401" w:rsidRDefault="00095133" w:rsidP="00574D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A9BD240" w14:textId="77777777" w:rsidR="00095133" w:rsidRPr="00A66401" w:rsidRDefault="000951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  <w:sectPr w:rsidR="00095133" w:rsidRPr="00A66401" w:rsidSect="00EF2ADA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6DDA2BE" w14:textId="77777777" w:rsidR="00562CEB" w:rsidRPr="00A66401" w:rsidRDefault="00BF5370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21ED7CB0" w14:textId="2A310C28" w:rsidR="000B083E" w:rsidRPr="00B65829" w:rsidRDefault="000B083E" w:rsidP="00B7515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6AC3366" w14:textId="13286B77" w:rsidR="00266319" w:rsidRDefault="004D5810" w:rsidP="00266319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ระหว่าง</w:t>
      </w:r>
      <w:r w:rsidR="00266319">
        <w:rPr>
          <w:rFonts w:ascii="Angsana New" w:hAnsi="Angsana New" w:hint="cs"/>
          <w:sz w:val="30"/>
          <w:szCs w:val="30"/>
          <w:cs/>
        </w:rPr>
        <w:t xml:space="preserve">ปี </w:t>
      </w:r>
      <w:r w:rsidR="00266319">
        <w:rPr>
          <w:rFonts w:ascii="Angsana New" w:hAnsi="Angsana New"/>
          <w:sz w:val="30"/>
          <w:szCs w:val="30"/>
        </w:rPr>
        <w:t xml:space="preserve">2562 </w:t>
      </w:r>
      <w:r w:rsidR="00266319">
        <w:rPr>
          <w:rFonts w:ascii="Angsana New" w:hAnsi="Angsana New" w:hint="cs"/>
          <w:sz w:val="30"/>
          <w:szCs w:val="30"/>
          <w:cs/>
        </w:rPr>
        <w:t xml:space="preserve">กลุ่มบริษัทได้ขายอสังหาริมทรัพย์เพื่อการลงทุนซึ่งเป็นที่ดินจำนวนหนึ่งให้แก่บุคคลภายนอก โดยบันทึกกำไรจากการขายจำนวน </w:t>
      </w:r>
      <w:r w:rsidR="00266319">
        <w:rPr>
          <w:rFonts w:ascii="Angsana New" w:hAnsi="Angsana New"/>
          <w:sz w:val="30"/>
          <w:szCs w:val="30"/>
        </w:rPr>
        <w:t>4</w:t>
      </w:r>
      <w:r w:rsidR="00503E7C">
        <w:rPr>
          <w:rFonts w:ascii="Angsana New" w:hAnsi="Angsana New"/>
          <w:sz w:val="30"/>
          <w:szCs w:val="30"/>
        </w:rPr>
        <w:t>0</w:t>
      </w:r>
      <w:r w:rsidR="00266319">
        <w:rPr>
          <w:rFonts w:ascii="Angsana New" w:hAnsi="Angsana New"/>
          <w:sz w:val="30"/>
          <w:szCs w:val="30"/>
        </w:rPr>
        <w:t>.</w:t>
      </w:r>
      <w:r w:rsidR="00503E7C">
        <w:rPr>
          <w:rFonts w:ascii="Angsana New" w:hAnsi="Angsana New"/>
          <w:sz w:val="30"/>
          <w:szCs w:val="30"/>
        </w:rPr>
        <w:t>7</w:t>
      </w:r>
      <w:r w:rsidR="00266319">
        <w:rPr>
          <w:rFonts w:ascii="Angsana New" w:hAnsi="Angsana New"/>
          <w:sz w:val="30"/>
          <w:szCs w:val="30"/>
        </w:rPr>
        <w:t xml:space="preserve"> </w:t>
      </w:r>
      <w:r w:rsidR="00266319">
        <w:rPr>
          <w:rFonts w:ascii="Angsana New" w:hAnsi="Angsana New" w:hint="cs"/>
          <w:sz w:val="30"/>
          <w:szCs w:val="30"/>
          <w:cs/>
        </w:rPr>
        <w:t>ล้านบาทแสดงภายใต้รายได้อื่น</w:t>
      </w:r>
      <w:r w:rsidR="008B44EE">
        <w:rPr>
          <w:rFonts w:ascii="Angsana New" w:hAnsi="Angsana New" w:hint="cs"/>
          <w:sz w:val="30"/>
          <w:szCs w:val="30"/>
          <w:cs/>
        </w:rPr>
        <w:t>ในงบเฉพาะกิจการและงบการเงินรวม</w:t>
      </w:r>
      <w:r w:rsidR="00266319">
        <w:rPr>
          <w:rFonts w:ascii="Angsana New" w:hAnsi="Angsana New" w:hint="cs"/>
          <w:sz w:val="30"/>
          <w:szCs w:val="30"/>
          <w:cs/>
        </w:rPr>
        <w:t xml:space="preserve"> ทั้งนี้อสังหาริมทรัพย์จำนวนที่เหลือ</w:t>
      </w:r>
      <w:r w:rsidR="00AB3982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503E7C">
        <w:rPr>
          <w:rFonts w:ascii="Angsana New" w:hAnsi="Angsana New"/>
          <w:sz w:val="30"/>
          <w:szCs w:val="30"/>
        </w:rPr>
        <w:t xml:space="preserve">2 </w:t>
      </w:r>
      <w:r w:rsidR="00AB3982">
        <w:rPr>
          <w:rFonts w:ascii="Angsana New" w:hAnsi="Angsana New" w:hint="cs"/>
          <w:sz w:val="30"/>
          <w:szCs w:val="30"/>
          <w:cs/>
        </w:rPr>
        <w:t>ล้านบาท</w:t>
      </w:r>
      <w:r w:rsidR="00266319">
        <w:rPr>
          <w:rFonts w:ascii="Angsana New" w:hAnsi="Angsana New" w:hint="cs"/>
          <w:sz w:val="30"/>
          <w:szCs w:val="30"/>
          <w:cs/>
        </w:rPr>
        <w:t xml:space="preserve"> ผู้บริหารมีการพิจารณาจัดประเภทใหม่แสดงภายใต้ที่ดิน อาคารและอุปกรณ์เพื่อ</w:t>
      </w:r>
      <w:r w:rsidR="00EC7611">
        <w:rPr>
          <w:rFonts w:ascii="Angsana New" w:hAnsi="Angsana New" w:hint="cs"/>
          <w:sz w:val="30"/>
          <w:szCs w:val="30"/>
          <w:cs/>
        </w:rPr>
        <w:t>วัตถุประสงค์ใน</w:t>
      </w:r>
      <w:r w:rsidR="00266319">
        <w:rPr>
          <w:rFonts w:ascii="Angsana New" w:hAnsi="Angsana New" w:hint="cs"/>
          <w:sz w:val="30"/>
          <w:szCs w:val="30"/>
          <w:cs/>
        </w:rPr>
        <w:t>การ</w:t>
      </w:r>
      <w:r w:rsidR="00EC7611">
        <w:rPr>
          <w:rFonts w:ascii="Angsana New" w:hAnsi="Angsana New" w:hint="cs"/>
          <w:sz w:val="30"/>
          <w:szCs w:val="30"/>
          <w:cs/>
        </w:rPr>
        <w:t>ใช้</w:t>
      </w:r>
      <w:r w:rsidR="00266319">
        <w:rPr>
          <w:rFonts w:ascii="Angsana New" w:hAnsi="Angsana New" w:hint="cs"/>
          <w:sz w:val="30"/>
          <w:szCs w:val="30"/>
          <w:cs/>
        </w:rPr>
        <w:t>ดำเนินงานต่อไป</w:t>
      </w:r>
    </w:p>
    <w:p w14:paraId="4F9A75AE" w14:textId="77777777" w:rsidR="007B743A" w:rsidRPr="00B65829" w:rsidRDefault="007B743A" w:rsidP="00562CEB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73A17D08" w14:textId="77777777" w:rsidR="00D26D7F" w:rsidRPr="00A66401" w:rsidRDefault="00D26D7F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21820586" w14:textId="77777777" w:rsidR="00126C05" w:rsidRPr="00B65829" w:rsidRDefault="00126C05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5189485D" w14:textId="1E1217F0" w:rsidR="00D26D7F" w:rsidRPr="00A66401" w:rsidRDefault="00D26D7F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การซื้อ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จำหน่าย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อาคารและอุปกรณ์ระหว่าง</w:t>
      </w:r>
      <w:r w:rsidR="004D5810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3</w:t>
      </w:r>
      <w:r w:rsidR="00DD5407">
        <w:rPr>
          <w:rFonts w:ascii="Angsana New" w:hAnsi="Angsana New"/>
          <w:sz w:val="30"/>
          <w:szCs w:val="30"/>
        </w:rPr>
        <w:t xml:space="preserve">1 </w:t>
      </w:r>
      <w:r w:rsidR="00DD5407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AA9F227" w14:textId="30C2D8ED" w:rsidR="00D26D7F" w:rsidRPr="00B65829" w:rsidRDefault="00D26D7F" w:rsidP="00D26D7F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810"/>
        <w:gridCol w:w="270"/>
        <w:gridCol w:w="810"/>
        <w:gridCol w:w="247"/>
        <w:gridCol w:w="857"/>
        <w:gridCol w:w="246"/>
        <w:gridCol w:w="810"/>
        <w:gridCol w:w="246"/>
        <w:gridCol w:w="857"/>
        <w:gridCol w:w="248"/>
        <w:gridCol w:w="899"/>
      </w:tblGrid>
      <w:tr w:rsidR="00B65829" w:rsidRPr="00623946" w14:paraId="5247764D" w14:textId="77777777" w:rsidTr="008434B7">
        <w:trPr>
          <w:tblHeader/>
        </w:trPr>
        <w:tc>
          <w:tcPr>
            <w:tcW w:w="2520" w:type="dxa"/>
            <w:shd w:val="clear" w:color="auto" w:fill="auto"/>
          </w:tcPr>
          <w:p w14:paraId="72F5F603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</w:tcPr>
          <w:p w14:paraId="60EBD496" w14:textId="57690ADB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65829" w:rsidRPr="00623946" w14:paraId="6EDA376D" w14:textId="77777777" w:rsidTr="000F7167">
        <w:trPr>
          <w:tblHeader/>
        </w:trPr>
        <w:tc>
          <w:tcPr>
            <w:tcW w:w="2520" w:type="dxa"/>
            <w:shd w:val="clear" w:color="auto" w:fill="auto"/>
          </w:tcPr>
          <w:p w14:paraId="1A9252D3" w14:textId="51640B46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70A97A3" w14:textId="77777777" w:rsidR="000F7167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  <w:p w14:paraId="098E22B2" w14:textId="5DEDED73" w:rsidR="00B65829" w:rsidRPr="00623946" w:rsidRDefault="000F7167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  <w:r w:rsidR="00D4088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70" w:type="dxa"/>
            <w:shd w:val="clear" w:color="auto" w:fill="auto"/>
          </w:tcPr>
          <w:p w14:paraId="2CD5B246" w14:textId="77777777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62A2676E" w14:textId="77777777" w:rsidR="00B278F9" w:rsidRDefault="00B278F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E0AD89F" w14:textId="45E0F84C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 w:rsidR="00DD540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และสิ่งปลูกสร้างอื่น</w:t>
            </w:r>
          </w:p>
        </w:tc>
        <w:tc>
          <w:tcPr>
            <w:tcW w:w="270" w:type="dxa"/>
          </w:tcPr>
          <w:p w14:paraId="71251903" w14:textId="77777777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22FD0EE" w14:textId="77777777" w:rsidR="00B278F9" w:rsidRDefault="00B278F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73D6C58" w14:textId="0B66CF6A" w:rsidR="00B65829" w:rsidRPr="00623946" w:rsidRDefault="00DD5407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5407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</w:tcPr>
          <w:p w14:paraId="4A72474E" w14:textId="77777777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</w:tcPr>
          <w:p w14:paraId="02ADAD9F" w14:textId="77777777" w:rsidR="00DD5407" w:rsidRPr="00623946" w:rsidRDefault="00DD5407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</w:t>
            </w:r>
          </w:p>
          <w:p w14:paraId="108594B4" w14:textId="5BEA66E8" w:rsidR="00B65829" w:rsidRPr="00623946" w:rsidRDefault="00DD5407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A66912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5DE73F25" w14:textId="77777777" w:rsidR="00B278F9" w:rsidRDefault="00B278F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C967817" w14:textId="77777777" w:rsidR="006D6ADF" w:rsidRDefault="006D6ADF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FDE0CB4" w14:textId="717264EB" w:rsidR="00B65829" w:rsidRPr="00DD5407" w:rsidRDefault="00DD5407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5407">
              <w:rPr>
                <w:rFonts w:ascii="Angsana New" w:hAnsi="Angsana New"/>
                <w:sz w:val="24"/>
                <w:szCs w:val="24"/>
                <w:cs/>
              </w:rPr>
              <w:t>ยาน</w:t>
            </w:r>
            <w:r w:rsidRPr="00DD5407">
              <w:rPr>
                <w:rFonts w:ascii="Angsana New" w:hAnsi="Angsana New"/>
                <w:sz w:val="24"/>
                <w:szCs w:val="24"/>
                <w:cs/>
              </w:rPr>
              <w:br/>
              <w:t>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9A0A97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</w:tcPr>
          <w:p w14:paraId="44951B59" w14:textId="77777777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</w:tcPr>
          <w:p w14:paraId="2746ECAA" w14:textId="77777777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1F3FFE98" w14:textId="77777777" w:rsidR="006D6ADF" w:rsidRDefault="006D6ADF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35FAFA" w14:textId="77777777" w:rsidR="006D6ADF" w:rsidRDefault="006D6ADF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A03459" w14:textId="77777777" w:rsidR="006D6ADF" w:rsidRDefault="006D6ADF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F20C99" w14:textId="02EA03CB" w:rsidR="00B65829" w:rsidRPr="00623946" w:rsidRDefault="00B65829" w:rsidP="000F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65829" w:rsidRPr="00623946" w14:paraId="1EBAD2B9" w14:textId="77777777" w:rsidTr="008434B7">
        <w:trPr>
          <w:tblHeader/>
        </w:trPr>
        <w:tc>
          <w:tcPr>
            <w:tcW w:w="2520" w:type="dxa"/>
            <w:shd w:val="clear" w:color="auto" w:fill="auto"/>
          </w:tcPr>
          <w:p w14:paraId="448D3560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14:paraId="7845898D" w14:textId="5A0E92BF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65829" w:rsidRPr="00623946" w14:paraId="10DC4EEB" w14:textId="77777777" w:rsidTr="008434B7">
        <w:tc>
          <w:tcPr>
            <w:tcW w:w="2520" w:type="dxa"/>
            <w:shd w:val="clear" w:color="auto" w:fill="auto"/>
          </w:tcPr>
          <w:p w14:paraId="0032B749" w14:textId="6C9A9CA6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AE2836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97E6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83150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CA7EB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C6B1B46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40237A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41DD8B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81080A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2591F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85E7DA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06B12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7C7F8D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A1523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5829" w:rsidRPr="00623946" w14:paraId="6720A970" w14:textId="77777777" w:rsidTr="008434B7">
        <w:tc>
          <w:tcPr>
            <w:tcW w:w="2520" w:type="dxa"/>
            <w:shd w:val="clear" w:color="auto" w:fill="auto"/>
          </w:tcPr>
          <w:p w14:paraId="6ECC4AA9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592590" w14:textId="6DE66C2B" w:rsidR="00B65829" w:rsidRPr="00623946" w:rsidRDefault="00E64308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D408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408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02DC0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BEF245" w14:textId="798D61CD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365,049</w:t>
            </w:r>
          </w:p>
        </w:tc>
        <w:tc>
          <w:tcPr>
            <w:tcW w:w="270" w:type="dxa"/>
          </w:tcPr>
          <w:p w14:paraId="75612E16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C31E6D9" w14:textId="25529C21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40889">
              <w:rPr>
                <w:rFonts w:asciiTheme="majorBidi" w:hAnsiTheme="majorBidi" w:cstheme="majorBidi"/>
                <w:sz w:val="24"/>
                <w:szCs w:val="24"/>
              </w:rPr>
              <w:t>76,389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171D93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A5F5C8" w14:textId="6A0B7A9C" w:rsidR="00B65829" w:rsidRPr="00623946" w:rsidRDefault="0034561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D40889">
              <w:rPr>
                <w:rFonts w:asciiTheme="majorBidi" w:hAnsiTheme="majorBidi" w:cstheme="majorBidi"/>
                <w:sz w:val="24"/>
                <w:szCs w:val="24"/>
              </w:rPr>
              <w:t>3,494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D2D05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8FC63D" w14:textId="310C3E72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96,810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4B4FF2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AE6CA4" w14:textId="0E217DBA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235,586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48A9CC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4AC7567" w14:textId="6697D0A0" w:rsidR="00B65829" w:rsidRPr="00623946" w:rsidRDefault="00076341" w:rsidP="008434B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1,268,422</w:t>
            </w:r>
          </w:p>
        </w:tc>
      </w:tr>
      <w:tr w:rsidR="00B65829" w:rsidRPr="00623946" w14:paraId="76240EF1" w14:textId="77777777" w:rsidTr="008434B7">
        <w:tc>
          <w:tcPr>
            <w:tcW w:w="2520" w:type="dxa"/>
          </w:tcPr>
          <w:p w14:paraId="6B11104A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AAE896" w14:textId="67B83DED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A9862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8C60D5" w14:textId="3304A1FD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8,587</w:t>
            </w:r>
          </w:p>
        </w:tc>
        <w:tc>
          <w:tcPr>
            <w:tcW w:w="270" w:type="dxa"/>
          </w:tcPr>
          <w:p w14:paraId="356B9CF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C71F53D" w14:textId="716CB581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9,509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ADA1DD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B8BF77" w14:textId="5B69C39C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40889">
              <w:rPr>
                <w:rFonts w:asciiTheme="majorBidi" w:hAnsiTheme="majorBidi" w:cstheme="majorBidi"/>
                <w:sz w:val="24"/>
                <w:szCs w:val="24"/>
              </w:rPr>
              <w:t>,060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960EB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BEB408" w14:textId="75312283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0D69E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A58CD4" w14:textId="2EA195D2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144,435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1871D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3BD504C0" w14:textId="6F18D115" w:rsidR="00B65829" w:rsidRPr="00623946" w:rsidRDefault="00DA02DB" w:rsidP="00DA02D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170,505</w:t>
            </w:r>
          </w:p>
        </w:tc>
      </w:tr>
      <w:tr w:rsidR="00B65829" w:rsidRPr="00623946" w14:paraId="0763EAEB" w14:textId="77777777" w:rsidTr="008434B7">
        <w:tc>
          <w:tcPr>
            <w:tcW w:w="2520" w:type="dxa"/>
          </w:tcPr>
          <w:p w14:paraId="6EE36F8C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3B49B8" w14:textId="489F3413" w:rsidR="00B65829" w:rsidRPr="00623946" w:rsidRDefault="00DD5407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D4088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87D50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589A6" w14:textId="59E23D7B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2,524</w:t>
            </w:r>
          </w:p>
        </w:tc>
        <w:tc>
          <w:tcPr>
            <w:tcW w:w="270" w:type="dxa"/>
            <w:vAlign w:val="bottom"/>
          </w:tcPr>
          <w:p w14:paraId="307E800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002FE91" w14:textId="7AD2E43E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7,096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ECA89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0D61C2" w14:textId="1A1D0C95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6C252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DA513C" w14:textId="58C9776E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6B659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25B9FC" w14:textId="6911DC93" w:rsidR="00B65829" w:rsidRPr="00623946" w:rsidRDefault="00076341" w:rsidP="00076341">
            <w:pPr>
              <w:pStyle w:val="acctfourfigures"/>
              <w:tabs>
                <w:tab w:val="clear" w:pos="765"/>
              </w:tabs>
              <w:spacing w:line="240" w:lineRule="atLeast"/>
              <w:ind w:left="-126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5CC7E6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F6D83BE" w14:textId="1A59CB6D" w:rsidR="00B65829" w:rsidRPr="00623946" w:rsidRDefault="00DA02DB" w:rsidP="00DA02DB">
            <w:pPr>
              <w:pStyle w:val="acctfourfigures"/>
              <w:tabs>
                <w:tab w:val="clear" w:pos="765"/>
              </w:tabs>
              <w:spacing w:line="240" w:lineRule="atLeast"/>
              <w:ind w:left="-126" w:right="-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</w:tr>
      <w:tr w:rsidR="00B65829" w:rsidRPr="00623946" w14:paraId="2787DBD1" w14:textId="77777777" w:rsidTr="008434B7">
        <w:tc>
          <w:tcPr>
            <w:tcW w:w="2520" w:type="dxa"/>
          </w:tcPr>
          <w:p w14:paraId="1F37DE9D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63EB14" w14:textId="4168D04F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3E210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85DD51" w14:textId="2C62DDDE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18822C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EA9EDAD" w14:textId="0052EF8B" w:rsidR="00B65829" w:rsidRPr="00623946" w:rsidRDefault="00D40889" w:rsidP="00D40889">
            <w:pPr>
              <w:pStyle w:val="acctfourfigures"/>
              <w:tabs>
                <w:tab w:val="clear" w:pos="765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="00B65829"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B65829"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,592</w:t>
            </w:r>
            <w:r w:rsidR="00B65829"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80FDC1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7B3AD2" w14:textId="2FCF2124" w:rsidR="00B65829" w:rsidRPr="00623946" w:rsidRDefault="00D40889" w:rsidP="00D40889">
            <w:pPr>
              <w:pStyle w:val="acctfourfigures"/>
              <w:tabs>
                <w:tab w:val="clear" w:pos="765"/>
              </w:tabs>
              <w:spacing w:line="240" w:lineRule="atLeast"/>
              <w:ind w:right="-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</w:t>
            </w:r>
            <w:r w:rsidR="00B65829"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315</w:t>
            </w:r>
            <w:r w:rsidR="00B65829"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8C434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FF104F" w14:textId="7C50B35D" w:rsidR="00B65829" w:rsidRPr="00623946" w:rsidRDefault="00076341" w:rsidP="00076341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8215BA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C6BF6E" w14:textId="3EFE02FA" w:rsidR="00B65829" w:rsidRPr="00623946" w:rsidRDefault="00076341" w:rsidP="0007634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AAD90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E546A89" w14:textId="0FDDA5FC" w:rsidR="00B65829" w:rsidRPr="00623946" w:rsidRDefault="00DA02D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65829" w:rsidRPr="00623946" w14:paraId="6533C863" w14:textId="77777777" w:rsidTr="008434B7">
        <w:tc>
          <w:tcPr>
            <w:tcW w:w="2520" w:type="dxa"/>
            <w:shd w:val="clear" w:color="auto" w:fill="auto"/>
          </w:tcPr>
          <w:p w14:paraId="412E1C1C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2561 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20F93611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BE021" w14:textId="42ADDEEF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371,094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F1FD1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68663" w14:textId="1175FBB4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376,160</w:t>
            </w:r>
          </w:p>
        </w:tc>
        <w:tc>
          <w:tcPr>
            <w:tcW w:w="270" w:type="dxa"/>
          </w:tcPr>
          <w:p w14:paraId="6EDE5E8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DE3836" w14:textId="54A460B5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4088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91,402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1F6C8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322A6" w14:textId="5FCA9B7F" w:rsidR="00B65829" w:rsidRPr="00623946" w:rsidRDefault="00D4088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25,373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A52F9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EB1C8" w14:textId="2D49A253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109,966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E9712E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D3289" w14:textId="2E4DB27C" w:rsidR="00B65829" w:rsidRPr="00623946" w:rsidRDefault="00076341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361,405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9488CF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7F546F03" w14:textId="7C8F6236" w:rsidR="00B65829" w:rsidRPr="00623946" w:rsidRDefault="00DA02D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1,435,400</w:t>
            </w:r>
          </w:p>
        </w:tc>
      </w:tr>
      <w:tr w:rsidR="00B65829" w:rsidRPr="00623946" w14:paraId="5F08A909" w14:textId="77777777" w:rsidTr="008434B7">
        <w:tc>
          <w:tcPr>
            <w:tcW w:w="2520" w:type="dxa"/>
          </w:tcPr>
          <w:p w14:paraId="0E9B7960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8C1191" w14:textId="7ABB5B89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8AE2A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253D8A" w14:textId="6A4302BC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7,056</w:t>
            </w:r>
          </w:p>
        </w:tc>
        <w:tc>
          <w:tcPr>
            <w:tcW w:w="270" w:type="dxa"/>
          </w:tcPr>
          <w:p w14:paraId="57B6A50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4E71229" w14:textId="22BB810B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6,883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B05CF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BEBB17F" w14:textId="58E65503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3,967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05247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559099" w14:textId="2E57D99C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99187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4C9A19" w14:textId="0A3388CB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40,301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0772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CA7738D" w14:textId="3EEF8209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63,943</w:t>
            </w:r>
          </w:p>
        </w:tc>
      </w:tr>
      <w:tr w:rsidR="00B65829" w:rsidRPr="00623946" w14:paraId="71F46A95" w14:textId="77777777" w:rsidTr="008434B7">
        <w:tc>
          <w:tcPr>
            <w:tcW w:w="2520" w:type="dxa"/>
          </w:tcPr>
          <w:p w14:paraId="7A43A6BA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6015E0" w14:textId="00B38C56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3DFD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1FB836" w14:textId="27CCD1BF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1EADFC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A97F8A4" w14:textId="33E1D563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32A5E2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B6AEF50" w14:textId="5F1D3CA5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06B8E2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A4470" w14:textId="7B43F19C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6072B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E1D1A17" w14:textId="082DAC19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16,840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D7EAEE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008F039" w14:textId="631B75B3" w:rsidR="00B65829" w:rsidRPr="00936673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3667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5829" w:rsidRPr="00623946" w14:paraId="012BE169" w14:textId="77777777" w:rsidTr="008434B7">
        <w:tc>
          <w:tcPr>
            <w:tcW w:w="2520" w:type="dxa"/>
          </w:tcPr>
          <w:p w14:paraId="25FDC5DE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9C9185" w14:textId="031B7292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753C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A72AC0" w14:textId="77975D75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A20000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8AD3B19" w14:textId="420C45EE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37,932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8C0F6F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D017A2" w14:textId="7A42C9C4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2785E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47F562" w14:textId="0567761D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99D98F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E0289A1" w14:textId="5E2E2CE0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266EB6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160FF39" w14:textId="092CAF38" w:rsidR="00B65829" w:rsidRPr="00623946" w:rsidRDefault="00936673" w:rsidP="00936673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39,915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65829" w:rsidRPr="00623946" w14:paraId="19656C19" w14:textId="77777777" w:rsidTr="008434B7">
        <w:tc>
          <w:tcPr>
            <w:tcW w:w="2520" w:type="dxa"/>
            <w:shd w:val="clear" w:color="auto" w:fill="auto"/>
          </w:tcPr>
          <w:p w14:paraId="75F0608A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B490A9" w14:textId="4D5F2F5D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373,360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1E670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45EC0" w14:textId="0194AD81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383,216</w:t>
            </w:r>
          </w:p>
        </w:tc>
        <w:tc>
          <w:tcPr>
            <w:tcW w:w="270" w:type="dxa"/>
          </w:tcPr>
          <w:p w14:paraId="2993BD5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D3D1C1" w14:textId="1FE2A38C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161,139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022AB76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8993F" w14:textId="32B6A54B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3BBD56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60616" w14:textId="4C661B44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112,583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54730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CAE41" w14:textId="69D78C3D" w:rsidR="00B65829" w:rsidRPr="00623946" w:rsidRDefault="00936673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45B2A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9B1D" w14:textId="3CD24F26" w:rsidR="00B65829" w:rsidRPr="00623946" w:rsidRDefault="00F33815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1,459,428</w:t>
            </w:r>
          </w:p>
        </w:tc>
      </w:tr>
      <w:tr w:rsidR="00B65829" w:rsidRPr="00623946" w14:paraId="787C6F08" w14:textId="77777777" w:rsidTr="008434B7">
        <w:tc>
          <w:tcPr>
            <w:tcW w:w="2520" w:type="dxa"/>
            <w:shd w:val="clear" w:color="auto" w:fill="auto"/>
          </w:tcPr>
          <w:p w14:paraId="29ECE368" w14:textId="77777777" w:rsidR="00B65829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6746B5C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93DF11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6B230B7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52CC7595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6E374148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4D67CE30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59E1DB8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C97D859" w14:textId="77777777" w:rsidR="0034561C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E97BBC3" w14:textId="1DE6DC22" w:rsidR="0034561C" w:rsidRPr="000F7167" w:rsidRDefault="0034561C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AD09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F1769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662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FDFDF0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A7D0EF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AB36B9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2C47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6A6D4F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6D6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27068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3372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44D7842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65DE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829" w:rsidRPr="00623946" w14:paraId="76C0D92E" w14:textId="77777777" w:rsidTr="008434B7">
        <w:tc>
          <w:tcPr>
            <w:tcW w:w="2520" w:type="dxa"/>
            <w:shd w:val="clear" w:color="auto" w:fill="auto"/>
          </w:tcPr>
          <w:p w14:paraId="5C581793" w14:textId="2D94FC87" w:rsidR="00B65829" w:rsidRPr="00623946" w:rsidRDefault="00B65829" w:rsidP="00B65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</w:t>
            </w:r>
            <w:r w:rsidR="005C072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8D3CD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63E72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A7EEA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B7C5A6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CA62A4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DB059B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16F2B7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0E3F1A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B9DFE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CCF1A5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031BC9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1CCFE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F60FC6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829" w:rsidRPr="00623946" w14:paraId="4DABB73A" w14:textId="77777777" w:rsidTr="008434B7">
        <w:tc>
          <w:tcPr>
            <w:tcW w:w="2520" w:type="dxa"/>
            <w:shd w:val="clear" w:color="auto" w:fill="auto"/>
          </w:tcPr>
          <w:p w14:paraId="5F58B604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94B9E7A" w14:textId="2A3290D9" w:rsidR="00B65829" w:rsidRPr="004925FB" w:rsidRDefault="000F7167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4,240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0BA529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BCC84" w14:textId="66B09F58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108,662</w:t>
            </w:r>
          </w:p>
        </w:tc>
        <w:tc>
          <w:tcPr>
            <w:tcW w:w="270" w:type="dxa"/>
          </w:tcPr>
          <w:p w14:paraId="7771CDC0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3EF2ADF" w14:textId="14E41FE9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124,800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94C8B0B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87F23A0" w14:textId="566FC3C9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13,840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08689EB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5B937" w14:textId="4AC52DCE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40,285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7F3958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4C7930C" w14:textId="097B17D3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7612865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557A041" w14:textId="674B2D21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sz w:val="24"/>
                <w:szCs w:val="24"/>
              </w:rPr>
              <w:t>291,827</w:t>
            </w:r>
          </w:p>
        </w:tc>
      </w:tr>
      <w:tr w:rsidR="00B65829" w:rsidRPr="00623946" w14:paraId="089B8863" w14:textId="77777777" w:rsidTr="008434B7">
        <w:tc>
          <w:tcPr>
            <w:tcW w:w="2520" w:type="dxa"/>
            <w:shd w:val="clear" w:color="auto" w:fill="auto"/>
          </w:tcPr>
          <w:p w14:paraId="4FA10F33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0D0FD47" w14:textId="6E5A4659" w:rsidR="00B65829" w:rsidRPr="00623946" w:rsidRDefault="003B5FD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1804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F23A5F" w14:textId="356921F9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17,907</w:t>
            </w:r>
          </w:p>
        </w:tc>
        <w:tc>
          <w:tcPr>
            <w:tcW w:w="270" w:type="dxa"/>
          </w:tcPr>
          <w:p w14:paraId="2BB6128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2F25C01" w14:textId="3C59B5A8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15,967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C04F5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AB12A5B" w14:textId="71B4DA48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3,525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9B2BCC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01D2DA" w14:textId="1FB82CFC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02A88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F07E06A" w14:textId="4A0F444C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39242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472C468E" w14:textId="298E92AC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48,925</w:t>
            </w:r>
          </w:p>
        </w:tc>
      </w:tr>
      <w:tr w:rsidR="00B65829" w:rsidRPr="00623946" w14:paraId="43BA26CE" w14:textId="77777777" w:rsidTr="008434B7">
        <w:tc>
          <w:tcPr>
            <w:tcW w:w="2520" w:type="dxa"/>
            <w:shd w:val="clear" w:color="auto" w:fill="auto"/>
          </w:tcPr>
          <w:p w14:paraId="39B19030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F5549B" w14:textId="56190A06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BBAFF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5AD26D" w14:textId="5D9DA6E0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4779D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018EEB6" w14:textId="64CFD9F9" w:rsidR="00B65829" w:rsidRPr="00623946" w:rsidRDefault="00FC7600" w:rsidP="00FC760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1,326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78AA74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3FABCD" w14:textId="0FC0AA33" w:rsidR="00B65829" w:rsidRPr="00623946" w:rsidRDefault="00FC7600" w:rsidP="00FC7600">
            <w:pPr>
              <w:pStyle w:val="acctfourfigures"/>
              <w:tabs>
                <w:tab w:val="clear" w:pos="765"/>
              </w:tabs>
              <w:spacing w:line="240" w:lineRule="atLeast"/>
              <w:ind w:right="-26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AEB7F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4F03A" w14:textId="2EB09EFB" w:rsidR="00B65829" w:rsidRPr="00623946" w:rsidRDefault="00FC7600" w:rsidP="00FC760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710A4F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951435" w14:textId="1DAD41CF" w:rsidR="00B65829" w:rsidRPr="00623946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3520D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3A1EBE" w14:textId="2C1DD6A8" w:rsidR="00B65829" w:rsidRPr="00623946" w:rsidRDefault="00FC7600" w:rsidP="00FC7600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65829" w:rsidRPr="00623946" w14:paraId="5B5D98DE" w14:textId="77777777" w:rsidTr="008434B7">
        <w:tc>
          <w:tcPr>
            <w:tcW w:w="2520" w:type="dxa"/>
            <w:shd w:val="clear" w:color="auto" w:fill="auto"/>
          </w:tcPr>
          <w:p w14:paraId="2011968D" w14:textId="5C7B735A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5BC3" w14:textId="21FFF51E" w:rsidR="00B65829" w:rsidRPr="004925FB" w:rsidRDefault="00FC7600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D23F0E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9AF2F" w14:textId="73F6DA52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126,569</w:t>
            </w:r>
          </w:p>
        </w:tc>
        <w:tc>
          <w:tcPr>
            <w:tcW w:w="270" w:type="dxa"/>
          </w:tcPr>
          <w:p w14:paraId="1B781C4D" w14:textId="77777777" w:rsidR="00B65829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05299A2" w14:textId="6A60B7CD" w:rsidR="004925FB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BDCA38F" w14:textId="39906253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139,441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A7B7844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1C84F" w14:textId="1581108D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17,095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2E3EFD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343E8" w14:textId="583A44DB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C0E683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7F126" w14:textId="4E705D4D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CB3C88" w14:textId="77777777" w:rsidR="00B65829" w:rsidRPr="004925FB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E25D0" w14:textId="778CA9F3" w:rsidR="00B65829" w:rsidRPr="004925FB" w:rsidRDefault="004925FB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5F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337,536</w:t>
            </w:r>
          </w:p>
        </w:tc>
      </w:tr>
      <w:tr w:rsidR="00B65829" w:rsidRPr="00623946" w14:paraId="70888D61" w14:textId="77777777" w:rsidTr="008434B7">
        <w:tc>
          <w:tcPr>
            <w:tcW w:w="2520" w:type="dxa"/>
            <w:shd w:val="clear" w:color="auto" w:fill="auto"/>
          </w:tcPr>
          <w:p w14:paraId="30BE63AD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02B453" w14:textId="211E28CF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B1CC2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C8AC6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4B7BA" w14:textId="1617A1FD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18,292</w:t>
            </w:r>
          </w:p>
        </w:tc>
        <w:tc>
          <w:tcPr>
            <w:tcW w:w="270" w:type="dxa"/>
          </w:tcPr>
          <w:p w14:paraId="553946B1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59D244" w14:textId="1F1DD789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17,089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E425A3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84BB1F" w14:textId="0C3D92F1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3,874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30B9D75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A45B76" w14:textId="7D77A366" w:rsidR="00B65829" w:rsidRPr="006E5569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12,92</w:t>
            </w:r>
            <w:r w:rsidR="006E556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F557C0F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D851C25" w14:textId="785A8073" w:rsidR="00B65829" w:rsidRPr="00DB1CC2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695A954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68DFF50" w14:textId="7E6EF0DF" w:rsidR="00B65829" w:rsidRPr="0034561C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61C">
              <w:rPr>
                <w:rFonts w:asciiTheme="majorBidi" w:hAnsiTheme="majorBidi" w:cstheme="majorBidi"/>
                <w:sz w:val="24"/>
                <w:szCs w:val="24"/>
              </w:rPr>
              <w:t>52,2</w:t>
            </w:r>
            <w:r w:rsidR="00E060E1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B65829" w:rsidRPr="00623946" w14:paraId="2F22BBC3" w14:textId="77777777" w:rsidTr="008434B7">
        <w:tc>
          <w:tcPr>
            <w:tcW w:w="2520" w:type="dxa"/>
            <w:shd w:val="clear" w:color="auto" w:fill="auto"/>
          </w:tcPr>
          <w:p w14:paraId="2553A963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9609CB" w14:textId="6B7B44CB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2678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A2AB0" w14:textId="23AE252D" w:rsidR="00B65829" w:rsidRPr="00623946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5485D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49E81A3" w14:textId="545C08CC" w:rsidR="00B65829" w:rsidRPr="00623946" w:rsidRDefault="00DB1CC2" w:rsidP="00DB1CC2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37,846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FE0147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7E19A9" w14:textId="54B84CEB" w:rsidR="00B65829" w:rsidRPr="00623946" w:rsidRDefault="007D4F2C" w:rsidP="007D4F2C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 w:rsidR="0047489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47489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652</w:t>
            </w:r>
            <w:r w:rsidR="0047489B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B28C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477571" w14:textId="1DA2ECEB" w:rsidR="00B65829" w:rsidRPr="00623946" w:rsidRDefault="007D4F2C" w:rsidP="007D4F2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14E2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D05A21" w14:textId="42FEBA08" w:rsidR="00B65829" w:rsidRPr="00623946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1E78B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00A887C" w14:textId="59D3E901" w:rsidR="00B65829" w:rsidRPr="00623946" w:rsidRDefault="007D4F2C" w:rsidP="007D4F2C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39,092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65829" w:rsidRPr="00623946" w14:paraId="5195D22B" w14:textId="77777777" w:rsidTr="008434B7">
        <w:tc>
          <w:tcPr>
            <w:tcW w:w="2520" w:type="dxa"/>
            <w:shd w:val="clear" w:color="auto" w:fill="auto"/>
          </w:tcPr>
          <w:p w14:paraId="369AC4F3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26A8D" w14:textId="77D06D5F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B1CC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4,397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E9FFB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C2439" w14:textId="4D4F00F9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144,861</w:t>
            </w:r>
          </w:p>
        </w:tc>
        <w:tc>
          <w:tcPr>
            <w:tcW w:w="270" w:type="dxa"/>
          </w:tcPr>
          <w:p w14:paraId="6C564F7C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2B67" w14:textId="04248024" w:rsidR="00B65829" w:rsidRPr="00DB1CC2" w:rsidRDefault="00DB1CC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118,684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A71E2DC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906F5" w14:textId="3AAAB1C7" w:rsidR="00B65829" w:rsidRPr="00DB1CC2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20,317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12CDA92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9C64B" w14:textId="19C6FDBF" w:rsidR="00B65829" w:rsidRPr="00DB1CC2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62,44</w:t>
            </w:r>
            <w:r w:rsidR="006E55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7C8E804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9AC59" w14:textId="4133A14B" w:rsidR="00B65829" w:rsidRPr="00DB1CC2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3D587AF" w14:textId="77777777" w:rsidR="00B65829" w:rsidRPr="00DB1CC2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304A4" w14:textId="036B2A15" w:rsidR="00B65829" w:rsidRPr="00DB1CC2" w:rsidRDefault="007D4F2C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350,70</w:t>
            </w:r>
            <w:r w:rsidR="006E556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</w:tr>
      <w:tr w:rsidR="00B65829" w:rsidRPr="00623946" w14:paraId="62C52CB2" w14:textId="77777777" w:rsidTr="008434B7">
        <w:tc>
          <w:tcPr>
            <w:tcW w:w="2520" w:type="dxa"/>
            <w:shd w:val="clear" w:color="auto" w:fill="auto"/>
          </w:tcPr>
          <w:p w14:paraId="6A2F240A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6753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4A9F5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CE709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32BD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F76047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D97158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218B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F1AE65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38AD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0F2683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6025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BE3B79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5FCE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829" w:rsidRPr="00623946" w14:paraId="31D200BF" w14:textId="77777777" w:rsidTr="008434B7">
        <w:tc>
          <w:tcPr>
            <w:tcW w:w="2520" w:type="dxa"/>
            <w:shd w:val="clear" w:color="auto" w:fill="auto"/>
          </w:tcPr>
          <w:p w14:paraId="1DAB0D4F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82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2A428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46082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B4CB3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5E3E1A8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6254AF1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5CED78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B2E664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E157EC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ADE78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F98A96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A66E3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1DFF40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7A075C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829" w:rsidRPr="00623946" w14:paraId="68807EC3" w14:textId="77777777" w:rsidTr="008434B7">
        <w:tc>
          <w:tcPr>
            <w:tcW w:w="2520" w:type="dxa"/>
            <w:shd w:val="clear" w:color="auto" w:fill="auto"/>
          </w:tcPr>
          <w:p w14:paraId="6073807C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14EF3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2A3B8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3A20A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404720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9964C1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5F1928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900BA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41BFD1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C9BCF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663268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C8BD0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40804FD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2B4432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65829" w:rsidRPr="00623946" w14:paraId="1F2672F3" w14:textId="77777777" w:rsidTr="008434B7">
        <w:tc>
          <w:tcPr>
            <w:tcW w:w="2520" w:type="dxa"/>
            <w:shd w:val="clear" w:color="auto" w:fill="auto"/>
          </w:tcPr>
          <w:p w14:paraId="248BF202" w14:textId="77777777" w:rsidR="00B65829" w:rsidRPr="006D6ADF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CFF12C" w14:textId="11B1C298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366,775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63F288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5C4B88" w14:textId="019F0E1D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249,591</w:t>
            </w:r>
          </w:p>
        </w:tc>
        <w:tc>
          <w:tcPr>
            <w:tcW w:w="270" w:type="dxa"/>
          </w:tcPr>
          <w:p w14:paraId="37CA91A0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1416C35" w14:textId="3E3ABE14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51,961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5E11939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791962B" w14:textId="337138C3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8,278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73AD035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5239E6" w14:textId="0DC4CBE9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17,0</w:t>
            </w:r>
            <w:r w:rsidR="0034561C" w:rsidRPr="006D6ADF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8412AE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CD8D3B" w14:textId="0EA39269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361,405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CAFD91C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1290EB9" w14:textId="74E245F0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1,055,104</w:t>
            </w:r>
          </w:p>
        </w:tc>
      </w:tr>
      <w:tr w:rsidR="00B65829" w:rsidRPr="00623946" w14:paraId="3BA2A445" w14:textId="77777777" w:rsidTr="008434B7">
        <w:tc>
          <w:tcPr>
            <w:tcW w:w="2520" w:type="dxa"/>
            <w:shd w:val="clear" w:color="auto" w:fill="auto"/>
          </w:tcPr>
          <w:p w14:paraId="2114A068" w14:textId="48369CD5" w:rsidR="00B65829" w:rsidRPr="006D6ADF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</w:t>
            </w:r>
            <w:r w:rsidR="0034561C" w:rsidRPr="006D6ADF">
              <w:rPr>
                <w:rFonts w:asciiTheme="majorBidi" w:hAnsiTheme="majorBidi" w:cstheme="majorBidi" w:hint="cs"/>
                <w:sz w:val="24"/>
                <w:szCs w:val="24"/>
                <w:cs/>
              </w:rPr>
              <w:t>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A89BD" w14:textId="678EA6C6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2F296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13B4C" w14:textId="66A0F6FC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44CA9D4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C1BEDF9" w14:textId="48300174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855FFF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07AC0" w14:textId="74B4AC29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431EBAC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AE9BE" w14:textId="6E2ABF09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42,760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560A12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D2BAF" w14:textId="78EFA11F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0119590" w14:textId="77777777" w:rsidR="00B65829" w:rsidRPr="006D6ADF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3AFF8" w14:textId="361324DE" w:rsidR="00B65829" w:rsidRPr="006D6ADF" w:rsidRDefault="003D69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42,760</w:t>
            </w:r>
          </w:p>
        </w:tc>
      </w:tr>
      <w:tr w:rsidR="003D690D" w:rsidRPr="00623946" w14:paraId="718714A1" w14:textId="77777777" w:rsidTr="008434B7">
        <w:tc>
          <w:tcPr>
            <w:tcW w:w="2520" w:type="dxa"/>
            <w:shd w:val="clear" w:color="auto" w:fill="auto"/>
          </w:tcPr>
          <w:p w14:paraId="6984C98C" w14:textId="77777777" w:rsidR="003D690D" w:rsidRPr="00623946" w:rsidRDefault="003D690D" w:rsidP="003D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501F0" w14:textId="2801D478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366,775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981440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DC0B5" w14:textId="6940D29D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249,591</w:t>
            </w:r>
          </w:p>
        </w:tc>
        <w:tc>
          <w:tcPr>
            <w:tcW w:w="270" w:type="dxa"/>
          </w:tcPr>
          <w:p w14:paraId="1CE690FC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4D3FC" w14:textId="76DCB4C3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51,961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554C7A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3CDAB" w14:textId="0C0F93FB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8,278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3D601CC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FBF70" w14:textId="3DD5A563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59,8</w:t>
            </w:r>
            <w:r w:rsidR="003456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2FD45F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3328E" w14:textId="1C04829E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361,405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0E736BF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C09F6" w14:textId="4704A9D1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1,097,864</w:t>
            </w:r>
          </w:p>
        </w:tc>
      </w:tr>
      <w:tr w:rsidR="003D690D" w:rsidRPr="00623946" w14:paraId="15E99877" w14:textId="77777777" w:rsidTr="008434B7">
        <w:tc>
          <w:tcPr>
            <w:tcW w:w="2520" w:type="dxa"/>
            <w:shd w:val="clear" w:color="auto" w:fill="auto"/>
          </w:tcPr>
          <w:p w14:paraId="662F64C3" w14:textId="77777777" w:rsidR="003D690D" w:rsidRPr="00623946" w:rsidRDefault="003D690D" w:rsidP="003D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8BD8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B6B2BE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3CB43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BC99193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EE26BC6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F4D6DAF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5BBFF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7BA155B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2173A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ED1FDBD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00444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20B07EEB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CB86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3D690D" w:rsidRPr="006D6ADF" w14:paraId="233CC93C" w14:textId="77777777" w:rsidTr="008434B7">
        <w:tc>
          <w:tcPr>
            <w:tcW w:w="2520" w:type="dxa"/>
            <w:shd w:val="clear" w:color="auto" w:fill="auto"/>
          </w:tcPr>
          <w:p w14:paraId="3D8ADD54" w14:textId="77777777" w:rsidR="003D690D" w:rsidRPr="006D6ADF" w:rsidRDefault="003D690D" w:rsidP="003D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59C007" w14:textId="3A025CD3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368,963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87E38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7F1498" w14:textId="3DAA8E88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14:paraId="7F45D492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4F8DE93" w14:textId="5F153EEC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A7F78DB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74C4007" w14:textId="242F2FF8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341178B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3128E1" w14:textId="1020C291" w:rsidR="003D690D" w:rsidRPr="006D6ADF" w:rsidRDefault="00E1227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D690D" w:rsidRPr="006D6A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6D6ADF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FA2378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2F835D" w14:textId="0F7982F2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384,852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BCF7FA4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1260B642" w14:textId="7541E68B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="00E1227D" w:rsidRPr="006D6ADF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6D6A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227D" w:rsidRPr="006D6ADF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</w:tr>
      <w:tr w:rsidR="003D690D" w:rsidRPr="006D6ADF" w14:paraId="41397EC4" w14:textId="77777777" w:rsidTr="008434B7">
        <w:tc>
          <w:tcPr>
            <w:tcW w:w="2520" w:type="dxa"/>
            <w:shd w:val="clear" w:color="auto" w:fill="auto"/>
          </w:tcPr>
          <w:p w14:paraId="6E00D2AB" w14:textId="55F8DD4C" w:rsidR="003D690D" w:rsidRPr="006D6ADF" w:rsidRDefault="003D690D" w:rsidP="003D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EDC17" w14:textId="18F397BC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6E1C78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717AF" w14:textId="5410D4D9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2648A95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62579A2" w14:textId="24C26299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B7E6F0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349AC" w14:textId="504D5249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CE2613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77188" w14:textId="1D2E292D" w:rsidR="003D690D" w:rsidRPr="006D6ADF" w:rsidRDefault="00E1227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35,55</w:t>
            </w:r>
            <w:r w:rsidR="00307FA4" w:rsidRPr="006D6AD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EB44F2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0F03F" w14:textId="4B8738C2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3CD9626" w14:textId="77777777" w:rsidR="003D690D" w:rsidRPr="006D6ADF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613FB" w14:textId="5317EE3D" w:rsidR="003D690D" w:rsidRPr="006D6ADF" w:rsidRDefault="00E1227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D6ADF">
              <w:rPr>
                <w:rFonts w:asciiTheme="majorBidi" w:hAnsiTheme="majorBidi" w:cstheme="majorBidi"/>
                <w:sz w:val="24"/>
                <w:szCs w:val="24"/>
              </w:rPr>
              <w:t>35,55</w:t>
            </w:r>
            <w:r w:rsidR="00307FA4" w:rsidRPr="006D6AD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3D690D" w:rsidRPr="00623946" w14:paraId="1080326B" w14:textId="77777777" w:rsidTr="008434B7">
        <w:tc>
          <w:tcPr>
            <w:tcW w:w="2520" w:type="dxa"/>
            <w:shd w:val="clear" w:color="auto" w:fill="auto"/>
          </w:tcPr>
          <w:p w14:paraId="55C10556" w14:textId="77777777" w:rsidR="003D690D" w:rsidRPr="00B65829" w:rsidRDefault="003D690D" w:rsidP="003D69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68FCD" w14:textId="2211F7BE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368,963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F7AA53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E1FDA" w14:textId="2659F00B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238,355</w:t>
            </w:r>
          </w:p>
        </w:tc>
        <w:tc>
          <w:tcPr>
            <w:tcW w:w="270" w:type="dxa"/>
          </w:tcPr>
          <w:p w14:paraId="65289EAC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C1A54" w14:textId="635A9C6D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42,455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6AED4C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E3BD9" w14:textId="262FF7E9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23,961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1EAD95D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193FD" w14:textId="68FE68E4" w:rsidR="003D690D" w:rsidRPr="00E1227D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2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</w:t>
            </w:r>
            <w:r w:rsidR="00307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B70429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77C07" w14:textId="3F7EB644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384,852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CDD7F0" w14:textId="77777777" w:rsidR="003D690D" w:rsidRPr="00623946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1B8EE" w14:textId="2EF65B6B" w:rsidR="003D690D" w:rsidRPr="00B65829" w:rsidRDefault="003D690D" w:rsidP="003D69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1,108,72</w:t>
            </w:r>
            <w:r w:rsidR="00307FA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</w:tr>
    </w:tbl>
    <w:p w14:paraId="592ADDF9" w14:textId="722B775C" w:rsidR="00D26D7F" w:rsidRDefault="00D26D7F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88EF86A" w14:textId="6FDCB4E0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113E253" w14:textId="72DE41D2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39013EB" w14:textId="595902B3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46C96F2F" w14:textId="38BB35F7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112210C" w14:textId="2F8A7472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A1FDE6" w14:textId="7A9646A4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2210154" w14:textId="773CE82D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6A3FF81" w14:textId="77777777" w:rsidR="0034561C" w:rsidRDefault="0034561C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tbl>
      <w:tblPr>
        <w:tblW w:w="99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810"/>
        <w:gridCol w:w="270"/>
        <w:gridCol w:w="810"/>
        <w:gridCol w:w="270"/>
        <w:gridCol w:w="803"/>
        <w:gridCol w:w="247"/>
        <w:gridCol w:w="857"/>
        <w:gridCol w:w="246"/>
        <w:gridCol w:w="817"/>
        <w:gridCol w:w="246"/>
        <w:gridCol w:w="857"/>
        <w:gridCol w:w="248"/>
        <w:gridCol w:w="899"/>
      </w:tblGrid>
      <w:tr w:rsidR="00B65829" w:rsidRPr="00623946" w14:paraId="65F21AEF" w14:textId="77777777" w:rsidTr="004925FB">
        <w:trPr>
          <w:tblHeader/>
        </w:trPr>
        <w:tc>
          <w:tcPr>
            <w:tcW w:w="2520" w:type="dxa"/>
            <w:shd w:val="clear" w:color="auto" w:fill="auto"/>
          </w:tcPr>
          <w:p w14:paraId="0748BA28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</w:tcPr>
          <w:p w14:paraId="0C1A3F11" w14:textId="6CE46A0E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925FB" w:rsidRPr="00623946" w14:paraId="12614CC3" w14:textId="77777777" w:rsidTr="006702CD">
        <w:trPr>
          <w:tblHeader/>
        </w:trPr>
        <w:tc>
          <w:tcPr>
            <w:tcW w:w="2520" w:type="dxa"/>
            <w:shd w:val="clear" w:color="auto" w:fill="auto"/>
          </w:tcPr>
          <w:p w14:paraId="14001FAA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CB7241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  <w:p w14:paraId="6C9D2307" w14:textId="68E0F96F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และส่วนปรับปรุงที่ดิน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55C23F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34D9E56F" w14:textId="77777777" w:rsidR="00A625ED" w:rsidRDefault="00A625ED" w:rsidP="0067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B2DAE5" w14:textId="490A8D41" w:rsidR="004925FB" w:rsidRPr="00623946" w:rsidRDefault="006702CD" w:rsidP="00670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และสิ่งปลูกสร้างอื่น</w:t>
            </w:r>
          </w:p>
        </w:tc>
        <w:tc>
          <w:tcPr>
            <w:tcW w:w="270" w:type="dxa"/>
            <w:vAlign w:val="bottom"/>
          </w:tcPr>
          <w:p w14:paraId="3E846C51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center"/>
          </w:tcPr>
          <w:p w14:paraId="04945196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93C3331" w14:textId="1EE2F9C2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5407">
              <w:rPr>
                <w:rFonts w:ascii="Angsana New" w:hAnsi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247" w:type="dxa"/>
            <w:shd w:val="clear" w:color="auto" w:fill="auto"/>
          </w:tcPr>
          <w:p w14:paraId="1584E1DA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</w:tcPr>
          <w:p w14:paraId="5B4504BB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</w:t>
            </w:r>
          </w:p>
          <w:p w14:paraId="556BB037" w14:textId="01D3732C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แต่ง ติดตั้ง และเครื่องใช้สำนักงาน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F540DBE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6E7D30B4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4795C9E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6FFD681E" w14:textId="53C26A6B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5407">
              <w:rPr>
                <w:rFonts w:ascii="Angsana New" w:hAnsi="Angsana New"/>
                <w:sz w:val="24"/>
                <w:szCs w:val="24"/>
                <w:cs/>
              </w:rPr>
              <w:t>ยาน</w:t>
            </w:r>
            <w:r w:rsidRPr="00DD5407">
              <w:rPr>
                <w:rFonts w:ascii="Angsana New" w:hAnsi="Angsana New"/>
                <w:sz w:val="24"/>
                <w:szCs w:val="24"/>
                <w:cs/>
              </w:rPr>
              <w:br/>
              <w:t>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79032B8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</w:tcPr>
          <w:p w14:paraId="21F6A55F" w14:textId="6D035540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E32EFE7" w14:textId="77777777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0B4EAD57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71B8B8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6CCED3" w14:textId="77777777" w:rsidR="00A625ED" w:rsidRDefault="00A625ED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32A21D8" w14:textId="12C84E34" w:rsidR="004925FB" w:rsidRPr="00623946" w:rsidRDefault="004925FB" w:rsidP="00492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65829" w:rsidRPr="00623946" w14:paraId="50240D9C" w14:textId="77777777" w:rsidTr="004925FB">
        <w:trPr>
          <w:tblHeader/>
        </w:trPr>
        <w:tc>
          <w:tcPr>
            <w:tcW w:w="2520" w:type="dxa"/>
            <w:shd w:val="clear" w:color="auto" w:fill="auto"/>
          </w:tcPr>
          <w:p w14:paraId="39CAA0E5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0" w:type="dxa"/>
            <w:gridSpan w:val="13"/>
            <w:shd w:val="clear" w:color="auto" w:fill="auto"/>
            <w:vAlign w:val="bottom"/>
          </w:tcPr>
          <w:p w14:paraId="2D8B32A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65829" w:rsidRPr="00623946" w14:paraId="0BCE827B" w14:textId="77777777" w:rsidTr="004925FB">
        <w:tc>
          <w:tcPr>
            <w:tcW w:w="2520" w:type="dxa"/>
            <w:shd w:val="clear" w:color="auto" w:fill="auto"/>
          </w:tcPr>
          <w:p w14:paraId="122AEFB1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ราคาทุน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43A20D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50B5D4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75AD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33E9D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39E450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9CBF82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FC211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38DAA1F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CC44765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0F3C94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7C9B1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7E572223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FC5A16B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5829" w:rsidRPr="00623946" w14:paraId="18EE96AA" w14:textId="77777777" w:rsidTr="004925FB">
        <w:tc>
          <w:tcPr>
            <w:tcW w:w="2520" w:type="dxa"/>
            <w:shd w:val="clear" w:color="auto" w:fill="auto"/>
          </w:tcPr>
          <w:p w14:paraId="0C705EDC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F3DDE9" w14:textId="1CE43F34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353,483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51222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E557B4" w14:textId="5ADCFD32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310,079</w:t>
            </w:r>
          </w:p>
        </w:tc>
        <w:tc>
          <w:tcPr>
            <w:tcW w:w="270" w:type="dxa"/>
          </w:tcPr>
          <w:p w14:paraId="5D62547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04ECB99" w14:textId="0F7168B0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127,949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9E55DD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4CB500" w14:textId="05BA0214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22,669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C8A2EE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81F6DD0" w14:textId="69462BE6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95,309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8C48707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7CCF71" w14:textId="38F5C73E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235,586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D2EE8DC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1BA80C5A" w14:textId="2AB98EB0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1,145,075</w:t>
            </w:r>
          </w:p>
        </w:tc>
      </w:tr>
      <w:tr w:rsidR="00B65829" w:rsidRPr="00623946" w14:paraId="45A4E6AD" w14:textId="77777777" w:rsidTr="004925FB">
        <w:tc>
          <w:tcPr>
            <w:tcW w:w="2520" w:type="dxa"/>
          </w:tcPr>
          <w:p w14:paraId="1416B38E" w14:textId="77777777" w:rsidR="00B65829" w:rsidRPr="00623946" w:rsidRDefault="00B65829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F3001D" w14:textId="7B5965DC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5834D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F03A47" w14:textId="431AF475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8,587</w:t>
            </w:r>
          </w:p>
        </w:tc>
        <w:tc>
          <w:tcPr>
            <w:tcW w:w="270" w:type="dxa"/>
          </w:tcPr>
          <w:p w14:paraId="2AF8A0A4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F378E2B" w14:textId="4336EBFB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9,480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155D240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46FB7CB" w14:textId="1E5E0DE6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CEAB8B9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3BD39BF" w14:textId="4EE41BC3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D5D1221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8D493D" w14:textId="06BBFB22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144,421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53F8D6A" w14:textId="77777777" w:rsidR="00B65829" w:rsidRPr="00623946" w:rsidRDefault="00B65829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0220F6B3" w14:textId="09994C07" w:rsidR="00B65829" w:rsidRPr="00623946" w:rsidRDefault="00B54B4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170,424</w:t>
            </w:r>
          </w:p>
        </w:tc>
      </w:tr>
      <w:tr w:rsidR="00225969" w:rsidRPr="00623946" w14:paraId="79D21071" w14:textId="77777777" w:rsidTr="004925FB">
        <w:tc>
          <w:tcPr>
            <w:tcW w:w="2520" w:type="dxa"/>
          </w:tcPr>
          <w:p w14:paraId="623256C9" w14:textId="77777777" w:rsidR="00225969" w:rsidRPr="00623946" w:rsidRDefault="00225969" w:rsidP="00225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3848FE" w14:textId="2FA59D10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55084C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2C2526" w14:textId="4EE4ACA4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2,524</w:t>
            </w:r>
          </w:p>
        </w:tc>
        <w:tc>
          <w:tcPr>
            <w:tcW w:w="270" w:type="dxa"/>
            <w:vAlign w:val="bottom"/>
          </w:tcPr>
          <w:p w14:paraId="2799FEF8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9D7339A" w14:textId="283D5508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7,09</w:t>
            </w:r>
            <w:r w:rsidR="00862E1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E38E09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7CCC91C" w14:textId="4D036BF1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</w:t>
            </w:r>
            <w:r w:rsidR="00862E1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64C08D9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DFC1FDB" w14:textId="3EFC98F6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8,862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5F0926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EEC28E" w14:textId="7F885D7B" w:rsidR="00225969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left="-126" w:right="-8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 w:rsidR="0022596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22596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18,616</w:t>
            </w:r>
            <w:r w:rsidR="00225969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6AAB3EE" w14:textId="77777777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DC56C21" w14:textId="334193CD" w:rsidR="00225969" w:rsidRPr="00623946" w:rsidRDefault="00225969" w:rsidP="00225969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-</w:t>
            </w:r>
          </w:p>
        </w:tc>
      </w:tr>
      <w:tr w:rsidR="00862E1B" w:rsidRPr="00623946" w14:paraId="33CF9D68" w14:textId="77777777" w:rsidTr="004925FB">
        <w:tc>
          <w:tcPr>
            <w:tcW w:w="2520" w:type="dxa"/>
          </w:tcPr>
          <w:p w14:paraId="0ACDB2D2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1C7D5" w14:textId="7F873744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6BE9EE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FA281A" w14:textId="2D773AA9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1E142B8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9C93515" w14:textId="0D56FEF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Pr="0062394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,592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062EDD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408BA9" w14:textId="18183CC8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315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3A8ECA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7849E4C" w14:textId="70B29651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B984F4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92E5916" w14:textId="0E3DA514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21C6FAC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7F4C251" w14:textId="6DF2A949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3,527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62E1B" w:rsidRPr="00623946" w14:paraId="293BAD4A" w14:textId="77777777" w:rsidTr="004925FB">
        <w:tc>
          <w:tcPr>
            <w:tcW w:w="2520" w:type="dxa"/>
            <w:shd w:val="clear" w:color="auto" w:fill="auto"/>
          </w:tcPr>
          <w:p w14:paraId="3ED65B8C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2561 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  <w:p w14:paraId="4082EF9D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F2722" w14:textId="6DC8FE74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353,483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FD4007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5655" w14:textId="020438B8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321,190</w:t>
            </w:r>
          </w:p>
        </w:tc>
        <w:tc>
          <w:tcPr>
            <w:tcW w:w="270" w:type="dxa"/>
          </w:tcPr>
          <w:p w14:paraId="2A92FC95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3F0A3CA" w14:textId="2990599F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142,934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1C8570C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038F5" w14:textId="1AE275A7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24,509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255E16C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5E4F1" w14:textId="0EB37E6B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108,465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41CE35E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B639D" w14:textId="71FCFBDE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361,391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396F67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vAlign w:val="bottom"/>
          </w:tcPr>
          <w:p w14:paraId="6C739583" w14:textId="1F4B687A" w:rsidR="00862E1B" w:rsidRPr="00AF58D0" w:rsidRDefault="000124D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1,311,972</w:t>
            </w:r>
          </w:p>
        </w:tc>
      </w:tr>
      <w:tr w:rsidR="00862E1B" w:rsidRPr="00623946" w14:paraId="67F14C82" w14:textId="77777777" w:rsidTr="004925FB">
        <w:tc>
          <w:tcPr>
            <w:tcW w:w="2520" w:type="dxa"/>
          </w:tcPr>
          <w:p w14:paraId="7173BC88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14A6A5" w14:textId="5100C4B9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49B786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25045" w14:textId="4D76CFAC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7,056</w:t>
            </w:r>
          </w:p>
        </w:tc>
        <w:tc>
          <w:tcPr>
            <w:tcW w:w="270" w:type="dxa"/>
          </w:tcPr>
          <w:p w14:paraId="0F9E3E36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C55A9C" w14:textId="5178D955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6,377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231E6F7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F7678D5" w14:textId="5317A3E0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3,812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F065AD1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1D70327" w14:textId="05C6B9DE" w:rsidR="00862E1B" w:rsidRPr="00623946" w:rsidRDefault="00675E4C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3,470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0A0D97F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5C486F3" w14:textId="6CEEB2E5" w:rsidR="00862E1B" w:rsidRPr="00623946" w:rsidRDefault="00675E4C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39,679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79D963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6095A53F" w14:textId="4CDDCD63" w:rsidR="00862E1B" w:rsidRPr="00623946" w:rsidRDefault="006B71F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62,660</w:t>
            </w:r>
          </w:p>
        </w:tc>
      </w:tr>
      <w:tr w:rsidR="00862E1B" w:rsidRPr="00623946" w14:paraId="098F9746" w14:textId="77777777" w:rsidTr="004925FB">
        <w:tc>
          <w:tcPr>
            <w:tcW w:w="2520" w:type="dxa"/>
          </w:tcPr>
          <w:p w14:paraId="2F110346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B76B6C" w14:textId="2587DA14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A0E3A8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4A5A35" w14:textId="6209C7A2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73633E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B32002" w14:textId="48997725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6DFC884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21C36FB" w14:textId="1E677A77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left="-18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16,054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F7642E1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6F089C8" w14:textId="33D52A21" w:rsidR="00862E1B" w:rsidRPr="00675E4C" w:rsidRDefault="00675E4C" w:rsidP="00675E4C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75E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E2818B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907AB4" w14:textId="5A228178" w:rsidR="00862E1B" w:rsidRPr="00623946" w:rsidRDefault="001F114A" w:rsidP="001F114A">
            <w:pPr>
              <w:pStyle w:val="acctfourfigures"/>
              <w:tabs>
                <w:tab w:val="clear" w:pos="765"/>
              </w:tabs>
              <w:spacing w:line="240" w:lineRule="atLeast"/>
              <w:ind w:left="-119" w:right="-8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 w:rsidR="00675E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 w:rsidR="00675E4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16,840</w:t>
            </w:r>
            <w:r w:rsidR="00675E4C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1C010A1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404A9DAC" w14:textId="741D33AA" w:rsidR="00862E1B" w:rsidRPr="006B71F5" w:rsidRDefault="006B71F5" w:rsidP="006B71F5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B71F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62E1B" w:rsidRPr="00623946" w14:paraId="2D107281" w14:textId="77777777" w:rsidTr="004925FB">
        <w:tc>
          <w:tcPr>
            <w:tcW w:w="2520" w:type="dxa"/>
          </w:tcPr>
          <w:p w14:paraId="64AAFCFE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B88EB1" w14:textId="67C6082E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46DDC9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B75EC9" w14:textId="2C3C7D00" w:rsidR="00862E1B" w:rsidRPr="00623946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BBBF4AD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A65867" w14:textId="3327AFD0" w:rsidR="00862E1B" w:rsidRPr="00623946" w:rsidRDefault="00233C4A" w:rsidP="00233C4A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C9A532A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77553BE" w14:textId="39702D37" w:rsidR="00862E1B" w:rsidRPr="00623946" w:rsidRDefault="00233C4A" w:rsidP="00233C4A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B1A5F90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DD0F25A" w14:textId="470770D8" w:rsidR="00862E1B" w:rsidRPr="00623946" w:rsidRDefault="00675E4C" w:rsidP="00675E4C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3EE34C5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46B4DC0" w14:textId="3D72FD5D" w:rsidR="00862E1B" w:rsidRPr="00D402A1" w:rsidRDefault="00D402A1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926CAE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vAlign w:val="bottom"/>
          </w:tcPr>
          <w:p w14:paraId="53603650" w14:textId="154A94EF" w:rsidR="00862E1B" w:rsidRPr="00623946" w:rsidRDefault="006B71F5" w:rsidP="006B71F5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2,069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862E1B" w:rsidRPr="00623946" w14:paraId="1766E407" w14:textId="77777777" w:rsidTr="000124D5">
        <w:tc>
          <w:tcPr>
            <w:tcW w:w="2520" w:type="dxa"/>
            <w:shd w:val="clear" w:color="auto" w:fill="auto"/>
          </w:tcPr>
          <w:p w14:paraId="6B0597BA" w14:textId="77777777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A4BE" w14:textId="6DE3DAA8" w:rsidR="00862E1B" w:rsidRPr="00AF58D0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355,749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EF5B2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14A459" w14:textId="7E5B451F" w:rsidR="00862E1B" w:rsidRPr="00AF58D0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328,246</w:t>
            </w:r>
          </w:p>
        </w:tc>
        <w:tc>
          <w:tcPr>
            <w:tcW w:w="270" w:type="dxa"/>
          </w:tcPr>
          <w:p w14:paraId="28F1DFBF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16E23" w14:textId="345B63A7" w:rsidR="00862E1B" w:rsidRPr="00AF58D0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149,651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78B270E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624F7" w14:textId="075A4F19" w:rsidR="00862E1B" w:rsidRPr="00AF58D0" w:rsidRDefault="00233C4A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43,605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A5129E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7E6AD" w14:textId="3994C172" w:rsidR="00862E1B" w:rsidRPr="00AF58D0" w:rsidRDefault="00675E4C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111,082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E96C4A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C2D05" w14:textId="5363E089" w:rsidR="00862E1B" w:rsidRPr="00AF58D0" w:rsidRDefault="006B71F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388065E" w14:textId="77777777" w:rsidR="00862E1B" w:rsidRPr="00AF58D0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8E6B2" w14:textId="133BC574" w:rsidR="00862E1B" w:rsidRPr="00AF58D0" w:rsidRDefault="006B71F5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1,372,563</w:t>
            </w:r>
          </w:p>
        </w:tc>
      </w:tr>
      <w:tr w:rsidR="000124D5" w:rsidRPr="00623946" w14:paraId="54D93EF8" w14:textId="77777777" w:rsidTr="00097C5E">
        <w:trPr>
          <w:gridAfter w:val="13"/>
          <w:wAfter w:w="7380" w:type="dxa"/>
        </w:trPr>
        <w:tc>
          <w:tcPr>
            <w:tcW w:w="2520" w:type="dxa"/>
            <w:shd w:val="clear" w:color="auto" w:fill="auto"/>
          </w:tcPr>
          <w:p w14:paraId="15C4D987" w14:textId="4B5A0D6D" w:rsidR="00B221F7" w:rsidRPr="00623946" w:rsidRDefault="00B221F7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862E1B" w:rsidRPr="00623946" w14:paraId="1ADF522D" w14:textId="77777777" w:rsidTr="004925FB">
        <w:tc>
          <w:tcPr>
            <w:tcW w:w="2520" w:type="dxa"/>
            <w:shd w:val="clear" w:color="auto" w:fill="auto"/>
          </w:tcPr>
          <w:p w14:paraId="0AA7C0A6" w14:textId="6093BB59" w:rsidR="00862E1B" w:rsidRPr="00623946" w:rsidRDefault="00862E1B" w:rsidP="0086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5C072F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965F05" w14:textId="1A9921D6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C81DEF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310882" w14:textId="6609A202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7201CED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6025E53" w14:textId="511D2462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E99920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3A44DF2" w14:textId="3CF654B9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14F1748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23CDAE2" w14:textId="362ED035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3A5CCA6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A8A6CA" w14:textId="17BC845E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3136CDA" w14:textId="77777777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B439606" w14:textId="5596DD81" w:rsidR="00862E1B" w:rsidRPr="00623946" w:rsidRDefault="00862E1B" w:rsidP="00862E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10D9E" w:rsidRPr="00623946" w14:paraId="242A0E0A" w14:textId="77777777" w:rsidTr="004925FB">
        <w:tc>
          <w:tcPr>
            <w:tcW w:w="2520" w:type="dxa"/>
            <w:shd w:val="clear" w:color="auto" w:fill="auto"/>
          </w:tcPr>
          <w:p w14:paraId="046054B4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9E3462" w14:textId="74E0BBE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4CA03F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AC421E" w14:textId="3FACF782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94,967</w:t>
            </w:r>
          </w:p>
        </w:tc>
        <w:tc>
          <w:tcPr>
            <w:tcW w:w="270" w:type="dxa"/>
          </w:tcPr>
          <w:p w14:paraId="2F713957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5B17A2D" w14:textId="3EE55335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82,216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A8D356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C04C8D" w14:textId="7EB5ECB2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13,215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B45B3E9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C13C0B1" w14:textId="24465DB4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38,784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CD43857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824CFA" w14:textId="3A8591BE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5CFF7E6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6660DBE" w14:textId="3134E736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233,023</w:t>
            </w:r>
          </w:p>
        </w:tc>
      </w:tr>
      <w:tr w:rsidR="00D10D9E" w:rsidRPr="00623946" w14:paraId="03235870" w14:textId="77777777" w:rsidTr="004925FB">
        <w:tc>
          <w:tcPr>
            <w:tcW w:w="2520" w:type="dxa"/>
            <w:shd w:val="clear" w:color="auto" w:fill="auto"/>
          </w:tcPr>
          <w:p w14:paraId="7C694B34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770538" w14:textId="4E10A726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10D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1034F2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CC0EA3" w14:textId="5D2A33AD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10D9E">
              <w:rPr>
                <w:rFonts w:asciiTheme="majorBidi" w:hAnsiTheme="majorBidi" w:cstheme="majorBidi"/>
                <w:sz w:val="24"/>
                <w:szCs w:val="24"/>
              </w:rPr>
              <w:t>15,159</w:t>
            </w:r>
          </w:p>
        </w:tc>
        <w:tc>
          <w:tcPr>
            <w:tcW w:w="270" w:type="dxa"/>
          </w:tcPr>
          <w:p w14:paraId="765A848A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99B8FC2" w14:textId="370D4AC4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13,682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FE6AF10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D6CB62" w14:textId="38D2BA60" w:rsidR="00D10D9E" w:rsidRPr="00D10D9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3,437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E454EE3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3F01D9A" w14:textId="203773E5" w:rsidR="00D10D9E" w:rsidRPr="00D10D9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11,447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DAC6D32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AE5DF3E" w14:textId="73AB8834" w:rsidR="00D10D9E" w:rsidRPr="00D10D9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5FB243AF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4DB7BA5" w14:textId="4320C170" w:rsidR="00D10D9E" w:rsidRPr="00D10D9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43,725</w:t>
            </w:r>
          </w:p>
        </w:tc>
      </w:tr>
      <w:tr w:rsidR="00D10D9E" w:rsidRPr="00623946" w14:paraId="7C118EC4" w14:textId="77777777" w:rsidTr="004925FB">
        <w:tc>
          <w:tcPr>
            <w:tcW w:w="2520" w:type="dxa"/>
            <w:shd w:val="clear" w:color="auto" w:fill="auto"/>
          </w:tcPr>
          <w:p w14:paraId="5CBFB172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075CEC" w14:textId="601332EC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D10D9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4A2E6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A313D" w14:textId="47BADC90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EFC947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B0973A6" w14:textId="3C4803DE" w:rsidR="00D10D9E" w:rsidRPr="00D10D9E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1,326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A66C64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F98FDF0" w14:textId="4A6DC0DD" w:rsidR="00D10D9E" w:rsidRPr="00D10D9E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B52B036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E3EE128" w14:textId="3DCB23F8" w:rsidR="00D10D9E" w:rsidRPr="00D10D9E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1,620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D5097B2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D84B2C" w14:textId="16951F51" w:rsidR="00D10D9E" w:rsidRPr="00D10D9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FC8CA12" w14:textId="77777777" w:rsidR="00D10D9E" w:rsidRPr="00D10D9E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4FD14BF" w14:textId="66B0B3CB" w:rsidR="00D10D9E" w:rsidRPr="00D10D9E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3,216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10D9E" w:rsidRPr="00623946" w14:paraId="3A32945D" w14:textId="77777777" w:rsidTr="004925FB">
        <w:tc>
          <w:tcPr>
            <w:tcW w:w="2520" w:type="dxa"/>
            <w:shd w:val="clear" w:color="auto" w:fill="auto"/>
          </w:tcPr>
          <w:p w14:paraId="489EFBED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37D5B" w14:textId="652411F9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5CBFC2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55C0E" w14:textId="2976D642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110,126</w:t>
            </w:r>
          </w:p>
        </w:tc>
        <w:tc>
          <w:tcPr>
            <w:tcW w:w="270" w:type="dxa"/>
          </w:tcPr>
          <w:p w14:paraId="4719521D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16FF1E3" w14:textId="5485E786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94,572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E9F52A7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2AB8F" w14:textId="4E409C77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16,382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FEC4D16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6316A" w14:textId="76494366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48,611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B2830E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A77DE" w14:textId="71DF139B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8B559EF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8214F" w14:textId="243ECAFA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273,532</w:t>
            </w:r>
          </w:p>
        </w:tc>
      </w:tr>
      <w:tr w:rsidR="00D10D9E" w:rsidRPr="00623946" w14:paraId="688ABD0B" w14:textId="77777777" w:rsidTr="004925FB">
        <w:tc>
          <w:tcPr>
            <w:tcW w:w="2520" w:type="dxa"/>
            <w:shd w:val="clear" w:color="auto" w:fill="auto"/>
          </w:tcPr>
          <w:p w14:paraId="41728442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48B4F6" w14:textId="17FD92AB" w:rsidR="00D10D9E" w:rsidRPr="008D09EE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D09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532B2B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ABD661" w14:textId="42D09738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31B7">
              <w:rPr>
                <w:rFonts w:asciiTheme="majorBidi" w:hAnsiTheme="majorBidi" w:cstheme="majorBidi"/>
                <w:sz w:val="24"/>
                <w:szCs w:val="24"/>
              </w:rPr>
              <w:t>15,543</w:t>
            </w:r>
          </w:p>
        </w:tc>
        <w:tc>
          <w:tcPr>
            <w:tcW w:w="270" w:type="dxa"/>
          </w:tcPr>
          <w:p w14:paraId="6D4C2532" w14:textId="77777777" w:rsidR="00D10D9E" w:rsidRPr="008531B7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D3BE6D4" w14:textId="773E1142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15,467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E1309A4" w14:textId="77777777" w:rsidR="00D10D9E" w:rsidRPr="008531B7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B659C03" w14:textId="2794F8BD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3,792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41F0B36" w14:textId="77777777" w:rsidR="00D10D9E" w:rsidRPr="008531B7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5FDF495" w14:textId="24AA4436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12,926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A9CA310" w14:textId="77777777" w:rsidR="00D10D9E" w:rsidRPr="008531B7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2879B8" w14:textId="16576E6A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9D2910B" w14:textId="77777777" w:rsidR="00D10D9E" w:rsidRPr="008531B7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E12F696" w14:textId="7223EA9D" w:rsidR="00D10D9E" w:rsidRPr="008531B7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47,728</w:t>
            </w:r>
          </w:p>
        </w:tc>
      </w:tr>
      <w:tr w:rsidR="00D10D9E" w:rsidRPr="00623946" w14:paraId="779FD64A" w14:textId="77777777" w:rsidTr="004925FB">
        <w:tc>
          <w:tcPr>
            <w:tcW w:w="2520" w:type="dxa"/>
            <w:shd w:val="clear" w:color="auto" w:fill="auto"/>
          </w:tcPr>
          <w:p w14:paraId="06C03D58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FDFDD6" w14:textId="75F06649" w:rsidR="00D10D9E" w:rsidRPr="00623946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FFBC4F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E7D3B4" w14:textId="574610F1" w:rsidR="00D10D9E" w:rsidRPr="00623946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EB17249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7A48D0" w14:textId="2D3F7AFE" w:rsidR="00D10D9E" w:rsidRPr="00623946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483BC9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2A8142" w14:textId="3CD3A4C4" w:rsidR="00D10D9E" w:rsidRPr="00623946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5ADA8C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22FBD9D" w14:textId="4FBFB2D1" w:rsidR="00D10D9E" w:rsidRPr="00623946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8A378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803949" w14:textId="33338A7C" w:rsidR="00D10D9E" w:rsidRPr="00623946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B22952A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8C13877" w14:textId="599D65D1" w:rsidR="00D10D9E" w:rsidRPr="00623946" w:rsidRDefault="008531B7" w:rsidP="008531B7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1,260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D10D9E" w:rsidRPr="00623946" w14:paraId="1F62B55F" w14:textId="77777777" w:rsidTr="004925FB">
        <w:tc>
          <w:tcPr>
            <w:tcW w:w="2520" w:type="dxa"/>
            <w:shd w:val="clear" w:color="auto" w:fill="auto"/>
          </w:tcPr>
          <w:p w14:paraId="49ECC367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11D43" w14:textId="5D8BE933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3,841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9C5AD1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50F11" w14:textId="08D21221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125,669</w:t>
            </w:r>
          </w:p>
        </w:tc>
        <w:tc>
          <w:tcPr>
            <w:tcW w:w="270" w:type="dxa"/>
          </w:tcPr>
          <w:p w14:paraId="692FE4DA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B6BB0" w14:textId="36389A76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109,664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D0F3FBD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0D18CA" w14:textId="082527F0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7CE322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282D2" w14:textId="0488FCD0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60,943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B01623E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2C7F4" w14:textId="5B5496CE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45DB6E8" w14:textId="77777777" w:rsidR="00D10D9E" w:rsidRPr="00AF58D0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E9EE7" w14:textId="6ACA594E" w:rsidR="00D10D9E" w:rsidRPr="00AF58D0" w:rsidRDefault="008531B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58D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320,000</w:t>
            </w:r>
          </w:p>
        </w:tc>
      </w:tr>
      <w:tr w:rsidR="00D10D9E" w:rsidRPr="00623946" w14:paraId="6AF09F8B" w14:textId="77777777" w:rsidTr="004925FB">
        <w:tc>
          <w:tcPr>
            <w:tcW w:w="2520" w:type="dxa"/>
            <w:shd w:val="clear" w:color="auto" w:fill="auto"/>
          </w:tcPr>
          <w:p w14:paraId="28D4D2DB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9F121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94431A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EF431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4ADB0A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39C1BCF0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87A26C4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2E1667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01E4828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2FF18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27C1306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9F253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0822203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F87FD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10D9E" w:rsidRPr="00623946" w14:paraId="47B5C73E" w14:textId="77777777" w:rsidTr="004925FB">
        <w:tc>
          <w:tcPr>
            <w:tcW w:w="2520" w:type="dxa"/>
            <w:shd w:val="clear" w:color="auto" w:fill="auto"/>
          </w:tcPr>
          <w:p w14:paraId="2C257EE6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6582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820A8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D9E59B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4A56FB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0F7B5B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0257B0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6EAD59A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A11468C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3CC14EB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574B4DB7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7EF15738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BABF536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EEAC174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F0C58C1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10D9E" w:rsidRPr="00623946" w14:paraId="3539A0A5" w14:textId="77777777" w:rsidTr="004925FB">
        <w:tc>
          <w:tcPr>
            <w:tcW w:w="2520" w:type="dxa"/>
            <w:shd w:val="clear" w:color="auto" w:fill="auto"/>
          </w:tcPr>
          <w:p w14:paraId="23A97B5A" w14:textId="77777777" w:rsidR="00D10D9E" w:rsidRPr="00623946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EDFFC4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79D466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D630DD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1D3FA9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D202B2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623910B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D8016BC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5F4E592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1F17B927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C26DFF6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6AD58F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5F8F85B8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009DB95" w14:textId="77777777" w:rsidR="00D10D9E" w:rsidRPr="00623946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10D9E" w:rsidRPr="00623946" w14:paraId="0D2D3C1D" w14:textId="77777777" w:rsidTr="004925FB">
        <w:tc>
          <w:tcPr>
            <w:tcW w:w="2520" w:type="dxa"/>
            <w:shd w:val="clear" w:color="auto" w:fill="auto"/>
          </w:tcPr>
          <w:p w14:paraId="7ED4B8A6" w14:textId="77777777" w:rsidR="00D10D9E" w:rsidRPr="00CD5131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BCA8EC" w14:textId="1A500A28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349,642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A93FDF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043B8E" w14:textId="27718BCB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211,064</w:t>
            </w:r>
          </w:p>
        </w:tc>
        <w:tc>
          <w:tcPr>
            <w:tcW w:w="270" w:type="dxa"/>
          </w:tcPr>
          <w:p w14:paraId="7A6DA600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B865206" w14:textId="2EF622F8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48,362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B058C1E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DD2FDE" w14:textId="7EDCB965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8,127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68230BC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7B949B5F" w14:textId="7D372FB3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17,094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F198E1D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26DB916" w14:textId="0054D15A" w:rsidR="00D10D9E" w:rsidRPr="00CD5131" w:rsidRDefault="00B221F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361,391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66276EE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2A795E8E" w14:textId="46E223A2" w:rsidR="00D10D9E" w:rsidRPr="00CD5131" w:rsidRDefault="00B221F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995,680</w:t>
            </w:r>
          </w:p>
        </w:tc>
      </w:tr>
      <w:tr w:rsidR="00D10D9E" w:rsidRPr="00623946" w14:paraId="2AC2DA8C" w14:textId="77777777" w:rsidTr="004925FB">
        <w:tc>
          <w:tcPr>
            <w:tcW w:w="2520" w:type="dxa"/>
            <w:shd w:val="clear" w:color="auto" w:fill="auto"/>
          </w:tcPr>
          <w:p w14:paraId="1B67E5CD" w14:textId="65C803BD" w:rsidR="00D10D9E" w:rsidRPr="00CD5131" w:rsidRDefault="00D10D9E" w:rsidP="00D1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7A4F6" w14:textId="1D2C951F" w:rsidR="00D10D9E" w:rsidRPr="00CD5131" w:rsidRDefault="007D5866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B07A1E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9710C" w14:textId="526197B5" w:rsidR="00D10D9E" w:rsidRPr="00CD5131" w:rsidRDefault="007D5866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289EA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BF1AFF6" w14:textId="593013E4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1F83959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CE206" w14:textId="3031DD8D" w:rsidR="00D10D9E" w:rsidRPr="00CD5131" w:rsidRDefault="00B221F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B37E016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C9904" w14:textId="15B52D97" w:rsidR="00D10D9E" w:rsidRPr="00CD5131" w:rsidRDefault="00AF58D0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42,760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A6ED04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FA5FE" w14:textId="3BD331FF" w:rsidR="00D10D9E" w:rsidRPr="00CD5131" w:rsidRDefault="00B221F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EFDEB5" w14:textId="77777777" w:rsidR="00D10D9E" w:rsidRPr="00CD5131" w:rsidRDefault="00D10D9E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FB300" w14:textId="187F916C" w:rsidR="00D10D9E" w:rsidRPr="00CD5131" w:rsidRDefault="00B221F7" w:rsidP="00D10D9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42,760</w:t>
            </w:r>
          </w:p>
        </w:tc>
      </w:tr>
      <w:tr w:rsidR="00B221F7" w:rsidRPr="00623946" w14:paraId="6769F393" w14:textId="77777777" w:rsidTr="004925FB">
        <w:tc>
          <w:tcPr>
            <w:tcW w:w="2520" w:type="dxa"/>
            <w:shd w:val="clear" w:color="auto" w:fill="auto"/>
          </w:tcPr>
          <w:p w14:paraId="1046F4A5" w14:textId="77777777" w:rsidR="00B221F7" w:rsidRPr="00623946" w:rsidRDefault="00B221F7" w:rsidP="00B2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411DF" w14:textId="25FBB2A3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349,642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E46C4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DB43A" w14:textId="4400EAE9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211,064</w:t>
            </w:r>
          </w:p>
        </w:tc>
        <w:tc>
          <w:tcPr>
            <w:tcW w:w="270" w:type="dxa"/>
          </w:tcPr>
          <w:p w14:paraId="38780BE8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A06A" w14:textId="7240C25C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48,362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8AFFA3E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0008D" w14:textId="396D3BD5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8,127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0C20DDF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AE607" w14:textId="73D9C949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59,854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4774EFF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E45CF" w14:textId="5F53A0BD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361,391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68E060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4BC56" w14:textId="4742265C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1,038,440</w:t>
            </w:r>
          </w:p>
        </w:tc>
      </w:tr>
      <w:tr w:rsidR="00B221F7" w:rsidRPr="00623946" w14:paraId="6E8886A9" w14:textId="77777777" w:rsidTr="004925FB">
        <w:tc>
          <w:tcPr>
            <w:tcW w:w="2520" w:type="dxa"/>
            <w:shd w:val="clear" w:color="auto" w:fill="auto"/>
          </w:tcPr>
          <w:p w14:paraId="66B2416A" w14:textId="77777777" w:rsidR="00B221F7" w:rsidRPr="00623946" w:rsidRDefault="00B221F7" w:rsidP="00B2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478BD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18E6D0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BB8F0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FD2C74C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64348F0A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F606A11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1FC8C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52D24FB0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8020E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A83BB3D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2D911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3A3E4D13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F9AF6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221F7" w:rsidRPr="00623946" w14:paraId="29027538" w14:textId="77777777" w:rsidTr="004925FB">
        <w:tc>
          <w:tcPr>
            <w:tcW w:w="2520" w:type="dxa"/>
            <w:shd w:val="clear" w:color="auto" w:fill="auto"/>
          </w:tcPr>
          <w:p w14:paraId="06A3038D" w14:textId="77777777" w:rsidR="00B221F7" w:rsidRPr="00CD5131" w:rsidRDefault="00B221F7" w:rsidP="00B2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CBEFE5" w14:textId="0A9562DF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351,908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EFC75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E7ED4B" w14:textId="7757FA92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202,577</w:t>
            </w:r>
          </w:p>
        </w:tc>
        <w:tc>
          <w:tcPr>
            <w:tcW w:w="270" w:type="dxa"/>
          </w:tcPr>
          <w:p w14:paraId="19873974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73B3DD7F" w14:textId="38896B68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645407B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9C78587" w14:textId="6D2A4E4F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5A5387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42432075" w14:textId="6A1E31EE" w:rsidR="00B221F7" w:rsidRPr="00CD5131" w:rsidRDefault="00E1227D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B221F7" w:rsidRPr="00CD51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D5131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4410E1C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EC70755" w14:textId="0BFF316B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714CCD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99C374D" w14:textId="58C0F65F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1,0</w:t>
            </w:r>
            <w:r w:rsidR="00E1227D" w:rsidRPr="00CD5131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CD513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E1227D" w:rsidRPr="00CD5131">
              <w:rPr>
                <w:rFonts w:asciiTheme="majorBidi" w:hAnsiTheme="majorBidi" w:cstheme="majorBidi"/>
                <w:sz w:val="24"/>
                <w:szCs w:val="24"/>
              </w:rPr>
              <w:t>007</w:t>
            </w:r>
          </w:p>
        </w:tc>
      </w:tr>
      <w:tr w:rsidR="00B221F7" w:rsidRPr="00623946" w14:paraId="640BD83A" w14:textId="77777777" w:rsidTr="004925FB">
        <w:tc>
          <w:tcPr>
            <w:tcW w:w="2520" w:type="dxa"/>
            <w:shd w:val="clear" w:color="auto" w:fill="auto"/>
          </w:tcPr>
          <w:p w14:paraId="5E579C90" w14:textId="07DE59FF" w:rsidR="00B221F7" w:rsidRPr="00CD5131" w:rsidRDefault="00B221F7" w:rsidP="00B2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E3B7E" w14:textId="67436814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DD424A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F1D8" w14:textId="3CA6D4ED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2FEA097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D63B8BD" w14:textId="7F961B6B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5B31C7A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84AC9" w14:textId="5BE87324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D39F262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92FD" w14:textId="2D8478C9" w:rsidR="00B221F7" w:rsidRPr="00CD5131" w:rsidRDefault="0046284D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1227D" w:rsidRPr="00CD5131">
              <w:rPr>
                <w:rFonts w:asciiTheme="majorBidi" w:hAnsiTheme="majorBidi" w:cstheme="majorBidi"/>
                <w:sz w:val="24"/>
                <w:szCs w:val="24"/>
              </w:rPr>
              <w:t>5,556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757B147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8C191" w14:textId="1278C449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E66AA2C" w14:textId="77777777" w:rsidR="00B221F7" w:rsidRPr="00CD5131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B334D" w14:textId="5475ECB2" w:rsidR="00B221F7" w:rsidRPr="00CD5131" w:rsidRDefault="00E1227D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D5131">
              <w:rPr>
                <w:rFonts w:asciiTheme="majorBidi" w:hAnsiTheme="majorBidi" w:cstheme="majorBidi"/>
                <w:sz w:val="24"/>
                <w:szCs w:val="24"/>
              </w:rPr>
              <w:t>35,556</w:t>
            </w:r>
          </w:p>
        </w:tc>
      </w:tr>
      <w:tr w:rsidR="00B221F7" w:rsidRPr="00623946" w14:paraId="1F6ACD25" w14:textId="77777777" w:rsidTr="004925FB">
        <w:tc>
          <w:tcPr>
            <w:tcW w:w="2520" w:type="dxa"/>
            <w:shd w:val="clear" w:color="auto" w:fill="auto"/>
          </w:tcPr>
          <w:p w14:paraId="35731F4F" w14:textId="77777777" w:rsidR="00B221F7" w:rsidRPr="00B65829" w:rsidRDefault="00B221F7" w:rsidP="00B22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4E54E" w14:textId="3F1C97E1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351,908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D9F61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80EFF" w14:textId="46FB7053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202,577</w:t>
            </w:r>
          </w:p>
        </w:tc>
        <w:tc>
          <w:tcPr>
            <w:tcW w:w="270" w:type="dxa"/>
          </w:tcPr>
          <w:p w14:paraId="032446C6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BD068" w14:textId="3710F4F9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39,987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D36DB48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73E28" w14:textId="2092BF9D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23,722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687F09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7BE0" w14:textId="38CDA4A1" w:rsidR="00B221F7" w:rsidRPr="00E1227D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227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50,139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C4300BD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02DA0" w14:textId="44318FFA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384,230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D631A3B" w14:textId="77777777" w:rsidR="00B221F7" w:rsidRPr="00623946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231BD" w14:textId="3C6D3B58" w:rsidR="00B221F7" w:rsidRPr="00B65829" w:rsidRDefault="00B221F7" w:rsidP="00B221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1,052,563</w:t>
            </w:r>
          </w:p>
        </w:tc>
      </w:tr>
    </w:tbl>
    <w:p w14:paraId="3130F6CE" w14:textId="05EBB1C6" w:rsidR="00B65829" w:rsidRDefault="00B65829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E0FA80F" w14:textId="257DC2BF" w:rsidR="00E64308" w:rsidRDefault="00E64308" w:rsidP="007254F5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623946">
        <w:rPr>
          <w:rFonts w:asciiTheme="majorBidi" w:hAnsiTheme="majorBidi" w:cstheme="majorBidi"/>
          <w:sz w:val="30"/>
          <w:szCs w:val="30"/>
        </w:rPr>
        <w:t>31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23946">
        <w:rPr>
          <w:rFonts w:asciiTheme="majorBidi" w:hAnsiTheme="majorBidi" w:cstheme="majorBidi"/>
          <w:sz w:val="30"/>
          <w:szCs w:val="30"/>
        </w:rPr>
        <w:t>2562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มี</w:t>
      </w:r>
      <w:r w:rsidRPr="007960A7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7960A7" w:rsidRPr="007960A7">
        <w:rPr>
          <w:rFonts w:asciiTheme="majorBidi" w:hAnsiTheme="majorBidi" w:cstheme="majorBidi"/>
          <w:sz w:val="30"/>
          <w:szCs w:val="30"/>
        </w:rPr>
        <w:t>129.11</w:t>
      </w:r>
      <w:r w:rsidRPr="007960A7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7960A7" w:rsidRPr="007960A7">
        <w:rPr>
          <w:rFonts w:asciiTheme="majorBidi" w:hAnsiTheme="majorBidi" w:cstheme="majorBidi"/>
          <w:sz w:val="30"/>
          <w:szCs w:val="30"/>
        </w:rPr>
        <w:t>122.16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ล้านบาทตามลำดับ (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7960A7" w:rsidRPr="007960A7">
        <w:rPr>
          <w:rFonts w:asciiTheme="majorBidi" w:hAnsiTheme="majorBidi" w:cstheme="majorBidi"/>
          <w:i/>
          <w:iCs/>
          <w:sz w:val="30"/>
          <w:szCs w:val="30"/>
        </w:rPr>
        <w:t>152.27</w:t>
      </w:r>
      <w:r w:rsidRPr="007960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60A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7960A7" w:rsidRPr="007960A7">
        <w:rPr>
          <w:rFonts w:asciiTheme="majorBidi" w:hAnsiTheme="majorBidi" w:cstheme="majorBidi"/>
          <w:i/>
          <w:iCs/>
          <w:sz w:val="30"/>
          <w:szCs w:val="30"/>
        </w:rPr>
        <w:t>107.93</w:t>
      </w:r>
      <w:r w:rsidRPr="007960A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960A7">
        <w:rPr>
          <w:rFonts w:asciiTheme="majorBidi" w:hAnsiTheme="majorBidi" w:cstheme="majorBidi"/>
          <w:i/>
          <w:iCs/>
          <w:sz w:val="30"/>
          <w:szCs w:val="30"/>
          <w:cs/>
        </w:rPr>
        <w:t>ล้าน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บาท </w:t>
      </w:r>
      <w:r w:rsidRPr="00623946">
        <w:rPr>
          <w:rFonts w:asciiTheme="majorBidi" w:hAnsiTheme="majorBidi" w:cstheme="majorBidi"/>
          <w:sz w:val="30"/>
          <w:szCs w:val="30"/>
          <w:cs/>
        </w:rPr>
        <w:t>)</w:t>
      </w:r>
    </w:p>
    <w:p w14:paraId="500FB4DF" w14:textId="44453843" w:rsidR="00E64308" w:rsidRPr="0034561C" w:rsidRDefault="00E64308" w:rsidP="00D26D7F">
      <w:pPr>
        <w:pStyle w:val="a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5C928068" w14:textId="67F5BADE" w:rsidR="006073F1" w:rsidRPr="00A66401" w:rsidRDefault="008338AE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t>ห</w:t>
      </w:r>
      <w:r w:rsidR="006073F1" w:rsidRPr="00A66401">
        <w:rPr>
          <w:rFonts w:ascii="Angsana New" w:hAnsi="Angsana New" w:hint="cs"/>
          <w:b/>
          <w:bCs/>
          <w:sz w:val="30"/>
          <w:szCs w:val="30"/>
          <w:cs/>
        </w:rPr>
        <w:t>นี้สินที่มีภาระดอกเบี้ย</w:t>
      </w:r>
    </w:p>
    <w:p w14:paraId="32A97337" w14:textId="77777777" w:rsidR="00F45CCE" w:rsidRPr="0034561C" w:rsidRDefault="00F45CCE" w:rsidP="00095133">
      <w:pPr>
        <w:ind w:left="54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46"/>
        <w:gridCol w:w="1104"/>
        <w:gridCol w:w="246"/>
        <w:gridCol w:w="1194"/>
        <w:gridCol w:w="246"/>
        <w:gridCol w:w="1104"/>
      </w:tblGrid>
      <w:tr w:rsidR="00F45CCE" w:rsidRPr="006F0907" w14:paraId="09133836" w14:textId="77777777" w:rsidTr="006F0907">
        <w:trPr>
          <w:tblHeader/>
        </w:trPr>
        <w:tc>
          <w:tcPr>
            <w:tcW w:w="3690" w:type="dxa"/>
          </w:tcPr>
          <w:p w14:paraId="29B5E231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34A24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3026D7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090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14:paraId="504EBED3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44" w:type="dxa"/>
            <w:gridSpan w:val="3"/>
          </w:tcPr>
          <w:p w14:paraId="77FB91BF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6F090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5CCE" w:rsidRPr="006F0907" w14:paraId="4D754441" w14:textId="77777777" w:rsidTr="006F0907">
        <w:trPr>
          <w:tblHeader/>
        </w:trPr>
        <w:tc>
          <w:tcPr>
            <w:tcW w:w="3690" w:type="dxa"/>
          </w:tcPr>
          <w:p w14:paraId="7D334B9E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33E8F5D1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B2B31DD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1324A415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FB78753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6" w:type="dxa"/>
            <w:shd w:val="clear" w:color="auto" w:fill="auto"/>
          </w:tcPr>
          <w:p w14:paraId="3ECF8937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3ACFEBCE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5961C18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shd w:val="clear" w:color="auto" w:fill="auto"/>
            <w:vAlign w:val="center"/>
          </w:tcPr>
          <w:p w14:paraId="7AC0B1E3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45CCE" w:rsidRPr="006F0907" w14:paraId="01613155" w14:textId="77777777" w:rsidTr="006F0907">
        <w:trPr>
          <w:tblHeader/>
        </w:trPr>
        <w:tc>
          <w:tcPr>
            <w:tcW w:w="3690" w:type="dxa"/>
          </w:tcPr>
          <w:p w14:paraId="26C855F2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E95E0B4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</w:tcPr>
          <w:p w14:paraId="06DA57A6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6F090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6F090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6F090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45CCE" w:rsidRPr="006F0907" w14:paraId="5F0EE916" w14:textId="77777777" w:rsidTr="006F0907">
        <w:tc>
          <w:tcPr>
            <w:tcW w:w="3690" w:type="dxa"/>
          </w:tcPr>
          <w:p w14:paraId="08AE3BEF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F090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70" w:type="dxa"/>
          </w:tcPr>
          <w:p w14:paraId="1F3E0031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89A17E7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A93CEAD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536C8532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053EB61F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51DD6667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35AE5E87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7D6D241A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CCE" w:rsidRPr="006F0907" w14:paraId="65B40484" w14:textId="77777777" w:rsidTr="006F0907">
        <w:tc>
          <w:tcPr>
            <w:tcW w:w="3690" w:type="dxa"/>
          </w:tcPr>
          <w:p w14:paraId="5A10E3B5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F0907">
              <w:rPr>
                <w:rFonts w:ascii="Angsana New" w:hAnsi="Angsana New"/>
                <w:spacing w:val="-8"/>
                <w:sz w:val="28"/>
                <w:szCs w:val="28"/>
                <w:cs/>
              </w:rPr>
              <w:t>เงินเบิกเกินบัญชีธนาคาร</w:t>
            </w:r>
            <w:r w:rsidRPr="006F09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และเงินกู้ยืมระยะสั้นจากสถาบันการเงิน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54FC741D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FF62CF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77E9D15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3F5CE819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br/>
            </w:r>
          </w:p>
        </w:tc>
        <w:tc>
          <w:tcPr>
            <w:tcW w:w="246" w:type="dxa"/>
          </w:tcPr>
          <w:p w14:paraId="6A40ED22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</w:tcPr>
          <w:p w14:paraId="57D61A53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4BBCCE59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25451143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CCE" w:rsidRPr="006F0907" w14:paraId="34373EAB" w14:textId="77777777" w:rsidTr="006F0907">
        <w:tc>
          <w:tcPr>
            <w:tcW w:w="3690" w:type="dxa"/>
          </w:tcPr>
          <w:p w14:paraId="461E193D" w14:textId="35A55ED7" w:rsidR="00F45CCE" w:rsidRPr="0079355D" w:rsidRDefault="00F45CCE" w:rsidP="0079355D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9355D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</w:tcPr>
          <w:p w14:paraId="0BBB1879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A68F3C" w14:textId="2DBF54A1" w:rsidR="00F45CCE" w:rsidRPr="006F0907" w:rsidRDefault="00EF4312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571,918</w:t>
            </w:r>
          </w:p>
        </w:tc>
        <w:tc>
          <w:tcPr>
            <w:tcW w:w="246" w:type="dxa"/>
          </w:tcPr>
          <w:p w14:paraId="47D1A9E4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16F7967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1,077,796</w:t>
            </w:r>
          </w:p>
        </w:tc>
        <w:tc>
          <w:tcPr>
            <w:tcW w:w="246" w:type="dxa"/>
          </w:tcPr>
          <w:p w14:paraId="3C913BA3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AA9A02D" w14:textId="1A5BA23C" w:rsidR="00F45CCE" w:rsidRPr="006F0907" w:rsidRDefault="009F22E4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554,617</w:t>
            </w:r>
          </w:p>
        </w:tc>
        <w:tc>
          <w:tcPr>
            <w:tcW w:w="246" w:type="dxa"/>
          </w:tcPr>
          <w:p w14:paraId="4872AE85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29E0BCA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1,046,898</w:t>
            </w:r>
          </w:p>
        </w:tc>
      </w:tr>
      <w:tr w:rsidR="00F45CCE" w:rsidRPr="006F0907" w14:paraId="0412B6A1" w14:textId="77777777" w:rsidTr="006F0907">
        <w:tc>
          <w:tcPr>
            <w:tcW w:w="3690" w:type="dxa"/>
          </w:tcPr>
          <w:p w14:paraId="7D31A6F6" w14:textId="735E3E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F0907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74DF3887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889B57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</w:tcPr>
          <w:p w14:paraId="3DBC1BAB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47E3866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2946939F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39A0A44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" w:type="dxa"/>
          </w:tcPr>
          <w:p w14:paraId="17887B78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9F556E0" w14:textId="77777777" w:rsidR="00F45CCE" w:rsidRPr="006F0907" w:rsidRDefault="00F45CCE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45CCE" w:rsidRPr="006F0907" w14:paraId="6949A1F2" w14:textId="77777777" w:rsidTr="006F0907">
        <w:trPr>
          <w:trHeight w:val="299"/>
        </w:trPr>
        <w:tc>
          <w:tcPr>
            <w:tcW w:w="3690" w:type="dxa"/>
          </w:tcPr>
          <w:p w14:paraId="5CF4FD80" w14:textId="3920AC62" w:rsidR="00F45CCE" w:rsidRPr="0079355D" w:rsidRDefault="00F45CCE" w:rsidP="0079355D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9355D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3DAE0E7D" w14:textId="77777777" w:rsidR="00F45CCE" w:rsidRPr="006F0907" w:rsidRDefault="00F45CCE" w:rsidP="00F4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6E95F8" w14:textId="505BCC22" w:rsidR="00F45CCE" w:rsidRPr="006F0907" w:rsidRDefault="00915D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</w:tcPr>
          <w:p w14:paraId="027C2CA8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0C9C92C" w14:textId="195A7636" w:rsidR="00F45CCE" w:rsidRPr="006F0907" w:rsidRDefault="009B5C6A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="00915D0D" w:rsidRPr="006F0907">
              <w:rPr>
                <w:rFonts w:ascii="Angsana New" w:hAnsi="Angsana New"/>
                <w:sz w:val="28"/>
                <w:szCs w:val="28"/>
              </w:rPr>
              <w:t>,</w:t>
            </w:r>
            <w:r w:rsidR="00260CCD">
              <w:rPr>
                <w:rFonts w:ascii="Angsana New" w:hAnsi="Angsana New"/>
                <w:sz w:val="28"/>
                <w:szCs w:val="28"/>
              </w:rPr>
              <w:t>9</w:t>
            </w:r>
            <w:r w:rsidR="00915D0D" w:rsidRPr="006F0907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6" w:type="dxa"/>
          </w:tcPr>
          <w:p w14:paraId="08379A45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5826083B" w14:textId="2BEF4294" w:rsidR="00F45CCE" w:rsidRPr="006F0907" w:rsidRDefault="00915D0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46169DFE" w14:textId="77777777" w:rsidR="00F45CCE" w:rsidRPr="006F0907" w:rsidRDefault="00F45CCE" w:rsidP="00F4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CB7FBF4" w14:textId="7AF25C3F" w:rsidR="00F45CCE" w:rsidRPr="006F0907" w:rsidRDefault="00260CCD" w:rsidP="00F45C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691</w:t>
            </w:r>
            <w:r w:rsidR="00915D0D" w:rsidRPr="006F0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="00915D0D" w:rsidRPr="006F0907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915D0D" w:rsidRPr="006F0907" w14:paraId="5D1D79DB" w14:textId="77777777" w:rsidTr="006F0907">
        <w:tc>
          <w:tcPr>
            <w:tcW w:w="3690" w:type="dxa"/>
          </w:tcPr>
          <w:p w14:paraId="4B13CA1F" w14:textId="1D6DB31C" w:rsidR="00915D0D" w:rsidRPr="0079355D" w:rsidRDefault="00915D0D" w:rsidP="0079355D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79355D">
              <w:rPr>
                <w:rFonts w:ascii="Angsana New" w:hAnsi="Angsana New"/>
                <w:sz w:val="28"/>
                <w:szCs w:val="28"/>
                <w:cs/>
              </w:rPr>
              <w:t>ส่วนที่</w:t>
            </w:r>
            <w:r w:rsidRPr="0079355D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79355D">
              <w:rPr>
                <w:rFonts w:ascii="Angsana New" w:hAnsi="Angsana New"/>
                <w:sz w:val="28"/>
                <w:szCs w:val="28"/>
                <w:cs/>
              </w:rPr>
              <w:t>มีหลักประกัน</w:t>
            </w:r>
          </w:p>
        </w:tc>
        <w:tc>
          <w:tcPr>
            <w:tcW w:w="270" w:type="dxa"/>
          </w:tcPr>
          <w:p w14:paraId="513DD76F" w14:textId="77777777" w:rsidR="00915D0D" w:rsidRPr="006F0907" w:rsidRDefault="00915D0D" w:rsidP="00915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7EA4CD" w14:textId="681F60FC" w:rsidR="00915D0D" w:rsidRPr="006F0907" w:rsidRDefault="00915D0D" w:rsidP="00915D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298,146</w:t>
            </w:r>
          </w:p>
        </w:tc>
        <w:tc>
          <w:tcPr>
            <w:tcW w:w="246" w:type="dxa"/>
          </w:tcPr>
          <w:p w14:paraId="31852065" w14:textId="77777777" w:rsidR="00915D0D" w:rsidRPr="006F0907" w:rsidRDefault="00915D0D" w:rsidP="0091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B3886F3" w14:textId="316596F0" w:rsidR="00915D0D" w:rsidRPr="006F0907" w:rsidRDefault="00260CCD" w:rsidP="00915D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>77</w:t>
            </w:r>
            <w:r w:rsidR="00915D0D" w:rsidRPr="006F0907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46" w:type="dxa"/>
          </w:tcPr>
          <w:p w14:paraId="229E0453" w14:textId="77777777" w:rsidR="00915D0D" w:rsidRPr="006F0907" w:rsidRDefault="00915D0D" w:rsidP="0091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318BB25" w14:textId="0E2EC406" w:rsidR="00915D0D" w:rsidRPr="006F0907" w:rsidRDefault="00915D0D" w:rsidP="00915D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/>
              </w:rPr>
              <w:t>298,146</w:t>
            </w:r>
          </w:p>
        </w:tc>
        <w:tc>
          <w:tcPr>
            <w:tcW w:w="246" w:type="dxa"/>
          </w:tcPr>
          <w:p w14:paraId="06D04FDD" w14:textId="77777777" w:rsidR="00915D0D" w:rsidRPr="006F0907" w:rsidRDefault="00915D0D" w:rsidP="00915D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0948776" w14:textId="40AD4636" w:rsidR="00915D0D" w:rsidRPr="006F0907" w:rsidRDefault="00915D0D" w:rsidP="00915D0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58,954</w:t>
            </w:r>
          </w:p>
        </w:tc>
      </w:tr>
      <w:tr w:rsidR="00B50744" w:rsidRPr="006F0907" w14:paraId="5D6D5713" w14:textId="77777777" w:rsidTr="006F0907">
        <w:trPr>
          <w:trHeight w:val="720"/>
        </w:trPr>
        <w:tc>
          <w:tcPr>
            <w:tcW w:w="3690" w:type="dxa"/>
          </w:tcPr>
          <w:p w14:paraId="6B2BA151" w14:textId="77777777" w:rsidR="00C409AA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6F0907"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เงินกู้ยืมระยะยาวจากบุคคลอื่นส่วนที่ถึงกำหนดชำระภายในหนึ่งปี</w:t>
            </w:r>
          </w:p>
          <w:p w14:paraId="164D44FB" w14:textId="34CA8EDB" w:rsidR="00B50744" w:rsidRPr="00C409AA" w:rsidRDefault="00B50744" w:rsidP="00C409A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C409AA">
              <w:rPr>
                <w:rFonts w:ascii="Angsana New" w:hAnsi="Angsana New"/>
                <w:spacing w:val="-8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2D5C0CAE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5F2B3B" w14:textId="2AEA81A0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24,900</w:t>
            </w:r>
          </w:p>
        </w:tc>
        <w:tc>
          <w:tcPr>
            <w:tcW w:w="246" w:type="dxa"/>
          </w:tcPr>
          <w:p w14:paraId="410A3CDE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0CDE099" w14:textId="017BA594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42,267</w:t>
            </w:r>
          </w:p>
        </w:tc>
        <w:tc>
          <w:tcPr>
            <w:tcW w:w="246" w:type="dxa"/>
          </w:tcPr>
          <w:p w14:paraId="352E2027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45945873" w14:textId="7F8BD90E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  <w:tc>
          <w:tcPr>
            <w:tcW w:w="246" w:type="dxa"/>
          </w:tcPr>
          <w:p w14:paraId="67121D46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CF9FD0B" w14:textId="3312FA6E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41,500</w:t>
            </w:r>
          </w:p>
        </w:tc>
      </w:tr>
      <w:tr w:rsidR="00B50744" w:rsidRPr="006F0907" w14:paraId="6BAC91CD" w14:textId="77777777" w:rsidTr="006F0907">
        <w:tc>
          <w:tcPr>
            <w:tcW w:w="3690" w:type="dxa"/>
          </w:tcPr>
          <w:p w14:paraId="6793E522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  <w:r w:rsidRPr="006F0907">
              <w:rPr>
                <w:rFonts w:ascii="Angsana New" w:hAnsi="Angsana New"/>
                <w:sz w:val="28"/>
                <w:szCs w:val="28"/>
                <w:cs/>
              </w:rPr>
              <w:t>ที่</w:t>
            </w: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2FCA3BEB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6975CB" w14:textId="003FFBBA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11,427</w:t>
            </w:r>
          </w:p>
        </w:tc>
        <w:tc>
          <w:tcPr>
            <w:tcW w:w="246" w:type="dxa"/>
          </w:tcPr>
          <w:p w14:paraId="74D8DB43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3E60968C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10,9</w:t>
            </w: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F090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6" w:type="dxa"/>
          </w:tcPr>
          <w:p w14:paraId="1A7C406B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2BC00E42" w14:textId="2E1B2D7C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11,427</w:t>
            </w:r>
          </w:p>
        </w:tc>
        <w:tc>
          <w:tcPr>
            <w:tcW w:w="246" w:type="dxa"/>
          </w:tcPr>
          <w:p w14:paraId="01EFB519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4033F9F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10,911</w:t>
            </w:r>
          </w:p>
        </w:tc>
      </w:tr>
      <w:tr w:rsidR="00B50744" w:rsidRPr="006F0907" w14:paraId="2D57E99F" w14:textId="77777777" w:rsidTr="006F0907">
        <w:tc>
          <w:tcPr>
            <w:tcW w:w="3690" w:type="dxa"/>
          </w:tcPr>
          <w:p w14:paraId="5EC09016" w14:textId="30FCD61B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73"/>
              <w:rPr>
                <w:rFonts w:ascii="Angsana New" w:hAnsi="Angsana New"/>
                <w:sz w:val="28"/>
                <w:szCs w:val="28"/>
                <w:cs/>
              </w:rPr>
            </w:pP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หุ้นกู้ที่ถึงกำหนดชำระภายใน</w:t>
            </w:r>
            <w:r w:rsidR="0034561C" w:rsidRPr="006F0907">
              <w:rPr>
                <w:rFonts w:ascii="Angsana New" w:hAnsi="Angsana New" w:hint="cs"/>
                <w:sz w:val="28"/>
                <w:szCs w:val="28"/>
                <w:cs/>
              </w:rPr>
              <w:t>หนึ่งปี</w:t>
            </w:r>
          </w:p>
        </w:tc>
        <w:tc>
          <w:tcPr>
            <w:tcW w:w="270" w:type="dxa"/>
          </w:tcPr>
          <w:p w14:paraId="1C647875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6DD986" w14:textId="34E14D9E" w:rsidR="00B50744" w:rsidRPr="006F0907" w:rsidRDefault="00076822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B50744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246" w:type="dxa"/>
          </w:tcPr>
          <w:p w14:paraId="723ECC48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E2FE7DB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125,850</w:t>
            </w:r>
          </w:p>
        </w:tc>
        <w:tc>
          <w:tcPr>
            <w:tcW w:w="246" w:type="dxa"/>
          </w:tcPr>
          <w:p w14:paraId="3EDEA695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EA97CDD" w14:textId="137B2B18" w:rsidR="00B50744" w:rsidRPr="006F0907" w:rsidRDefault="008225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035</w:t>
            </w:r>
          </w:p>
        </w:tc>
        <w:tc>
          <w:tcPr>
            <w:tcW w:w="246" w:type="dxa"/>
          </w:tcPr>
          <w:p w14:paraId="47282937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6AC1F16E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125,850</w:t>
            </w:r>
          </w:p>
        </w:tc>
      </w:tr>
      <w:tr w:rsidR="00B50744" w:rsidRPr="006F0907" w14:paraId="7436F584" w14:textId="77777777" w:rsidTr="006F0907">
        <w:trPr>
          <w:trHeight w:val="154"/>
        </w:trPr>
        <w:tc>
          <w:tcPr>
            <w:tcW w:w="3690" w:type="dxa"/>
          </w:tcPr>
          <w:p w14:paraId="20AA3861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09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270" w:type="dxa"/>
          </w:tcPr>
          <w:p w14:paraId="3D419CE2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2C540F" w14:textId="1175F64E" w:rsidR="00B50744" w:rsidRPr="006F0907" w:rsidRDefault="00B50744" w:rsidP="006F090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822544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246" w:type="dxa"/>
          </w:tcPr>
          <w:p w14:paraId="54A181A4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2F74146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2,026,591</w:t>
            </w:r>
          </w:p>
        </w:tc>
        <w:tc>
          <w:tcPr>
            <w:tcW w:w="246" w:type="dxa"/>
          </w:tcPr>
          <w:p w14:paraId="72900C51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1B35833A" w14:textId="2DA5DC62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</w:t>
            </w:r>
            <w:r w:rsidR="00822544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46" w:type="dxa"/>
          </w:tcPr>
          <w:p w14:paraId="6EF80F06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3D6559E8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1,976,026</w:t>
            </w:r>
          </w:p>
        </w:tc>
      </w:tr>
      <w:tr w:rsidR="00B50744" w:rsidRPr="006F0907" w14:paraId="13F118B4" w14:textId="77777777" w:rsidTr="006F0907">
        <w:tc>
          <w:tcPr>
            <w:tcW w:w="3690" w:type="dxa"/>
          </w:tcPr>
          <w:p w14:paraId="7B75B9CB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E658FDD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14:paraId="494CF983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290CE38B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6E8213E0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0F41640D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94" w:type="dxa"/>
            <w:vAlign w:val="bottom"/>
          </w:tcPr>
          <w:p w14:paraId="5AA7FAF2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46" w:type="dxa"/>
          </w:tcPr>
          <w:p w14:paraId="795306E7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104" w:type="dxa"/>
            <w:vAlign w:val="bottom"/>
          </w:tcPr>
          <w:p w14:paraId="013CC8D4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</w:tr>
      <w:tr w:rsidR="00B50744" w:rsidRPr="006F0907" w14:paraId="41223102" w14:textId="77777777" w:rsidTr="006F0907">
        <w:tc>
          <w:tcPr>
            <w:tcW w:w="3690" w:type="dxa"/>
          </w:tcPr>
          <w:p w14:paraId="234D60E6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26" w:firstLine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6F090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70" w:type="dxa"/>
          </w:tcPr>
          <w:p w14:paraId="6A8B1CAC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D7F51E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78E3875E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4BCD0A92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141B72C3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C0E4FA5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C125E9B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77C44F46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50744" w:rsidRPr="006F0907" w14:paraId="7A03C04F" w14:textId="77777777" w:rsidTr="006F0907">
        <w:tc>
          <w:tcPr>
            <w:tcW w:w="3690" w:type="dxa"/>
          </w:tcPr>
          <w:p w14:paraId="57BEE7E0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270" w:type="dxa"/>
          </w:tcPr>
          <w:p w14:paraId="51D26786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DA4FC8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453365CD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FD54183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133F28D7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790E894F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" w:type="dxa"/>
          </w:tcPr>
          <w:p w14:paraId="3DB6874C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E714228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50744" w:rsidRPr="006F0907" w14:paraId="19DD8C1B" w14:textId="77777777" w:rsidTr="006F0907">
        <w:tc>
          <w:tcPr>
            <w:tcW w:w="3690" w:type="dxa"/>
          </w:tcPr>
          <w:p w14:paraId="7CF59759" w14:textId="0126B1BF" w:rsidR="00B50744" w:rsidRPr="00C409AA" w:rsidRDefault="00B50744" w:rsidP="00C409AA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C409AA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</w:tcPr>
          <w:p w14:paraId="74BC2CE3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12EE88" w14:textId="4746489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6" w:type="dxa"/>
          </w:tcPr>
          <w:p w14:paraId="5B55D12A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0646188B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  <w:tc>
          <w:tcPr>
            <w:tcW w:w="246" w:type="dxa"/>
          </w:tcPr>
          <w:p w14:paraId="4A284FA2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783CA1B" w14:textId="3DBDDD62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14:paraId="65ED0F86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2797DD7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24,900</w:t>
            </w:r>
          </w:p>
        </w:tc>
      </w:tr>
      <w:tr w:rsidR="00B50744" w:rsidRPr="006F0907" w14:paraId="04CDE0F4" w14:textId="77777777" w:rsidTr="006F0907">
        <w:tc>
          <w:tcPr>
            <w:tcW w:w="3690" w:type="dxa"/>
          </w:tcPr>
          <w:p w14:paraId="1F63EA39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270" w:type="dxa"/>
          </w:tcPr>
          <w:p w14:paraId="571D571C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BA3B52D" w14:textId="739B4ED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14:paraId="726A3751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6FD91290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13,654</w:t>
            </w:r>
          </w:p>
        </w:tc>
        <w:tc>
          <w:tcPr>
            <w:tcW w:w="246" w:type="dxa"/>
          </w:tcPr>
          <w:p w14:paraId="75AA0D21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7C69DB5" w14:textId="2ACB45B2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246" w:type="dxa"/>
          </w:tcPr>
          <w:p w14:paraId="399CDFD4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52438EE6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</w:rPr>
              <w:t>13,654</w:t>
            </w:r>
          </w:p>
        </w:tc>
      </w:tr>
      <w:tr w:rsidR="00B50744" w:rsidRPr="006F0907" w14:paraId="1EF0B822" w14:textId="77777777" w:rsidTr="006F0907">
        <w:tc>
          <w:tcPr>
            <w:tcW w:w="3690" w:type="dxa"/>
          </w:tcPr>
          <w:p w14:paraId="79050C8D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 w:rsidRPr="006F0907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70" w:type="dxa"/>
          </w:tcPr>
          <w:p w14:paraId="51BF75DB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9193D7B" w14:textId="0C90CF59" w:rsidR="00B50744" w:rsidRPr="006F0907" w:rsidRDefault="008225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50744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46" w:type="dxa"/>
          </w:tcPr>
          <w:p w14:paraId="1858793E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15300609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/>
              </w:rPr>
              <w:t>198,525</w:t>
            </w:r>
          </w:p>
        </w:tc>
        <w:tc>
          <w:tcPr>
            <w:tcW w:w="246" w:type="dxa"/>
          </w:tcPr>
          <w:p w14:paraId="6E6437D2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15BE681B" w14:textId="24C3FA7A" w:rsidR="00B50744" w:rsidRPr="006F0907" w:rsidRDefault="008225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83BAE" w:rsidRPr="006F0907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46" w:type="dxa"/>
          </w:tcPr>
          <w:p w14:paraId="44AC8E2E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4" w:type="dxa"/>
            <w:vAlign w:val="bottom"/>
          </w:tcPr>
          <w:p w14:paraId="2AD7414C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F0907">
              <w:rPr>
                <w:rFonts w:ascii="Angsana New" w:hAnsi="Angsana New"/>
                <w:sz w:val="28"/>
                <w:szCs w:val="28"/>
                <w:lang w:val="en-US"/>
              </w:rPr>
              <w:t>198,525</w:t>
            </w:r>
          </w:p>
        </w:tc>
      </w:tr>
      <w:tr w:rsidR="00B50744" w:rsidRPr="006F0907" w14:paraId="7432D030" w14:textId="77777777" w:rsidTr="006F0907">
        <w:tc>
          <w:tcPr>
            <w:tcW w:w="3690" w:type="dxa"/>
          </w:tcPr>
          <w:p w14:paraId="13D4BAAF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F090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270" w:type="dxa"/>
          </w:tcPr>
          <w:p w14:paraId="630A863E" w14:textId="77777777" w:rsidR="00B50744" w:rsidRPr="006F0907" w:rsidRDefault="00B50744" w:rsidP="00B507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CCDAFB" w14:textId="2EAB3C49" w:rsidR="00B50744" w:rsidRPr="006F0907" w:rsidRDefault="008225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B50744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B50744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46" w:type="dxa"/>
          </w:tcPr>
          <w:p w14:paraId="3EF99C96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F8F253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237</w:t>
            </w:r>
            <w:r w:rsidRPr="006F0907">
              <w:rPr>
                <w:rFonts w:ascii="Angsana New" w:hAnsi="Angsana New"/>
                <w:b/>
                <w:bCs/>
                <w:sz w:val="28"/>
                <w:szCs w:val="28"/>
              </w:rPr>
              <w:t>,079</w:t>
            </w:r>
          </w:p>
        </w:tc>
        <w:tc>
          <w:tcPr>
            <w:tcW w:w="246" w:type="dxa"/>
          </w:tcPr>
          <w:p w14:paraId="517506BC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03710" w14:textId="09A06E11" w:rsidR="00B50744" w:rsidRPr="006F0907" w:rsidRDefault="008225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6F090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83BAE" w:rsidRPr="006F0907">
              <w:rPr>
                <w:rFonts w:ascii="Angsana New" w:hAnsi="Angsana New"/>
                <w:b/>
                <w:bCs/>
                <w:sz w:val="28"/>
                <w:szCs w:val="28"/>
              </w:rPr>
              <w:t>637</w:t>
            </w:r>
          </w:p>
        </w:tc>
        <w:tc>
          <w:tcPr>
            <w:tcW w:w="246" w:type="dxa"/>
          </w:tcPr>
          <w:p w14:paraId="649D0F57" w14:textId="77777777" w:rsidR="00B50744" w:rsidRPr="006F0907" w:rsidRDefault="00B50744" w:rsidP="00B50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27516" w14:textId="77777777" w:rsidR="00B50744" w:rsidRPr="006F0907" w:rsidRDefault="00B50744" w:rsidP="00B507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F0907">
              <w:rPr>
                <w:rFonts w:ascii="Angsana New" w:hAnsi="Angsana New"/>
                <w:b/>
                <w:bCs/>
                <w:sz w:val="28"/>
                <w:szCs w:val="28"/>
              </w:rPr>
              <w:t>237,079</w:t>
            </w:r>
          </w:p>
        </w:tc>
      </w:tr>
    </w:tbl>
    <w:p w14:paraId="05C9A3A9" w14:textId="53251109" w:rsidR="00F45CCE" w:rsidRDefault="00F45CCE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500B795C" w14:textId="522C6A6E" w:rsidR="003712D6" w:rsidRDefault="003712D6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0CFBEC1C" w14:textId="379DA219" w:rsidR="00873CFF" w:rsidRDefault="00873CFF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35606E34" w14:textId="4F70818E" w:rsidR="00873CFF" w:rsidRDefault="00873CFF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2A26F510" w14:textId="77777777" w:rsidR="00873CFF" w:rsidRDefault="00873CFF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004D1404" w14:textId="77777777" w:rsidR="003712D6" w:rsidRPr="00635BCC" w:rsidRDefault="003712D6" w:rsidP="006E302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77FCCAE1" w14:textId="6E5AA12A" w:rsidR="002E49AB" w:rsidRPr="006F0907" w:rsidRDefault="00F45CCE" w:rsidP="002E49AB">
      <w:pPr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lastRenderedPageBreak/>
        <w:tab/>
      </w:r>
      <w:r>
        <w:rPr>
          <w:rFonts w:ascii="Angsana New" w:hAnsi="Angsana New"/>
          <w:sz w:val="30"/>
          <w:szCs w:val="30"/>
          <w:cs/>
        </w:rPr>
        <w:tab/>
      </w:r>
      <w:r w:rsidR="002E49AB">
        <w:rPr>
          <w:rFonts w:ascii="Angsana New" w:hAnsi="Angsana New" w:hint="cs"/>
          <w:sz w:val="30"/>
          <w:szCs w:val="30"/>
          <w:cs/>
        </w:rPr>
        <w:t xml:space="preserve"> </w:t>
      </w:r>
      <w:r w:rsidR="002E49AB" w:rsidRPr="006F09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รายละเอียดของหนี้สินที่มีภาระดอกเบี้ยแต่ละประเภท</w:t>
      </w:r>
      <w:r w:rsidR="002E49AB" w:rsidRPr="006F0907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2E49AB" w:rsidRPr="006F090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ณ วันที่ </w:t>
      </w:r>
      <w:r w:rsidR="002E49AB" w:rsidRPr="006F0907">
        <w:rPr>
          <w:rFonts w:ascii="Angsana New" w:hAnsi="Angsana New"/>
          <w:b/>
          <w:bCs/>
          <w:i/>
          <w:iCs/>
          <w:sz w:val="30"/>
          <w:szCs w:val="30"/>
        </w:rPr>
        <w:t xml:space="preserve">31 </w:t>
      </w:r>
      <w:r w:rsidR="002E49AB" w:rsidRPr="006F0907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ธันวาคม </w:t>
      </w:r>
      <w:r w:rsidR="002E49AB" w:rsidRPr="006F0907">
        <w:rPr>
          <w:rFonts w:ascii="Angsana New" w:hAnsi="Angsana New"/>
          <w:b/>
          <w:bCs/>
          <w:i/>
          <w:iCs/>
          <w:sz w:val="30"/>
          <w:szCs w:val="30"/>
        </w:rPr>
        <w:t xml:space="preserve">2562 </w:t>
      </w:r>
      <w:r w:rsidR="002E49AB" w:rsidRPr="006F09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มีดังนี้</w:t>
      </w:r>
    </w:p>
    <w:p w14:paraId="38001718" w14:textId="77777777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7682C935" w14:textId="77777777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  <w:cs/>
        </w:rPr>
        <w:t>เงินเบิกเกินบัญชีธนาคาร</w:t>
      </w:r>
      <w:r w:rsidRPr="006F0907">
        <w:rPr>
          <w:rFonts w:ascii="Angsana New" w:hAnsi="Angsana New" w:hint="cs"/>
          <w:sz w:val="30"/>
          <w:szCs w:val="30"/>
          <w:cs/>
        </w:rPr>
        <w:t>และเงินกู้ยืมระยะสั้นจากสถาบันการเงิน</w:t>
      </w:r>
      <w:r w:rsidRPr="006F0907">
        <w:rPr>
          <w:rFonts w:ascii="Angsana New" w:hAnsi="Angsana New"/>
          <w:sz w:val="30"/>
          <w:szCs w:val="30"/>
          <w:cs/>
        </w:rPr>
        <w:t>ส่วนที่ไม่มีหลักประกัน</w:t>
      </w:r>
      <w:r w:rsidRPr="006F0907">
        <w:rPr>
          <w:rFonts w:ascii="Angsana New" w:hAnsi="Angsana New"/>
          <w:sz w:val="30"/>
          <w:szCs w:val="30"/>
        </w:rPr>
        <w:t xml:space="preserve"> </w:t>
      </w:r>
      <w:r w:rsidRPr="006F0907">
        <w:rPr>
          <w:rFonts w:ascii="Angsana New" w:hAnsi="Angsana New" w:hint="cs"/>
          <w:sz w:val="30"/>
          <w:szCs w:val="30"/>
          <w:cs/>
        </w:rPr>
        <w:t xml:space="preserve">มีอัตราดอกเบี้ยร้อยละ </w:t>
      </w:r>
      <w:r w:rsidRPr="006F0907">
        <w:rPr>
          <w:rFonts w:ascii="Angsana New" w:hAnsi="Angsana New"/>
          <w:sz w:val="30"/>
          <w:szCs w:val="30"/>
        </w:rPr>
        <w:t>4.50 - 7.68</w:t>
      </w:r>
      <w:r w:rsidRPr="006F0907">
        <w:rPr>
          <w:rFonts w:ascii="Angsana New" w:hAnsi="Angsana New" w:hint="cs"/>
          <w:sz w:val="30"/>
          <w:szCs w:val="30"/>
          <w:cs/>
        </w:rPr>
        <w:t xml:space="preserve"> ต่อปี</w:t>
      </w:r>
    </w:p>
    <w:p w14:paraId="38E5CBA2" w14:textId="77777777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2C1DE0A" w14:textId="15702238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30"/>
          <w:szCs w:val="30"/>
          <w:cs/>
        </w:rPr>
      </w:pP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F0907">
        <w:rPr>
          <w:rFonts w:ascii="Angsana New" w:hAnsi="Angsana New" w:hint="cs"/>
          <w:sz w:val="30"/>
          <w:szCs w:val="30"/>
          <w:cs/>
        </w:rPr>
        <w:t>สั้น</w:t>
      </w:r>
      <w:r w:rsidRPr="006F0907">
        <w:rPr>
          <w:rFonts w:ascii="Angsana New" w:hAnsi="Angsana New"/>
          <w:sz w:val="30"/>
          <w:szCs w:val="30"/>
          <w:cs/>
        </w:rPr>
        <w:t>จาก</w:t>
      </w:r>
      <w:r w:rsidRPr="006F0907">
        <w:rPr>
          <w:rFonts w:ascii="Angsana New" w:hAnsi="Angsana New" w:hint="cs"/>
          <w:sz w:val="30"/>
          <w:szCs w:val="30"/>
          <w:cs/>
        </w:rPr>
        <w:t>กิจการ</w:t>
      </w:r>
      <w:r w:rsidR="006D0840">
        <w:rPr>
          <w:rFonts w:ascii="Angsana New" w:hAnsi="Angsana New" w:hint="cs"/>
          <w:sz w:val="30"/>
          <w:szCs w:val="30"/>
          <w:cs/>
        </w:rPr>
        <w:t>อื่น</w:t>
      </w:r>
      <w:r w:rsidRPr="006F0907">
        <w:rPr>
          <w:rFonts w:ascii="Angsana New" w:hAnsi="Angsana New" w:hint="cs"/>
          <w:sz w:val="30"/>
          <w:szCs w:val="30"/>
          <w:cs/>
        </w:rPr>
        <w:t xml:space="preserve">ส่วนที่ไม่มีหลักประกัน มีดอกเบี้ยในอัตราร้อยละ </w:t>
      </w:r>
      <w:r w:rsidR="006D0840">
        <w:rPr>
          <w:rFonts w:ascii="Angsana New" w:hAnsi="Angsana New"/>
          <w:sz w:val="30"/>
          <w:szCs w:val="30"/>
        </w:rPr>
        <w:t xml:space="preserve">9 - </w:t>
      </w:r>
      <w:r w:rsidRPr="006F0907">
        <w:rPr>
          <w:rFonts w:ascii="Angsana New" w:hAnsi="Angsana New"/>
          <w:sz w:val="30"/>
          <w:szCs w:val="30"/>
        </w:rPr>
        <w:t xml:space="preserve">15 </w:t>
      </w:r>
      <w:r w:rsidRPr="006F0907">
        <w:rPr>
          <w:rFonts w:ascii="Angsana New" w:hAnsi="Angsana New" w:hint="cs"/>
          <w:sz w:val="30"/>
          <w:szCs w:val="30"/>
          <w:cs/>
        </w:rPr>
        <w:t>ต่อปี</w:t>
      </w:r>
    </w:p>
    <w:p w14:paraId="42701DD1" w14:textId="77777777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6234C240" w14:textId="157A7587" w:rsidR="002E49AB" w:rsidRPr="006F0907" w:rsidRDefault="002E49AB" w:rsidP="002E49AB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/>
          <w:sz w:val="30"/>
          <w:szCs w:val="30"/>
        </w:rPr>
        <w:tab/>
      </w:r>
      <w:r w:rsidRPr="006F0907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เงินกู้ยืมระยะยาวจากบุคคลอื่นส่วนที่มีหลักประกัน มีดอกเบี้ยในอัตราร้อยละ </w:t>
      </w:r>
      <w:r w:rsidRPr="006F0907">
        <w:rPr>
          <w:rFonts w:ascii="Angsana New" w:hAnsi="Angsana New"/>
          <w:sz w:val="30"/>
          <w:szCs w:val="30"/>
        </w:rPr>
        <w:t xml:space="preserve">11.50 </w:t>
      </w:r>
      <w:r w:rsidRPr="006F0907">
        <w:rPr>
          <w:rFonts w:ascii="Angsana New" w:hAnsi="Angsana New" w:hint="cs"/>
          <w:sz w:val="30"/>
          <w:szCs w:val="30"/>
          <w:cs/>
        </w:rPr>
        <w:t>ต่อปี</w:t>
      </w:r>
      <w:r w:rsidRPr="006F0907">
        <w:rPr>
          <w:rFonts w:ascii="Angsana New" w:hAnsi="Angsana New"/>
          <w:sz w:val="30"/>
          <w:szCs w:val="30"/>
        </w:rPr>
        <w:t xml:space="preserve"> </w:t>
      </w:r>
      <w:r w:rsidRPr="006F0907">
        <w:rPr>
          <w:rFonts w:ascii="Angsana New" w:hAnsi="Angsana New" w:hint="cs"/>
          <w:sz w:val="30"/>
          <w:szCs w:val="30"/>
          <w:cs/>
        </w:rPr>
        <w:t>เงินกู้ดังกล่าวมีกำหนดชำระคืน</w:t>
      </w:r>
      <w:r w:rsidR="003C544C">
        <w:rPr>
          <w:rFonts w:ascii="Angsana New" w:hAnsi="Angsana New" w:hint="cs"/>
          <w:sz w:val="30"/>
          <w:szCs w:val="30"/>
          <w:cs/>
        </w:rPr>
        <w:t>ภาย</w:t>
      </w:r>
      <w:r w:rsidRPr="006F0907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6F0907">
        <w:rPr>
          <w:rFonts w:ascii="Angsana New" w:hAnsi="Angsana New"/>
          <w:sz w:val="30"/>
          <w:szCs w:val="30"/>
        </w:rPr>
        <w:t>2563</w:t>
      </w:r>
    </w:p>
    <w:p w14:paraId="07B82151" w14:textId="77777777" w:rsidR="002E49AB" w:rsidRPr="006F0907" w:rsidRDefault="002E49AB" w:rsidP="00F45CCE">
      <w:pPr>
        <w:ind w:left="540" w:hanging="540"/>
        <w:jc w:val="thaiDistribute"/>
        <w:rPr>
          <w:rFonts w:ascii="Angsana New" w:hAnsi="Angsana New"/>
          <w:sz w:val="22"/>
          <w:szCs w:val="22"/>
        </w:rPr>
      </w:pPr>
    </w:p>
    <w:p w14:paraId="07C6926A" w14:textId="0707CC8B" w:rsidR="004412D9" w:rsidRPr="006F0907" w:rsidRDefault="002E49AB" w:rsidP="00F45CCE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09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F09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6F0907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4412D9" w:rsidRPr="006F09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บริษัทมีหุ้นกู้ดังนี้</w:t>
      </w:r>
    </w:p>
    <w:p w14:paraId="67EBAF91" w14:textId="77777777" w:rsidR="004C468E" w:rsidRPr="006F0907" w:rsidRDefault="004C468E" w:rsidP="006E302E">
      <w:pPr>
        <w:ind w:left="540" w:hanging="540"/>
        <w:jc w:val="thaiDistribute"/>
        <w:rPr>
          <w:rFonts w:ascii="Angsana New" w:hAnsi="Angsana New"/>
          <w:sz w:val="22"/>
          <w:szCs w:val="22"/>
          <w:cs/>
        </w:rPr>
      </w:pPr>
    </w:p>
    <w:p w14:paraId="57BB3D51" w14:textId="7064BA90" w:rsidR="00310391" w:rsidRPr="006F0907" w:rsidRDefault="008C6104" w:rsidP="001271EC">
      <w:pPr>
        <w:pStyle w:val="ListParagraph"/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6F0907">
        <w:rPr>
          <w:rFonts w:ascii="Angsana New" w:hAnsi="Angsana New" w:hint="cs"/>
          <w:sz w:val="30"/>
          <w:szCs w:val="30"/>
          <w:cs/>
        </w:rPr>
        <w:t>หุ้น</w:t>
      </w:r>
      <w:r w:rsidR="00310391" w:rsidRPr="006F0907">
        <w:rPr>
          <w:rFonts w:ascii="Angsana New" w:hAnsi="Angsana New" w:hint="cs"/>
          <w:sz w:val="30"/>
          <w:szCs w:val="30"/>
          <w:cs/>
        </w:rPr>
        <w:t>กู้ระยะ</w:t>
      </w:r>
      <w:r w:rsidR="00304135" w:rsidRPr="006F0907">
        <w:rPr>
          <w:rFonts w:ascii="Angsana New" w:hAnsi="Angsana New" w:hint="cs"/>
          <w:sz w:val="30"/>
          <w:szCs w:val="30"/>
          <w:cs/>
        </w:rPr>
        <w:t>สั้น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ประเภทไม่ด้อยสิทธิ ไม่มีประกัน และมีผู้แทนผู้ถือหุ้นกู้ โดยเสนอขายให้แก่ผู้ลงทุนสถาบันและผู้ลงทุนรายใหญ่จำนวน </w:t>
      </w:r>
      <w:r w:rsidR="00310391" w:rsidRPr="006F0907">
        <w:rPr>
          <w:rFonts w:ascii="Angsana New" w:hAnsi="Angsana New" w:hint="cs"/>
          <w:sz w:val="30"/>
          <w:szCs w:val="30"/>
        </w:rPr>
        <w:t>201</w:t>
      </w:r>
      <w:r w:rsidR="00310391" w:rsidRPr="006F0907">
        <w:rPr>
          <w:rFonts w:ascii="Angsana New" w:hAnsi="Angsana New" w:hint="cs"/>
          <w:sz w:val="30"/>
          <w:szCs w:val="30"/>
          <w:cs/>
        </w:rPr>
        <w:t>,</w:t>
      </w:r>
      <w:r w:rsidR="00310391" w:rsidRPr="006F0907">
        <w:rPr>
          <w:rFonts w:ascii="Angsana New" w:hAnsi="Angsana New" w:hint="cs"/>
          <w:sz w:val="30"/>
          <w:szCs w:val="30"/>
        </w:rPr>
        <w:t>100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="00310391" w:rsidRPr="006F0907">
        <w:rPr>
          <w:rFonts w:ascii="Angsana New" w:hAnsi="Angsana New" w:hint="cs"/>
          <w:sz w:val="30"/>
          <w:szCs w:val="30"/>
        </w:rPr>
        <w:t>1</w:t>
      </w:r>
      <w:r w:rsidR="00310391" w:rsidRPr="006F0907">
        <w:rPr>
          <w:rFonts w:ascii="Angsana New" w:hAnsi="Angsana New" w:hint="cs"/>
          <w:sz w:val="30"/>
          <w:szCs w:val="30"/>
          <w:cs/>
        </w:rPr>
        <w:t>,</w:t>
      </w:r>
      <w:r w:rsidR="00310391" w:rsidRPr="006F0907">
        <w:rPr>
          <w:rFonts w:ascii="Angsana New" w:hAnsi="Angsana New" w:hint="cs"/>
          <w:sz w:val="30"/>
          <w:szCs w:val="30"/>
        </w:rPr>
        <w:t>000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310391" w:rsidRPr="006F0907">
        <w:rPr>
          <w:rFonts w:ascii="Angsana New" w:hAnsi="Angsana New" w:hint="cs"/>
          <w:sz w:val="30"/>
          <w:szCs w:val="30"/>
        </w:rPr>
        <w:t>201</w:t>
      </w:r>
      <w:r w:rsidR="00310391" w:rsidRPr="006F0907">
        <w:rPr>
          <w:rFonts w:ascii="Angsana New" w:hAnsi="Angsana New" w:hint="cs"/>
          <w:sz w:val="30"/>
          <w:szCs w:val="30"/>
          <w:cs/>
        </w:rPr>
        <w:t>.</w:t>
      </w:r>
      <w:r w:rsidR="00310391" w:rsidRPr="006F0907">
        <w:rPr>
          <w:rFonts w:ascii="Angsana New" w:hAnsi="Angsana New" w:hint="cs"/>
          <w:sz w:val="30"/>
          <w:szCs w:val="30"/>
        </w:rPr>
        <w:t>10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310391" w:rsidRPr="006F0907">
        <w:rPr>
          <w:rFonts w:ascii="Angsana New" w:hAnsi="Angsana New" w:hint="cs"/>
          <w:sz w:val="30"/>
          <w:szCs w:val="30"/>
        </w:rPr>
        <w:t>2</w:t>
      </w:r>
      <w:r w:rsidR="00310391" w:rsidRPr="006F0907">
        <w:rPr>
          <w:rFonts w:ascii="Angsana New" w:hAnsi="Angsana New" w:hint="cs"/>
          <w:sz w:val="30"/>
          <w:szCs w:val="30"/>
          <w:cs/>
        </w:rPr>
        <w:t>.</w:t>
      </w:r>
      <w:r w:rsidR="006A514D" w:rsidRPr="006F0907">
        <w:rPr>
          <w:rFonts w:ascii="Angsana New" w:hAnsi="Angsana New"/>
          <w:sz w:val="30"/>
          <w:szCs w:val="30"/>
        </w:rPr>
        <w:t>06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310391" w:rsidRPr="006F0907">
        <w:rPr>
          <w:rFonts w:ascii="Angsana New" w:hAnsi="Angsana New" w:hint="cs"/>
          <w:sz w:val="30"/>
          <w:szCs w:val="30"/>
        </w:rPr>
        <w:t>19</w:t>
      </w:r>
      <w:r w:rsidR="00B27716" w:rsidRPr="006F0907">
        <w:rPr>
          <w:rFonts w:ascii="Angsana New" w:hAnsi="Angsana New"/>
          <w:sz w:val="30"/>
          <w:szCs w:val="30"/>
        </w:rPr>
        <w:t>9</w:t>
      </w:r>
      <w:r w:rsidR="00310391" w:rsidRPr="006F0907">
        <w:rPr>
          <w:rFonts w:ascii="Angsana New" w:hAnsi="Angsana New" w:hint="cs"/>
          <w:sz w:val="30"/>
          <w:szCs w:val="30"/>
          <w:cs/>
        </w:rPr>
        <w:t>.</w:t>
      </w:r>
      <w:r w:rsidR="00B27716" w:rsidRPr="006F0907">
        <w:rPr>
          <w:rFonts w:ascii="Angsana New" w:hAnsi="Angsana New"/>
          <w:sz w:val="30"/>
          <w:szCs w:val="30"/>
        </w:rPr>
        <w:t>04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310391" w:rsidRPr="006F0907">
        <w:rPr>
          <w:rFonts w:ascii="Angsana New" w:hAnsi="Angsana New" w:hint="cs"/>
          <w:sz w:val="30"/>
          <w:szCs w:val="30"/>
        </w:rPr>
        <w:t>6</w:t>
      </w:r>
      <w:r w:rsidR="00310391" w:rsidRPr="006F0907">
        <w:rPr>
          <w:rFonts w:ascii="Angsana New" w:hAnsi="Angsana New" w:hint="cs"/>
          <w:sz w:val="30"/>
          <w:szCs w:val="30"/>
          <w:cs/>
        </w:rPr>
        <w:t>.</w:t>
      </w:r>
      <w:r w:rsidR="00310391" w:rsidRPr="006F0907">
        <w:rPr>
          <w:rFonts w:ascii="Angsana New" w:hAnsi="Angsana New" w:hint="cs"/>
          <w:sz w:val="30"/>
          <w:szCs w:val="30"/>
        </w:rPr>
        <w:t>50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และชำระดอกเบี้ยทุกไตรมาส โดยหุ้นกู้ดังกล่าวมีอายุ </w:t>
      </w:r>
      <w:r w:rsidR="00310391" w:rsidRPr="006F0907">
        <w:rPr>
          <w:rFonts w:ascii="Angsana New" w:hAnsi="Angsana New" w:hint="cs"/>
          <w:sz w:val="30"/>
          <w:szCs w:val="30"/>
        </w:rPr>
        <w:t>2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ปี ครบกำหนดไถ่ถอนวันที่ </w:t>
      </w:r>
      <w:r w:rsidR="00310391" w:rsidRPr="006F0907">
        <w:rPr>
          <w:rFonts w:ascii="Angsana New" w:hAnsi="Angsana New" w:hint="cs"/>
          <w:sz w:val="30"/>
          <w:szCs w:val="30"/>
        </w:rPr>
        <w:t>21</w:t>
      </w:r>
      <w:r w:rsidR="00310391" w:rsidRPr="006F0907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310391" w:rsidRPr="006F0907">
        <w:rPr>
          <w:rFonts w:ascii="Angsana New" w:hAnsi="Angsana New" w:hint="cs"/>
          <w:sz w:val="30"/>
          <w:szCs w:val="30"/>
        </w:rPr>
        <w:t>2563</w:t>
      </w:r>
    </w:p>
    <w:p w14:paraId="635625D7" w14:textId="2B06E4C8" w:rsidR="00635BCC" w:rsidRPr="006F0907" w:rsidRDefault="00635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0640F8C" w14:textId="1BC7CF8E" w:rsidR="00761E1A" w:rsidRDefault="00576578" w:rsidP="00280B8C">
      <w:pPr>
        <w:pStyle w:val="ListParagraph"/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6F0907">
        <w:rPr>
          <w:rFonts w:ascii="Angsana New" w:hAnsi="Angsana New" w:hint="cs"/>
          <w:sz w:val="30"/>
          <w:szCs w:val="30"/>
          <w:cs/>
        </w:rPr>
        <w:t xml:space="preserve">หุ้นกู้ระยะสั้นประเภทไม่ด้อยสิทธิ </w:t>
      </w:r>
    </w:p>
    <w:p w14:paraId="39B53F75" w14:textId="77777777" w:rsidR="00761E1A" w:rsidRPr="00761E1A" w:rsidRDefault="00761E1A" w:rsidP="00761E1A">
      <w:pPr>
        <w:pStyle w:val="ListParagraph"/>
        <w:rPr>
          <w:rFonts w:ascii="Angsana New" w:hAnsi="Angsana New"/>
          <w:sz w:val="22"/>
          <w:cs/>
        </w:rPr>
      </w:pPr>
    </w:p>
    <w:p w14:paraId="03422666" w14:textId="74EB39A4" w:rsidR="00761E1A" w:rsidRDefault="00576578" w:rsidP="00761E1A">
      <w:pPr>
        <w:pStyle w:val="ListParagraph"/>
        <w:numPr>
          <w:ilvl w:val="1"/>
          <w:numId w:val="30"/>
        </w:numPr>
        <w:jc w:val="thaiDistribute"/>
        <w:rPr>
          <w:rFonts w:ascii="Angsana New" w:hAnsi="Angsana New"/>
          <w:sz w:val="30"/>
          <w:szCs w:val="30"/>
        </w:rPr>
      </w:pPr>
      <w:r w:rsidRPr="006F0907">
        <w:rPr>
          <w:rFonts w:ascii="Angsana New" w:hAnsi="Angsana New" w:hint="cs"/>
          <w:sz w:val="30"/>
          <w:szCs w:val="30"/>
          <w:cs/>
        </w:rPr>
        <w:t>เสนอขายให้แก่ผู้ลงทุนโดยเฉพาะเจาะจง</w:t>
      </w:r>
      <w:r w:rsidR="005F4BDD" w:rsidRPr="006F0907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F4BDD" w:rsidRPr="006F0907">
        <w:rPr>
          <w:rFonts w:ascii="Angsana New" w:hAnsi="Angsana New"/>
          <w:sz w:val="30"/>
          <w:szCs w:val="30"/>
        </w:rPr>
        <w:t xml:space="preserve">21 </w:t>
      </w:r>
      <w:r w:rsidR="005F4BDD" w:rsidRPr="006F090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F4BDD" w:rsidRPr="006F0907">
        <w:rPr>
          <w:rFonts w:ascii="Angsana New" w:hAnsi="Angsana New"/>
          <w:sz w:val="30"/>
          <w:szCs w:val="30"/>
        </w:rPr>
        <w:t xml:space="preserve">2562 </w:t>
      </w:r>
      <w:r w:rsidRPr="006F090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6F0907">
        <w:rPr>
          <w:rFonts w:ascii="Angsana New" w:hAnsi="Angsana New" w:hint="cs"/>
          <w:sz w:val="30"/>
          <w:szCs w:val="30"/>
        </w:rPr>
        <w:t>1</w:t>
      </w:r>
      <w:r w:rsidR="008B5878" w:rsidRPr="006F0907">
        <w:rPr>
          <w:rFonts w:ascii="Angsana New" w:hAnsi="Angsana New"/>
          <w:sz w:val="30"/>
          <w:szCs w:val="30"/>
        </w:rPr>
        <w:t>8</w:t>
      </w:r>
      <w:r w:rsidRPr="006F0907">
        <w:rPr>
          <w:rFonts w:ascii="Angsana New" w:hAnsi="Angsana New" w:hint="cs"/>
          <w:sz w:val="30"/>
          <w:szCs w:val="30"/>
        </w:rPr>
        <w:t>0,000</w:t>
      </w:r>
      <w:r w:rsidRPr="006F0907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Pr="006F0907">
        <w:rPr>
          <w:rFonts w:ascii="Angsana New" w:hAnsi="Angsana New" w:hint="cs"/>
          <w:sz w:val="30"/>
          <w:szCs w:val="30"/>
        </w:rPr>
        <w:t>1</w:t>
      </w:r>
      <w:r w:rsidRPr="006F0907">
        <w:rPr>
          <w:rFonts w:ascii="Angsana New" w:hAnsi="Angsana New" w:hint="cs"/>
          <w:sz w:val="30"/>
          <w:szCs w:val="30"/>
          <w:cs/>
        </w:rPr>
        <w:t>,</w:t>
      </w:r>
      <w:r w:rsidRPr="006F0907">
        <w:rPr>
          <w:rFonts w:ascii="Angsana New" w:hAnsi="Angsana New" w:hint="cs"/>
          <w:sz w:val="30"/>
          <w:szCs w:val="30"/>
        </w:rPr>
        <w:t>000</w:t>
      </w:r>
      <w:r w:rsidRPr="006F0907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Pr="006F0907">
        <w:rPr>
          <w:rFonts w:ascii="Angsana New" w:hAnsi="Angsana New" w:hint="cs"/>
          <w:sz w:val="30"/>
          <w:szCs w:val="30"/>
        </w:rPr>
        <w:t>1</w:t>
      </w:r>
      <w:r w:rsidR="008B5878" w:rsidRPr="006F0907">
        <w:rPr>
          <w:rFonts w:ascii="Angsana New" w:hAnsi="Angsana New"/>
          <w:sz w:val="30"/>
          <w:szCs w:val="30"/>
        </w:rPr>
        <w:t>8</w:t>
      </w:r>
      <w:r w:rsidRPr="006F0907">
        <w:rPr>
          <w:rFonts w:ascii="Angsana New" w:hAnsi="Angsana New" w:hint="cs"/>
          <w:sz w:val="30"/>
          <w:szCs w:val="30"/>
        </w:rPr>
        <w:t>0</w:t>
      </w:r>
      <w:r w:rsidRPr="006F0907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="00B56B40" w:rsidRPr="006F0907"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โดยมีอัตราดอกเบี้ยร้อยละ </w:t>
      </w:r>
      <w:r w:rsidR="00886F35" w:rsidRPr="006F0907">
        <w:rPr>
          <w:rFonts w:ascii="Angsana New" w:hAnsi="Angsana New"/>
          <w:sz w:val="30"/>
          <w:szCs w:val="30"/>
        </w:rPr>
        <w:t>7.</w:t>
      </w:r>
      <w:r w:rsidR="008B5878" w:rsidRPr="006F0907">
        <w:rPr>
          <w:rFonts w:ascii="Angsana New" w:hAnsi="Angsana New"/>
          <w:sz w:val="30"/>
          <w:szCs w:val="30"/>
        </w:rPr>
        <w:t>2</w:t>
      </w:r>
      <w:r w:rsidR="00886F35" w:rsidRPr="006F0907">
        <w:rPr>
          <w:rFonts w:ascii="Angsana New" w:hAnsi="Angsana New"/>
          <w:sz w:val="30"/>
          <w:szCs w:val="30"/>
        </w:rPr>
        <w:t>5</w:t>
      </w:r>
      <w:r w:rsidR="00B56B40" w:rsidRPr="006F0907">
        <w:rPr>
          <w:rFonts w:ascii="Angsana New" w:hAnsi="Angsana New"/>
          <w:sz w:val="30"/>
          <w:szCs w:val="30"/>
        </w:rPr>
        <w:t xml:space="preserve"> </w:t>
      </w:r>
      <w:r w:rsidR="00B56B40" w:rsidRPr="006F0907">
        <w:rPr>
          <w:rFonts w:ascii="Angsana New" w:hAnsi="Angsana New" w:hint="cs"/>
          <w:sz w:val="30"/>
          <w:szCs w:val="30"/>
          <w:cs/>
        </w:rPr>
        <w:t>ต่อปี</w:t>
      </w:r>
      <w:r w:rsidR="00761E1A">
        <w:rPr>
          <w:rFonts w:ascii="Angsana New" w:hAnsi="Angsana New"/>
          <w:sz w:val="30"/>
          <w:szCs w:val="30"/>
        </w:rPr>
        <w:t xml:space="preserve"> </w:t>
      </w:r>
      <w:r w:rsidR="00761E1A">
        <w:rPr>
          <w:rFonts w:ascii="Angsana New" w:hAnsi="Angsana New" w:hint="cs"/>
          <w:sz w:val="30"/>
          <w:szCs w:val="30"/>
          <w:cs/>
        </w:rPr>
        <w:t>แบบไม่มีหลักประกัน</w:t>
      </w:r>
      <w:r w:rsidRPr="006F0907">
        <w:rPr>
          <w:rFonts w:ascii="Angsana New" w:hAnsi="Angsana New" w:hint="cs"/>
          <w:sz w:val="30"/>
          <w:szCs w:val="30"/>
          <w:cs/>
        </w:rPr>
        <w:t xml:space="preserve"> หุ้นกู้ดังกล่าวมีอายุ </w:t>
      </w:r>
      <w:r w:rsidRPr="006F0907">
        <w:rPr>
          <w:rFonts w:ascii="Angsana New" w:hAnsi="Angsana New" w:hint="cs"/>
          <w:sz w:val="30"/>
          <w:szCs w:val="30"/>
        </w:rPr>
        <w:t>6</w:t>
      </w:r>
      <w:r w:rsidRPr="006F0907">
        <w:rPr>
          <w:rFonts w:ascii="Angsana New" w:hAnsi="Angsana New" w:hint="cs"/>
          <w:sz w:val="30"/>
          <w:szCs w:val="30"/>
          <w:cs/>
        </w:rPr>
        <w:t xml:space="preserve"> เดือน และครบกำหนดไถ่ถอน</w:t>
      </w:r>
      <w:r w:rsidR="0032623A" w:rsidRPr="006F0907">
        <w:rPr>
          <w:rFonts w:ascii="Angsana New" w:hAnsi="Angsana New" w:hint="cs"/>
          <w:sz w:val="30"/>
          <w:szCs w:val="30"/>
          <w:cs/>
        </w:rPr>
        <w:t>ในเดือน</w:t>
      </w:r>
      <w:r w:rsidR="008B5878" w:rsidRPr="006F0907">
        <w:rPr>
          <w:rFonts w:ascii="Angsana New" w:hAnsi="Angsana New" w:hint="cs"/>
          <w:sz w:val="30"/>
          <w:szCs w:val="30"/>
          <w:cs/>
        </w:rPr>
        <w:t>ธันวาคม</w:t>
      </w:r>
      <w:r w:rsidRPr="006F0907">
        <w:rPr>
          <w:rFonts w:ascii="Angsana New" w:hAnsi="Angsana New" w:hint="cs"/>
          <w:sz w:val="30"/>
          <w:szCs w:val="30"/>
          <w:cs/>
        </w:rPr>
        <w:t xml:space="preserve"> </w:t>
      </w:r>
      <w:r w:rsidRPr="006F0907">
        <w:rPr>
          <w:rFonts w:ascii="Angsana New" w:hAnsi="Angsana New" w:hint="cs"/>
          <w:sz w:val="30"/>
          <w:szCs w:val="30"/>
        </w:rPr>
        <w:t>2562</w:t>
      </w:r>
      <w:r w:rsidR="00280B8C" w:rsidRPr="006F090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F0F4E06" w14:textId="77777777" w:rsidR="00F06BBD" w:rsidRDefault="00F06BBD" w:rsidP="00F06BBD">
      <w:pPr>
        <w:pStyle w:val="ListParagraph"/>
        <w:ind w:left="1332"/>
        <w:jc w:val="thaiDistribute"/>
        <w:rPr>
          <w:rFonts w:ascii="Angsana New" w:hAnsi="Angsana New"/>
          <w:sz w:val="30"/>
          <w:szCs w:val="30"/>
        </w:rPr>
      </w:pPr>
    </w:p>
    <w:p w14:paraId="6737ABED" w14:textId="480DCD01" w:rsidR="008112E2" w:rsidRPr="006F0907" w:rsidRDefault="00995D7B" w:rsidP="00761E1A">
      <w:pPr>
        <w:pStyle w:val="ListParagraph"/>
        <w:numPr>
          <w:ilvl w:val="1"/>
          <w:numId w:val="30"/>
        </w:num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ในวันที่ </w:t>
      </w:r>
      <w:r>
        <w:rPr>
          <w:rFonts w:ascii="Angsana New" w:hAnsi="Angsana New"/>
          <w:sz w:val="30"/>
          <w:szCs w:val="30"/>
        </w:rPr>
        <w:t xml:space="preserve">19 </w:t>
      </w:r>
      <w:r w:rsidR="00280B8C" w:rsidRPr="006F090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80B8C" w:rsidRPr="006F0907">
        <w:rPr>
          <w:rFonts w:ascii="Angsana New" w:hAnsi="Angsana New"/>
          <w:sz w:val="30"/>
          <w:szCs w:val="30"/>
        </w:rPr>
        <w:t xml:space="preserve">2562 </w:t>
      </w:r>
      <w:r w:rsidR="00280B8C" w:rsidRPr="006F0907">
        <w:rPr>
          <w:rFonts w:ascii="Angsana New" w:hAnsi="Angsana New" w:hint="cs"/>
          <w:sz w:val="30"/>
          <w:szCs w:val="30"/>
          <w:cs/>
        </w:rPr>
        <w:t>มีการไถ่ถอน</w:t>
      </w:r>
      <w:r w:rsidR="008112E2" w:rsidRPr="006F0907">
        <w:rPr>
          <w:rFonts w:ascii="Angsana New" w:hAnsi="Angsana New" w:hint="cs"/>
          <w:sz w:val="30"/>
          <w:szCs w:val="30"/>
          <w:cs/>
        </w:rPr>
        <w:t>หุ้นกู้</w:t>
      </w:r>
      <w:r w:rsidR="00761E1A">
        <w:rPr>
          <w:rFonts w:ascii="Angsana New" w:hAnsi="Angsana New" w:hint="cs"/>
          <w:sz w:val="30"/>
          <w:szCs w:val="30"/>
          <w:cs/>
        </w:rPr>
        <w:t>ดังกล่าว</w:t>
      </w:r>
      <w:r w:rsidR="00475907" w:rsidRPr="006F0907">
        <w:rPr>
          <w:rFonts w:ascii="Angsana New" w:hAnsi="Angsana New" w:hint="cs"/>
          <w:sz w:val="30"/>
          <w:szCs w:val="30"/>
          <w:cs/>
        </w:rPr>
        <w:t>แล้ว</w:t>
      </w:r>
      <w:r w:rsidR="008112E2" w:rsidRPr="006F0907">
        <w:rPr>
          <w:rFonts w:ascii="Angsana New" w:hAnsi="Angsana New" w:hint="cs"/>
          <w:sz w:val="30"/>
          <w:szCs w:val="30"/>
          <w:cs/>
        </w:rPr>
        <w:t>จำนวน</w:t>
      </w:r>
      <w:r w:rsidR="008112E2" w:rsidRPr="006F0907">
        <w:rPr>
          <w:rFonts w:ascii="Angsana New" w:hAnsi="Angsana New"/>
          <w:sz w:val="30"/>
          <w:szCs w:val="30"/>
          <w:cs/>
        </w:rPr>
        <w:t xml:space="preserve"> </w:t>
      </w:r>
      <w:r w:rsidR="008112E2" w:rsidRPr="006F0907">
        <w:rPr>
          <w:rFonts w:ascii="Angsana New" w:hAnsi="Angsana New"/>
          <w:sz w:val="30"/>
          <w:szCs w:val="30"/>
        </w:rPr>
        <w:t xml:space="preserve">80,000 </w:t>
      </w:r>
      <w:r w:rsidR="008112E2" w:rsidRPr="006F0907">
        <w:rPr>
          <w:rFonts w:ascii="Angsana New" w:hAnsi="Angsana New" w:hint="cs"/>
          <w:sz w:val="30"/>
          <w:szCs w:val="30"/>
          <w:cs/>
        </w:rPr>
        <w:t>หน่วย</w:t>
      </w:r>
      <w:r w:rsidR="008112E2" w:rsidRPr="006F0907">
        <w:rPr>
          <w:rFonts w:ascii="Angsana New" w:hAnsi="Angsana New"/>
          <w:sz w:val="30"/>
          <w:szCs w:val="30"/>
        </w:rPr>
        <w:t xml:space="preserve"> </w:t>
      </w:r>
      <w:r w:rsidR="008112E2" w:rsidRPr="006F0907">
        <w:rPr>
          <w:rFonts w:ascii="Angsana New" w:hAnsi="Angsana New" w:hint="cs"/>
          <w:sz w:val="30"/>
          <w:szCs w:val="30"/>
          <w:cs/>
        </w:rPr>
        <w:t>มูลค่าที่ตราไว้หน่วยละ</w:t>
      </w:r>
      <w:r w:rsidR="008112E2" w:rsidRPr="006F0907">
        <w:rPr>
          <w:rFonts w:ascii="Angsana New" w:hAnsi="Angsana New"/>
          <w:sz w:val="30"/>
          <w:szCs w:val="30"/>
          <w:cs/>
        </w:rPr>
        <w:t xml:space="preserve"> </w:t>
      </w:r>
      <w:r w:rsidR="008112E2" w:rsidRPr="006F0907">
        <w:rPr>
          <w:rFonts w:ascii="Angsana New" w:hAnsi="Angsana New"/>
          <w:sz w:val="30"/>
          <w:szCs w:val="30"/>
        </w:rPr>
        <w:t xml:space="preserve">1,000 </w:t>
      </w:r>
      <w:r w:rsidR="008112E2" w:rsidRPr="006F0907">
        <w:rPr>
          <w:rFonts w:ascii="Angsana New" w:hAnsi="Angsana New" w:hint="cs"/>
          <w:sz w:val="30"/>
          <w:szCs w:val="30"/>
          <w:cs/>
        </w:rPr>
        <w:t>บาท</w:t>
      </w:r>
      <w:r w:rsidR="008112E2" w:rsidRPr="006F0907">
        <w:rPr>
          <w:rFonts w:ascii="Angsana New" w:hAnsi="Angsana New"/>
          <w:sz w:val="30"/>
          <w:szCs w:val="30"/>
          <w:cs/>
        </w:rPr>
        <w:t xml:space="preserve"> </w:t>
      </w:r>
      <w:r w:rsidR="008112E2" w:rsidRPr="006F0907">
        <w:rPr>
          <w:rFonts w:ascii="Angsana New" w:hAnsi="Angsana New" w:hint="cs"/>
          <w:sz w:val="30"/>
          <w:szCs w:val="30"/>
          <w:cs/>
        </w:rPr>
        <w:t>รวมทั้งสิ้นมูลค่า</w:t>
      </w:r>
      <w:r w:rsidR="008112E2" w:rsidRPr="006F0907">
        <w:rPr>
          <w:rFonts w:ascii="Angsana New" w:hAnsi="Angsana New"/>
          <w:sz w:val="30"/>
          <w:szCs w:val="30"/>
          <w:cs/>
        </w:rPr>
        <w:t xml:space="preserve"> </w:t>
      </w:r>
      <w:r w:rsidR="008112E2" w:rsidRPr="006F0907">
        <w:rPr>
          <w:rFonts w:ascii="Angsana New" w:hAnsi="Angsana New"/>
          <w:sz w:val="30"/>
          <w:szCs w:val="30"/>
        </w:rPr>
        <w:t xml:space="preserve">80 </w:t>
      </w:r>
      <w:r w:rsidR="008112E2" w:rsidRPr="006F090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655CC">
        <w:rPr>
          <w:rFonts w:ascii="Angsana New" w:hAnsi="Angsana New" w:hint="cs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ส่วนที่เหลือ</w:t>
      </w:r>
      <w:r w:rsidR="00570835">
        <w:rPr>
          <w:rFonts w:ascii="Angsana New" w:hAnsi="Angsana New" w:hint="cs"/>
          <w:sz w:val="30"/>
          <w:szCs w:val="30"/>
          <w:cs/>
        </w:rPr>
        <w:t xml:space="preserve"> </w:t>
      </w:r>
      <w:r w:rsidR="00570835">
        <w:rPr>
          <w:rFonts w:ascii="Angsana New" w:hAnsi="Angsana New"/>
          <w:sz w:val="30"/>
          <w:szCs w:val="30"/>
        </w:rPr>
        <w:t xml:space="preserve">100,000 </w:t>
      </w:r>
      <w:r w:rsidR="00570835">
        <w:rPr>
          <w:rFonts w:ascii="Angsana New" w:hAnsi="Angsana New" w:hint="cs"/>
          <w:sz w:val="30"/>
          <w:szCs w:val="30"/>
          <w:cs/>
        </w:rPr>
        <w:t xml:space="preserve">หน่วยมูลค่าที่ตราไว้หน่วยละ </w:t>
      </w:r>
      <w:r w:rsidR="00570835">
        <w:rPr>
          <w:rFonts w:ascii="Angsana New" w:hAnsi="Angsana New"/>
          <w:sz w:val="30"/>
          <w:szCs w:val="30"/>
        </w:rPr>
        <w:t>1,000</w:t>
      </w:r>
      <w:r w:rsidR="00570835">
        <w:rPr>
          <w:rFonts w:ascii="Angsana New" w:hAnsi="Angsana New" w:hint="cs"/>
          <w:sz w:val="30"/>
          <w:szCs w:val="30"/>
          <w:cs/>
        </w:rPr>
        <w:t xml:space="preserve"> บาท </w:t>
      </w:r>
      <w:r w:rsidR="00307589">
        <w:rPr>
          <w:rFonts w:ascii="Angsana New" w:hAnsi="Angsana New" w:hint="cs"/>
          <w:sz w:val="30"/>
          <w:szCs w:val="30"/>
          <w:cs/>
        </w:rPr>
        <w:t>คิดเป็นมูลค่า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57083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ได้มีการทำสัญญาต่ออายุหุ้นกู้ไปอีก </w:t>
      </w:r>
      <w:r>
        <w:rPr>
          <w:rFonts w:ascii="Angsana New" w:hAnsi="Angsana New"/>
          <w:sz w:val="30"/>
          <w:szCs w:val="30"/>
        </w:rPr>
        <w:t xml:space="preserve">182 </w:t>
      </w:r>
      <w:r>
        <w:rPr>
          <w:rFonts w:ascii="Angsana New" w:hAnsi="Angsana New" w:hint="cs"/>
          <w:sz w:val="30"/>
          <w:szCs w:val="30"/>
          <w:cs/>
        </w:rPr>
        <w:t>วัน</w:t>
      </w:r>
      <w:r w:rsidR="00F5329F">
        <w:rPr>
          <w:rFonts w:ascii="Angsana New" w:hAnsi="Angsana New" w:hint="cs"/>
          <w:sz w:val="30"/>
          <w:szCs w:val="30"/>
          <w:cs/>
        </w:rPr>
        <w:t>ซึ่งจะถึงกำหนด</w:t>
      </w:r>
      <w:r w:rsidR="00F25B15">
        <w:rPr>
          <w:rFonts w:ascii="Angsana New" w:hAnsi="Angsana New" w:hint="cs"/>
          <w:sz w:val="30"/>
          <w:szCs w:val="30"/>
          <w:cs/>
        </w:rPr>
        <w:t>ไถ่ถอน</w:t>
      </w:r>
      <w:r w:rsidR="00F5329F">
        <w:rPr>
          <w:rFonts w:ascii="Angsana New" w:hAnsi="Angsana New" w:hint="cs"/>
          <w:sz w:val="30"/>
          <w:szCs w:val="30"/>
          <w:cs/>
        </w:rPr>
        <w:t xml:space="preserve">ในเดือนมิถุนายน </w:t>
      </w:r>
      <w:r w:rsidR="00F5329F">
        <w:rPr>
          <w:rFonts w:ascii="Angsana New" w:hAnsi="Angsana New"/>
          <w:sz w:val="30"/>
          <w:szCs w:val="30"/>
        </w:rPr>
        <w:t xml:space="preserve">2563 </w:t>
      </w:r>
      <w:r w:rsidR="00883144">
        <w:rPr>
          <w:rFonts w:ascii="Angsana New" w:hAnsi="Angsana New" w:hint="cs"/>
          <w:sz w:val="30"/>
          <w:szCs w:val="30"/>
          <w:cs/>
        </w:rPr>
        <w:t>และ</w:t>
      </w:r>
      <w:r w:rsidR="00F25B15">
        <w:rPr>
          <w:rFonts w:ascii="Angsana New" w:hAnsi="Angsana New" w:hint="cs"/>
          <w:sz w:val="30"/>
          <w:szCs w:val="30"/>
          <w:cs/>
        </w:rPr>
        <w:t>ใช้</w:t>
      </w:r>
      <w:r w:rsidR="009D1FBE">
        <w:rPr>
          <w:rFonts w:ascii="Angsana New" w:hAnsi="Angsana New" w:hint="cs"/>
          <w:sz w:val="30"/>
          <w:szCs w:val="30"/>
          <w:cs/>
        </w:rPr>
        <w:t>หุ้นสามัญของบริษัท</w:t>
      </w:r>
      <w:r w:rsidR="008C7AB6">
        <w:rPr>
          <w:rFonts w:ascii="Angsana New" w:hAnsi="Angsana New" w:hint="cs"/>
          <w:sz w:val="30"/>
          <w:szCs w:val="30"/>
          <w:cs/>
        </w:rPr>
        <w:t>ที่ถือโดยกรรมการ</w:t>
      </w:r>
      <w:r w:rsidR="00295563">
        <w:rPr>
          <w:rFonts w:ascii="Angsana New" w:hAnsi="Angsana New" w:hint="cs"/>
          <w:sz w:val="30"/>
          <w:szCs w:val="30"/>
          <w:cs/>
        </w:rPr>
        <w:t>และที่ดิน</w:t>
      </w:r>
      <w:r w:rsidR="008C7AB6">
        <w:rPr>
          <w:rFonts w:ascii="Angsana New" w:hAnsi="Angsana New" w:hint="cs"/>
          <w:sz w:val="30"/>
          <w:szCs w:val="30"/>
          <w:cs/>
        </w:rPr>
        <w:t>ของบริษัท</w:t>
      </w:r>
      <w:r w:rsidR="00432360">
        <w:rPr>
          <w:rFonts w:ascii="Angsana New" w:hAnsi="Angsana New" w:hint="cs"/>
          <w:sz w:val="30"/>
          <w:szCs w:val="30"/>
          <w:cs/>
        </w:rPr>
        <w:t>เป็นหลักประกัน</w:t>
      </w:r>
    </w:p>
    <w:p w14:paraId="3204A2A4" w14:textId="7F31B551" w:rsidR="006D0840" w:rsidRDefault="006D08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</w:rPr>
      </w:pPr>
      <w:r>
        <w:rPr>
          <w:rFonts w:ascii="Angsana New" w:hAnsi="Angsana New"/>
          <w:sz w:val="22"/>
          <w:szCs w:val="22"/>
        </w:rPr>
        <w:br w:type="page"/>
      </w:r>
    </w:p>
    <w:p w14:paraId="567737FF" w14:textId="2BD9D2F8" w:rsidR="006F0907" w:rsidRDefault="00FC6CE7" w:rsidP="001271EC">
      <w:pPr>
        <w:pStyle w:val="ListParagraph"/>
        <w:numPr>
          <w:ilvl w:val="0"/>
          <w:numId w:val="21"/>
        </w:numPr>
        <w:jc w:val="thaiDistribute"/>
        <w:rPr>
          <w:rFonts w:ascii="Angsana New" w:hAnsi="Angsana New"/>
          <w:sz w:val="30"/>
          <w:szCs w:val="30"/>
        </w:rPr>
      </w:pPr>
      <w:r w:rsidRPr="006F0907">
        <w:rPr>
          <w:rFonts w:ascii="Angsana New" w:hAnsi="Angsana New" w:hint="cs"/>
          <w:sz w:val="30"/>
          <w:szCs w:val="30"/>
          <w:cs/>
        </w:rPr>
        <w:lastRenderedPageBreak/>
        <w:t>หุ้นกู้ชนิดระบุชื่อผู้ถือประเภทไม่ด้อยสิทธิ ไม่มีหลักประกันและมีผู้แทนผู้ถือหุ้นกู้</w:t>
      </w:r>
      <w:r w:rsidRPr="006F0907">
        <w:rPr>
          <w:rFonts w:ascii="Angsana New" w:hAnsi="Angsana New"/>
          <w:sz w:val="30"/>
          <w:szCs w:val="30"/>
        </w:rPr>
        <w:t xml:space="preserve"> </w:t>
      </w:r>
      <w:r w:rsidRPr="006F0907">
        <w:rPr>
          <w:rFonts w:ascii="Angsana New" w:hAnsi="Angsana New" w:hint="cs"/>
          <w:sz w:val="30"/>
          <w:szCs w:val="30"/>
          <w:cs/>
        </w:rPr>
        <w:t>ซึ่งเสนอขายให้แก่ผู้ลงทุนสถาบันและผู้ลงทุนรายใหญ่</w:t>
      </w:r>
    </w:p>
    <w:p w14:paraId="5E7F5067" w14:textId="77777777" w:rsidR="00D754E7" w:rsidRPr="00EA2C1F" w:rsidRDefault="00D754E7" w:rsidP="00D754E7">
      <w:pPr>
        <w:pStyle w:val="ListParagraph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36AC0B54" w14:textId="553C773A" w:rsidR="00FC6CE7" w:rsidRPr="00C0617A" w:rsidRDefault="00FE495B" w:rsidP="00D754E7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="Angsana New" w:hAnsi="Angsana New"/>
          <w:spacing w:val="-10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3.1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หุ้นกู้จำนวน </w:t>
      </w:r>
      <w:r w:rsidR="00FC6CE7" w:rsidRPr="00C0617A">
        <w:rPr>
          <w:rFonts w:ascii="Angsana New" w:hAnsi="Angsana New"/>
          <w:spacing w:val="-6"/>
          <w:sz w:val="30"/>
          <w:szCs w:val="30"/>
        </w:rPr>
        <w:t>545</w:t>
      </w:r>
      <w:r w:rsidR="00FC6CE7" w:rsidRPr="00C0617A">
        <w:rPr>
          <w:rFonts w:ascii="Angsana New" w:hAnsi="Angsana New" w:hint="cs"/>
          <w:spacing w:val="-6"/>
          <w:sz w:val="30"/>
          <w:szCs w:val="30"/>
        </w:rPr>
        <w:t>,</w:t>
      </w:r>
      <w:r w:rsidR="00FC6CE7" w:rsidRPr="00C0617A">
        <w:rPr>
          <w:rFonts w:ascii="Angsana New" w:hAnsi="Angsana New"/>
          <w:spacing w:val="-6"/>
          <w:sz w:val="30"/>
          <w:szCs w:val="30"/>
        </w:rPr>
        <w:t>300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หน่วย มูลค่าที่ตราไว้หน่วยละ </w:t>
      </w:r>
      <w:r w:rsidR="00FC6CE7" w:rsidRPr="00C0617A">
        <w:rPr>
          <w:rFonts w:ascii="Angsana New" w:hAnsi="Angsana New" w:hint="cs"/>
          <w:spacing w:val="-6"/>
          <w:sz w:val="30"/>
          <w:szCs w:val="30"/>
        </w:rPr>
        <w:t>1,000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บาท รวมทั้งสิ้นมูลค่า </w:t>
      </w:r>
      <w:r w:rsidR="00FC6CE7" w:rsidRPr="00C0617A">
        <w:rPr>
          <w:rFonts w:ascii="Angsana New" w:hAnsi="Angsana New"/>
          <w:spacing w:val="-6"/>
          <w:sz w:val="30"/>
          <w:szCs w:val="30"/>
        </w:rPr>
        <w:t>545.30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B27716" w:rsidRPr="00C0617A">
        <w:rPr>
          <w:rFonts w:ascii="Angsana New" w:hAnsi="Angsana New"/>
          <w:spacing w:val="-6"/>
          <w:sz w:val="30"/>
          <w:szCs w:val="30"/>
        </w:rPr>
        <w:t>1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>.</w:t>
      </w:r>
      <w:r w:rsidR="00B27716" w:rsidRPr="00C0617A">
        <w:rPr>
          <w:rFonts w:ascii="Angsana New" w:hAnsi="Angsana New"/>
          <w:spacing w:val="-6"/>
          <w:sz w:val="30"/>
          <w:szCs w:val="30"/>
        </w:rPr>
        <w:t>32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 เป็นจำนวน </w:t>
      </w:r>
      <w:r w:rsidR="00FC6CE7" w:rsidRPr="00C0617A">
        <w:rPr>
          <w:rFonts w:ascii="Angsana New" w:hAnsi="Angsana New"/>
          <w:spacing w:val="-6"/>
          <w:sz w:val="30"/>
          <w:szCs w:val="30"/>
        </w:rPr>
        <w:t>54</w:t>
      </w:r>
      <w:r w:rsidR="00B27716" w:rsidRPr="00C0617A">
        <w:rPr>
          <w:rFonts w:ascii="Angsana New" w:hAnsi="Angsana New"/>
          <w:spacing w:val="-6"/>
          <w:sz w:val="30"/>
          <w:szCs w:val="30"/>
        </w:rPr>
        <w:t>3</w:t>
      </w:r>
      <w:r w:rsidR="00FC6CE7" w:rsidRPr="00C0617A">
        <w:rPr>
          <w:rFonts w:ascii="Angsana New" w:hAnsi="Angsana New"/>
          <w:spacing w:val="-6"/>
          <w:sz w:val="30"/>
          <w:szCs w:val="30"/>
        </w:rPr>
        <w:t>.</w:t>
      </w:r>
      <w:r w:rsidR="00B27716" w:rsidRPr="00C0617A">
        <w:rPr>
          <w:rFonts w:ascii="Angsana New" w:hAnsi="Angsana New"/>
          <w:spacing w:val="-6"/>
          <w:sz w:val="30"/>
          <w:szCs w:val="30"/>
        </w:rPr>
        <w:t>98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FC6CE7" w:rsidRPr="00C0617A">
        <w:rPr>
          <w:rFonts w:ascii="Angsana New" w:hAnsi="Angsana New" w:hint="cs"/>
          <w:spacing w:val="-6"/>
          <w:sz w:val="30"/>
          <w:szCs w:val="30"/>
        </w:rPr>
        <w:t>6.75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ต่อปี และชำระดอกเบี้ยทุก </w:t>
      </w:r>
      <w:r w:rsidR="00FC6CE7" w:rsidRPr="00C0617A">
        <w:rPr>
          <w:rFonts w:ascii="Angsana New" w:hAnsi="Angsana New" w:hint="cs"/>
          <w:spacing w:val="-6"/>
          <w:sz w:val="30"/>
          <w:szCs w:val="30"/>
        </w:rPr>
        <w:t>3</w:t>
      </w:r>
      <w:r w:rsidR="00FC6CE7" w:rsidRPr="00C0617A">
        <w:rPr>
          <w:rFonts w:ascii="Angsana New" w:hAnsi="Angsana New" w:hint="cs"/>
          <w:spacing w:val="-6"/>
          <w:sz w:val="30"/>
          <w:szCs w:val="30"/>
          <w:cs/>
        </w:rPr>
        <w:t xml:space="preserve"> เดือน</w:t>
      </w:r>
      <w:r w:rsidR="00FC6CE7" w:rsidRPr="009C0E87">
        <w:rPr>
          <w:rFonts w:ascii="Angsana New" w:hAnsi="Angsana New" w:hint="cs"/>
          <w:sz w:val="30"/>
          <w:szCs w:val="30"/>
          <w:cs/>
        </w:rPr>
        <w:t xml:space="preserve"> </w:t>
      </w:r>
      <w:r w:rsidR="00FC6CE7" w:rsidRPr="00C0617A">
        <w:rPr>
          <w:rFonts w:ascii="Angsana New" w:hAnsi="Angsana New" w:hint="cs"/>
          <w:spacing w:val="-10"/>
          <w:sz w:val="30"/>
          <w:szCs w:val="30"/>
          <w:cs/>
        </w:rPr>
        <w:t xml:space="preserve">โดยหุ้นกู้ดังกล่าวมีอายุ </w:t>
      </w:r>
      <w:r w:rsidR="00FC6CE7" w:rsidRPr="00C0617A">
        <w:rPr>
          <w:rFonts w:ascii="Angsana New" w:hAnsi="Angsana New" w:hint="cs"/>
          <w:spacing w:val="-10"/>
          <w:sz w:val="30"/>
          <w:szCs w:val="30"/>
        </w:rPr>
        <w:t>2</w:t>
      </w:r>
      <w:r w:rsidR="00FC6CE7" w:rsidRPr="00C0617A">
        <w:rPr>
          <w:rFonts w:ascii="Angsana New" w:hAnsi="Angsana New" w:hint="cs"/>
          <w:spacing w:val="-10"/>
          <w:sz w:val="30"/>
          <w:szCs w:val="30"/>
          <w:cs/>
        </w:rPr>
        <w:t xml:space="preserve"> ปี ครบกำหนดไถ่ถอนในเดือนกุมภาพันธ์ </w:t>
      </w:r>
      <w:r w:rsidR="00FC6CE7" w:rsidRPr="00C0617A">
        <w:rPr>
          <w:rFonts w:ascii="Angsana New" w:hAnsi="Angsana New" w:hint="cs"/>
          <w:spacing w:val="-10"/>
          <w:sz w:val="30"/>
          <w:szCs w:val="30"/>
        </w:rPr>
        <w:t>2564</w:t>
      </w:r>
    </w:p>
    <w:p w14:paraId="0BB6D6EC" w14:textId="77777777" w:rsidR="00D754E7" w:rsidRPr="00EA2C1F" w:rsidRDefault="00D754E7" w:rsidP="00D754E7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</w:p>
    <w:p w14:paraId="013B5941" w14:textId="4496C826" w:rsidR="00FC6CE7" w:rsidRDefault="00FE495B" w:rsidP="00FE495B">
      <w:pPr>
        <w:pStyle w:val="ListParagraph"/>
        <w:tabs>
          <w:tab w:val="clear" w:pos="680"/>
          <w:tab w:val="clear" w:pos="907"/>
          <w:tab w:val="left" w:pos="1080"/>
        </w:tabs>
        <w:spacing w:line="240" w:lineRule="auto"/>
        <w:ind w:left="1260" w:hanging="36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3.2</w:t>
      </w:r>
      <w:r>
        <w:rPr>
          <w:rFonts w:ascii="Angsana New" w:hAnsi="Angsana New" w:hint="cs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</w:rPr>
        <w:t xml:space="preserve"> 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หุ้นกู้จำนวน </w:t>
      </w:r>
      <w:r w:rsidR="00FC6CE7" w:rsidRPr="00EA2C1F">
        <w:rPr>
          <w:rFonts w:ascii="Angsana New" w:hAnsi="Angsana New"/>
          <w:sz w:val="30"/>
          <w:szCs w:val="30"/>
        </w:rPr>
        <w:t>300</w:t>
      </w:r>
      <w:r w:rsidR="00FC6CE7" w:rsidRPr="00EA2C1F">
        <w:rPr>
          <w:rFonts w:ascii="Angsana New" w:hAnsi="Angsana New" w:hint="cs"/>
          <w:sz w:val="30"/>
          <w:szCs w:val="30"/>
        </w:rPr>
        <w:t>,</w:t>
      </w:r>
      <w:r w:rsidR="00FC6CE7" w:rsidRPr="00EA2C1F">
        <w:rPr>
          <w:rFonts w:ascii="Angsana New" w:hAnsi="Angsana New"/>
          <w:sz w:val="30"/>
          <w:szCs w:val="30"/>
        </w:rPr>
        <w:t>000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หน่วย มูลค่าที่ตราไว้หน่วยละ </w:t>
      </w:r>
      <w:r w:rsidR="00FC6CE7" w:rsidRPr="00EA2C1F">
        <w:rPr>
          <w:rFonts w:ascii="Angsana New" w:hAnsi="Angsana New" w:hint="cs"/>
          <w:sz w:val="30"/>
          <w:szCs w:val="30"/>
        </w:rPr>
        <w:t>1,000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บาท รวมทั้งสิ้นมูลค่า </w:t>
      </w:r>
      <w:r w:rsidR="00FC6CE7" w:rsidRPr="00EA2C1F">
        <w:rPr>
          <w:rFonts w:ascii="Angsana New" w:hAnsi="Angsana New"/>
          <w:sz w:val="30"/>
          <w:szCs w:val="30"/>
        </w:rPr>
        <w:t>300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ล้านบาท (สุทธิจากค่าใช้จ่ายทางตรงในการออกหุ้นกู้จำนวน </w:t>
      </w:r>
      <w:r w:rsidR="00B27716" w:rsidRPr="00EA2C1F">
        <w:rPr>
          <w:rFonts w:ascii="Angsana New" w:hAnsi="Angsana New"/>
          <w:sz w:val="30"/>
          <w:szCs w:val="30"/>
        </w:rPr>
        <w:t>2.65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FC6CE7" w:rsidRPr="00EA2C1F">
        <w:rPr>
          <w:rFonts w:ascii="Angsana New" w:hAnsi="Angsana New"/>
          <w:sz w:val="30"/>
          <w:szCs w:val="30"/>
        </w:rPr>
        <w:t>297</w:t>
      </w:r>
      <w:r w:rsidR="00B27716" w:rsidRPr="00EA2C1F">
        <w:rPr>
          <w:rFonts w:ascii="Angsana New" w:hAnsi="Angsana New"/>
          <w:sz w:val="30"/>
          <w:szCs w:val="30"/>
        </w:rPr>
        <w:t>.35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ล้านบาท) โดยมีอัตราดอกเบี้ยคงที่ในอัตราร้อยละ </w:t>
      </w:r>
      <w:r w:rsidR="00FC6CE7" w:rsidRPr="00EA2C1F">
        <w:rPr>
          <w:rFonts w:ascii="Angsana New" w:hAnsi="Angsana New"/>
          <w:sz w:val="30"/>
          <w:szCs w:val="30"/>
        </w:rPr>
        <w:t>7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ต่อปี และชำระดอกเบี้ยทุก </w:t>
      </w:r>
      <w:r w:rsidR="00FC6CE7" w:rsidRPr="00EA2C1F">
        <w:rPr>
          <w:rFonts w:ascii="Angsana New" w:hAnsi="Angsana New" w:hint="cs"/>
          <w:sz w:val="30"/>
          <w:szCs w:val="30"/>
        </w:rPr>
        <w:t>3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เดือน โดยหุ้นกู้ดังกล่าวมีอายุ </w:t>
      </w:r>
      <w:r w:rsidR="00FC6CE7" w:rsidRPr="00EA2C1F">
        <w:rPr>
          <w:rFonts w:ascii="Angsana New" w:hAnsi="Angsana New" w:hint="cs"/>
          <w:sz w:val="30"/>
          <w:szCs w:val="30"/>
        </w:rPr>
        <w:t>2</w:t>
      </w:r>
      <w:r w:rsidR="00FC6CE7" w:rsidRPr="00EA2C1F">
        <w:rPr>
          <w:rFonts w:ascii="Angsana New" w:hAnsi="Angsana New" w:hint="cs"/>
          <w:sz w:val="30"/>
          <w:szCs w:val="30"/>
          <w:cs/>
        </w:rPr>
        <w:t xml:space="preserve"> ปี ครบกำหนดไถ่ถอนในเดือนตุลาคม </w:t>
      </w:r>
      <w:r w:rsidR="00FC6CE7" w:rsidRPr="00EA2C1F">
        <w:rPr>
          <w:rFonts w:ascii="Angsana New" w:hAnsi="Angsana New" w:hint="cs"/>
          <w:sz w:val="30"/>
          <w:szCs w:val="30"/>
        </w:rPr>
        <w:t>2564</w:t>
      </w:r>
    </w:p>
    <w:p w14:paraId="678936CA" w14:textId="77777777" w:rsidR="0024714D" w:rsidRPr="00EA2C1F" w:rsidRDefault="0024714D" w:rsidP="0024714D">
      <w:pPr>
        <w:tabs>
          <w:tab w:val="clear" w:pos="680"/>
          <w:tab w:val="clear" w:pos="907"/>
          <w:tab w:val="left" w:pos="108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0A3654" w14:textId="77BE8E2F" w:rsidR="0024714D" w:rsidRPr="0024714D" w:rsidRDefault="0024714D" w:rsidP="0024714D">
      <w:pPr>
        <w:tabs>
          <w:tab w:val="clear" w:pos="680"/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4714D">
        <w:rPr>
          <w:rFonts w:ascii="Angsana New" w:hAnsi="Angsana New" w:hint="cs"/>
          <w:sz w:val="30"/>
          <w:szCs w:val="30"/>
          <w:cs/>
        </w:rPr>
        <w:t>ทั้งนี้</w:t>
      </w:r>
      <w:r w:rsidRPr="0024714D">
        <w:rPr>
          <w:rFonts w:ascii="Angsana New" w:hAnsi="Angsana New"/>
          <w:sz w:val="30"/>
          <w:szCs w:val="30"/>
          <w:cs/>
        </w:rPr>
        <w:t xml:space="preserve"> </w:t>
      </w:r>
      <w:r w:rsidRPr="0024714D">
        <w:rPr>
          <w:rFonts w:ascii="Angsana New" w:hAnsi="Angsana New" w:hint="cs"/>
          <w:sz w:val="30"/>
          <w:szCs w:val="30"/>
          <w:cs/>
        </w:rPr>
        <w:t>บริษัทมีหน้าที่ต้องปฏิบัติตามเงื่อนไขที่กำหนดไว้ในข้อกำหนดว่าด้วยสิทธิและหน้าที่ของผู้ออกหุ้นกู้</w:t>
      </w:r>
      <w:r w:rsidRPr="0024714D">
        <w:rPr>
          <w:rFonts w:ascii="Angsana New" w:hAnsi="Angsana New"/>
          <w:sz w:val="30"/>
          <w:szCs w:val="30"/>
          <w:cs/>
        </w:rPr>
        <w:t xml:space="preserve"> </w:t>
      </w:r>
      <w:r w:rsidRPr="0024714D">
        <w:rPr>
          <w:rFonts w:ascii="Angsana New" w:hAnsi="Angsana New" w:hint="cs"/>
          <w:sz w:val="30"/>
          <w:szCs w:val="30"/>
          <w:cs/>
        </w:rPr>
        <w:t>และผู้ถือหุ้นกู้ตามที่ระบุไว้ในหนังสือชี้ชวนเสนอขายหุ้นกู้</w:t>
      </w:r>
    </w:p>
    <w:p w14:paraId="6341ED22" w14:textId="77777777" w:rsidR="002E49AB" w:rsidRPr="00EA2C1F" w:rsidRDefault="002E49AB" w:rsidP="008112E2">
      <w:pPr>
        <w:rPr>
          <w:rFonts w:ascii="Angsana New" w:hAnsi="Angsana New"/>
          <w:sz w:val="30"/>
          <w:szCs w:val="30"/>
        </w:rPr>
      </w:pPr>
    </w:p>
    <w:p w14:paraId="6B3AE33A" w14:textId="246BD4D6" w:rsidR="002E49AB" w:rsidRDefault="002E49AB" w:rsidP="002E49AB">
      <w:pPr>
        <w:tabs>
          <w:tab w:val="clear" w:pos="454"/>
          <w:tab w:val="left" w:pos="450"/>
        </w:tabs>
        <w:ind w:left="450" w:hanging="450"/>
        <w:jc w:val="thaiDistribute"/>
        <w:rPr>
          <w:rFonts w:ascii="Angsana New" w:hAnsi="Angsana New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  <w:t xml:space="preserve">  </w:t>
      </w:r>
      <w:r w:rsidRPr="002E2783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</w:t>
      </w:r>
      <w:r>
        <w:rPr>
          <w:rFonts w:ascii="Angsana New" w:hAnsi="Angsana New"/>
          <w:sz w:val="30"/>
          <w:szCs w:val="30"/>
          <w:cs/>
        </w:rPr>
        <w:t>รวมหนี้สินตามสัญญาเช่าการเงิน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แสดงตามระยะเวลาครบกำหนดการจ่ายชำระ</w:t>
      </w:r>
      <w:r>
        <w:rPr>
          <w:rFonts w:ascii="Angsana New" w:hAnsi="Angsana New"/>
          <w:sz w:val="30"/>
          <w:szCs w:val="30"/>
        </w:rPr>
        <w:br/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256</w:t>
      </w:r>
      <w:r w:rsidR="007300DF">
        <w:rPr>
          <w:rFonts w:ascii="Angsana New" w:hAnsi="Angsana New"/>
          <w:sz w:val="30"/>
          <w:szCs w:val="30"/>
        </w:rPr>
        <w:t xml:space="preserve">2 </w:t>
      </w:r>
      <w:r w:rsidR="007300DF">
        <w:rPr>
          <w:rFonts w:ascii="Angsana New" w:hAnsi="Angsana New" w:hint="cs"/>
          <w:sz w:val="30"/>
          <w:szCs w:val="30"/>
          <w:cs/>
        </w:rPr>
        <w:t xml:space="preserve">และ </w:t>
      </w:r>
      <w:r w:rsidR="007300DF"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E2783">
        <w:rPr>
          <w:rFonts w:ascii="Angsana New" w:hAnsi="Angsana New"/>
          <w:sz w:val="30"/>
          <w:szCs w:val="30"/>
          <w:cs/>
        </w:rPr>
        <w:t>ได้ดังนี้</w:t>
      </w:r>
    </w:p>
    <w:p w14:paraId="4D2C1DC8" w14:textId="77777777" w:rsidR="002E49AB" w:rsidRPr="00EA2C1F" w:rsidRDefault="002E49AB" w:rsidP="002E49AB">
      <w:pPr>
        <w:rPr>
          <w:rFonts w:ascii="Angsana New" w:hAnsi="Angsana New"/>
          <w:sz w:val="30"/>
          <w:szCs w:val="30"/>
        </w:rPr>
      </w:pPr>
    </w:p>
    <w:tbl>
      <w:tblPr>
        <w:tblW w:w="9397" w:type="dxa"/>
        <w:tblInd w:w="450" w:type="dxa"/>
        <w:tblLook w:val="01E0" w:firstRow="1" w:lastRow="1" w:firstColumn="1" w:lastColumn="1" w:noHBand="0" w:noVBand="0"/>
      </w:tblPr>
      <w:tblGrid>
        <w:gridCol w:w="3510"/>
        <w:gridCol w:w="1276"/>
        <w:gridCol w:w="261"/>
        <w:gridCol w:w="1276"/>
        <w:gridCol w:w="261"/>
        <w:gridCol w:w="1276"/>
        <w:gridCol w:w="261"/>
        <w:gridCol w:w="1276"/>
      </w:tblGrid>
      <w:tr w:rsidR="002E49AB" w:rsidRPr="00F92902" w14:paraId="5118E647" w14:textId="77777777" w:rsidTr="009127B0">
        <w:tc>
          <w:tcPr>
            <w:tcW w:w="3510" w:type="dxa"/>
            <w:shd w:val="clear" w:color="auto" w:fill="auto"/>
          </w:tcPr>
          <w:p w14:paraId="307F6949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813" w:type="dxa"/>
            <w:gridSpan w:val="3"/>
          </w:tcPr>
          <w:p w14:paraId="22F6D104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1" w:type="dxa"/>
          </w:tcPr>
          <w:p w14:paraId="71BD4278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813" w:type="dxa"/>
            <w:gridSpan w:val="3"/>
          </w:tcPr>
          <w:p w14:paraId="04ABE26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9AB" w:rsidRPr="00F92902" w14:paraId="493A18E4" w14:textId="77777777" w:rsidTr="009127B0">
        <w:tc>
          <w:tcPr>
            <w:tcW w:w="3510" w:type="dxa"/>
          </w:tcPr>
          <w:p w14:paraId="6BE79888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ED38694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03DEA84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EA2401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2473F209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191B8A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51422F8F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3276427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49AB" w:rsidRPr="00F92902" w14:paraId="520C46A0" w14:textId="77777777" w:rsidTr="009127B0">
        <w:tc>
          <w:tcPr>
            <w:tcW w:w="3510" w:type="dxa"/>
          </w:tcPr>
          <w:p w14:paraId="54D9ABE2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887" w:type="dxa"/>
            <w:gridSpan w:val="7"/>
          </w:tcPr>
          <w:p w14:paraId="3DA3DAC3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49AB" w:rsidRPr="00F92902" w14:paraId="5F35B1BD" w14:textId="77777777" w:rsidTr="009127B0">
        <w:tc>
          <w:tcPr>
            <w:tcW w:w="3510" w:type="dxa"/>
          </w:tcPr>
          <w:p w14:paraId="3BFE558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F9290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76" w:type="dxa"/>
          </w:tcPr>
          <w:p w14:paraId="2723B0A6" w14:textId="304FFCB6" w:rsidR="002E49AB" w:rsidRPr="00815484" w:rsidRDefault="00722E6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310455">
              <w:rPr>
                <w:rFonts w:ascii="Angsana New" w:hAnsi="Angsana New"/>
                <w:sz w:val="30"/>
                <w:szCs w:val="30"/>
                <w:lang w:val="en-US"/>
              </w:rPr>
              <w:t>193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310455">
              <w:rPr>
                <w:rFonts w:ascii="Angsana New" w:hAnsi="Angsana New"/>
                <w:sz w:val="30"/>
                <w:szCs w:val="30"/>
              </w:rPr>
              <w:t>999</w:t>
            </w:r>
          </w:p>
        </w:tc>
        <w:tc>
          <w:tcPr>
            <w:tcW w:w="261" w:type="dxa"/>
          </w:tcPr>
          <w:p w14:paraId="1F3CA846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5104258" w14:textId="77777777" w:rsidR="002E49AB" w:rsidRPr="00815484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15484">
              <w:rPr>
                <w:rFonts w:ascii="Angsana New" w:hAnsi="Angsana New"/>
                <w:sz w:val="30"/>
                <w:szCs w:val="30"/>
                <w:lang w:bidi="th-TH"/>
              </w:rPr>
              <w:t>2,01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815484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680</w:t>
            </w:r>
          </w:p>
        </w:tc>
        <w:tc>
          <w:tcPr>
            <w:tcW w:w="261" w:type="dxa"/>
          </w:tcPr>
          <w:p w14:paraId="0BCE1DA9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7D54A140" w14:textId="397A50E2" w:rsidR="002E49AB" w:rsidRPr="00815484" w:rsidRDefault="00722E6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</w:t>
            </w:r>
            <w:r w:rsidR="00310455">
              <w:rPr>
                <w:rFonts w:ascii="Angsana New" w:hAnsi="Angsana New"/>
                <w:sz w:val="30"/>
                <w:szCs w:val="30"/>
                <w:lang w:val="en-US" w:bidi="th-TH"/>
              </w:rPr>
              <w:t>176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310455">
              <w:rPr>
                <w:rFonts w:ascii="Angsana New" w:hAnsi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61" w:type="dxa"/>
          </w:tcPr>
          <w:p w14:paraId="32BB11AE" w14:textId="77777777" w:rsidR="002E49AB" w:rsidRPr="00B61FFC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</w:tcPr>
          <w:p w14:paraId="4DA21CBF" w14:textId="77777777" w:rsidR="002E49AB" w:rsidRPr="00B61FFC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61FFC">
              <w:rPr>
                <w:rFonts w:ascii="Angsana New" w:hAnsi="Angsana New"/>
                <w:sz w:val="30"/>
                <w:szCs w:val="30"/>
                <w:lang w:bidi="th-TH"/>
              </w:rPr>
              <w:t>1,965,11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</w:tr>
      <w:tr w:rsidR="002E49AB" w:rsidRPr="00F92902" w14:paraId="5C172597" w14:textId="77777777" w:rsidTr="009127B0">
        <w:tc>
          <w:tcPr>
            <w:tcW w:w="3510" w:type="dxa"/>
          </w:tcPr>
          <w:p w14:paraId="29F07E2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92902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F92902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F92902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14:paraId="0A242D28" w14:textId="6BEAACA6" w:rsidR="002E49AB" w:rsidRPr="00815484" w:rsidRDefault="00310455" w:rsidP="009127B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841</w:t>
            </w:r>
            <w:r w:rsidR="00722E6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337</w:t>
            </w:r>
          </w:p>
        </w:tc>
        <w:tc>
          <w:tcPr>
            <w:tcW w:w="261" w:type="dxa"/>
          </w:tcPr>
          <w:p w14:paraId="28E51799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77C707AB" w14:textId="77777777" w:rsidR="002E49AB" w:rsidRPr="00815484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5484">
              <w:rPr>
                <w:rFonts w:ascii="Angsana New" w:hAnsi="Angsana New"/>
                <w:sz w:val="30"/>
                <w:szCs w:val="30"/>
              </w:rPr>
              <w:t>223,425</w:t>
            </w:r>
          </w:p>
        </w:tc>
        <w:tc>
          <w:tcPr>
            <w:tcW w:w="261" w:type="dxa"/>
          </w:tcPr>
          <w:p w14:paraId="297E2914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7FAA4C7" w14:textId="341DCB6A" w:rsidR="002E49AB" w:rsidRPr="00815484" w:rsidRDefault="0031045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841</w:t>
            </w:r>
            <w:r w:rsidR="00722E6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261" w:type="dxa"/>
          </w:tcPr>
          <w:p w14:paraId="15904F32" w14:textId="77777777" w:rsidR="002E49AB" w:rsidRPr="004B6E79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5C3AF007" w14:textId="77777777" w:rsidR="002E49AB" w:rsidRPr="004B6E79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223,425</w:t>
            </w:r>
          </w:p>
        </w:tc>
      </w:tr>
      <w:tr w:rsidR="002E49AB" w:rsidRPr="00F92902" w14:paraId="5BAF972F" w14:textId="77777777" w:rsidTr="009127B0">
        <w:tc>
          <w:tcPr>
            <w:tcW w:w="3510" w:type="dxa"/>
          </w:tcPr>
          <w:p w14:paraId="7F0A0504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6F71A0" w14:textId="65435149" w:rsidR="002E49AB" w:rsidRPr="00815484" w:rsidRDefault="00722E6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2,03</w:t>
            </w:r>
            <w:r w:rsidR="003104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,336</w:t>
            </w:r>
          </w:p>
        </w:tc>
        <w:tc>
          <w:tcPr>
            <w:tcW w:w="261" w:type="dxa"/>
          </w:tcPr>
          <w:p w14:paraId="5466D4AD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7F9CA9E" w14:textId="77777777" w:rsidR="002E49AB" w:rsidRPr="00815484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1548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2,239,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105</w:t>
            </w:r>
          </w:p>
        </w:tc>
        <w:tc>
          <w:tcPr>
            <w:tcW w:w="261" w:type="dxa"/>
          </w:tcPr>
          <w:p w14:paraId="14DEB3BE" w14:textId="77777777" w:rsidR="002E49AB" w:rsidRPr="00815484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EA2372C" w14:textId="76AD6A61" w:rsidR="002E49AB" w:rsidRPr="00815484" w:rsidRDefault="00722E6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</w:t>
            </w:r>
            <w:r w:rsidR="0031045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,035</w:t>
            </w:r>
          </w:p>
        </w:tc>
        <w:tc>
          <w:tcPr>
            <w:tcW w:w="261" w:type="dxa"/>
          </w:tcPr>
          <w:p w14:paraId="702B60D5" w14:textId="77777777" w:rsidR="002E49AB" w:rsidRPr="004B6E79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B2EC104" w14:textId="77777777" w:rsidR="002E49AB" w:rsidRPr="004B6E79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2,188,540</w:t>
            </w:r>
          </w:p>
        </w:tc>
      </w:tr>
    </w:tbl>
    <w:p w14:paraId="7A47D304" w14:textId="77777777" w:rsidR="002E49AB" w:rsidRPr="00EA2C1F" w:rsidRDefault="002E49AB" w:rsidP="002E49AB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22751C82" w14:textId="77777777" w:rsidR="00EA2C1F" w:rsidRDefault="00EA2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  <w:lang w:val="en-GB"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307744B4" w14:textId="3F4FBD0D" w:rsidR="002E49AB" w:rsidRPr="006F0907" w:rsidRDefault="002E49AB" w:rsidP="002E49AB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pacing w:val="-8"/>
          <w:sz w:val="30"/>
          <w:szCs w:val="30"/>
          <w:lang w:bidi="th-TH"/>
        </w:rPr>
      </w:pPr>
      <w:r w:rsidRPr="006F0907">
        <w:rPr>
          <w:rFonts w:ascii="Angsana New" w:hAnsi="Angsana New"/>
          <w:spacing w:val="-8"/>
          <w:sz w:val="30"/>
          <w:szCs w:val="30"/>
          <w:cs/>
          <w:lang w:bidi="th-TH"/>
        </w:rPr>
        <w:lastRenderedPageBreak/>
        <w:t>หนี้สินที่มีภาระดอกเบี้ยส่วนที่มีหลักประกัน</w:t>
      </w:r>
      <w:r w:rsidRPr="006F0907">
        <w:rPr>
          <w:rFonts w:ascii="Angsana New" w:hAnsi="Angsana New" w:hint="cs"/>
          <w:spacing w:val="-8"/>
          <w:sz w:val="30"/>
          <w:szCs w:val="30"/>
          <w:cs/>
          <w:lang w:bidi="th-TH"/>
        </w:rPr>
        <w:t xml:space="preserve"> ณ วันที่ </w:t>
      </w:r>
      <w:r w:rsidRPr="006F0907">
        <w:rPr>
          <w:rFonts w:ascii="Angsana New" w:hAnsi="Angsana New" w:hint="cs"/>
          <w:spacing w:val="-8"/>
          <w:sz w:val="30"/>
          <w:szCs w:val="30"/>
          <w:lang w:val="en-US" w:bidi="th-TH"/>
        </w:rPr>
        <w:t>31</w:t>
      </w:r>
      <w:r w:rsidRPr="006F0907">
        <w:rPr>
          <w:rFonts w:ascii="Angsana New" w:hAnsi="Angsana New" w:hint="cs"/>
          <w:spacing w:val="-8"/>
          <w:sz w:val="30"/>
          <w:szCs w:val="30"/>
          <w:cs/>
          <w:lang w:bidi="th-TH"/>
        </w:rPr>
        <w:t xml:space="preserve"> ธันวาคม</w:t>
      </w:r>
      <w:r w:rsidRPr="006F0907">
        <w:rPr>
          <w:rFonts w:ascii="Angsana New" w:hAnsi="Angsana New"/>
          <w:spacing w:val="-8"/>
          <w:sz w:val="30"/>
          <w:szCs w:val="30"/>
          <w:lang w:bidi="th-TH"/>
        </w:rPr>
        <w:t xml:space="preserve"> 256</w:t>
      </w:r>
      <w:r w:rsidR="007300DF" w:rsidRPr="006F0907">
        <w:rPr>
          <w:rFonts w:ascii="Angsana New" w:hAnsi="Angsana New"/>
          <w:spacing w:val="-8"/>
          <w:sz w:val="30"/>
          <w:szCs w:val="30"/>
          <w:lang w:bidi="th-TH"/>
        </w:rPr>
        <w:t xml:space="preserve">2 </w:t>
      </w:r>
      <w:r w:rsidR="007300DF" w:rsidRPr="006F0907">
        <w:rPr>
          <w:rFonts w:ascii="Angsana New" w:hAnsi="Angsana New" w:hint="cs"/>
          <w:spacing w:val="-8"/>
          <w:sz w:val="30"/>
          <w:szCs w:val="30"/>
          <w:cs/>
          <w:lang w:bidi="th-TH"/>
        </w:rPr>
        <w:t xml:space="preserve">และ </w:t>
      </w:r>
      <w:r w:rsidR="007300DF" w:rsidRPr="006F0907">
        <w:rPr>
          <w:rFonts w:ascii="Angsana New" w:hAnsi="Angsana New"/>
          <w:spacing w:val="-8"/>
          <w:sz w:val="30"/>
          <w:szCs w:val="30"/>
          <w:lang w:val="en-US" w:bidi="th-TH"/>
        </w:rPr>
        <w:t>2561</w:t>
      </w:r>
      <w:r w:rsidRPr="006F0907">
        <w:rPr>
          <w:rFonts w:ascii="Angsana New" w:hAnsi="Angsana New" w:hint="cs"/>
          <w:spacing w:val="-8"/>
          <w:sz w:val="30"/>
          <w:szCs w:val="30"/>
          <w:cs/>
          <w:lang w:bidi="th-TH"/>
        </w:rPr>
        <w:t xml:space="preserve"> </w:t>
      </w:r>
      <w:r w:rsidRPr="006F0907">
        <w:rPr>
          <w:rFonts w:ascii="Angsana New" w:hAnsi="Angsana New"/>
          <w:spacing w:val="-8"/>
          <w:sz w:val="30"/>
          <w:szCs w:val="30"/>
          <w:cs/>
          <w:lang w:bidi="th-TH"/>
        </w:rPr>
        <w:t>มีรายละเอียดของหลักประกันซึ่งเป็นสินทรัพย์ดังนี้</w:t>
      </w:r>
    </w:p>
    <w:p w14:paraId="6A9377CB" w14:textId="77777777" w:rsidR="002E49AB" w:rsidRPr="00EA2C1F" w:rsidRDefault="002E49AB" w:rsidP="002E49AB">
      <w:pPr>
        <w:pStyle w:val="block"/>
        <w:spacing w:after="0" w:line="240" w:lineRule="atLeast"/>
        <w:ind w:left="54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426" w:type="dxa"/>
        <w:tblInd w:w="450" w:type="dxa"/>
        <w:tblLook w:val="01E0" w:firstRow="1" w:lastRow="1" w:firstColumn="1" w:lastColumn="1" w:noHBand="0" w:noVBand="0"/>
      </w:tblPr>
      <w:tblGrid>
        <w:gridCol w:w="2700"/>
        <w:gridCol w:w="1013"/>
        <w:gridCol w:w="1237"/>
        <w:gridCol w:w="246"/>
        <w:gridCol w:w="1213"/>
        <w:gridCol w:w="246"/>
        <w:gridCol w:w="1265"/>
        <w:gridCol w:w="246"/>
        <w:gridCol w:w="1260"/>
      </w:tblGrid>
      <w:tr w:rsidR="002E49AB" w:rsidRPr="00F92902" w14:paraId="2D0F8D31" w14:textId="77777777" w:rsidTr="009127B0">
        <w:tc>
          <w:tcPr>
            <w:tcW w:w="2700" w:type="dxa"/>
            <w:shd w:val="clear" w:color="auto" w:fill="auto"/>
          </w:tcPr>
          <w:p w14:paraId="36678EBF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DDC13B9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96" w:type="dxa"/>
            <w:gridSpan w:val="3"/>
          </w:tcPr>
          <w:p w14:paraId="3EED6DFC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F92902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6" w:type="dxa"/>
          </w:tcPr>
          <w:p w14:paraId="35A124DB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71" w:type="dxa"/>
            <w:gridSpan w:val="3"/>
          </w:tcPr>
          <w:p w14:paraId="020FA3E7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92902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49AB" w:rsidRPr="00F92902" w14:paraId="40B40A80" w14:textId="77777777" w:rsidTr="009127B0">
        <w:tc>
          <w:tcPr>
            <w:tcW w:w="2700" w:type="dxa"/>
          </w:tcPr>
          <w:p w14:paraId="4896F021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6186EF3D" w14:textId="77777777" w:rsidR="002E49A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1094DB6B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39B24CB2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083524AE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46" w:type="dxa"/>
            <w:shd w:val="clear" w:color="auto" w:fill="auto"/>
          </w:tcPr>
          <w:p w14:paraId="79CCDCC8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33EDFFD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shd w:val="clear" w:color="auto" w:fill="auto"/>
            <w:vAlign w:val="center"/>
          </w:tcPr>
          <w:p w14:paraId="5E23C626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75867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E49AB" w:rsidRPr="00F92902" w14:paraId="57E76FC2" w14:textId="77777777" w:rsidTr="009127B0">
        <w:tc>
          <w:tcPr>
            <w:tcW w:w="2700" w:type="dxa"/>
          </w:tcPr>
          <w:p w14:paraId="56039BBA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</w:tcPr>
          <w:p w14:paraId="637A167E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3" w:type="dxa"/>
            <w:gridSpan w:val="7"/>
          </w:tcPr>
          <w:p w14:paraId="5DBDDD80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</w:t>
            </w:r>
            <w:r w:rsidRPr="00F92902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49AB" w:rsidRPr="00F92902" w14:paraId="015D38CD" w14:textId="77777777" w:rsidTr="009127B0">
        <w:tc>
          <w:tcPr>
            <w:tcW w:w="2700" w:type="dxa"/>
          </w:tcPr>
          <w:p w14:paraId="64B753C5" w14:textId="44632542" w:rsidR="002E49AB" w:rsidRPr="00F92902" w:rsidRDefault="00EA2C1F" w:rsidP="00FF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2C1F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1013" w:type="dxa"/>
          </w:tcPr>
          <w:p w14:paraId="681594CA" w14:textId="77777777" w:rsidR="002E49AB" w:rsidRPr="00F84588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37" w:type="dxa"/>
          </w:tcPr>
          <w:p w14:paraId="1EF9FCA0" w14:textId="4EC658EB" w:rsidR="002E49AB" w:rsidRPr="00DC3314" w:rsidRDefault="00EA2C1F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</w:t>
            </w:r>
            <w:r w:rsidR="000F08D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466E6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46" w:type="dxa"/>
          </w:tcPr>
          <w:p w14:paraId="775D4789" w14:textId="77777777" w:rsidR="002E49AB" w:rsidRPr="0000299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508E4290" w14:textId="192C80DD" w:rsidR="002E49AB" w:rsidRPr="0000299B" w:rsidRDefault="00EA2C1F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2E49AB" w:rsidRPr="0000299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46" w:type="dxa"/>
          </w:tcPr>
          <w:p w14:paraId="7C9C6873" w14:textId="77777777" w:rsidR="002E49AB" w:rsidRPr="00F84588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14:paraId="175FF153" w14:textId="7A223D85" w:rsidR="002E49AB" w:rsidRPr="0000299B" w:rsidRDefault="00EA2C1F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</w:t>
            </w:r>
            <w:r w:rsidR="000F08D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860</w:t>
            </w:r>
          </w:p>
        </w:tc>
        <w:tc>
          <w:tcPr>
            <w:tcW w:w="246" w:type="dxa"/>
          </w:tcPr>
          <w:p w14:paraId="56B9C635" w14:textId="77777777" w:rsidR="002E49AB" w:rsidRPr="0000299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F5BCEA" w14:textId="397F7261" w:rsidR="002E49AB" w:rsidRPr="0000299B" w:rsidRDefault="00EA2C1F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="002E49AB" w:rsidRPr="0000299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EA2C1F" w:rsidRPr="00F92902" w14:paraId="7B3BA63F" w14:textId="77777777" w:rsidTr="009127B0">
        <w:tc>
          <w:tcPr>
            <w:tcW w:w="2700" w:type="dxa"/>
          </w:tcPr>
          <w:p w14:paraId="77EF3251" w14:textId="4D5C96E7" w:rsidR="00EA2C1F" w:rsidRDefault="00EA2C1F" w:rsidP="00E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13" w:type="dxa"/>
          </w:tcPr>
          <w:p w14:paraId="2E6A4670" w14:textId="77777777" w:rsidR="00EA2C1F" w:rsidRPr="00F84588" w:rsidRDefault="00EA2C1F" w:rsidP="00EA2C1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37" w:type="dxa"/>
          </w:tcPr>
          <w:p w14:paraId="3E1CF7A7" w14:textId="74160231" w:rsidR="00EA2C1F" w:rsidRDefault="00EA2C1F" w:rsidP="00EA2C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317,608</w:t>
            </w:r>
          </w:p>
        </w:tc>
        <w:tc>
          <w:tcPr>
            <w:tcW w:w="246" w:type="dxa"/>
          </w:tcPr>
          <w:p w14:paraId="785587A6" w14:textId="77777777" w:rsidR="00EA2C1F" w:rsidRPr="0000299B" w:rsidRDefault="00EA2C1F" w:rsidP="00E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0441DE2C" w14:textId="0B5F0FAF" w:rsidR="00EA2C1F" w:rsidRPr="0000299B" w:rsidRDefault="00EA2C1F" w:rsidP="00EA2C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299B">
              <w:rPr>
                <w:rFonts w:ascii="Angsana New" w:hAnsi="Angsana New"/>
                <w:sz w:val="30"/>
                <w:szCs w:val="30"/>
              </w:rPr>
              <w:t>365,6</w:t>
            </w:r>
            <w:r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246" w:type="dxa"/>
          </w:tcPr>
          <w:p w14:paraId="6DF502FE" w14:textId="77777777" w:rsidR="00EA2C1F" w:rsidRPr="00F84588" w:rsidRDefault="00EA2C1F" w:rsidP="00E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14:paraId="6B80AF46" w14:textId="58E9660B" w:rsidR="00EA2C1F" w:rsidRDefault="00EA2C1F" w:rsidP="00EA2C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301,569</w:t>
            </w:r>
          </w:p>
        </w:tc>
        <w:tc>
          <w:tcPr>
            <w:tcW w:w="246" w:type="dxa"/>
          </w:tcPr>
          <w:p w14:paraId="42D10AF0" w14:textId="77777777" w:rsidR="00EA2C1F" w:rsidRPr="0000299B" w:rsidRDefault="00EA2C1F" w:rsidP="00EA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9D726D" w14:textId="0CFC9A0D" w:rsidR="00EA2C1F" w:rsidRPr="0000299B" w:rsidRDefault="00EA2C1F" w:rsidP="00EA2C1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0299B">
              <w:rPr>
                <w:rFonts w:ascii="Angsana New" w:hAnsi="Angsana New"/>
                <w:sz w:val="30"/>
                <w:szCs w:val="30"/>
                <w:lang w:val="en-US"/>
              </w:rPr>
              <w:t>349,641</w:t>
            </w:r>
          </w:p>
        </w:tc>
      </w:tr>
      <w:tr w:rsidR="00DC3314" w:rsidRPr="00F92902" w14:paraId="08B21811" w14:textId="77777777" w:rsidTr="009127B0">
        <w:tc>
          <w:tcPr>
            <w:tcW w:w="2700" w:type="dxa"/>
          </w:tcPr>
          <w:p w14:paraId="7E7AE191" w14:textId="36CA89E7" w:rsidR="00DC3314" w:rsidRDefault="00DC3314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13" w:type="dxa"/>
          </w:tcPr>
          <w:p w14:paraId="4B2C7E9F" w14:textId="77777777" w:rsidR="00DC3314" w:rsidRPr="00F84588" w:rsidRDefault="00DC3314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37" w:type="dxa"/>
          </w:tcPr>
          <w:p w14:paraId="050278DA" w14:textId="622FA455" w:rsidR="00DC3314" w:rsidRPr="00BC73FE" w:rsidRDefault="0037763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78,631</w:t>
            </w:r>
          </w:p>
        </w:tc>
        <w:tc>
          <w:tcPr>
            <w:tcW w:w="246" w:type="dxa"/>
          </w:tcPr>
          <w:p w14:paraId="4AE2E390" w14:textId="77777777" w:rsidR="00DC3314" w:rsidRPr="0000299B" w:rsidRDefault="00DC3314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7D40F722" w14:textId="677E03D2" w:rsidR="00DC3314" w:rsidRPr="0000299B" w:rsidRDefault="00C93FDE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6617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944</w:t>
            </w:r>
          </w:p>
        </w:tc>
        <w:tc>
          <w:tcPr>
            <w:tcW w:w="246" w:type="dxa"/>
          </w:tcPr>
          <w:p w14:paraId="4055BBCD" w14:textId="77777777" w:rsidR="00DC3314" w:rsidRPr="00F84588" w:rsidRDefault="00DC3314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14:paraId="34128968" w14:textId="22B0090D" w:rsidR="00DC3314" w:rsidRPr="006617A3" w:rsidRDefault="0037763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78,631</w:t>
            </w:r>
          </w:p>
        </w:tc>
        <w:tc>
          <w:tcPr>
            <w:tcW w:w="246" w:type="dxa"/>
          </w:tcPr>
          <w:p w14:paraId="462E1DC4" w14:textId="77777777" w:rsidR="00DC3314" w:rsidRPr="0000299B" w:rsidRDefault="00DC3314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8D0E0" w14:textId="7071EDEC" w:rsidR="00DC3314" w:rsidRPr="0000299B" w:rsidRDefault="00C93FDE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  <w:r w:rsidR="006617A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</w:tr>
      <w:tr w:rsidR="002E49AB" w:rsidRPr="00F92902" w14:paraId="72C1EBF8" w14:textId="77777777" w:rsidTr="009127B0">
        <w:tc>
          <w:tcPr>
            <w:tcW w:w="2700" w:type="dxa"/>
          </w:tcPr>
          <w:p w14:paraId="7058B124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13" w:type="dxa"/>
          </w:tcPr>
          <w:p w14:paraId="1590936A" w14:textId="77777777" w:rsidR="002E49AB" w:rsidRPr="00F84588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37" w:type="dxa"/>
          </w:tcPr>
          <w:p w14:paraId="667406B9" w14:textId="638EF456" w:rsidR="002E49AB" w:rsidRPr="0000299B" w:rsidRDefault="00377637" w:rsidP="006617A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6" w:type="dxa"/>
          </w:tcPr>
          <w:p w14:paraId="0C32D069" w14:textId="77777777" w:rsidR="002E49AB" w:rsidRPr="0000299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3" w:type="dxa"/>
          </w:tcPr>
          <w:p w14:paraId="14720086" w14:textId="77777777" w:rsidR="002E49AB" w:rsidRPr="0000299B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299B">
              <w:rPr>
                <w:rFonts w:ascii="Angsana New" w:hAnsi="Angsana New"/>
                <w:sz w:val="30"/>
                <w:szCs w:val="30"/>
              </w:rPr>
              <w:t>81,577</w:t>
            </w:r>
          </w:p>
        </w:tc>
        <w:tc>
          <w:tcPr>
            <w:tcW w:w="246" w:type="dxa"/>
          </w:tcPr>
          <w:p w14:paraId="748AC6E1" w14:textId="77777777" w:rsidR="002E49AB" w:rsidRPr="00F84588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14:paraId="0AFC9A68" w14:textId="06A48CAB" w:rsidR="002E49AB" w:rsidRPr="006617A3" w:rsidRDefault="00377637" w:rsidP="006617A3">
            <w:pPr>
              <w:pStyle w:val="acctfourfigures"/>
              <w:tabs>
                <w:tab w:val="clear" w:pos="765"/>
              </w:tabs>
              <w:spacing w:line="240" w:lineRule="atLeast"/>
              <w:ind w:left="-79" w:right="-1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6" w:type="dxa"/>
          </w:tcPr>
          <w:p w14:paraId="17BC3437" w14:textId="77777777" w:rsidR="002E49AB" w:rsidRPr="0000299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2BF0CF" w14:textId="77777777" w:rsidR="002E49AB" w:rsidRPr="0000299B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299B">
              <w:rPr>
                <w:rFonts w:ascii="Angsana New" w:hAnsi="Angsana New"/>
                <w:sz w:val="30"/>
                <w:szCs w:val="30"/>
              </w:rPr>
              <w:t>81,577</w:t>
            </w:r>
          </w:p>
        </w:tc>
      </w:tr>
      <w:tr w:rsidR="002E49AB" w:rsidRPr="00F92902" w14:paraId="3D4D08A9" w14:textId="77777777" w:rsidTr="009127B0">
        <w:tc>
          <w:tcPr>
            <w:tcW w:w="2700" w:type="dxa"/>
          </w:tcPr>
          <w:p w14:paraId="148680D5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9290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3" w:type="dxa"/>
          </w:tcPr>
          <w:p w14:paraId="0709290C" w14:textId="77777777" w:rsidR="002E49AB" w:rsidRPr="0000299B" w:rsidRDefault="002E49A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57877A5" w14:textId="114F4D42" w:rsidR="002E49AB" w:rsidRPr="00F84588" w:rsidRDefault="0065300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  <w:r w:rsidR="000F08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099</w:t>
            </w:r>
          </w:p>
        </w:tc>
        <w:tc>
          <w:tcPr>
            <w:tcW w:w="246" w:type="dxa"/>
          </w:tcPr>
          <w:p w14:paraId="7992B6F3" w14:textId="77777777" w:rsidR="002E49AB" w:rsidRPr="00F84588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C818975" w14:textId="023DA05E" w:rsidR="002E49AB" w:rsidRPr="00F84588" w:rsidRDefault="00C93FDE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5300A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2E49AB" w:rsidRPr="000029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300A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  <w:tc>
          <w:tcPr>
            <w:tcW w:w="246" w:type="dxa"/>
          </w:tcPr>
          <w:p w14:paraId="608306AC" w14:textId="77777777" w:rsidR="002E49AB" w:rsidRPr="00F84588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1DA3E507" w14:textId="785A9E07" w:rsidR="002E49AB" w:rsidRPr="00865F3F" w:rsidRDefault="0065300A" w:rsidP="00865F3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  <w:r w:rsidR="000F08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060</w:t>
            </w:r>
          </w:p>
        </w:tc>
        <w:tc>
          <w:tcPr>
            <w:tcW w:w="246" w:type="dxa"/>
          </w:tcPr>
          <w:p w14:paraId="339610A4" w14:textId="77777777" w:rsidR="002E49AB" w:rsidRPr="0000299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0927EA" w14:textId="0E2390B9" w:rsidR="002E49AB" w:rsidRPr="0000299B" w:rsidRDefault="00C93FDE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5300A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2E49A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300A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</w:tr>
    </w:tbl>
    <w:p w14:paraId="30CBB56B" w14:textId="77777777" w:rsidR="00905DA5" w:rsidRDefault="00905DA5" w:rsidP="001213C9">
      <w:pPr>
        <w:ind w:left="227" w:firstLine="22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240D27" w14:textId="11FB8DC2" w:rsidR="002E49AB" w:rsidRPr="001213C9" w:rsidRDefault="001213C9" w:rsidP="001213C9">
      <w:pPr>
        <w:ind w:left="227" w:firstLine="227"/>
        <w:rPr>
          <w:rFonts w:ascii="Angsana New" w:hAnsi="Angsana New"/>
          <w:b/>
          <w:bCs/>
          <w:i/>
          <w:iCs/>
          <w:sz w:val="30"/>
          <w:szCs w:val="30"/>
        </w:rPr>
      </w:pPr>
      <w:r w:rsidRPr="001213C9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2E49AB" w:rsidRPr="001213C9">
        <w:rPr>
          <w:rFonts w:ascii="Angsana New" w:hAnsi="Angsana New"/>
          <w:b/>
          <w:bCs/>
          <w:sz w:val="30"/>
          <w:szCs w:val="30"/>
          <w:cs/>
        </w:rPr>
        <w:t>หนี้สินตามสัญญาเช่าการเงิน</w:t>
      </w:r>
    </w:p>
    <w:p w14:paraId="211962EB" w14:textId="77777777" w:rsidR="002E49AB" w:rsidRPr="002B3D71" w:rsidRDefault="002E49AB" w:rsidP="002E49AB">
      <w:pPr>
        <w:rPr>
          <w:rFonts w:ascii="Angsana New" w:hAnsi="Angsana New"/>
          <w:sz w:val="30"/>
          <w:szCs w:val="30"/>
        </w:rPr>
      </w:pPr>
    </w:p>
    <w:p w14:paraId="65F48B5D" w14:textId="69E8F5FB" w:rsidR="002E49AB" w:rsidRDefault="002E49AB" w:rsidP="002E49AB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 xml:space="preserve">  </w:t>
      </w:r>
      <w:r w:rsidRPr="00E305EA">
        <w:rPr>
          <w:rFonts w:ascii="Angsana New" w:hAnsi="Angsana New" w:hint="cs"/>
          <w:sz w:val="30"/>
          <w:szCs w:val="30"/>
          <w:cs/>
        </w:rPr>
        <w:t>หนี้สินตามสัญญาเช่าการเงิน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E305EA">
        <w:rPr>
          <w:rFonts w:ascii="Angsana New" w:hAnsi="Angsana New"/>
          <w:sz w:val="30"/>
          <w:szCs w:val="30"/>
        </w:rPr>
        <w:t xml:space="preserve">31 </w:t>
      </w:r>
      <w:r w:rsidRPr="00E305E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970656">
        <w:rPr>
          <w:rFonts w:ascii="Angsana New" w:hAnsi="Angsana New"/>
          <w:sz w:val="30"/>
          <w:szCs w:val="30"/>
        </w:rPr>
        <w:t xml:space="preserve">2 </w:t>
      </w:r>
      <w:r w:rsidR="00970656">
        <w:rPr>
          <w:rFonts w:ascii="Angsana New" w:hAnsi="Angsana New" w:hint="cs"/>
          <w:sz w:val="30"/>
          <w:szCs w:val="30"/>
          <w:cs/>
        </w:rPr>
        <w:t xml:space="preserve">และ </w:t>
      </w:r>
      <w:r w:rsidR="00970656">
        <w:rPr>
          <w:rFonts w:ascii="Angsana New" w:hAnsi="Angsana New"/>
          <w:sz w:val="30"/>
          <w:szCs w:val="30"/>
        </w:rPr>
        <w:t>2561</w:t>
      </w:r>
      <w:r w:rsidRPr="00E305EA">
        <w:rPr>
          <w:rFonts w:ascii="Angsana New" w:hAnsi="Angsana New"/>
          <w:sz w:val="30"/>
          <w:szCs w:val="30"/>
        </w:rPr>
        <w:t xml:space="preserve"> </w:t>
      </w:r>
      <w:r w:rsidRPr="00E305EA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p w14:paraId="71935F40" w14:textId="77777777" w:rsidR="002E49AB" w:rsidRPr="002B3D71" w:rsidRDefault="002E49AB" w:rsidP="002E49AB">
      <w:pPr>
        <w:rPr>
          <w:rFonts w:ascii="Angsana New" w:hAnsi="Angsana New"/>
          <w:sz w:val="30"/>
          <w:szCs w:val="30"/>
        </w:rPr>
      </w:pPr>
    </w:p>
    <w:tbl>
      <w:tblPr>
        <w:tblW w:w="97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62"/>
        <w:gridCol w:w="237"/>
        <w:gridCol w:w="861"/>
        <w:gridCol w:w="270"/>
        <w:gridCol w:w="1050"/>
        <w:gridCol w:w="29"/>
        <w:gridCol w:w="241"/>
        <w:gridCol w:w="29"/>
        <w:gridCol w:w="1083"/>
        <w:gridCol w:w="270"/>
        <w:gridCol w:w="988"/>
        <w:gridCol w:w="269"/>
        <w:gridCol w:w="8"/>
        <w:gridCol w:w="981"/>
      </w:tblGrid>
      <w:tr w:rsidR="002E49AB" w:rsidRPr="00996FF1" w14:paraId="5EB143F6" w14:textId="77777777" w:rsidTr="009127B0">
        <w:trPr>
          <w:tblHeader/>
        </w:trPr>
        <w:tc>
          <w:tcPr>
            <w:tcW w:w="2340" w:type="dxa"/>
          </w:tcPr>
          <w:p w14:paraId="3DBA0CBE" w14:textId="77777777" w:rsidR="002E49AB" w:rsidRPr="00F92902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8" w:type="dxa"/>
            <w:gridSpan w:val="14"/>
          </w:tcPr>
          <w:p w14:paraId="25879D7B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2E49AB" w:rsidRPr="00996FF1" w14:paraId="7E2987FD" w14:textId="77777777" w:rsidTr="009127B0">
        <w:trPr>
          <w:tblHeader/>
        </w:trPr>
        <w:tc>
          <w:tcPr>
            <w:tcW w:w="2340" w:type="dxa"/>
          </w:tcPr>
          <w:p w14:paraId="51890AC2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0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16E9EE1" w14:textId="4D8AD147" w:rsidR="002E49AB" w:rsidRPr="006052C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D1CE84" w14:textId="77777777" w:rsidR="002E49AB" w:rsidRPr="006052C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35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AEC8150" w14:textId="1C9BF0AF" w:rsidR="002E49AB" w:rsidRPr="006052C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2561</w:t>
            </w:r>
          </w:p>
        </w:tc>
      </w:tr>
      <w:tr w:rsidR="002E49AB" w:rsidRPr="00996FF1" w14:paraId="0F5CF234" w14:textId="77777777" w:rsidTr="009127B0">
        <w:trPr>
          <w:tblHeader/>
        </w:trPr>
        <w:tc>
          <w:tcPr>
            <w:tcW w:w="2340" w:type="dxa"/>
            <w:shd w:val="clear" w:color="auto" w:fill="auto"/>
          </w:tcPr>
          <w:p w14:paraId="1A530261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D8EF450" w14:textId="77777777" w:rsidR="002E49AB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</w:t>
            </w:r>
          </w:p>
          <w:p w14:paraId="703FA04A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3F52135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E07BE80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2422F3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275D6DDD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464C89DB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7" w:right="-9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15176D8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2" w:type="dxa"/>
            <w:gridSpan w:val="2"/>
            <w:shd w:val="clear" w:color="auto" w:fill="auto"/>
            <w:vAlign w:val="bottom"/>
          </w:tcPr>
          <w:p w14:paraId="2D48FF9B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มูลค่าอนาคตของจำนวนเงินขั้นต่ำที่</w:t>
            </w:r>
            <w:r w:rsidRPr="00996FF1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82AD8E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4491A89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38BB1D2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213173AC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012F51AC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2E49AB" w:rsidRPr="00996FF1" w14:paraId="0CA02916" w14:textId="77777777" w:rsidTr="009127B0">
        <w:trPr>
          <w:tblHeader/>
        </w:trPr>
        <w:tc>
          <w:tcPr>
            <w:tcW w:w="2340" w:type="dxa"/>
          </w:tcPr>
          <w:p w14:paraId="7BC469A3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8" w:type="dxa"/>
            <w:gridSpan w:val="14"/>
          </w:tcPr>
          <w:p w14:paraId="39159920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</w:t>
            </w:r>
            <w:r w:rsidRPr="00996FF1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2E49AB" w:rsidRPr="00996FF1" w14:paraId="1C68BBBC" w14:textId="77777777" w:rsidTr="009127B0">
        <w:tc>
          <w:tcPr>
            <w:tcW w:w="2340" w:type="dxa"/>
          </w:tcPr>
          <w:p w14:paraId="7754D6E7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ครบกำหนดชำระภายในหนึ่งปี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CC558AD" w14:textId="45B85112" w:rsidR="002E49AB" w:rsidRPr="00247781" w:rsidRDefault="00247781" w:rsidP="009127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11,796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9E7A8F6" w14:textId="567C22F5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7499D1E" w14:textId="4A3CD6F5" w:rsidR="002E49AB" w:rsidRPr="0016788B" w:rsidRDefault="003A3B5D" w:rsidP="009127B0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36</w:t>
            </w:r>
            <w:r w:rsidR="00934E8C">
              <w:rPr>
                <w:rFonts w:ascii="Angsana New" w:hAnsi="Angsana New"/>
                <w:sz w:val="26"/>
                <w:szCs w:val="26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D40C4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434A9A3C" w14:textId="4AA00D9B" w:rsidR="002E49AB" w:rsidRPr="00247781" w:rsidRDefault="003A3B5D" w:rsidP="009127B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11,427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00BD387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00BEB2D2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11,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DECE6C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4A1DE8D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923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0E399FB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769710B4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785"/>
              </w:tabs>
              <w:spacing w:line="240" w:lineRule="atLeast"/>
              <w:ind w:right="-98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10,911</w:t>
            </w:r>
          </w:p>
        </w:tc>
      </w:tr>
      <w:tr w:rsidR="002E49AB" w:rsidRPr="00996FF1" w14:paraId="782A123D" w14:textId="77777777" w:rsidTr="009127B0">
        <w:tc>
          <w:tcPr>
            <w:tcW w:w="2340" w:type="dxa"/>
          </w:tcPr>
          <w:p w14:paraId="78F6D5F6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96FF1">
              <w:rPr>
                <w:rFonts w:ascii="Angsana New" w:hAnsi="Angsana New" w:hint="cs"/>
                <w:sz w:val="26"/>
                <w:szCs w:val="26"/>
                <w:cs/>
              </w:rPr>
              <w:t>ครบกำหนดชำระหลังจากหนึ่งปีแต่ไม่เกินห้าปี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307B4730" w14:textId="4C647485" w:rsidR="002E49AB" w:rsidRPr="0016788B" w:rsidRDefault="00247781" w:rsidP="009127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2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466C9FE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765FC8AC" w14:textId="56DD324D" w:rsidR="002E49AB" w:rsidRPr="0016788B" w:rsidRDefault="003A3B5D" w:rsidP="009127B0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A25F8D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bottom"/>
          </w:tcPr>
          <w:p w14:paraId="173881D0" w14:textId="46E8E881" w:rsidR="002E49AB" w:rsidRPr="0016788B" w:rsidRDefault="003A3B5D" w:rsidP="009127B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1,300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DD8B704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2DF205F9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14,164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BDC20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989A14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2A5BE508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1" w:type="dxa"/>
            <w:vAlign w:val="bottom"/>
          </w:tcPr>
          <w:p w14:paraId="226E2FBC" w14:textId="77777777" w:rsidR="002E49AB" w:rsidRPr="0016788B" w:rsidRDefault="002E49AB" w:rsidP="009127B0">
            <w:pPr>
              <w:pStyle w:val="acctfourfigures"/>
              <w:spacing w:line="240" w:lineRule="atLeast"/>
              <w:ind w:right="-9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13,654</w:t>
            </w:r>
          </w:p>
        </w:tc>
      </w:tr>
      <w:tr w:rsidR="002E49AB" w:rsidRPr="00F92902" w14:paraId="54CE7979" w14:textId="77777777" w:rsidTr="009127B0">
        <w:tc>
          <w:tcPr>
            <w:tcW w:w="2340" w:type="dxa"/>
          </w:tcPr>
          <w:p w14:paraId="010AB14A" w14:textId="77777777" w:rsidR="002E49AB" w:rsidRPr="00996FF1" w:rsidRDefault="002E49AB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96FF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401291" w14:textId="62883BDD" w:rsidR="002E49AB" w:rsidRPr="0016788B" w:rsidRDefault="00247781" w:rsidP="009127B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13,137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F14FE5F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6F629C" w14:textId="4DF42B21" w:rsidR="002E49AB" w:rsidRPr="0016788B" w:rsidRDefault="003A3B5D" w:rsidP="009127B0">
            <w:pPr>
              <w:pStyle w:val="acctfourfigures"/>
              <w:tabs>
                <w:tab w:val="clear" w:pos="765"/>
                <w:tab w:val="decimal" w:pos="66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</w:t>
            </w:r>
            <w:r w:rsidR="00934E8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26BF9C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917B59" w14:textId="33B7E6FC" w:rsidR="002E49AB" w:rsidRPr="003A3B5D" w:rsidRDefault="003A3B5D" w:rsidP="009127B0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A3B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12,727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35B73C" w14:textId="77777777" w:rsidR="002E49AB" w:rsidRPr="003A3B5D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C36895" w14:textId="77777777" w:rsidR="002E49AB" w:rsidRPr="003A3B5D" w:rsidRDefault="002E49AB" w:rsidP="009127B0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3A3B5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25,998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900986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CA3B03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4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1,433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F46BA0E" w14:textId="77777777" w:rsidR="002E49AB" w:rsidRPr="0016788B" w:rsidRDefault="002E49AB" w:rsidP="009127B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C8E5E" w14:textId="77777777" w:rsidR="002E49AB" w:rsidRPr="0016788B" w:rsidRDefault="002E49AB" w:rsidP="009127B0">
            <w:pPr>
              <w:pStyle w:val="acctfourfigures"/>
              <w:spacing w:line="240" w:lineRule="atLeast"/>
              <w:ind w:right="-9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24,565</w:t>
            </w:r>
          </w:p>
        </w:tc>
      </w:tr>
    </w:tbl>
    <w:p w14:paraId="1017022F" w14:textId="77777777" w:rsidR="002E49AB" w:rsidRPr="002B3D71" w:rsidRDefault="002E49AB" w:rsidP="002E49AB">
      <w:pPr>
        <w:rPr>
          <w:rFonts w:ascii="Angsana New" w:hAnsi="Angsana New"/>
          <w:sz w:val="30"/>
          <w:szCs w:val="30"/>
        </w:rPr>
      </w:pPr>
    </w:p>
    <w:p w14:paraId="0AC4922E" w14:textId="00ED6FAE" w:rsidR="00970656" w:rsidRDefault="002E49AB" w:rsidP="009706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4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80A">
        <w:rPr>
          <w:rFonts w:ascii="Angsana New" w:hAnsi="Angsana New" w:hint="cs"/>
          <w:sz w:val="30"/>
          <w:szCs w:val="30"/>
          <w:cs/>
        </w:rPr>
        <w:t>ณ</w:t>
      </w:r>
      <w:r w:rsidRPr="00FA280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>3</w:t>
      </w:r>
      <w:r w:rsidR="00970656">
        <w:rPr>
          <w:rFonts w:ascii="Angsana New" w:hAnsi="Angsana New"/>
          <w:sz w:val="30"/>
          <w:szCs w:val="30"/>
        </w:rPr>
        <w:t>1</w:t>
      </w:r>
      <w:r w:rsidR="0097065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FA280A">
        <w:rPr>
          <w:rFonts w:ascii="Angsana New" w:hAnsi="Angsana New" w:hint="cs"/>
          <w:sz w:val="30"/>
          <w:szCs w:val="30"/>
          <w:cs/>
        </w:rPr>
        <w:t xml:space="preserve"> </w:t>
      </w:r>
      <w:r w:rsidRPr="00FA280A"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A280A">
        <w:rPr>
          <w:rFonts w:ascii="Angsana New" w:hAnsi="Angsana New" w:hint="cs"/>
          <w:sz w:val="30"/>
          <w:szCs w:val="30"/>
          <w:cs/>
        </w:rPr>
        <w:t>มีวงเงิน</w:t>
      </w:r>
      <w:r>
        <w:rPr>
          <w:rFonts w:ascii="Angsana New" w:hAnsi="Angsana New" w:hint="cs"/>
          <w:sz w:val="30"/>
          <w:szCs w:val="30"/>
          <w:cs/>
        </w:rPr>
        <w:t>กู้ยืม</w:t>
      </w:r>
      <w:r w:rsidRPr="00FA280A">
        <w:rPr>
          <w:rFonts w:ascii="Angsana New" w:hAnsi="Angsana New" w:hint="cs"/>
          <w:sz w:val="30"/>
          <w:szCs w:val="30"/>
          <w:cs/>
        </w:rPr>
        <w:t>ที่ยังไม่ได้เบิกใช้จาก</w:t>
      </w:r>
      <w:r>
        <w:rPr>
          <w:rFonts w:ascii="Angsana New" w:hAnsi="Angsana New" w:hint="cs"/>
          <w:sz w:val="30"/>
          <w:szCs w:val="30"/>
          <w:cs/>
        </w:rPr>
        <w:t>สถาบันการเงินเป็น</w:t>
      </w:r>
      <w:r w:rsidRPr="00FA280A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34E8C">
        <w:rPr>
          <w:rFonts w:ascii="Angsana New" w:hAnsi="Angsana New"/>
          <w:sz w:val="30"/>
          <w:szCs w:val="30"/>
        </w:rPr>
        <w:t>679</w:t>
      </w:r>
      <w:r w:rsidR="0097065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224070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9515F">
        <w:rPr>
          <w:rFonts w:ascii="Angsana New" w:hAnsi="Angsana New" w:hint="cs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31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A9515F">
        <w:rPr>
          <w:rFonts w:ascii="Angsana New" w:hAnsi="Angsana New"/>
          <w:i/>
          <w:iCs/>
          <w:sz w:val="30"/>
          <w:szCs w:val="30"/>
        </w:rPr>
        <w:t xml:space="preserve">2561: 1,150.84 </w:t>
      </w:r>
      <w:r w:rsidRPr="00A9515F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C6BED97" w14:textId="7A7A14AE" w:rsidR="00905DA5" w:rsidRDefault="0090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F186D77" w14:textId="7254B1E0" w:rsidR="005D76D7" w:rsidRDefault="005D76D7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เจ้าหนี้การค้าและเจ้าหนี้อื่น</w:t>
      </w:r>
    </w:p>
    <w:p w14:paraId="3638D48A" w14:textId="3D3E76D8" w:rsidR="005D76D7" w:rsidRPr="00905DA5" w:rsidRDefault="005D76D7" w:rsidP="005D76D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2592"/>
        <w:gridCol w:w="900"/>
        <w:gridCol w:w="1300"/>
        <w:gridCol w:w="291"/>
        <w:gridCol w:w="1199"/>
        <w:gridCol w:w="263"/>
        <w:gridCol w:w="1177"/>
        <w:gridCol w:w="267"/>
        <w:gridCol w:w="1173"/>
      </w:tblGrid>
      <w:tr w:rsidR="005D76D7" w:rsidRPr="00623946" w14:paraId="1C912F9E" w14:textId="77777777" w:rsidTr="00AE30C7">
        <w:tc>
          <w:tcPr>
            <w:tcW w:w="2592" w:type="dxa"/>
            <w:vMerge w:val="restart"/>
            <w:shd w:val="clear" w:color="auto" w:fill="auto"/>
          </w:tcPr>
          <w:p w14:paraId="6217A3EC" w14:textId="02F7D95E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hanging="1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FF86FC6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38E4CD01" w14:textId="1D21CA18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3C99838B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68583FB7" w14:textId="092C54A5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6D7" w:rsidRPr="00623946" w14:paraId="61EF47FC" w14:textId="77777777" w:rsidTr="00AE30C7">
        <w:tc>
          <w:tcPr>
            <w:tcW w:w="2592" w:type="dxa"/>
            <w:vMerge/>
            <w:shd w:val="clear" w:color="auto" w:fill="auto"/>
          </w:tcPr>
          <w:p w14:paraId="08DC759A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C984713" w14:textId="224C6317" w:rsidR="005D76D7" w:rsidRPr="00623946" w:rsidRDefault="00A067C0" w:rsidP="00A06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00" w:type="dxa"/>
            <w:shd w:val="clear" w:color="auto" w:fill="auto"/>
            <w:vAlign w:val="center"/>
          </w:tcPr>
          <w:p w14:paraId="48EB6B3C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91" w:type="dxa"/>
            <w:shd w:val="clear" w:color="auto" w:fill="auto"/>
            <w:vAlign w:val="center"/>
          </w:tcPr>
          <w:p w14:paraId="0A7DB3A4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14:paraId="13616210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3" w:type="dxa"/>
            <w:shd w:val="clear" w:color="auto" w:fill="auto"/>
          </w:tcPr>
          <w:p w14:paraId="19FBBE3B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9BD9CAC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2A305804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BAD49A7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D76D7" w:rsidRPr="00623946" w14:paraId="54520472" w14:textId="77777777" w:rsidTr="00AE30C7">
        <w:tc>
          <w:tcPr>
            <w:tcW w:w="2592" w:type="dxa"/>
            <w:shd w:val="clear" w:color="auto" w:fill="auto"/>
          </w:tcPr>
          <w:p w14:paraId="33A970DB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65B4107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5DA573F" w14:textId="69F564F0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62C6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D76D7" w:rsidRPr="00623946" w14:paraId="6618D502" w14:textId="77777777" w:rsidTr="00AE30C7">
        <w:tc>
          <w:tcPr>
            <w:tcW w:w="2592" w:type="dxa"/>
            <w:shd w:val="clear" w:color="auto" w:fill="auto"/>
          </w:tcPr>
          <w:p w14:paraId="69816D4B" w14:textId="192DA100" w:rsidR="005D76D7" w:rsidRPr="0062394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00" w:type="dxa"/>
            <w:shd w:val="clear" w:color="auto" w:fill="auto"/>
          </w:tcPr>
          <w:p w14:paraId="254AB4F5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E0CE542" w14:textId="7ACE6DFF" w:rsidR="005D76D7" w:rsidRPr="00623946" w:rsidRDefault="00670B98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109,130</w:t>
            </w:r>
          </w:p>
        </w:tc>
        <w:tc>
          <w:tcPr>
            <w:tcW w:w="291" w:type="dxa"/>
            <w:shd w:val="clear" w:color="auto" w:fill="auto"/>
          </w:tcPr>
          <w:p w14:paraId="0FC3EF0B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AB63935" w14:textId="79A230C8" w:rsidR="005D76D7" w:rsidRPr="00162C66" w:rsidRDefault="00162C6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346,446</w:t>
            </w:r>
          </w:p>
        </w:tc>
        <w:tc>
          <w:tcPr>
            <w:tcW w:w="263" w:type="dxa"/>
            <w:shd w:val="clear" w:color="auto" w:fill="auto"/>
          </w:tcPr>
          <w:p w14:paraId="6BBD99A4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3BC1E4A" w14:textId="62046D6A" w:rsidR="005D76D7" w:rsidRPr="00623946" w:rsidRDefault="00670B98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106,290</w:t>
            </w:r>
          </w:p>
        </w:tc>
        <w:tc>
          <w:tcPr>
            <w:tcW w:w="267" w:type="dxa"/>
            <w:shd w:val="clear" w:color="auto" w:fill="auto"/>
          </w:tcPr>
          <w:p w14:paraId="42E2E482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5653116" w14:textId="26ECC4B3" w:rsidR="005D76D7" w:rsidRPr="00623946" w:rsidRDefault="00162C6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324,956</w:t>
            </w:r>
          </w:p>
        </w:tc>
      </w:tr>
      <w:tr w:rsidR="00B17A1B" w:rsidRPr="00623946" w14:paraId="63477599" w14:textId="77777777" w:rsidTr="00AE30C7">
        <w:tc>
          <w:tcPr>
            <w:tcW w:w="2592" w:type="dxa"/>
            <w:shd w:val="clear" w:color="auto" w:fill="auto"/>
          </w:tcPr>
          <w:p w14:paraId="1BA5FCEA" w14:textId="0E561D34" w:rsidR="00B17A1B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14:paraId="49E4659D" w14:textId="77777777" w:rsidR="00B17A1B" w:rsidRPr="00623946" w:rsidRDefault="00B17A1B" w:rsidP="00B17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5A1B123F" w14:textId="4FB5C124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7716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7716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  <w:tc>
          <w:tcPr>
            <w:tcW w:w="291" w:type="dxa"/>
            <w:shd w:val="clear" w:color="auto" w:fill="auto"/>
          </w:tcPr>
          <w:p w14:paraId="5B97EF66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6EC80733" w14:textId="74C4ED21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56,938</w:t>
            </w:r>
          </w:p>
        </w:tc>
        <w:tc>
          <w:tcPr>
            <w:tcW w:w="263" w:type="dxa"/>
            <w:shd w:val="clear" w:color="auto" w:fill="auto"/>
          </w:tcPr>
          <w:p w14:paraId="0AC925FE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61C33B7E" w14:textId="111C47C1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771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27716">
              <w:rPr>
                <w:rFonts w:asciiTheme="majorBidi" w:hAnsiTheme="majorBidi" w:cstheme="majorBidi"/>
                <w:sz w:val="30"/>
                <w:szCs w:val="30"/>
              </w:rPr>
              <w:t>905</w:t>
            </w:r>
          </w:p>
        </w:tc>
        <w:tc>
          <w:tcPr>
            <w:tcW w:w="267" w:type="dxa"/>
            <w:shd w:val="clear" w:color="auto" w:fill="auto"/>
          </w:tcPr>
          <w:p w14:paraId="19CE2FC9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60BF1C9" w14:textId="7ADD996E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53,647</w:t>
            </w:r>
          </w:p>
        </w:tc>
      </w:tr>
      <w:tr w:rsidR="00B17A1B" w:rsidRPr="00623946" w14:paraId="13E40F0C" w14:textId="77777777" w:rsidTr="00AE30C7">
        <w:tc>
          <w:tcPr>
            <w:tcW w:w="2592" w:type="dxa"/>
            <w:shd w:val="clear" w:color="auto" w:fill="auto"/>
          </w:tcPr>
          <w:p w14:paraId="7E530E6A" w14:textId="2FADC190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4092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900" w:type="dxa"/>
            <w:shd w:val="clear" w:color="auto" w:fill="auto"/>
          </w:tcPr>
          <w:p w14:paraId="535CF783" w14:textId="77777777" w:rsidR="00B17A1B" w:rsidRPr="00623946" w:rsidRDefault="00B17A1B" w:rsidP="00B17A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309031EF" w14:textId="37E77A98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18,856</w:t>
            </w:r>
          </w:p>
        </w:tc>
        <w:tc>
          <w:tcPr>
            <w:tcW w:w="291" w:type="dxa"/>
            <w:shd w:val="clear" w:color="auto" w:fill="auto"/>
          </w:tcPr>
          <w:p w14:paraId="26D87365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58CFADCD" w14:textId="4656E56C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803</w:t>
            </w:r>
          </w:p>
        </w:tc>
        <w:tc>
          <w:tcPr>
            <w:tcW w:w="263" w:type="dxa"/>
            <w:shd w:val="clear" w:color="auto" w:fill="auto"/>
          </w:tcPr>
          <w:p w14:paraId="324B6F95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304865E" w14:textId="0EAC2FA9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18,856</w:t>
            </w:r>
          </w:p>
        </w:tc>
        <w:tc>
          <w:tcPr>
            <w:tcW w:w="267" w:type="dxa"/>
            <w:shd w:val="clear" w:color="auto" w:fill="auto"/>
          </w:tcPr>
          <w:p w14:paraId="2FA37275" w14:textId="77777777" w:rsidR="00B17A1B" w:rsidRPr="00623946" w:rsidRDefault="00B17A1B" w:rsidP="00B17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2C6AAFB9" w14:textId="7EAD2E8C" w:rsidR="00B17A1B" w:rsidRDefault="00B17A1B" w:rsidP="00B17A1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</w:tr>
      <w:tr w:rsidR="00162C66" w:rsidRPr="00623946" w14:paraId="59DC8B7D" w14:textId="77777777" w:rsidTr="00AE30C7">
        <w:tc>
          <w:tcPr>
            <w:tcW w:w="2592" w:type="dxa"/>
            <w:shd w:val="clear" w:color="auto" w:fill="auto"/>
          </w:tcPr>
          <w:p w14:paraId="439260C2" w14:textId="30DEBE30" w:rsidR="00162C6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shd w:val="clear" w:color="auto" w:fill="auto"/>
          </w:tcPr>
          <w:p w14:paraId="6196D18F" w14:textId="77777777" w:rsidR="00162C66" w:rsidRPr="00623946" w:rsidRDefault="00162C66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1F2480B" w14:textId="7FB74E54" w:rsidR="00162C66" w:rsidRPr="00B27716" w:rsidRDefault="00670B98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</w:t>
            </w:r>
            <w:r w:rsidR="00B2771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91" w:type="dxa"/>
            <w:shd w:val="clear" w:color="auto" w:fill="auto"/>
          </w:tcPr>
          <w:p w14:paraId="76C2B9D1" w14:textId="77777777" w:rsidR="00162C66" w:rsidRPr="0062394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275F6F74" w14:textId="7184BFB9" w:rsidR="00162C66" w:rsidRPr="00162C66" w:rsidRDefault="00162C6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39,749</w:t>
            </w:r>
          </w:p>
        </w:tc>
        <w:tc>
          <w:tcPr>
            <w:tcW w:w="263" w:type="dxa"/>
            <w:shd w:val="clear" w:color="auto" w:fill="auto"/>
          </w:tcPr>
          <w:p w14:paraId="1343779B" w14:textId="77777777" w:rsidR="00162C66" w:rsidRPr="0062394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1E502D35" w14:textId="7C02ADA2" w:rsidR="00162C66" w:rsidRPr="00623946" w:rsidRDefault="00670B98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</w:t>
            </w:r>
            <w:r w:rsidR="00B27716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67" w:type="dxa"/>
            <w:shd w:val="clear" w:color="auto" w:fill="auto"/>
          </w:tcPr>
          <w:p w14:paraId="04E31111" w14:textId="77777777" w:rsidR="00162C66" w:rsidRPr="0062394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16125F3E" w14:textId="62E5A378" w:rsidR="00162C66" w:rsidRPr="00623946" w:rsidRDefault="00162C6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39,6</w:t>
            </w:r>
            <w:r w:rsidR="00FA0DD2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AE5D5A" w:rsidRPr="00623946" w14:paraId="5E47ADFE" w14:textId="77777777" w:rsidTr="00AE30C7">
        <w:tc>
          <w:tcPr>
            <w:tcW w:w="2592" w:type="dxa"/>
            <w:shd w:val="clear" w:color="auto" w:fill="auto"/>
          </w:tcPr>
          <w:p w14:paraId="103D06BD" w14:textId="62259670" w:rsidR="00AE5D5A" w:rsidRPr="00754092" w:rsidRDefault="00AE5D5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เงินรับล่วงหน้าค่าหุ้น</w:t>
            </w:r>
          </w:p>
        </w:tc>
        <w:tc>
          <w:tcPr>
            <w:tcW w:w="900" w:type="dxa"/>
            <w:shd w:val="clear" w:color="auto" w:fill="auto"/>
          </w:tcPr>
          <w:p w14:paraId="103838DC" w14:textId="23AE9857" w:rsidR="00AE5D5A" w:rsidRPr="00A067C0" w:rsidRDefault="008271AB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17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7EA0C3D" w14:textId="1FFF9AAC" w:rsidR="00AE5D5A" w:rsidRDefault="00AE5D5A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11,371</w:t>
            </w:r>
          </w:p>
        </w:tc>
        <w:tc>
          <w:tcPr>
            <w:tcW w:w="291" w:type="dxa"/>
            <w:shd w:val="clear" w:color="auto" w:fill="auto"/>
          </w:tcPr>
          <w:p w14:paraId="48E46277" w14:textId="77777777" w:rsidR="00AE5D5A" w:rsidRPr="00623946" w:rsidRDefault="00AE5D5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9" w:type="dxa"/>
            <w:shd w:val="clear" w:color="auto" w:fill="auto"/>
            <w:vAlign w:val="bottom"/>
          </w:tcPr>
          <w:p w14:paraId="7CA2550E" w14:textId="0C87A49B" w:rsidR="00AE5D5A" w:rsidRDefault="00AE5D5A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A5F484" w14:textId="77777777" w:rsidR="00AE5D5A" w:rsidRPr="00623946" w:rsidRDefault="00AE5D5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  <w:vAlign w:val="bottom"/>
          </w:tcPr>
          <w:p w14:paraId="4BA264AA" w14:textId="505B47A9" w:rsidR="00AE5D5A" w:rsidRDefault="00AE5D5A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11,371</w:t>
            </w:r>
          </w:p>
        </w:tc>
        <w:tc>
          <w:tcPr>
            <w:tcW w:w="267" w:type="dxa"/>
            <w:shd w:val="clear" w:color="auto" w:fill="auto"/>
          </w:tcPr>
          <w:p w14:paraId="2FFC9936" w14:textId="77777777" w:rsidR="00AE5D5A" w:rsidRPr="00623946" w:rsidRDefault="00AE5D5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bottom"/>
          </w:tcPr>
          <w:p w14:paraId="088E8317" w14:textId="33A72F2B" w:rsidR="00AE5D5A" w:rsidRDefault="00AE5D5A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D76D7" w:rsidRPr="00623946" w14:paraId="51E1D369" w14:textId="77777777" w:rsidTr="00AE30C7">
        <w:tc>
          <w:tcPr>
            <w:tcW w:w="2592" w:type="dxa"/>
            <w:shd w:val="clear" w:color="auto" w:fill="auto"/>
          </w:tcPr>
          <w:p w14:paraId="68291F44" w14:textId="0DF68D74" w:rsidR="005D76D7" w:rsidRPr="00162C66" w:rsidRDefault="00162C66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เจ้าหนี้เงินประกันผลงาน</w:t>
            </w:r>
            <w:r w:rsidR="005D76D7" w:rsidRPr="00162C6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CA16A51" w14:textId="062E34D7" w:rsidR="005D76D7" w:rsidRPr="00754092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shd w:val="clear" w:color="auto" w:fill="auto"/>
          </w:tcPr>
          <w:p w14:paraId="27786D82" w14:textId="3CB5C95D" w:rsidR="005D76D7" w:rsidRPr="00754092" w:rsidRDefault="00670B98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91" w:type="dxa"/>
            <w:shd w:val="clear" w:color="auto" w:fill="auto"/>
          </w:tcPr>
          <w:p w14:paraId="520DE406" w14:textId="77777777" w:rsidR="005D76D7" w:rsidRPr="00754092" w:rsidRDefault="005D76D7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9" w:type="dxa"/>
            <w:shd w:val="clear" w:color="auto" w:fill="auto"/>
          </w:tcPr>
          <w:p w14:paraId="79F1A52D" w14:textId="1052D8F7" w:rsidR="005D76D7" w:rsidRPr="00754092" w:rsidRDefault="00FA0DD2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63" w:type="dxa"/>
            <w:shd w:val="clear" w:color="auto" w:fill="auto"/>
          </w:tcPr>
          <w:p w14:paraId="465A97DF" w14:textId="77777777" w:rsidR="005D76D7" w:rsidRPr="00754092" w:rsidRDefault="005D76D7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</w:tcPr>
          <w:p w14:paraId="1C812ED7" w14:textId="2C44263C" w:rsidR="005D76D7" w:rsidRPr="00754092" w:rsidRDefault="00670B98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267" w:type="dxa"/>
            <w:shd w:val="clear" w:color="auto" w:fill="auto"/>
          </w:tcPr>
          <w:p w14:paraId="22EEA601" w14:textId="77777777" w:rsidR="005D76D7" w:rsidRPr="00754092" w:rsidRDefault="005D76D7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shd w:val="clear" w:color="auto" w:fill="auto"/>
          </w:tcPr>
          <w:p w14:paraId="38633B2C" w14:textId="4D8357C2" w:rsidR="005D76D7" w:rsidRPr="00754092" w:rsidRDefault="00FA0DD2" w:rsidP="009127B0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34E8C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</w:tr>
      <w:tr w:rsidR="005D76D7" w:rsidRPr="00623946" w14:paraId="229FADD3" w14:textId="77777777" w:rsidTr="00AE30C7">
        <w:trPr>
          <w:trHeight w:val="235"/>
        </w:trPr>
        <w:tc>
          <w:tcPr>
            <w:tcW w:w="2592" w:type="dxa"/>
            <w:shd w:val="clear" w:color="auto" w:fill="auto"/>
            <w:vAlign w:val="bottom"/>
          </w:tcPr>
          <w:p w14:paraId="40FA9C7F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69528056" w14:textId="77777777" w:rsidR="005D76D7" w:rsidRPr="00623946" w:rsidRDefault="005D76D7" w:rsidP="009127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25908" w14:textId="5F48E7A0" w:rsidR="005D76D7" w:rsidRPr="00623946" w:rsidRDefault="00B2771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</w:t>
            </w:r>
            <w:r w:rsidR="00E843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380</w:t>
            </w:r>
          </w:p>
        </w:tc>
        <w:tc>
          <w:tcPr>
            <w:tcW w:w="291" w:type="dxa"/>
            <w:shd w:val="clear" w:color="auto" w:fill="auto"/>
          </w:tcPr>
          <w:p w14:paraId="63EE500F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824C94" w14:textId="3BB6F48F" w:rsidR="005D76D7" w:rsidRPr="00623946" w:rsidRDefault="00FA0DD2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444,226</w:t>
            </w:r>
          </w:p>
        </w:tc>
        <w:tc>
          <w:tcPr>
            <w:tcW w:w="263" w:type="dxa"/>
            <w:shd w:val="clear" w:color="auto" w:fill="auto"/>
          </w:tcPr>
          <w:p w14:paraId="49C0B0A4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56C7B" w14:textId="7766D9E6" w:rsidR="005D76D7" w:rsidRPr="00623946" w:rsidRDefault="00E84316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="00B27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27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67" w:type="dxa"/>
            <w:shd w:val="clear" w:color="auto" w:fill="auto"/>
          </w:tcPr>
          <w:p w14:paraId="025F698D" w14:textId="77777777" w:rsidR="005D76D7" w:rsidRPr="00623946" w:rsidRDefault="005D76D7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6108EA" w14:textId="58F9C8CF" w:rsidR="005D76D7" w:rsidRPr="00623946" w:rsidRDefault="00FA0DD2" w:rsidP="00912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419,354</w:t>
            </w:r>
          </w:p>
        </w:tc>
      </w:tr>
    </w:tbl>
    <w:p w14:paraId="27BA911D" w14:textId="4D7B954D" w:rsidR="00162C66" w:rsidRPr="00905DA5" w:rsidRDefault="00162C66" w:rsidP="00162C6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6D5F9115" w14:textId="469D64F2" w:rsidR="008C6104" w:rsidRPr="00A66401" w:rsidRDefault="00366C11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064DB7DC" w14:textId="77777777" w:rsidR="00E33C87" w:rsidRPr="00905DA5" w:rsidRDefault="00E33C87" w:rsidP="00E33C8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7F9B2290" w14:textId="3290EAB4" w:rsidR="00EC68A5" w:rsidRDefault="002C7FFA" w:rsidP="00A976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EC68A5"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87D5780" w14:textId="0B92B7F3" w:rsidR="00EC68A5" w:rsidRPr="00905DA5" w:rsidRDefault="00EC68A5" w:rsidP="00A976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51AC71E" w14:textId="77777777" w:rsidR="00EC68A5" w:rsidRPr="00EC68A5" w:rsidRDefault="00EC68A5" w:rsidP="00EC6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C68A5">
        <w:rPr>
          <w:rFonts w:asciiTheme="majorBidi" w:hAnsiTheme="majorBidi" w:cstheme="majorBidi"/>
          <w:sz w:val="30"/>
          <w:szCs w:val="30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EC68A5">
        <w:rPr>
          <w:rFonts w:asciiTheme="majorBidi" w:hAnsiTheme="majorBidi" w:cstheme="majorBidi"/>
          <w:sz w:val="30"/>
          <w:szCs w:val="30"/>
        </w:rPr>
        <w:t xml:space="preserve">2541 </w:t>
      </w:r>
      <w:r w:rsidRPr="00EC68A5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</w:p>
    <w:p w14:paraId="5F558C0F" w14:textId="77777777" w:rsidR="00EC68A5" w:rsidRPr="00905DA5" w:rsidRDefault="00EC68A5" w:rsidP="00EC6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A78EB7" w14:textId="1E30EEE6" w:rsidR="00EC68A5" w:rsidRPr="00A66401" w:rsidRDefault="00EC68A5" w:rsidP="00EC6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C68A5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Pr="00623946">
        <w:rPr>
          <w:rFonts w:asciiTheme="majorBidi" w:hAnsiTheme="majorBidi" w:cstheme="majorBidi"/>
          <w:sz w:val="30"/>
          <w:szCs w:val="30"/>
          <w:cs/>
        </w:rPr>
        <w:t>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7F931A32" w14:textId="77777777" w:rsidR="00EC68A5" w:rsidRPr="00905DA5" w:rsidRDefault="00EC6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443" w:type="dxa"/>
        <w:tblInd w:w="450" w:type="dxa"/>
        <w:tblLook w:val="01E0" w:firstRow="1" w:lastRow="1" w:firstColumn="1" w:lastColumn="1" w:noHBand="0" w:noVBand="0"/>
      </w:tblPr>
      <w:tblGrid>
        <w:gridCol w:w="3582"/>
        <w:gridCol w:w="900"/>
        <w:gridCol w:w="990"/>
        <w:gridCol w:w="236"/>
        <w:gridCol w:w="1024"/>
        <w:gridCol w:w="270"/>
        <w:gridCol w:w="1080"/>
        <w:gridCol w:w="270"/>
        <w:gridCol w:w="1091"/>
      </w:tblGrid>
      <w:tr w:rsidR="00EC68A5" w:rsidRPr="00623946" w14:paraId="42A28BBB" w14:textId="77777777" w:rsidTr="00EC68A5">
        <w:trPr>
          <w:tblHeader/>
        </w:trPr>
        <w:tc>
          <w:tcPr>
            <w:tcW w:w="3582" w:type="dxa"/>
            <w:shd w:val="clear" w:color="auto" w:fill="auto"/>
            <w:vAlign w:val="bottom"/>
          </w:tcPr>
          <w:p w14:paraId="4960E367" w14:textId="77777777" w:rsidR="00EC68A5" w:rsidRPr="007E570A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E57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2500CE58" w14:textId="35AADFE6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E57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900" w:type="dxa"/>
          </w:tcPr>
          <w:p w14:paraId="2AF8DD56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4FFE24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1FD57303" w14:textId="17F74E50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A9FBF3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6338C84" w14:textId="733B6433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68A5" w:rsidRPr="00623946" w14:paraId="029CABE9" w14:textId="77777777" w:rsidTr="0056153B">
        <w:trPr>
          <w:tblHeader/>
        </w:trPr>
        <w:tc>
          <w:tcPr>
            <w:tcW w:w="3582" w:type="dxa"/>
            <w:shd w:val="clear" w:color="auto" w:fill="auto"/>
          </w:tcPr>
          <w:p w14:paraId="70D74E5C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E61FED" w14:textId="50B3AB3B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08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2D638E5B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5F5908EE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75B8846D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14:paraId="42BD2E00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9A9F1F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bottom"/>
          </w:tcPr>
          <w:p w14:paraId="3CD76265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DE69987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C68A5" w:rsidRPr="00623946" w14:paraId="5E3E1D77" w14:textId="77777777" w:rsidTr="00EC68A5">
        <w:trPr>
          <w:tblHeader/>
        </w:trPr>
        <w:tc>
          <w:tcPr>
            <w:tcW w:w="3582" w:type="dxa"/>
          </w:tcPr>
          <w:p w14:paraId="4F7BB148" w14:textId="77777777" w:rsidR="00EC68A5" w:rsidRPr="00623946" w:rsidRDefault="00EC68A5" w:rsidP="009127B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4CF45E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61" w:type="dxa"/>
            <w:gridSpan w:val="7"/>
          </w:tcPr>
          <w:p w14:paraId="3E47A97E" w14:textId="48BC894B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C0458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C68A5" w:rsidRPr="00623946" w14:paraId="6BFD14BB" w14:textId="77777777" w:rsidTr="0056153B">
        <w:tc>
          <w:tcPr>
            <w:tcW w:w="3582" w:type="dxa"/>
          </w:tcPr>
          <w:p w14:paraId="0FFD3E24" w14:textId="77777777" w:rsidR="00EC68A5" w:rsidRPr="00623946" w:rsidRDefault="00EC68A5" w:rsidP="009127B0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145B1BD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9C05E26" w14:textId="7D28C528" w:rsidR="00EC68A5" w:rsidRPr="00623946" w:rsidRDefault="0056153B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26,910</w:t>
            </w:r>
          </w:p>
        </w:tc>
        <w:tc>
          <w:tcPr>
            <w:tcW w:w="236" w:type="dxa"/>
          </w:tcPr>
          <w:p w14:paraId="13E8C461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63C283BE" w14:textId="5C43B57C" w:rsidR="00EC68A5" w:rsidRPr="00623946" w:rsidRDefault="00B84CB6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7E2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4F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E2A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38450D4E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1C37C9" w14:textId="2A45ECC3" w:rsidR="00EC68A5" w:rsidRPr="00623946" w:rsidRDefault="00283C1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25,602</w:t>
            </w:r>
          </w:p>
        </w:tc>
        <w:tc>
          <w:tcPr>
            <w:tcW w:w="270" w:type="dxa"/>
          </w:tcPr>
          <w:p w14:paraId="7194FAAD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7B61A4D2" w14:textId="47DB8C8C" w:rsidR="00EC68A5" w:rsidRPr="00623946" w:rsidRDefault="0027434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27E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27E2A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EC68A5" w:rsidRPr="00623946" w14:paraId="6B61F576" w14:textId="77777777" w:rsidTr="0056153B">
        <w:tc>
          <w:tcPr>
            <w:tcW w:w="3582" w:type="dxa"/>
          </w:tcPr>
          <w:p w14:paraId="6711414B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900" w:type="dxa"/>
          </w:tcPr>
          <w:p w14:paraId="1C02C1B9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990" w:type="dxa"/>
          </w:tcPr>
          <w:p w14:paraId="30CEAA21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36" w:type="dxa"/>
          </w:tcPr>
          <w:p w14:paraId="03617841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024" w:type="dxa"/>
          </w:tcPr>
          <w:p w14:paraId="4D4EF4EF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70" w:type="dxa"/>
          </w:tcPr>
          <w:p w14:paraId="69174BD0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080" w:type="dxa"/>
          </w:tcPr>
          <w:p w14:paraId="3DC46658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270" w:type="dxa"/>
          </w:tcPr>
          <w:p w14:paraId="32971A82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b/>
                <w:sz w:val="14"/>
                <w:szCs w:val="18"/>
              </w:rPr>
            </w:pPr>
          </w:p>
        </w:tc>
        <w:tc>
          <w:tcPr>
            <w:tcW w:w="1091" w:type="dxa"/>
          </w:tcPr>
          <w:p w14:paraId="69E0AD37" w14:textId="77777777" w:rsidR="00EC68A5" w:rsidRPr="00623946" w:rsidRDefault="00EC68A5" w:rsidP="009127B0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</w:tr>
      <w:tr w:rsidR="00EC68A5" w:rsidRPr="00623946" w14:paraId="674B64AE" w14:textId="77777777" w:rsidTr="0056153B">
        <w:tc>
          <w:tcPr>
            <w:tcW w:w="3582" w:type="dxa"/>
          </w:tcPr>
          <w:p w14:paraId="2812B1F2" w14:textId="77777777" w:rsidR="00EC68A5" w:rsidRPr="00623946" w:rsidRDefault="00EC68A5" w:rsidP="009127B0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0" w:type="dxa"/>
          </w:tcPr>
          <w:p w14:paraId="704150FA" w14:textId="6B6F0B51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4CC6C47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0162912D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3D68135C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CBB8A1C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E49BD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64F8AE9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490EFC7" w14:textId="77777777" w:rsidR="00EC68A5" w:rsidRPr="00623946" w:rsidRDefault="00EC68A5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C68A5" w:rsidRPr="00623946" w14:paraId="20A9FA9E" w14:textId="77777777" w:rsidTr="0056153B">
        <w:tc>
          <w:tcPr>
            <w:tcW w:w="3582" w:type="dxa"/>
          </w:tcPr>
          <w:p w14:paraId="52625AAD" w14:textId="37A45F25" w:rsidR="00EC68A5" w:rsidRPr="00623946" w:rsidRDefault="00EC68A5" w:rsidP="009127B0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900" w:type="dxa"/>
          </w:tcPr>
          <w:p w14:paraId="223D752B" w14:textId="5649B230" w:rsidR="00EC68A5" w:rsidRPr="00623946" w:rsidRDefault="00EC68A5" w:rsidP="00F50FC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2AC4AFB0" w14:textId="71D0B948" w:rsidR="00EC68A5" w:rsidRPr="00623946" w:rsidRDefault="00127E2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5615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068</w:t>
            </w:r>
          </w:p>
        </w:tc>
        <w:tc>
          <w:tcPr>
            <w:tcW w:w="236" w:type="dxa"/>
          </w:tcPr>
          <w:p w14:paraId="5694CE33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5B75D82" w14:textId="497892AC" w:rsidR="00EC68A5" w:rsidRPr="00623946" w:rsidRDefault="00854F3C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4,784</w:t>
            </w:r>
          </w:p>
        </w:tc>
        <w:tc>
          <w:tcPr>
            <w:tcW w:w="270" w:type="dxa"/>
          </w:tcPr>
          <w:p w14:paraId="068B1C0C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BFA757" w14:textId="42BE00D6" w:rsidR="00EC68A5" w:rsidRPr="00623946" w:rsidRDefault="00127E2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283C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467</w:t>
            </w:r>
          </w:p>
        </w:tc>
        <w:tc>
          <w:tcPr>
            <w:tcW w:w="270" w:type="dxa"/>
          </w:tcPr>
          <w:p w14:paraId="50838A2C" w14:textId="77777777" w:rsidR="00EC68A5" w:rsidRPr="00623946" w:rsidRDefault="00EC68A5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158A475" w14:textId="6F0F9D17" w:rsidR="00EC68A5" w:rsidRPr="00623946" w:rsidRDefault="00274343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4,564</w:t>
            </w:r>
          </w:p>
        </w:tc>
      </w:tr>
      <w:tr w:rsidR="00934E8C" w:rsidRPr="00623946" w14:paraId="0B13724B" w14:textId="77777777" w:rsidTr="0056153B">
        <w:tc>
          <w:tcPr>
            <w:tcW w:w="3582" w:type="dxa"/>
          </w:tcPr>
          <w:p w14:paraId="3DAF1DCC" w14:textId="7FB94CEE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900" w:type="dxa"/>
          </w:tcPr>
          <w:p w14:paraId="0216F627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5EDDDE1" w14:textId="02C93549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916</w:t>
            </w:r>
          </w:p>
        </w:tc>
        <w:tc>
          <w:tcPr>
            <w:tcW w:w="236" w:type="dxa"/>
          </w:tcPr>
          <w:p w14:paraId="5165E4EB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D0BF698" w14:textId="7C0DD781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760</w:t>
            </w:r>
          </w:p>
        </w:tc>
        <w:tc>
          <w:tcPr>
            <w:tcW w:w="270" w:type="dxa"/>
          </w:tcPr>
          <w:p w14:paraId="5EFFFC49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E58E9" w14:textId="3A117397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855</w:t>
            </w:r>
          </w:p>
        </w:tc>
        <w:tc>
          <w:tcPr>
            <w:tcW w:w="270" w:type="dxa"/>
          </w:tcPr>
          <w:p w14:paraId="132594B3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3C65765" w14:textId="4A8C3ED9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721</w:t>
            </w:r>
          </w:p>
        </w:tc>
      </w:tr>
      <w:tr w:rsidR="00934E8C" w:rsidRPr="00623946" w14:paraId="6C26F80A" w14:textId="77777777" w:rsidTr="0056153B">
        <w:tc>
          <w:tcPr>
            <w:tcW w:w="3582" w:type="dxa"/>
          </w:tcPr>
          <w:p w14:paraId="34003845" w14:textId="276F3C27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ผลกระทบจากการปรับปรุงพระราชบัญญัติคุ้มครองแรงงาน</w:t>
            </w:r>
          </w:p>
        </w:tc>
        <w:tc>
          <w:tcPr>
            <w:tcW w:w="900" w:type="dxa"/>
          </w:tcPr>
          <w:p w14:paraId="077B83BD" w14:textId="6445C3F6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0B9081D5" w14:textId="77777777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879A6E1" w14:textId="71635A6A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6,205</w:t>
            </w:r>
          </w:p>
        </w:tc>
        <w:tc>
          <w:tcPr>
            <w:tcW w:w="236" w:type="dxa"/>
          </w:tcPr>
          <w:p w14:paraId="5E03C893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A05133" w14:textId="77777777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328A24" w14:textId="41D17C74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7EA5FA4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B4080" w14:textId="77777777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640B3D" w14:textId="4D57C9F3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5,830</w:t>
            </w:r>
          </w:p>
        </w:tc>
        <w:tc>
          <w:tcPr>
            <w:tcW w:w="270" w:type="dxa"/>
          </w:tcPr>
          <w:p w14:paraId="1A101C52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04C8A01" w14:textId="77777777" w:rsidR="00934E8C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71B44AF" w14:textId="4B164471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34E8C" w:rsidRPr="00623946" w14:paraId="6EDD2B84" w14:textId="77777777" w:rsidTr="0056153B">
        <w:tc>
          <w:tcPr>
            <w:tcW w:w="3582" w:type="dxa"/>
          </w:tcPr>
          <w:p w14:paraId="790BFD8D" w14:textId="77777777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C0B063A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DFAD097" w14:textId="142673A1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127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27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189</w:t>
            </w:r>
          </w:p>
        </w:tc>
        <w:tc>
          <w:tcPr>
            <w:tcW w:w="236" w:type="dxa"/>
          </w:tcPr>
          <w:p w14:paraId="0A20EB74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2BF57644" w14:textId="09353232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5,544</w:t>
            </w:r>
          </w:p>
        </w:tc>
        <w:tc>
          <w:tcPr>
            <w:tcW w:w="270" w:type="dxa"/>
          </w:tcPr>
          <w:p w14:paraId="02C6E03B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294DC86" w14:textId="0B80DFF4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127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127E2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152</w:t>
            </w:r>
          </w:p>
        </w:tc>
        <w:tc>
          <w:tcPr>
            <w:tcW w:w="270" w:type="dxa"/>
          </w:tcPr>
          <w:p w14:paraId="43DCD726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</w:tcPr>
          <w:p w14:paraId="0A36AED1" w14:textId="540B01CC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5,285</w:t>
            </w:r>
          </w:p>
        </w:tc>
      </w:tr>
      <w:tr w:rsidR="00934E8C" w:rsidRPr="00623946" w14:paraId="751F8360" w14:textId="77777777" w:rsidTr="0056153B">
        <w:tc>
          <w:tcPr>
            <w:tcW w:w="3582" w:type="dxa"/>
          </w:tcPr>
          <w:p w14:paraId="35DB4B82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900" w:type="dxa"/>
          </w:tcPr>
          <w:p w14:paraId="38EC8B13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5A0315D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236" w:type="dxa"/>
          </w:tcPr>
          <w:p w14:paraId="4D92B857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0B6CF9A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270" w:type="dxa"/>
          </w:tcPr>
          <w:p w14:paraId="5047134C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BC27F8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270" w:type="dxa"/>
          </w:tcPr>
          <w:p w14:paraId="3A563B5F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19308308" w14:textId="77777777" w:rsidR="00934E8C" w:rsidRPr="00623946" w:rsidRDefault="00934E8C" w:rsidP="00934E8C">
            <w:pPr>
              <w:pStyle w:val="NoSpacing"/>
              <w:rPr>
                <w:rFonts w:asciiTheme="majorBidi" w:hAnsiTheme="majorBidi" w:cstheme="majorBidi"/>
                <w:sz w:val="14"/>
                <w:szCs w:val="18"/>
              </w:rPr>
            </w:pPr>
          </w:p>
        </w:tc>
      </w:tr>
      <w:tr w:rsidR="00934E8C" w:rsidRPr="00623946" w14:paraId="31B0DA6E" w14:textId="77777777" w:rsidTr="00BE57DB">
        <w:tc>
          <w:tcPr>
            <w:tcW w:w="3582" w:type="dxa"/>
          </w:tcPr>
          <w:p w14:paraId="54FFDFED" w14:textId="77777777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14:paraId="773E7038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31640E7A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68C3B28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CC64965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A75B1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81E484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284DEE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B428339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E8C" w:rsidRPr="00623946" w14:paraId="61E53AC1" w14:textId="77777777" w:rsidTr="00BE57DB">
        <w:tc>
          <w:tcPr>
            <w:tcW w:w="3582" w:type="dxa"/>
          </w:tcPr>
          <w:p w14:paraId="68B874B1" w14:textId="25A43CE6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900" w:type="dxa"/>
          </w:tcPr>
          <w:p w14:paraId="07619620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4FABC66" w14:textId="77777777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CD326E6" w14:textId="7255F137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</w:t>
            </w: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127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27E2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477</w:t>
            </w: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B8820F7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1C373ED3" w14:textId="77777777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0473E1" w14:textId="2811CC7E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</w:t>
            </w:r>
            <w:r w:rsidR="00C543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9DE54D4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F4A5A7" w14:textId="77777777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D78AE8A" w14:textId="02A180C0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4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4,242</w:t>
            </w: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9CCEC5B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78A6054" w14:textId="77777777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E55470" w14:textId="5EB2F233" w:rsidR="00934E8C" w:rsidRPr="00117FC1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P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  <w:r w:rsidR="005B02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17FC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4561C" w:rsidRPr="00623946" w14:paraId="4A2CB21F" w14:textId="77777777" w:rsidTr="00BE57DB">
        <w:tc>
          <w:tcPr>
            <w:tcW w:w="3582" w:type="dxa"/>
          </w:tcPr>
          <w:p w14:paraId="49C276CF" w14:textId="77777777" w:rsidR="0034561C" w:rsidRPr="00623946" w:rsidRDefault="0034561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454C94A" w14:textId="77777777" w:rsidR="0034561C" w:rsidRPr="00623946" w:rsidRDefault="0034561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3BAF534" w14:textId="77777777" w:rsidR="0034561C" w:rsidRPr="00117FC1" w:rsidRDefault="0034561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5D6CC9" w14:textId="77777777" w:rsidR="0034561C" w:rsidRPr="00117FC1" w:rsidRDefault="0034561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9232AE5" w14:textId="77777777" w:rsidR="0034561C" w:rsidRPr="00117FC1" w:rsidRDefault="0034561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15ECC" w14:textId="77777777" w:rsidR="0034561C" w:rsidRPr="00117FC1" w:rsidRDefault="0034561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0E7627" w14:textId="77777777" w:rsidR="0034561C" w:rsidRPr="00117FC1" w:rsidRDefault="0034561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D778EE" w14:textId="77777777" w:rsidR="0034561C" w:rsidRPr="00117FC1" w:rsidRDefault="0034561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847163C" w14:textId="77777777" w:rsidR="0034561C" w:rsidRPr="00117FC1" w:rsidRDefault="0034561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4E8C" w:rsidRPr="00623946" w14:paraId="2DE96B73" w14:textId="77777777" w:rsidTr="00BE57DB">
        <w:tc>
          <w:tcPr>
            <w:tcW w:w="3582" w:type="dxa"/>
          </w:tcPr>
          <w:p w14:paraId="3711CE9D" w14:textId="2E3D0FDC" w:rsidR="00934E8C" w:rsidRPr="00623946" w:rsidRDefault="00934E8C" w:rsidP="00934E8C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900" w:type="dxa"/>
          </w:tcPr>
          <w:p w14:paraId="41302797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6B9B6D" w14:textId="1D757DB5" w:rsidR="00934E8C" w:rsidRPr="00127E2A" w:rsidRDefault="00127E2A" w:rsidP="00127E2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27E2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14:paraId="0E36A10F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0CD64AF" w14:textId="5F0F7013" w:rsidR="00934E8C" w:rsidRPr="00117FC1" w:rsidRDefault="00127E2A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</w:t>
            </w:r>
            <w:r w:rsidR="005B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29C7C2B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545B5C" w14:textId="5DCFF165" w:rsidR="00934E8C" w:rsidRPr="00117FC1" w:rsidRDefault="00127E2A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74194D1" w14:textId="77777777" w:rsidR="00934E8C" w:rsidRPr="00117FC1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19F6D8D7" w14:textId="0508462E" w:rsidR="00934E8C" w:rsidRPr="00117FC1" w:rsidRDefault="00127E2A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(46</w:t>
            </w:r>
            <w:r w:rsidR="005B02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934E8C" w:rsidRPr="00623946" w14:paraId="1FEFC321" w14:textId="77777777" w:rsidTr="0056153B">
        <w:tc>
          <w:tcPr>
            <w:tcW w:w="3582" w:type="dxa"/>
          </w:tcPr>
          <w:p w14:paraId="1532EABE" w14:textId="77777777" w:rsidR="00934E8C" w:rsidRPr="00623946" w:rsidRDefault="00934E8C" w:rsidP="00934E8C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D64432E" w14:textId="7777777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72127A" w14:textId="23F5D362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33,622</w:t>
            </w:r>
          </w:p>
        </w:tc>
        <w:tc>
          <w:tcPr>
            <w:tcW w:w="236" w:type="dxa"/>
          </w:tcPr>
          <w:p w14:paraId="353BB933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F3C9C10" w14:textId="231A11FC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26,910</w:t>
            </w:r>
          </w:p>
        </w:tc>
        <w:tc>
          <w:tcPr>
            <w:tcW w:w="270" w:type="dxa"/>
          </w:tcPr>
          <w:p w14:paraId="633BF70A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E8123B0" w14:textId="36A491C6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31,512</w:t>
            </w:r>
          </w:p>
        </w:tc>
        <w:tc>
          <w:tcPr>
            <w:tcW w:w="270" w:type="dxa"/>
          </w:tcPr>
          <w:p w14:paraId="0B42BD61" w14:textId="77777777" w:rsidR="00934E8C" w:rsidRPr="00623946" w:rsidRDefault="00934E8C" w:rsidP="00934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A67ECAF" w14:textId="2AF61197" w:rsidR="00934E8C" w:rsidRPr="00623946" w:rsidRDefault="00934E8C" w:rsidP="00934E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25,602</w:t>
            </w:r>
          </w:p>
        </w:tc>
      </w:tr>
    </w:tbl>
    <w:p w14:paraId="63EFD09A" w14:textId="02229EFB" w:rsidR="0034561C" w:rsidRDefault="0034561C" w:rsidP="002C045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FBB5CA" w14:textId="5A2C2792" w:rsidR="002C0458" w:rsidRPr="00623946" w:rsidRDefault="002C0458" w:rsidP="002C045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623946">
        <w:rPr>
          <w:rFonts w:asciiTheme="majorBidi" w:eastAsia="Calibri" w:hAnsiTheme="majorBidi" w:cstheme="majorBidi"/>
          <w:sz w:val="30"/>
          <w:szCs w:val="30"/>
          <w:cs/>
        </w:rPr>
        <w:t>กำไรจากการประมาณการตามหลักคณิตศาสตร์ประกันภัยที่รับรู้ในกำไรขาดทุนเบ็ดเสร็จอื่น เกิดขึ้นจาก</w:t>
      </w:r>
    </w:p>
    <w:p w14:paraId="435A4619" w14:textId="77777777" w:rsidR="00CC526B" w:rsidRPr="00B0083D" w:rsidRDefault="00CC526B" w:rsidP="002C045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918"/>
        <w:gridCol w:w="72"/>
        <w:gridCol w:w="164"/>
        <w:gridCol w:w="72"/>
        <w:gridCol w:w="1024"/>
        <w:gridCol w:w="270"/>
        <w:gridCol w:w="1080"/>
        <w:gridCol w:w="270"/>
        <w:gridCol w:w="1091"/>
      </w:tblGrid>
      <w:tr w:rsidR="002C0458" w:rsidRPr="00623946" w14:paraId="7E501F8D" w14:textId="77777777" w:rsidTr="00AE30C7">
        <w:tc>
          <w:tcPr>
            <w:tcW w:w="4428" w:type="dxa"/>
          </w:tcPr>
          <w:p w14:paraId="4350A8B9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5"/>
          </w:tcPr>
          <w:p w14:paraId="08658E03" w14:textId="20090170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05C389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72B2C51" w14:textId="581E24FA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458" w:rsidRPr="00623946" w14:paraId="7B802DC2" w14:textId="77777777" w:rsidTr="00AE30C7">
        <w:tc>
          <w:tcPr>
            <w:tcW w:w="4428" w:type="dxa"/>
          </w:tcPr>
          <w:p w14:paraId="62D7554A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9EFD577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center"/>
          </w:tcPr>
          <w:p w14:paraId="00DD316B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center"/>
          </w:tcPr>
          <w:p w14:paraId="40BD7AA9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4017865A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18A11A5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08D3D6D0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41E4A44E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C0458" w:rsidRPr="00623946" w14:paraId="005EE47A" w14:textId="77777777" w:rsidTr="00AE30C7">
        <w:tc>
          <w:tcPr>
            <w:tcW w:w="4428" w:type="dxa"/>
          </w:tcPr>
          <w:p w14:paraId="7F685B1E" w14:textId="77777777" w:rsidR="002C0458" w:rsidRPr="00623946" w:rsidRDefault="002C0458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9"/>
          </w:tcPr>
          <w:p w14:paraId="617C809D" w14:textId="60460C69" w:rsidR="002C0458" w:rsidRPr="00623946" w:rsidRDefault="002C0458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0458" w:rsidRPr="00623946" w14:paraId="6FBFFCB8" w14:textId="77777777" w:rsidTr="00AE30C7">
        <w:tc>
          <w:tcPr>
            <w:tcW w:w="4428" w:type="dxa"/>
          </w:tcPr>
          <w:p w14:paraId="536FBCD7" w14:textId="7A353754" w:rsidR="002C0458" w:rsidRPr="00623946" w:rsidRDefault="002C0458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918" w:type="dxa"/>
          </w:tcPr>
          <w:p w14:paraId="00AC5782" w14:textId="5197F40F" w:rsidR="002C0458" w:rsidRPr="00623946" w:rsidRDefault="00916B79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6EA5B817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66944E74" w14:textId="67912E7D" w:rsidR="002C0458" w:rsidRPr="00623946" w:rsidRDefault="000B0E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6292A682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0AB86C" w14:textId="0992FEA8" w:rsidR="002C0458" w:rsidRPr="002740B7" w:rsidRDefault="002740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1,505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951CFFD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62A5050F" w14:textId="3B816D8E" w:rsidR="002C0458" w:rsidRPr="00623946" w:rsidRDefault="00443449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0458" w:rsidRPr="00623946" w14:paraId="7AA0AD92" w14:textId="77777777" w:rsidTr="00AE30C7">
        <w:tc>
          <w:tcPr>
            <w:tcW w:w="4428" w:type="dxa"/>
          </w:tcPr>
          <w:p w14:paraId="334F0ABE" w14:textId="0450E770" w:rsidR="002C0458" w:rsidRPr="00623946" w:rsidRDefault="002C0458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</w:p>
        </w:tc>
        <w:tc>
          <w:tcPr>
            <w:tcW w:w="918" w:type="dxa"/>
          </w:tcPr>
          <w:p w14:paraId="7A5BE413" w14:textId="1A821079" w:rsidR="002C0458" w:rsidRPr="00623946" w:rsidRDefault="00916B79" w:rsidP="00916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252</w:t>
            </w:r>
          </w:p>
        </w:tc>
        <w:tc>
          <w:tcPr>
            <w:tcW w:w="236" w:type="dxa"/>
            <w:gridSpan w:val="2"/>
          </w:tcPr>
          <w:p w14:paraId="3249B0ED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</w:tcPr>
          <w:p w14:paraId="50155009" w14:textId="3C6D5F79" w:rsidR="002C0458" w:rsidRPr="00623946" w:rsidRDefault="000B0EB7" w:rsidP="000B0EB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95</w:t>
            </w:r>
            <w:r w:rsidR="00F17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5CAC3E3D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C8340" w14:textId="650243C2" w:rsidR="002C0458" w:rsidRPr="00623946" w:rsidRDefault="00916B79" w:rsidP="00916B7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</w:t>
            </w:r>
            <w:r w:rsidR="002740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</w:tcPr>
          <w:p w14:paraId="64A406F7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03AC0DF9" w14:textId="21F20E00" w:rsidR="002C0458" w:rsidRPr="00623946" w:rsidRDefault="000B0EB7" w:rsidP="000B0EB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   </w:t>
            </w:r>
            <w:r w:rsidR="0044344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</w:t>
            </w:r>
            <w:r w:rsidR="00F17DB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</w:tr>
      <w:tr w:rsidR="002C0458" w:rsidRPr="00623946" w14:paraId="04ACFAEB" w14:textId="77777777" w:rsidTr="00AE30C7">
        <w:tc>
          <w:tcPr>
            <w:tcW w:w="4428" w:type="dxa"/>
          </w:tcPr>
          <w:p w14:paraId="012FA903" w14:textId="77777777" w:rsidR="002C0458" w:rsidRPr="002740B7" w:rsidRDefault="002C0458" w:rsidP="009127B0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1C738C05" w14:textId="6324F3F0" w:rsidR="002C0458" w:rsidRPr="00623946" w:rsidRDefault="00916B79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0E67F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0E67F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17CF4A93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066CB592" w14:textId="220C161D" w:rsidR="002C0458" w:rsidRPr="00623946" w:rsidRDefault="000B0E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9B1C4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137E5ACD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6E2181" w14:textId="6C17AC66" w:rsidR="002C0458" w:rsidRPr="00623946" w:rsidRDefault="002740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2,995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9084ECF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3EC41D83" w14:textId="4424CA52" w:rsidR="002C0458" w:rsidRPr="00623946" w:rsidRDefault="000B0E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="009B1C4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C0458" w:rsidRPr="00623946" w14:paraId="26FA213A" w14:textId="77777777" w:rsidTr="00AE30C7">
        <w:tc>
          <w:tcPr>
            <w:tcW w:w="4428" w:type="dxa"/>
          </w:tcPr>
          <w:p w14:paraId="7B22B20E" w14:textId="77777777" w:rsidR="002C0458" w:rsidRPr="00623946" w:rsidRDefault="002C0458" w:rsidP="009127B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7D15B520" w14:textId="26AA3AAD" w:rsidR="002C0458" w:rsidRPr="00623946" w:rsidRDefault="00916B79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0E67F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0E67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477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</w:tcPr>
          <w:p w14:paraId="44D27826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581675" w14:textId="0C17CBDE" w:rsidR="002C0458" w:rsidRPr="00623946" w:rsidRDefault="000B0E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</w:t>
            </w:r>
            <w:r w:rsidR="009B1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3625960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0B8DAC" w14:textId="6C5C1D85" w:rsidR="002C0458" w:rsidRPr="00623946" w:rsidRDefault="00916B79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4,242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946B223" w14:textId="77777777" w:rsidR="002C0458" w:rsidRPr="00623946" w:rsidRDefault="002C0458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382CBA76" w14:textId="10716CA9" w:rsidR="002C0458" w:rsidRPr="00623946" w:rsidRDefault="000B0EB7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</w:t>
            </w:r>
            <w:r w:rsidR="009B1C4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7052126B" w14:textId="057CAB13" w:rsidR="002C0458" w:rsidRPr="00B0083D" w:rsidRDefault="002C0458" w:rsidP="002C04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1ABBB7D2" w14:textId="17B52F94" w:rsidR="002C7FFA" w:rsidRDefault="002C7FFA" w:rsidP="00744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>เมื่อวันที่</w:t>
      </w:r>
      <w:r w:rsidRPr="00A66401">
        <w:rPr>
          <w:rFonts w:ascii="Angsana New" w:hAnsi="Angsana New"/>
          <w:sz w:val="30"/>
          <w:szCs w:val="30"/>
        </w:rPr>
        <w:t xml:space="preserve"> 5 </w:t>
      </w:r>
      <w:r w:rsidRPr="00A66401">
        <w:rPr>
          <w:rFonts w:ascii="Angsana New" w:hAnsi="Angsana New"/>
          <w:sz w:val="30"/>
          <w:szCs w:val="30"/>
          <w:cs/>
        </w:rPr>
        <w:t>เมษายน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พระราชบัญญัติคุ้มครองแรงงานได้ถูกปรับปรุง</w:t>
      </w:r>
      <w:r w:rsidRPr="00A66401">
        <w:rPr>
          <w:rFonts w:ascii="Angsana New" w:hAnsi="Angsana New" w:hint="cs"/>
          <w:sz w:val="30"/>
          <w:szCs w:val="30"/>
          <w:cs/>
        </w:rPr>
        <w:t>และกำหนด</w:t>
      </w:r>
      <w:r w:rsidRPr="00A66401">
        <w:rPr>
          <w:rFonts w:ascii="Angsana New" w:hAnsi="Angsana New"/>
          <w:sz w:val="30"/>
          <w:szCs w:val="30"/>
          <w:cs/>
        </w:rPr>
        <w:t xml:space="preserve">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A66401">
        <w:rPr>
          <w:rFonts w:ascii="Angsana New" w:hAnsi="Angsana New"/>
          <w:sz w:val="30"/>
          <w:szCs w:val="30"/>
        </w:rPr>
        <w:t>20</w:t>
      </w:r>
      <w:r w:rsidRPr="00A66401">
        <w:rPr>
          <w:rFonts w:ascii="Angsana New" w:hAnsi="Angsana New"/>
          <w:sz w:val="30"/>
          <w:szCs w:val="30"/>
          <w:cs/>
        </w:rPr>
        <w:t xml:space="preserve"> ปีขึ้นไป ลูกจ้างมีสิทธิได้รับค่าชดเชยไม่น้อยก</w:t>
      </w:r>
      <w:r w:rsidRPr="00A66401">
        <w:rPr>
          <w:rFonts w:ascii="Angsana New" w:hAnsi="Angsana New" w:hint="cs"/>
          <w:sz w:val="30"/>
          <w:szCs w:val="30"/>
          <w:cs/>
        </w:rPr>
        <w:t>ว่า</w:t>
      </w:r>
      <w:r w:rsidRPr="00A66401">
        <w:rPr>
          <w:rFonts w:ascii="Angsana New" w:hAnsi="Angsana New"/>
          <w:sz w:val="30"/>
          <w:szCs w:val="30"/>
          <w:cs/>
        </w:rPr>
        <w:t>ค่าจ้างอัตราสุดท้าย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400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กลุ่มบริษัทจึงแก้ไขโครงการผลประโยชน์เมื่อเกษียณแก่พนักงานเพื่อใ</w:t>
      </w:r>
      <w:r w:rsidRPr="00A66401">
        <w:rPr>
          <w:rFonts w:ascii="Angsana New" w:hAnsi="Angsana New" w:hint="cs"/>
          <w:sz w:val="30"/>
          <w:szCs w:val="30"/>
          <w:cs/>
        </w:rPr>
        <w:t>ห้</w:t>
      </w:r>
      <w:r w:rsidRPr="00A66401">
        <w:rPr>
          <w:rFonts w:ascii="Angsana New" w:hAnsi="Angsana New"/>
          <w:sz w:val="30"/>
          <w:szCs w:val="30"/>
          <w:cs/>
        </w:rPr>
        <w:t>สอดคล้องกับพระราชบัญญัติคุ้มครองแรงงานฉบับปรับปรุงในไตรม</w:t>
      </w:r>
      <w:r w:rsidRPr="00A66401">
        <w:rPr>
          <w:rFonts w:ascii="Angsana New" w:hAnsi="Angsana New" w:hint="cs"/>
          <w:sz w:val="30"/>
          <w:szCs w:val="30"/>
          <w:cs/>
        </w:rPr>
        <w:t>าสสอง</w:t>
      </w:r>
      <w:r w:rsidRPr="00A66401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 xml:space="preserve">ปี </w:t>
      </w:r>
      <w:r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และต้นทุนบริการในอดีตเพิ่มขึ้น</w:t>
      </w:r>
      <w:r>
        <w:rPr>
          <w:rFonts w:ascii="Angsana New" w:hAnsi="Angsana New" w:hint="cs"/>
          <w:sz w:val="30"/>
          <w:szCs w:val="30"/>
          <w:cs/>
        </w:rPr>
        <w:t>ในระหว่างปีสิ้นสุดวันเดียวกัน</w:t>
      </w:r>
      <w:r w:rsidRPr="00A66401">
        <w:rPr>
          <w:rFonts w:ascii="Angsana New" w:hAnsi="Angsana New"/>
          <w:sz w:val="30"/>
          <w:szCs w:val="30"/>
          <w:cs/>
        </w:rPr>
        <w:t>ในงบการเงินรวม</w:t>
      </w:r>
      <w:r w:rsidRPr="00A66401">
        <w:rPr>
          <w:rFonts w:ascii="Angsana New" w:hAnsi="Angsana New" w:hint="cs"/>
          <w:sz w:val="30"/>
          <w:szCs w:val="30"/>
          <w:cs/>
        </w:rPr>
        <w:t>และงบการเงินเฉพาะกิจการ</w:t>
      </w:r>
      <w:r>
        <w:rPr>
          <w:rFonts w:ascii="Angsana New" w:hAnsi="Angsana New" w:hint="cs"/>
          <w:sz w:val="30"/>
          <w:szCs w:val="30"/>
          <w:cs/>
        </w:rPr>
        <w:t>เป็น</w:t>
      </w:r>
      <w:r w:rsidRPr="00A66401">
        <w:rPr>
          <w:rFonts w:ascii="Angsana New" w:hAnsi="Angsana New"/>
          <w:sz w:val="30"/>
          <w:szCs w:val="30"/>
          <w:cs/>
        </w:rPr>
        <w:t>จำ</w:t>
      </w:r>
      <w:r w:rsidR="00744BE0">
        <w:rPr>
          <w:rFonts w:ascii="Angsana New" w:hAnsi="Angsana New" w:hint="cs"/>
          <w:sz w:val="30"/>
          <w:szCs w:val="30"/>
          <w:cs/>
        </w:rPr>
        <w:t xml:space="preserve">นวน </w:t>
      </w:r>
      <w:r w:rsidR="0044380A">
        <w:rPr>
          <w:rFonts w:ascii="Angsana New" w:hAnsi="Angsana New"/>
          <w:sz w:val="30"/>
          <w:szCs w:val="30"/>
        </w:rPr>
        <w:t>6.2</w:t>
      </w:r>
      <w:r w:rsidR="00744BE0">
        <w:rPr>
          <w:rFonts w:ascii="Angsana New" w:hAnsi="Angsana New"/>
          <w:sz w:val="30"/>
          <w:szCs w:val="30"/>
        </w:rPr>
        <w:t xml:space="preserve"> </w:t>
      </w:r>
      <w:r w:rsidR="00744BE0">
        <w:rPr>
          <w:rFonts w:ascii="Angsana New" w:hAnsi="Angsana New" w:hint="cs"/>
          <w:sz w:val="30"/>
          <w:szCs w:val="30"/>
          <w:cs/>
        </w:rPr>
        <w:t>ล้านบาท</w:t>
      </w:r>
      <w:r w:rsidR="00744BE0">
        <w:rPr>
          <w:rFonts w:ascii="Angsana New" w:hAnsi="Angsana New" w:hint="cs"/>
          <w:sz w:val="30"/>
          <w:szCs w:val="30"/>
          <w:rtl/>
          <w:lang w:bidi="ar-SA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44380A">
        <w:rPr>
          <w:rFonts w:ascii="Angsana New" w:hAnsi="Angsana New"/>
          <w:sz w:val="30"/>
          <w:szCs w:val="30"/>
        </w:rPr>
        <w:t>5.83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0A53C40E" w14:textId="2734E2B3" w:rsidR="002C7FFA" w:rsidRPr="00623946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62394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4A9512D8" w14:textId="77777777" w:rsidR="002C7FFA" w:rsidRPr="00B0083D" w:rsidRDefault="002C7FFA" w:rsidP="002C7FFA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400C66E" w14:textId="77777777" w:rsidR="002C7FFA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p w14:paraId="3CC93B42" w14:textId="77777777" w:rsidR="002C7FFA" w:rsidRPr="00B0083D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tbl>
      <w:tblPr>
        <w:tblW w:w="9720" w:type="dxa"/>
        <w:tblInd w:w="450" w:type="dxa"/>
        <w:tblLook w:val="01E0" w:firstRow="1" w:lastRow="1" w:firstColumn="1" w:lastColumn="1" w:noHBand="0" w:noVBand="0"/>
      </w:tblPr>
      <w:tblGrid>
        <w:gridCol w:w="4230"/>
        <w:gridCol w:w="1176"/>
        <w:gridCol w:w="72"/>
        <w:gridCol w:w="164"/>
        <w:gridCol w:w="72"/>
        <w:gridCol w:w="1126"/>
        <w:gridCol w:w="270"/>
        <w:gridCol w:w="1170"/>
        <w:gridCol w:w="270"/>
        <w:gridCol w:w="1170"/>
      </w:tblGrid>
      <w:tr w:rsidR="002C7FFA" w:rsidRPr="00623946" w14:paraId="56467A74" w14:textId="77777777" w:rsidTr="00514359">
        <w:trPr>
          <w:tblHeader/>
        </w:trPr>
        <w:tc>
          <w:tcPr>
            <w:tcW w:w="4230" w:type="dxa"/>
          </w:tcPr>
          <w:p w14:paraId="0EF32FE4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5"/>
          </w:tcPr>
          <w:p w14:paraId="2280FA4C" w14:textId="2F18A856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270" w:type="dxa"/>
          </w:tcPr>
          <w:p w14:paraId="490EFF7D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F6C3BFE" w14:textId="5D22E170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</w:t>
            </w:r>
          </w:p>
        </w:tc>
      </w:tr>
      <w:tr w:rsidR="002C7FFA" w:rsidRPr="00623946" w14:paraId="07727F66" w14:textId="77777777" w:rsidTr="00514359">
        <w:trPr>
          <w:tblHeader/>
        </w:trPr>
        <w:tc>
          <w:tcPr>
            <w:tcW w:w="4230" w:type="dxa"/>
          </w:tcPr>
          <w:p w14:paraId="68D4A5A8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gridSpan w:val="2"/>
            <w:vAlign w:val="center"/>
          </w:tcPr>
          <w:p w14:paraId="40E3FEFD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gridSpan w:val="2"/>
            <w:vAlign w:val="center"/>
          </w:tcPr>
          <w:p w14:paraId="05BA0B67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6" w:type="dxa"/>
            <w:vAlign w:val="center"/>
          </w:tcPr>
          <w:p w14:paraId="4D541994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E660E38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C3C50D0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50F50691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309BBB2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2C7FFA" w:rsidRPr="00623946" w14:paraId="7FE2A9E2" w14:textId="77777777" w:rsidTr="00514359">
        <w:trPr>
          <w:tblHeader/>
        </w:trPr>
        <w:tc>
          <w:tcPr>
            <w:tcW w:w="4230" w:type="dxa"/>
          </w:tcPr>
          <w:p w14:paraId="4E8E1677" w14:textId="77777777" w:rsidR="002C7FFA" w:rsidRPr="00623946" w:rsidRDefault="002C7FFA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9"/>
          </w:tcPr>
          <w:p w14:paraId="3C00A5BA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C7FFA" w:rsidRPr="00623946" w14:paraId="0749F78B" w14:textId="77777777" w:rsidTr="00514359">
        <w:tc>
          <w:tcPr>
            <w:tcW w:w="4230" w:type="dxa"/>
          </w:tcPr>
          <w:p w14:paraId="359C30B9" w14:textId="77777777" w:rsidR="002C7FFA" w:rsidRPr="00623946" w:rsidRDefault="002C7FFA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76" w:type="dxa"/>
          </w:tcPr>
          <w:p w14:paraId="4405F928" w14:textId="11FE90AF" w:rsidR="002C7FFA" w:rsidRPr="00623946" w:rsidRDefault="00514359" w:rsidP="0051426E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3.03</w:t>
            </w:r>
            <w:r w:rsidR="00B33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45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B334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3.07</w:t>
            </w:r>
          </w:p>
        </w:tc>
        <w:tc>
          <w:tcPr>
            <w:tcW w:w="236" w:type="dxa"/>
            <w:gridSpan w:val="2"/>
          </w:tcPr>
          <w:p w14:paraId="3434461A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14:paraId="547233BA" w14:textId="10680AAE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3.17 - 3.31</w:t>
            </w:r>
          </w:p>
        </w:tc>
        <w:tc>
          <w:tcPr>
            <w:tcW w:w="270" w:type="dxa"/>
          </w:tcPr>
          <w:p w14:paraId="3C375012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792CA" w14:textId="64BD9E7B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3.03</w:t>
            </w:r>
          </w:p>
        </w:tc>
        <w:tc>
          <w:tcPr>
            <w:tcW w:w="270" w:type="dxa"/>
          </w:tcPr>
          <w:p w14:paraId="0A971778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6C0007" w14:textId="54013CE4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3.17</w:t>
            </w:r>
          </w:p>
        </w:tc>
      </w:tr>
      <w:tr w:rsidR="002C7FFA" w:rsidRPr="00623946" w14:paraId="3351EB66" w14:textId="77777777" w:rsidTr="00514359">
        <w:tc>
          <w:tcPr>
            <w:tcW w:w="4230" w:type="dxa"/>
          </w:tcPr>
          <w:p w14:paraId="3BAA51A9" w14:textId="77777777" w:rsidR="002C7FFA" w:rsidRPr="00623946" w:rsidRDefault="002C7FFA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176" w:type="dxa"/>
          </w:tcPr>
          <w:p w14:paraId="100B82C9" w14:textId="4AD4121C" w:rsidR="002C7FFA" w:rsidRPr="00C543E9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186" w:right="-18" w:firstLine="10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4.50 - 4.80</w:t>
            </w:r>
          </w:p>
        </w:tc>
        <w:tc>
          <w:tcPr>
            <w:tcW w:w="236" w:type="dxa"/>
            <w:gridSpan w:val="2"/>
          </w:tcPr>
          <w:p w14:paraId="24A509F3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14:paraId="6A7B7A34" w14:textId="7FDC3E38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  <w:tc>
          <w:tcPr>
            <w:tcW w:w="270" w:type="dxa"/>
          </w:tcPr>
          <w:p w14:paraId="1E0C0F4F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40B30" w14:textId="0B36C0B0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4.80</w:t>
            </w:r>
          </w:p>
        </w:tc>
        <w:tc>
          <w:tcPr>
            <w:tcW w:w="270" w:type="dxa"/>
          </w:tcPr>
          <w:p w14:paraId="491E00D6" w14:textId="77777777" w:rsidR="002C7FFA" w:rsidRPr="00623946" w:rsidRDefault="002C7FFA" w:rsidP="00514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2E7C3" w14:textId="4943BAC7" w:rsidR="002C7FFA" w:rsidRPr="00623946" w:rsidRDefault="00514359" w:rsidP="0051435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5.00</w:t>
            </w:r>
          </w:p>
        </w:tc>
      </w:tr>
      <w:tr w:rsidR="00514359" w:rsidRPr="00623946" w14:paraId="5B7475D7" w14:textId="77777777" w:rsidTr="00514359">
        <w:tc>
          <w:tcPr>
            <w:tcW w:w="4230" w:type="dxa"/>
          </w:tcPr>
          <w:p w14:paraId="26EDB82D" w14:textId="77777777" w:rsidR="00514359" w:rsidRPr="00623946" w:rsidRDefault="00514359" w:rsidP="0051435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176" w:type="dxa"/>
          </w:tcPr>
          <w:p w14:paraId="08BF4DCC" w14:textId="068D4E7F" w:rsidR="00514359" w:rsidRPr="00623946" w:rsidRDefault="00514359" w:rsidP="00117F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5 - 35</w:t>
            </w:r>
          </w:p>
        </w:tc>
        <w:tc>
          <w:tcPr>
            <w:tcW w:w="236" w:type="dxa"/>
            <w:gridSpan w:val="2"/>
          </w:tcPr>
          <w:p w14:paraId="2E184E79" w14:textId="77777777" w:rsidR="00514359" w:rsidRPr="00623946" w:rsidRDefault="00514359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gridSpan w:val="2"/>
          </w:tcPr>
          <w:p w14:paraId="758736BE" w14:textId="45ABD20D" w:rsidR="00514359" w:rsidRPr="00623946" w:rsidRDefault="00514359" w:rsidP="00117F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5 - 30</w:t>
            </w:r>
          </w:p>
        </w:tc>
        <w:tc>
          <w:tcPr>
            <w:tcW w:w="270" w:type="dxa"/>
          </w:tcPr>
          <w:p w14:paraId="5F4C1F77" w14:textId="77777777" w:rsidR="00514359" w:rsidRPr="00623946" w:rsidRDefault="00514359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600F98" w14:textId="40F488DE" w:rsidR="00514359" w:rsidRPr="00623946" w:rsidRDefault="00514359" w:rsidP="00117FC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="003456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3</w:t>
            </w:r>
            <w:r w:rsidR="00117F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2E42FB42" w14:textId="77777777" w:rsidR="00514359" w:rsidRPr="00623946" w:rsidRDefault="00514359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ADDFED" w14:textId="7912BDF8" w:rsidR="00514359" w:rsidRPr="00623946" w:rsidRDefault="00514359" w:rsidP="00117FC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5 - 30</w:t>
            </w:r>
          </w:p>
        </w:tc>
      </w:tr>
    </w:tbl>
    <w:p w14:paraId="5AD2A54A" w14:textId="77777777" w:rsidR="008D09EE" w:rsidRDefault="008D09EE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9340CE" w14:textId="7B0A725F" w:rsidR="002C7FFA" w:rsidRPr="00623946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492A08DC" w14:textId="77777777" w:rsidR="002C7FFA" w:rsidRPr="00B0083D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6CA2BA95" w14:textId="7D62E254" w:rsidR="002C7FFA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623946">
        <w:rPr>
          <w:rFonts w:asciiTheme="majorBidi" w:hAnsiTheme="majorBidi" w:cstheme="majorBidi"/>
          <w:sz w:val="30"/>
          <w:szCs w:val="30"/>
        </w:rPr>
        <w:t xml:space="preserve">31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623946">
        <w:rPr>
          <w:rFonts w:asciiTheme="majorBidi" w:hAnsiTheme="majorBidi" w:cstheme="majorBidi"/>
          <w:sz w:val="30"/>
          <w:szCs w:val="30"/>
        </w:rPr>
        <w:t xml:space="preserve">2562 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7307C2" w:rsidRPr="007307C2">
        <w:rPr>
          <w:rFonts w:asciiTheme="majorBidi" w:hAnsiTheme="majorBidi" w:cstheme="majorBidi"/>
          <w:sz w:val="30"/>
          <w:szCs w:val="30"/>
        </w:rPr>
        <w:t>14</w:t>
      </w:r>
      <w:r w:rsidRPr="00623946">
        <w:rPr>
          <w:rFonts w:asciiTheme="majorBidi" w:hAnsiTheme="majorBidi" w:cstheme="majorBidi"/>
          <w:sz w:val="30"/>
          <w:szCs w:val="30"/>
        </w:rPr>
        <w:t xml:space="preserve"> </w:t>
      </w:r>
      <w:r w:rsidRPr="00CC526B">
        <w:rPr>
          <w:rFonts w:asciiTheme="majorBidi" w:hAnsiTheme="majorBidi" w:cstheme="majorBidi"/>
          <w:sz w:val="30"/>
          <w:szCs w:val="30"/>
          <w:cs/>
        </w:rPr>
        <w:t>ปี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Pr="00623946">
        <w:rPr>
          <w:rFonts w:asciiTheme="majorBidi" w:hAnsiTheme="majorBidi" w:cstheme="majorBidi"/>
          <w:i/>
          <w:iCs/>
          <w:sz w:val="30"/>
          <w:szCs w:val="30"/>
        </w:rPr>
        <w:t xml:space="preserve">2561: </w:t>
      </w:r>
      <w:r w:rsidR="00F17BAB" w:rsidRPr="00F17BAB">
        <w:rPr>
          <w:rFonts w:asciiTheme="majorBidi" w:hAnsiTheme="majorBidi" w:cstheme="majorBidi"/>
          <w:i/>
          <w:iCs/>
          <w:sz w:val="30"/>
          <w:szCs w:val="30"/>
        </w:rPr>
        <w:t>15</w:t>
      </w:r>
      <w:r w:rsidRPr="00F17BA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F17BAB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Pr="00623946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5591AEEB" w14:textId="77777777" w:rsidR="00E15F55" w:rsidRPr="00623946" w:rsidRDefault="00E15F55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7A7E8682" w14:textId="50F057B2" w:rsidR="002C7FFA" w:rsidRPr="00623946" w:rsidRDefault="002C7FFA" w:rsidP="00E15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FF"/>
          <w:szCs w:val="30"/>
        </w:rPr>
      </w:pPr>
      <w:r w:rsidRPr="00623946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62FB16D8" w14:textId="77777777" w:rsidR="002C7FFA" w:rsidRPr="00B0083D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5A852C8" w14:textId="77777777" w:rsidR="002C7FFA" w:rsidRPr="00623946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จะมีผลกระทบต่อภาระผูกพันของโครงการผลประโยชน์เป็นจำนวนเงินดังต่อไปนี้</w:t>
      </w:r>
    </w:p>
    <w:p w14:paraId="35098469" w14:textId="77777777" w:rsidR="002238A8" w:rsidRPr="00623946" w:rsidRDefault="002238A8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389" w:type="dxa"/>
        <w:tblInd w:w="450" w:type="dxa"/>
        <w:tblLook w:val="01E0" w:firstRow="1" w:lastRow="1" w:firstColumn="1" w:lastColumn="1" w:noHBand="0" w:noVBand="0"/>
      </w:tblPr>
      <w:tblGrid>
        <w:gridCol w:w="4428"/>
        <w:gridCol w:w="918"/>
        <w:gridCol w:w="236"/>
        <w:gridCol w:w="1096"/>
        <w:gridCol w:w="270"/>
        <w:gridCol w:w="1080"/>
        <w:gridCol w:w="270"/>
        <w:gridCol w:w="1091"/>
      </w:tblGrid>
      <w:tr w:rsidR="002C7FFA" w:rsidRPr="00623946" w14:paraId="1338C0CF" w14:textId="77777777" w:rsidTr="00AE30C7">
        <w:trPr>
          <w:tblHeader/>
        </w:trPr>
        <w:tc>
          <w:tcPr>
            <w:tcW w:w="4428" w:type="dxa"/>
          </w:tcPr>
          <w:p w14:paraId="0775B25B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9481032" w14:textId="33A46A7F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CA21E69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22759097" w14:textId="39ECBEF2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ร</w:t>
            </w:r>
          </w:p>
        </w:tc>
      </w:tr>
      <w:tr w:rsidR="002C7FFA" w:rsidRPr="00623946" w14:paraId="7BA5CB1C" w14:textId="77777777" w:rsidTr="00AE30C7">
        <w:trPr>
          <w:tblHeader/>
        </w:trPr>
        <w:tc>
          <w:tcPr>
            <w:tcW w:w="4428" w:type="dxa"/>
          </w:tcPr>
          <w:p w14:paraId="03497169" w14:textId="77777777" w:rsidR="002C7FFA" w:rsidRPr="00623946" w:rsidRDefault="002C7FFA" w:rsidP="009127B0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918" w:type="dxa"/>
          </w:tcPr>
          <w:p w14:paraId="33908311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4A00E650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1F907251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</w:tcPr>
          <w:p w14:paraId="037E4C72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75BAD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</w:tcPr>
          <w:p w14:paraId="0F94C069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58A63756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2C7FFA" w:rsidRPr="00623946" w14:paraId="3340CF84" w14:textId="77777777" w:rsidTr="00AE30C7">
        <w:trPr>
          <w:tblHeader/>
        </w:trPr>
        <w:tc>
          <w:tcPr>
            <w:tcW w:w="4428" w:type="dxa"/>
          </w:tcPr>
          <w:p w14:paraId="226DEE74" w14:textId="77777777" w:rsidR="002C7FFA" w:rsidRPr="00623946" w:rsidRDefault="002C7FFA" w:rsidP="009127B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61" w:type="dxa"/>
            <w:gridSpan w:val="7"/>
          </w:tcPr>
          <w:p w14:paraId="6E61A697" w14:textId="7A8BD7D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6344BA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C7FFA" w:rsidRPr="00623946" w14:paraId="62EB7E72" w14:textId="77777777" w:rsidTr="00AE30C7">
        <w:tc>
          <w:tcPr>
            <w:tcW w:w="4428" w:type="dxa"/>
          </w:tcPr>
          <w:p w14:paraId="5865BAB7" w14:textId="77777777" w:rsidR="002C7FFA" w:rsidRPr="00623946" w:rsidRDefault="002C7FFA" w:rsidP="009127B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18" w:type="dxa"/>
            <w:vAlign w:val="center"/>
          </w:tcPr>
          <w:p w14:paraId="51B8EE6C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E9F8D4F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09FCF502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84FF105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DDE157F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BEB8A52" w14:textId="77777777" w:rsidR="002C7FFA" w:rsidRPr="00623946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62635D1" w14:textId="77777777" w:rsidR="002C7FFA" w:rsidRPr="00623946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7FFA" w:rsidRPr="00623946" w14:paraId="792E53A2" w14:textId="77777777" w:rsidTr="00AE30C7">
        <w:tc>
          <w:tcPr>
            <w:tcW w:w="4428" w:type="dxa"/>
          </w:tcPr>
          <w:p w14:paraId="7F5ECE5A" w14:textId="77777777" w:rsidR="002C7FFA" w:rsidRPr="00623946" w:rsidRDefault="002C7FFA" w:rsidP="009127B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731F44F5" w14:textId="5294E159" w:rsidR="002C7FFA" w:rsidRPr="009F32A4" w:rsidRDefault="009F32A4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0631F"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3,122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11A56B5C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21461BF" w14:textId="5AF8D080" w:rsidR="002C7FFA" w:rsidRPr="009F32A4" w:rsidRDefault="00CA3FA0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3,625</w:t>
            </w:r>
          </w:p>
        </w:tc>
        <w:tc>
          <w:tcPr>
            <w:tcW w:w="270" w:type="dxa"/>
            <w:vAlign w:val="center"/>
          </w:tcPr>
          <w:p w14:paraId="32F68E24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B7C5EF" w14:textId="2B1CDBF4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17220" w:rsidRPr="009F32A4">
              <w:rPr>
                <w:rFonts w:asciiTheme="majorBidi" w:hAnsiTheme="majorBidi" w:cstheme="majorBidi"/>
                <w:sz w:val="30"/>
                <w:szCs w:val="30"/>
              </w:rPr>
              <w:t>2,880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03126E9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18AE7E41" w14:textId="7BA2D783" w:rsidR="002C7FFA" w:rsidRPr="009F32A4" w:rsidRDefault="00217220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3,342</w:t>
            </w:r>
          </w:p>
        </w:tc>
      </w:tr>
      <w:tr w:rsidR="002C7FFA" w:rsidRPr="00623946" w14:paraId="16D2C782" w14:textId="77777777" w:rsidTr="00AE30C7">
        <w:tc>
          <w:tcPr>
            <w:tcW w:w="4428" w:type="dxa"/>
          </w:tcPr>
          <w:p w14:paraId="014B6DC2" w14:textId="51292EB2" w:rsidR="002C7FFA" w:rsidRPr="00623946" w:rsidRDefault="002C7FFA" w:rsidP="009127B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="00374A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45BE615A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A9842D" w14:textId="36FA49F2" w:rsidR="002C7FFA" w:rsidRPr="009F32A4" w:rsidRDefault="009F32A4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</w:t>
            </w:r>
            <w:r w:rsidR="00CA3FA0"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A3FA0" w:rsidRPr="009F32A4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36" w:type="dxa"/>
          </w:tcPr>
          <w:p w14:paraId="0940866C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0B718912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A434FC" w14:textId="504A0AD9" w:rsidR="002C7FFA" w:rsidRPr="009F32A4" w:rsidRDefault="004A550A" w:rsidP="004A550A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60B8" w:rsidRPr="009F3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360B8" w:rsidRPr="009F32A4">
              <w:rPr>
                <w:rFonts w:asciiTheme="majorBidi" w:hAnsiTheme="majorBidi" w:cstheme="majorBidi"/>
                <w:sz w:val="30"/>
                <w:szCs w:val="30"/>
              </w:rPr>
              <w:t>471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9158ED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0D4A79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EDDA6" w14:textId="09649735" w:rsidR="002C7FFA" w:rsidRPr="009F32A4" w:rsidRDefault="00217220" w:rsidP="00217220">
            <w:pPr>
              <w:pStyle w:val="acctfourfigures"/>
              <w:tabs>
                <w:tab w:val="clear" w:pos="765"/>
              </w:tabs>
              <w:spacing w:line="240" w:lineRule="atLeast"/>
              <w:ind w:left="-79" w:right="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3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70" w:type="dxa"/>
          </w:tcPr>
          <w:p w14:paraId="14B9ED0B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3BC77A44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AA502D" w14:textId="12B18F31" w:rsidR="002C7FFA" w:rsidRPr="009F32A4" w:rsidRDefault="00217220" w:rsidP="00217220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7FFA" w:rsidRPr="00623946" w14:paraId="736D6220" w14:textId="77777777" w:rsidTr="00AE30C7">
        <w:tc>
          <w:tcPr>
            <w:tcW w:w="4428" w:type="dxa"/>
          </w:tcPr>
          <w:p w14:paraId="0EBA65BD" w14:textId="322937CB" w:rsidR="002C7FFA" w:rsidRPr="00623946" w:rsidRDefault="002C7FFA" w:rsidP="009127B0">
            <w:pPr>
              <w:ind w:left="234" w:right="198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4A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1722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1FDDC00E" w14:textId="4FEFF61F" w:rsidR="002C7FFA" w:rsidRPr="009F32A4" w:rsidRDefault="002C7FFA" w:rsidP="004A550A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A550A" w:rsidRPr="009F32A4">
              <w:rPr>
                <w:rFonts w:asciiTheme="majorBidi" w:hAnsiTheme="majorBidi" w:cstheme="majorBidi"/>
                <w:sz w:val="30"/>
                <w:szCs w:val="30"/>
              </w:rPr>
              <w:t>1,983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91D9C00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FF66758" w14:textId="1364EDC3" w:rsidR="002C7FFA" w:rsidRPr="009F32A4" w:rsidRDefault="004A550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2C7FFA" w:rsidRPr="009F3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  <w:tc>
          <w:tcPr>
            <w:tcW w:w="270" w:type="dxa"/>
            <w:vAlign w:val="bottom"/>
          </w:tcPr>
          <w:p w14:paraId="4AE76F6A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AA042F" w14:textId="3EC594E9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17220" w:rsidRPr="009F32A4">
              <w:rPr>
                <w:rFonts w:asciiTheme="majorBidi" w:hAnsiTheme="majorBidi" w:cstheme="majorBidi"/>
                <w:sz w:val="30"/>
                <w:szCs w:val="30"/>
              </w:rPr>
              <w:t>,830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46F4E46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D1AAD0C" w14:textId="0090291F" w:rsidR="002C7FFA" w:rsidRPr="009F32A4" w:rsidRDefault="00217220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2,018</w:t>
            </w:r>
          </w:p>
        </w:tc>
      </w:tr>
      <w:tr w:rsidR="002C7FFA" w:rsidRPr="005E3222" w14:paraId="7F13DF8E" w14:textId="77777777" w:rsidTr="00AE30C7">
        <w:tc>
          <w:tcPr>
            <w:tcW w:w="4428" w:type="dxa"/>
          </w:tcPr>
          <w:p w14:paraId="6678C4F7" w14:textId="77777777" w:rsidR="002C7FFA" w:rsidRPr="005E3222" w:rsidRDefault="002C7FFA" w:rsidP="009127B0">
            <w:pPr>
              <w:ind w:left="234" w:hanging="23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14:paraId="42292893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0065802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6" w:type="dxa"/>
          </w:tcPr>
          <w:p w14:paraId="4E6B1EF1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8ED1B3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0FAB2D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26AD99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1" w:type="dxa"/>
          </w:tcPr>
          <w:p w14:paraId="12DE8EAB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7FFA" w:rsidRPr="00623946" w14:paraId="15D034C1" w14:textId="77777777" w:rsidTr="00AE30C7">
        <w:tc>
          <w:tcPr>
            <w:tcW w:w="4428" w:type="dxa"/>
          </w:tcPr>
          <w:p w14:paraId="38743596" w14:textId="77777777" w:rsidR="002C7FFA" w:rsidRPr="00623946" w:rsidRDefault="002C7FFA" w:rsidP="009127B0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918" w:type="dxa"/>
            <w:vAlign w:val="center"/>
          </w:tcPr>
          <w:p w14:paraId="5D387DA7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B39586B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4201D82A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CE8E2F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E31937E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EF40A42" w14:textId="77777777" w:rsidR="002C7FFA" w:rsidRPr="009F32A4" w:rsidRDefault="002C7FFA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233A7CBD" w14:textId="77777777" w:rsidR="002C7FFA" w:rsidRPr="009F32A4" w:rsidRDefault="002C7FFA" w:rsidP="009127B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216B" w:rsidRPr="00623946" w14:paraId="1E3EC9DB" w14:textId="77777777" w:rsidTr="00AE30C7">
        <w:tc>
          <w:tcPr>
            <w:tcW w:w="4428" w:type="dxa"/>
          </w:tcPr>
          <w:p w14:paraId="0ABA769C" w14:textId="7B94D807" w:rsidR="007C216B" w:rsidRPr="00623946" w:rsidRDefault="007C216B" w:rsidP="007C216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center"/>
          </w:tcPr>
          <w:p w14:paraId="2E64E7F5" w14:textId="31043C3E" w:rsidR="007C216B" w:rsidRPr="009F32A4" w:rsidRDefault="007C216B" w:rsidP="00D75FEE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B29EA"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</w:t>
            </w:r>
            <w:r w:rsidR="00BB29EA" w:rsidRPr="009F32A4">
              <w:rPr>
                <w:rFonts w:asciiTheme="majorBidi" w:hAnsiTheme="majorBidi" w:cstheme="majorBidi"/>
                <w:sz w:val="30"/>
                <w:szCs w:val="30"/>
              </w:rPr>
              <w:t>519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14:paraId="70237F10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CCE7995" w14:textId="6A876C93" w:rsidR="007C216B" w:rsidRPr="009F32A4" w:rsidRDefault="00D75FEE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2,940</w:t>
            </w:r>
          </w:p>
        </w:tc>
        <w:tc>
          <w:tcPr>
            <w:tcW w:w="270" w:type="dxa"/>
            <w:vAlign w:val="center"/>
          </w:tcPr>
          <w:p w14:paraId="381B0AD8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7BBF6A" w14:textId="341FD81A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2,349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266AE8CD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center"/>
          </w:tcPr>
          <w:p w14:paraId="6E71C927" w14:textId="4F9A2107" w:rsidR="007C216B" w:rsidRPr="009F32A4" w:rsidRDefault="00D75FEE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2,738</w:t>
            </w:r>
          </w:p>
        </w:tc>
      </w:tr>
      <w:tr w:rsidR="007C216B" w:rsidRPr="00623946" w14:paraId="2A960269" w14:textId="77777777" w:rsidTr="00AE30C7">
        <w:tc>
          <w:tcPr>
            <w:tcW w:w="4428" w:type="dxa"/>
          </w:tcPr>
          <w:p w14:paraId="4F265F3F" w14:textId="4CF0CFEC" w:rsidR="007C216B" w:rsidRPr="00623946" w:rsidRDefault="007C216B" w:rsidP="007C216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  <w:r w:rsidR="00374A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</w:tcPr>
          <w:p w14:paraId="5FF8C47D" w14:textId="77777777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20D0BA" w14:textId="0339D5F5" w:rsidR="007C216B" w:rsidRPr="009F32A4" w:rsidRDefault="00D75FEE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6" w:type="dxa"/>
          </w:tcPr>
          <w:p w14:paraId="1BF42512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</w:tcPr>
          <w:p w14:paraId="658DE417" w14:textId="77777777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EF18B" w14:textId="18AD8761" w:rsidR="007C216B" w:rsidRPr="009F32A4" w:rsidRDefault="009F32A4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70" w:type="dxa"/>
          </w:tcPr>
          <w:p w14:paraId="09C51859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C0F942" w14:textId="77777777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43C04F" w14:textId="6096621B" w:rsidR="007C216B" w:rsidRPr="009F32A4" w:rsidRDefault="009F32A4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70" w:type="dxa"/>
          </w:tcPr>
          <w:p w14:paraId="673584D5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</w:tcPr>
          <w:p w14:paraId="2D9B2238" w14:textId="77777777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35D0C0" w14:textId="36C821C8" w:rsidR="007C216B" w:rsidRPr="009F32A4" w:rsidRDefault="009F32A4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D75FEE" w:rsidRPr="009F32A4">
              <w:rPr>
                <w:rFonts w:asciiTheme="majorBidi" w:hAnsiTheme="majorBidi" w:cstheme="majorBidi"/>
                <w:sz w:val="30"/>
                <w:szCs w:val="30"/>
              </w:rPr>
              <w:t>,829</w:t>
            </w:r>
            <w:r w:rsidR="007C216B"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216B" w:rsidRPr="00623946" w14:paraId="1A973669" w14:textId="77777777" w:rsidTr="00AE30C7">
        <w:tc>
          <w:tcPr>
            <w:tcW w:w="4428" w:type="dxa"/>
          </w:tcPr>
          <w:p w14:paraId="247A9EF6" w14:textId="236AC27C" w:rsidR="007C216B" w:rsidRPr="00623946" w:rsidRDefault="007C216B" w:rsidP="007C216B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74AD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1FB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18" w:type="dxa"/>
            <w:vAlign w:val="bottom"/>
          </w:tcPr>
          <w:p w14:paraId="0F3110C5" w14:textId="75E0D7E5" w:rsidR="007C216B" w:rsidRPr="009F32A4" w:rsidRDefault="007C216B" w:rsidP="009F32A4">
            <w:pPr>
              <w:pStyle w:val="acctfourfigures"/>
              <w:tabs>
                <w:tab w:val="clear" w:pos="765"/>
              </w:tabs>
              <w:spacing w:line="240" w:lineRule="atLeast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F32A4" w:rsidRPr="009F32A4">
              <w:rPr>
                <w:rFonts w:asciiTheme="majorBidi" w:hAnsiTheme="majorBidi" w:cstheme="majorBidi"/>
                <w:sz w:val="30"/>
                <w:szCs w:val="30"/>
              </w:rPr>
              <w:t>,515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85D2164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7D6F2A3" w14:textId="4CE6B635" w:rsidR="007C216B" w:rsidRPr="009F32A4" w:rsidRDefault="009F32A4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1,658</w:t>
            </w:r>
          </w:p>
        </w:tc>
        <w:tc>
          <w:tcPr>
            <w:tcW w:w="270" w:type="dxa"/>
            <w:vAlign w:val="bottom"/>
          </w:tcPr>
          <w:p w14:paraId="6C2733F9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01D2B7" w14:textId="6DDB112F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F32A4" w:rsidRPr="009F32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F32A4" w:rsidRPr="009F32A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412</w:t>
            </w:r>
            <w:r w:rsidRPr="009F32A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5BFD88AD" w14:textId="77777777" w:rsidR="007C216B" w:rsidRPr="009F32A4" w:rsidRDefault="007C216B" w:rsidP="007C2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287138A7" w14:textId="6D4A565D" w:rsidR="007C216B" w:rsidRPr="009F32A4" w:rsidRDefault="007C216B" w:rsidP="007C216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F32A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F32A4" w:rsidRPr="009F32A4">
              <w:rPr>
                <w:rFonts w:asciiTheme="majorBidi" w:hAnsiTheme="majorBidi" w:cstheme="majorBidi"/>
                <w:sz w:val="30"/>
                <w:szCs w:val="30"/>
              </w:rPr>
              <w:t>,545</w:t>
            </w:r>
          </w:p>
        </w:tc>
      </w:tr>
    </w:tbl>
    <w:p w14:paraId="23B458F4" w14:textId="77777777" w:rsidR="002C7FFA" w:rsidRPr="00B0083D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p w14:paraId="58C5409C" w14:textId="77777777" w:rsidR="002C7FFA" w:rsidRPr="00623946" w:rsidRDefault="002C7FFA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63D20F2A" w14:textId="77777777" w:rsidR="008D09EE" w:rsidRDefault="008D09EE" w:rsidP="002C7F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EED62CE" w14:textId="7D603EB1" w:rsidR="00497DB0" w:rsidRPr="00A66401" w:rsidRDefault="00497DB0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ทุนเรือนหุ้น</w:t>
      </w:r>
    </w:p>
    <w:p w14:paraId="03F454B4" w14:textId="77777777" w:rsidR="00497DB0" w:rsidRPr="00D36DBC" w:rsidRDefault="00497DB0" w:rsidP="00D43EE8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50"/>
        <w:gridCol w:w="900"/>
        <w:gridCol w:w="270"/>
        <w:gridCol w:w="1019"/>
        <w:gridCol w:w="269"/>
        <w:gridCol w:w="984"/>
        <w:gridCol w:w="269"/>
        <w:gridCol w:w="1072"/>
        <w:gridCol w:w="269"/>
        <w:gridCol w:w="978"/>
      </w:tblGrid>
      <w:tr w:rsidR="00497DB0" w:rsidRPr="00A66401" w14:paraId="471691F4" w14:textId="77777777" w:rsidTr="00AE30C7">
        <w:trPr>
          <w:tblHeader/>
        </w:trPr>
        <w:tc>
          <w:tcPr>
            <w:tcW w:w="3150" w:type="dxa"/>
          </w:tcPr>
          <w:p w14:paraId="4F622507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03335AC2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642D767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261FE7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14:paraId="34A2B0A5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5F679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97DB0" w:rsidRPr="00A66401" w14:paraId="6DF1CD79" w14:textId="77777777" w:rsidTr="00AE30C7">
        <w:trPr>
          <w:tblHeader/>
        </w:trPr>
        <w:tc>
          <w:tcPr>
            <w:tcW w:w="3150" w:type="dxa"/>
          </w:tcPr>
          <w:p w14:paraId="47EA260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7CC1424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70" w:type="dxa"/>
          </w:tcPr>
          <w:p w14:paraId="1D180A3D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3E4D906A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0AA0C9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56B1239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64B0316C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5664F1F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9A2B876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728B881E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497DB0" w:rsidRPr="00A66401" w14:paraId="39482F89" w14:textId="77777777" w:rsidTr="00AE30C7">
        <w:trPr>
          <w:tblHeader/>
        </w:trPr>
        <w:tc>
          <w:tcPr>
            <w:tcW w:w="3150" w:type="dxa"/>
          </w:tcPr>
          <w:p w14:paraId="70648E6B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CB89BA0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31373399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DC352B2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A664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หุ้น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</w:rPr>
              <w:t>/</w:t>
            </w:r>
            <w:r w:rsidRPr="00A66401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97DB0" w:rsidRPr="00A66401" w14:paraId="0958399A" w14:textId="77777777" w:rsidTr="00AE30C7">
        <w:tc>
          <w:tcPr>
            <w:tcW w:w="3150" w:type="dxa"/>
          </w:tcPr>
          <w:p w14:paraId="21546F71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3F43FF44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EA4BCE7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00EFC4A9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A66401" w14:paraId="5D514F1A" w14:textId="77777777" w:rsidTr="00AE30C7">
        <w:tc>
          <w:tcPr>
            <w:tcW w:w="3150" w:type="dxa"/>
          </w:tcPr>
          <w:p w14:paraId="18A670E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4456C53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65982A8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14:paraId="22F648B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497DB0" w:rsidRPr="00A66401" w14:paraId="5663AE24" w14:textId="77777777" w:rsidTr="00AE30C7">
        <w:tc>
          <w:tcPr>
            <w:tcW w:w="3150" w:type="dxa"/>
          </w:tcPr>
          <w:p w14:paraId="13548D7D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DC49D3F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AD15380" w14:textId="77777777" w:rsidR="00497DB0" w:rsidRPr="00A66401" w:rsidRDefault="00497DB0" w:rsidP="00497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7B7D38A0" w14:textId="75BE1069" w:rsidR="00497DB0" w:rsidRPr="00A66401" w:rsidRDefault="00117FC1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1012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841</w:t>
            </w:r>
            <w:r w:rsidR="0001012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</w:p>
        </w:tc>
        <w:tc>
          <w:tcPr>
            <w:tcW w:w="269" w:type="dxa"/>
          </w:tcPr>
          <w:p w14:paraId="0DF25E52" w14:textId="77777777" w:rsidR="00497DB0" w:rsidRPr="00A66401" w:rsidRDefault="00497DB0" w:rsidP="00497DB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26191D92" w14:textId="6519C1E6" w:rsidR="00497DB0" w:rsidRPr="00A66401" w:rsidRDefault="00117FC1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  <w:r w:rsidR="0001012C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 w:rsidR="009061DF">
              <w:rPr>
                <w:rFonts w:ascii="Angsana New" w:hAnsi="Angsana New"/>
                <w:sz w:val="28"/>
                <w:szCs w:val="28"/>
              </w:rPr>
              <w:t>0</w:t>
            </w:r>
            <w:bookmarkStart w:id="3" w:name="_GoBack"/>
            <w:bookmarkEnd w:id="3"/>
          </w:p>
        </w:tc>
        <w:tc>
          <w:tcPr>
            <w:tcW w:w="269" w:type="dxa"/>
          </w:tcPr>
          <w:p w14:paraId="2C904335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56F0193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14:paraId="7E9C3C84" w14:textId="77777777" w:rsidR="00497DB0" w:rsidRPr="00A66401" w:rsidRDefault="00497DB0" w:rsidP="0049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ACA852B" w14:textId="77777777" w:rsidR="00497DB0" w:rsidRPr="00A66401" w:rsidRDefault="00497DB0" w:rsidP="00497D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295,736</w:t>
            </w:r>
          </w:p>
        </w:tc>
      </w:tr>
      <w:tr w:rsidR="00117FC1" w:rsidRPr="00A66401" w14:paraId="12BE755E" w14:textId="77777777" w:rsidTr="00AE30C7">
        <w:tc>
          <w:tcPr>
            <w:tcW w:w="3150" w:type="dxa"/>
          </w:tcPr>
          <w:p w14:paraId="491C8E05" w14:textId="54C17EFE" w:rsidR="00117FC1" w:rsidRPr="00A66401" w:rsidRDefault="00CB5CCE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678121B7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>
              <w:rPr>
                <w:rFonts w:ascii="Angsana New" w:hAnsi="Angsana New"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5FF769C2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1A1101E" w14:textId="194EE5A1" w:rsidR="00117FC1" w:rsidRPr="00FB028B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532,231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0AF4242C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31C5438" w14:textId="0F5CAE6C" w:rsidR="00117FC1" w:rsidRPr="00FB028B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-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133,058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14:paraId="00D7D6F1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35D92EC" w14:textId="5ACA125E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7DA4A7D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C689239" w14:textId="098D5FFE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7FC1" w:rsidRPr="00A66401" w14:paraId="1BB9297A" w14:textId="77777777" w:rsidTr="00AE30C7">
        <w:tc>
          <w:tcPr>
            <w:tcW w:w="3150" w:type="dxa"/>
          </w:tcPr>
          <w:p w14:paraId="2FA956C4" w14:textId="3C5CDCB3" w:rsidR="00117FC1" w:rsidRPr="00A66401" w:rsidRDefault="00CB5CCE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E7258D9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53C746C9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EF37193" w14:textId="3CC88DD4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1,047,109</w:t>
            </w:r>
          </w:p>
        </w:tc>
        <w:tc>
          <w:tcPr>
            <w:tcW w:w="269" w:type="dxa"/>
          </w:tcPr>
          <w:p w14:paraId="7C58E519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959E1F8" w14:textId="1704D71F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261,777</w:t>
            </w:r>
          </w:p>
        </w:tc>
        <w:tc>
          <w:tcPr>
            <w:tcW w:w="269" w:type="dxa"/>
          </w:tcPr>
          <w:p w14:paraId="083EEAE5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0C61A25" w14:textId="33E022D5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658,17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9" w:type="dxa"/>
          </w:tcPr>
          <w:p w14:paraId="7AE5FE2A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45493DB" w14:textId="77777777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164,544</w:t>
            </w:r>
          </w:p>
        </w:tc>
      </w:tr>
      <w:tr w:rsidR="00117FC1" w:rsidRPr="00A66401" w14:paraId="5C915B54" w14:textId="77777777" w:rsidTr="00AE30C7">
        <w:tc>
          <w:tcPr>
            <w:tcW w:w="3150" w:type="dxa"/>
          </w:tcPr>
          <w:p w14:paraId="2978FCE5" w14:textId="10083F8E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218AB349" w14:textId="77777777" w:rsidR="00117FC1" w:rsidRPr="00F4519D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519D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10CC60B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67B9F" w14:textId="4CD898E8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2,35</w:t>
            </w:r>
            <w:r w:rsidR="00E15F5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15F55">
              <w:rPr>
                <w:rFonts w:ascii="Angsana New" w:hAnsi="Angsana New"/>
                <w:b/>
                <w:bCs/>
                <w:sz w:val="28"/>
                <w:szCs w:val="28"/>
              </w:rPr>
              <w:t>996</w:t>
            </w:r>
          </w:p>
        </w:tc>
        <w:tc>
          <w:tcPr>
            <w:tcW w:w="269" w:type="dxa"/>
          </w:tcPr>
          <w:p w14:paraId="7391649E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DE3C8" w14:textId="023B5BB1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588,999</w:t>
            </w:r>
          </w:p>
        </w:tc>
        <w:tc>
          <w:tcPr>
            <w:tcW w:w="269" w:type="dxa"/>
          </w:tcPr>
          <w:p w14:paraId="14A8362B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1432C02D" w14:textId="353C2E5E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1,841,1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69" w:type="dxa"/>
          </w:tcPr>
          <w:p w14:paraId="7A034CCB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BA60EC4" w14:textId="77777777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460,280</w:t>
            </w:r>
          </w:p>
        </w:tc>
      </w:tr>
      <w:tr w:rsidR="00117FC1" w:rsidRPr="00A66401" w14:paraId="31BD94D3" w14:textId="77777777" w:rsidTr="00AE30C7">
        <w:tc>
          <w:tcPr>
            <w:tcW w:w="3150" w:type="dxa"/>
          </w:tcPr>
          <w:p w14:paraId="53F4BC4E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00" w:type="dxa"/>
          </w:tcPr>
          <w:p w14:paraId="6EE8DA71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761126A5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14"/>
                <w:szCs w:val="14"/>
              </w:rPr>
            </w:pPr>
          </w:p>
        </w:tc>
        <w:tc>
          <w:tcPr>
            <w:tcW w:w="1019" w:type="dxa"/>
          </w:tcPr>
          <w:p w14:paraId="0B04830D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47244DFB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84" w:type="dxa"/>
          </w:tcPr>
          <w:p w14:paraId="56D0823B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1820E86E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1817304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269" w:type="dxa"/>
          </w:tcPr>
          <w:p w14:paraId="1E263CFE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3BFE9C43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117FC1" w:rsidRPr="00A66401" w14:paraId="00CF0614" w14:textId="77777777" w:rsidTr="00AE30C7">
        <w:tc>
          <w:tcPr>
            <w:tcW w:w="3150" w:type="dxa"/>
          </w:tcPr>
          <w:p w14:paraId="51033E5D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047C5C37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A6912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08CDAF22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5C46BCA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6B680650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0C7146A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4066E8F8" w14:textId="77777777" w:rsidR="00117FC1" w:rsidRPr="00A66401" w:rsidRDefault="00117FC1" w:rsidP="00117FC1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4704505A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0B8B79DF" w14:textId="77777777" w:rsidR="00117FC1" w:rsidRPr="00A66401" w:rsidRDefault="00117FC1" w:rsidP="00117FC1">
            <w:pPr>
              <w:pStyle w:val="30"/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7FC1" w:rsidRPr="00A66401" w14:paraId="77DEFFEC" w14:textId="77777777" w:rsidTr="00AE30C7">
        <w:tc>
          <w:tcPr>
            <w:tcW w:w="3150" w:type="dxa"/>
          </w:tcPr>
          <w:p w14:paraId="2128EB3C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A66401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39D51897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D3C40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5F9D27E2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B0FF1A1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1DB56FE1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491BBAA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5D95A0C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E6070C7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44D343DB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117FC1" w:rsidRPr="00A66401" w14:paraId="69F58619" w14:textId="77777777" w:rsidTr="00AE30C7">
        <w:tc>
          <w:tcPr>
            <w:tcW w:w="3150" w:type="dxa"/>
          </w:tcPr>
          <w:p w14:paraId="410CF8FF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9B916A5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CA680C6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5AA6F4AF" w14:textId="505D3AB9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5205C5B9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</w:tcPr>
          <w:p w14:paraId="427F367B" w14:textId="6EF2EB8B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2559D238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01E27767" w14:textId="77777777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1,182,942</w:t>
            </w:r>
          </w:p>
        </w:tc>
        <w:tc>
          <w:tcPr>
            <w:tcW w:w="269" w:type="dxa"/>
          </w:tcPr>
          <w:p w14:paraId="680B61B7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17B08546" w14:textId="77777777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295,73</w:t>
            </w:r>
            <w:r w:rsidRPr="00A66401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</w:tr>
      <w:tr w:rsidR="00117FC1" w:rsidRPr="00A66401" w14:paraId="44441BA6" w14:textId="77777777" w:rsidTr="00AE30C7">
        <w:tc>
          <w:tcPr>
            <w:tcW w:w="3150" w:type="dxa"/>
          </w:tcPr>
          <w:p w14:paraId="0B266BB7" w14:textId="5FA496FE" w:rsidR="00117FC1" w:rsidRPr="00A66401" w:rsidRDefault="00CB5CCE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BFEFDE8" w14:textId="4DEB994E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605F907C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D36D1C4" w14:textId="438B55E9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B1A3B8C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486B408D" w14:textId="0D3D7DAD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5984121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D077C02" w14:textId="353B345A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Pr="00A66401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269" w:type="dxa"/>
          </w:tcPr>
          <w:p w14:paraId="332D3D95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9A04356" w14:textId="41418CDF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A66401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</w:tr>
      <w:tr w:rsidR="00117FC1" w:rsidRPr="00A66401" w14:paraId="21952E4E" w14:textId="77777777" w:rsidTr="00AE30C7">
        <w:tc>
          <w:tcPr>
            <w:tcW w:w="3150" w:type="dxa"/>
          </w:tcPr>
          <w:p w14:paraId="03E58E3E" w14:textId="1186CB5F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หุ้นสามัญ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A6640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188E9952" w14:textId="4A6A97E5" w:rsidR="00117FC1" w:rsidRPr="002824CF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24CF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19CAC7E" w14:textId="77777777" w:rsidR="00117FC1" w:rsidRPr="00A66401" w:rsidRDefault="00117FC1" w:rsidP="00117F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2921F1C" w14:textId="5C1510B7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1AC05E00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</w:tcPr>
          <w:p w14:paraId="60E2DDE5" w14:textId="5CDC5F36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  <w:tc>
          <w:tcPr>
            <w:tcW w:w="269" w:type="dxa"/>
          </w:tcPr>
          <w:p w14:paraId="7A67875C" w14:textId="77777777" w:rsidR="00117FC1" w:rsidRPr="00A66401" w:rsidRDefault="00117FC1" w:rsidP="00117F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70C0C736" w14:textId="7B90290C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1,308,887</w:t>
            </w:r>
          </w:p>
        </w:tc>
        <w:tc>
          <w:tcPr>
            <w:tcW w:w="269" w:type="dxa"/>
          </w:tcPr>
          <w:p w14:paraId="2EA746F3" w14:textId="77777777" w:rsidR="00117FC1" w:rsidRPr="00A66401" w:rsidRDefault="00117FC1" w:rsidP="00117FC1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62599425" w14:textId="6C7C4959" w:rsidR="00117FC1" w:rsidRPr="00A66401" w:rsidRDefault="00117FC1" w:rsidP="00117F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sz w:val="28"/>
                <w:szCs w:val="28"/>
              </w:rPr>
              <w:t>327,222</w:t>
            </w:r>
          </w:p>
        </w:tc>
      </w:tr>
    </w:tbl>
    <w:p w14:paraId="31B68BE2" w14:textId="410EEC9C" w:rsidR="00727E04" w:rsidRDefault="00727E04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0B8956EC" w14:textId="77777777" w:rsidR="00182AC5" w:rsidRDefault="00182A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497F2FD" w14:textId="76148042" w:rsidR="00727E04" w:rsidRPr="00727E04" w:rsidRDefault="00727E04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27E04">
        <w:rPr>
          <w:rFonts w:ascii="Angsana New" w:hAnsi="Angsana New" w:hint="cs"/>
          <w:i/>
          <w:iCs/>
          <w:sz w:val="30"/>
          <w:szCs w:val="30"/>
          <w:cs/>
        </w:rPr>
        <w:lastRenderedPageBreak/>
        <w:t>ใบ</w:t>
      </w:r>
      <w:r>
        <w:rPr>
          <w:rFonts w:ascii="Angsana New" w:hAnsi="Angsana New" w:hint="cs"/>
          <w:i/>
          <w:iCs/>
          <w:sz w:val="30"/>
          <w:szCs w:val="30"/>
          <w:cs/>
        </w:rPr>
        <w:t>สำคัญ</w:t>
      </w:r>
      <w:r w:rsidRPr="00727E04">
        <w:rPr>
          <w:rFonts w:ascii="Angsana New" w:hAnsi="Angsana New" w:hint="cs"/>
          <w:i/>
          <w:iCs/>
          <w:sz w:val="30"/>
          <w:szCs w:val="30"/>
          <w:cs/>
        </w:rPr>
        <w:t>แสดงสิทธิที่จะซื้อหุ้น</w:t>
      </w:r>
    </w:p>
    <w:p w14:paraId="0C7D616B" w14:textId="77777777" w:rsidR="00727E04" w:rsidRPr="00727E04" w:rsidRDefault="00727E04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77290CE4" w14:textId="77777777" w:rsidR="00727E04" w:rsidRPr="00727E04" w:rsidRDefault="00727E04" w:rsidP="00727E04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</w:rPr>
      </w:pPr>
      <w:r w:rsidRPr="00727E04">
        <w:rPr>
          <w:rFonts w:ascii="Angsana New" w:hAnsi="Angsana New" w:hint="cs"/>
          <w:sz w:val="30"/>
          <w:szCs w:val="30"/>
          <w:cs/>
        </w:rPr>
        <w:t xml:space="preserve">กลุ่มบริษัทได้ออกใบสำคัญแสดงสิทธิที่จะซื้อหุ้นสามัญ </w:t>
      </w:r>
      <w:r w:rsidRPr="00727E04">
        <w:rPr>
          <w:rFonts w:ascii="Angsana New" w:hAnsi="Angsana New" w:hint="cs"/>
          <w:sz w:val="30"/>
          <w:szCs w:val="30"/>
        </w:rPr>
        <w:t>CHO-W2</w:t>
      </w:r>
      <w:r w:rsidRPr="00727E04">
        <w:rPr>
          <w:rFonts w:ascii="Angsana New" w:hAnsi="Angsana New" w:hint="cs"/>
          <w:sz w:val="30"/>
          <w:szCs w:val="30"/>
          <w:cs/>
        </w:rPr>
        <w:t xml:space="preserve"> โดยเริ่มทำการซื้อขายเมื่อวันที่ </w:t>
      </w:r>
      <w:r w:rsidRPr="00727E04">
        <w:rPr>
          <w:rFonts w:ascii="Angsana New" w:hAnsi="Angsana New"/>
          <w:sz w:val="30"/>
          <w:szCs w:val="30"/>
        </w:rPr>
        <w:t xml:space="preserve">15 </w:t>
      </w:r>
      <w:r w:rsidRPr="00727E04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727E04">
        <w:rPr>
          <w:rFonts w:ascii="Angsana New" w:hAnsi="Angsana New"/>
          <w:sz w:val="30"/>
          <w:szCs w:val="30"/>
        </w:rPr>
        <w:t xml:space="preserve">2562 </w:t>
      </w:r>
      <w:r w:rsidRPr="00727E04">
        <w:rPr>
          <w:rFonts w:ascii="Angsana New" w:hAnsi="Angsana New" w:hint="cs"/>
          <w:sz w:val="30"/>
          <w:szCs w:val="30"/>
          <w:cs/>
        </w:rPr>
        <w:t>มีรายละเอียดดังนี้</w:t>
      </w:r>
    </w:p>
    <w:tbl>
      <w:tblPr>
        <w:tblW w:w="9065" w:type="dxa"/>
        <w:tblInd w:w="540" w:type="dxa"/>
        <w:tblLook w:val="04A0" w:firstRow="1" w:lastRow="0" w:firstColumn="1" w:lastColumn="0" w:noHBand="0" w:noVBand="1"/>
      </w:tblPr>
      <w:tblGrid>
        <w:gridCol w:w="3870"/>
        <w:gridCol w:w="5195"/>
      </w:tblGrid>
      <w:tr w:rsidR="00727E04" w:rsidRPr="004E59AE" w14:paraId="7EDBAC3F" w14:textId="77777777" w:rsidTr="008F17D5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E08C7F" w14:textId="77777777" w:rsidR="00727E04" w:rsidRPr="007A497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4D7AE623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12"/>
                <w:sz w:val="22"/>
                <w:szCs w:val="22"/>
              </w:rPr>
            </w:pPr>
          </w:p>
        </w:tc>
      </w:tr>
      <w:tr w:rsidR="00727E04" w:rsidRPr="004E59AE" w14:paraId="647DEBC2" w14:textId="77777777" w:rsidTr="008F17D5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BDD6E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จำนวนหน่วยใบสำคัญแสดงสิทธิ</w:t>
            </w:r>
          </w:p>
          <w:p w14:paraId="611A9834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ที่เป็นหลักทรัพย์จดทะเบียน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544DFB86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EB72E74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649,415,238 </w:t>
            </w:r>
          </w:p>
        </w:tc>
      </w:tr>
      <w:tr w:rsidR="00727E04" w:rsidRPr="004E59AE" w14:paraId="1E1B9D25" w14:textId="77777777" w:rsidTr="008F17D5">
        <w:trPr>
          <w:trHeight w:val="3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CA6697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อัตราการใช้สิทธิ </w:t>
            </w:r>
          </w:p>
          <w:p w14:paraId="68CE8505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(ใบสำคัญแสดงสิทธิ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หุ้นสามัญใหม่)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55D20CAC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  <w:p w14:paraId="763D05FC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: </w:t>
            </w:r>
            <w:proofErr w:type="gramStart"/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 :</w:t>
            </w:r>
            <w:proofErr w:type="gramEnd"/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1</w:t>
            </w:r>
          </w:p>
        </w:tc>
      </w:tr>
      <w:tr w:rsidR="00727E04" w:rsidRPr="004E59AE" w14:paraId="72D6A3F3" w14:textId="77777777" w:rsidTr="008F17D5">
        <w:trPr>
          <w:trHeight w:val="2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684D04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ราคาการใช้สิทธิ (บาทต่อหุ้น)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505F4B40" w14:textId="77777777" w:rsidR="00727E04" w:rsidRPr="0043754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: 0.86</w:t>
            </w:r>
          </w:p>
        </w:tc>
      </w:tr>
      <w:tr w:rsidR="00727E04" w:rsidRPr="004E59AE" w14:paraId="6E9AE333" w14:textId="77777777" w:rsidTr="008F17D5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5C88FB" w14:textId="77777777" w:rsidR="00727E04" w:rsidRPr="007A497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อายุใบสำคัญแสดงสิทธิ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BFFC7A6" w14:textId="77777777" w:rsidR="00727E04" w:rsidRPr="007A497A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: 1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ปี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เดือน นับแต่วันออกใบสำคัญแสดงสิทธิ</w:t>
            </w:r>
          </w:p>
        </w:tc>
      </w:tr>
      <w:tr w:rsidR="00727E04" w:rsidRPr="004E59AE" w14:paraId="3EB13157" w14:textId="77777777" w:rsidTr="008F17D5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B08B3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วันใช้สิทธิครั้งแรก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0D598788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727E04" w:rsidRPr="004E59AE" w14:paraId="50466A42" w14:textId="77777777" w:rsidTr="008F17D5">
        <w:trPr>
          <w:trHeight w:val="3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EB4A4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วันใช้สิทธิครั้งสุดท้าย</w:t>
            </w: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</w:tcPr>
          <w:p w14:paraId="6524CFD7" w14:textId="77777777" w:rsidR="00727E04" w:rsidRDefault="00727E04" w:rsidP="008F1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: 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</w:tr>
    </w:tbl>
    <w:p w14:paraId="7A1AF20A" w14:textId="77777777" w:rsidR="00355A1A" w:rsidRDefault="00355A1A" w:rsidP="00355A1A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82F3C4C" w14:textId="0C0545BA" w:rsidR="00727E04" w:rsidRPr="00355A1A" w:rsidRDefault="00355A1A" w:rsidP="00355A1A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55A1A">
        <w:rPr>
          <w:rFonts w:ascii="Angsana New" w:hAnsi="Angsana New" w:hint="cs"/>
          <w:sz w:val="30"/>
          <w:szCs w:val="30"/>
          <w:cs/>
          <w:lang w:val="th-TH"/>
        </w:rPr>
        <w:t>ใน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355A1A">
        <w:rPr>
          <w:rFonts w:ascii="Angsana New" w:hAnsi="Angsana New"/>
          <w:sz w:val="30"/>
          <w:szCs w:val="30"/>
          <w:cs/>
          <w:lang w:val="th-TH"/>
        </w:rPr>
        <w:t xml:space="preserve"> 256</w:t>
      </w:r>
      <w:r>
        <w:rPr>
          <w:rFonts w:ascii="Angsana New" w:hAnsi="Angsana New"/>
          <w:sz w:val="30"/>
          <w:szCs w:val="30"/>
        </w:rPr>
        <w:t>2</w:t>
      </w:r>
      <w:r w:rsidRPr="00355A1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55A1A">
        <w:rPr>
          <w:rFonts w:ascii="Angsana New" w:hAnsi="Angsana New" w:hint="cs"/>
          <w:sz w:val="30"/>
          <w:szCs w:val="30"/>
          <w:cs/>
          <w:lang w:val="th-TH"/>
        </w:rPr>
        <w:t>มีผู้มาใช้สิทธิใบสำคัญแสดงสิทธิที่จะซื้อหุ้นสามัญเพิ่มทุน</w:t>
      </w:r>
      <w:r w:rsidRPr="00355A1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60EE0">
        <w:rPr>
          <w:rFonts w:ascii="Angsana New" w:hAnsi="Angsana New" w:hint="cs"/>
          <w:sz w:val="30"/>
          <w:szCs w:val="30"/>
          <w:cs/>
          <w:lang w:val="th-TH"/>
        </w:rPr>
        <w:t>ซึ่งจะ</w:t>
      </w:r>
      <w:r w:rsidRPr="00355A1A">
        <w:rPr>
          <w:rFonts w:ascii="Angsana New" w:hAnsi="Angsana New" w:hint="cs"/>
          <w:sz w:val="30"/>
          <w:szCs w:val="30"/>
          <w:cs/>
          <w:lang w:val="th-TH"/>
        </w:rPr>
        <w:t>ส่งผลให้มีหุ้นสามัญเพิ่มขึ้น</w:t>
      </w:r>
      <w:r w:rsidR="002730A5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>13</w:t>
      </w:r>
      <w:r w:rsidRPr="00357D8C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>014</w:t>
      </w:r>
      <w:r w:rsidRPr="00357D8C">
        <w:rPr>
          <w:rFonts w:ascii="Angsana New" w:hAnsi="Angsana New"/>
          <w:spacing w:val="-2"/>
          <w:sz w:val="30"/>
          <w:szCs w:val="30"/>
          <w:lang w:val="th-TH"/>
        </w:rPr>
        <w:t>,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520 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>หุ้น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>คิดเป็นมูลค่าประมาณ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11 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Pr="00357D8C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207F0" w:rsidRPr="005207F0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="005207F0" w:rsidRPr="005207F0">
        <w:rPr>
          <w:rFonts w:ascii="Angsana New" w:hAnsi="Angsana New" w:hint="cs"/>
          <w:spacing w:val="-2"/>
          <w:sz w:val="30"/>
          <w:szCs w:val="30"/>
          <w:cs/>
          <w:lang w:val="th-TH"/>
        </w:rPr>
        <w:t>มูลค่าหุ้นสามัญจะเพิ่มขึ้น</w:t>
      </w:r>
      <w:r w:rsidR="005207F0" w:rsidRPr="005207F0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207F0">
        <w:rPr>
          <w:rFonts w:ascii="Angsana New" w:hAnsi="Angsana New"/>
          <w:spacing w:val="-2"/>
          <w:sz w:val="30"/>
          <w:szCs w:val="30"/>
        </w:rPr>
        <w:t>3</w:t>
      </w:r>
      <w:r w:rsidR="005207F0" w:rsidRPr="005207F0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="005207F0" w:rsidRPr="005207F0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ล้านบาทและส่วนเกินมูลค่าหุ้นสามัญเพิ่มขึ้น</w:t>
      </w:r>
      <w:r w:rsidR="005207F0" w:rsidRPr="005207F0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5207F0">
        <w:rPr>
          <w:rFonts w:ascii="Angsana New" w:hAnsi="Angsana New" w:hint="cs"/>
          <w:spacing w:val="-2"/>
          <w:sz w:val="30"/>
          <w:szCs w:val="30"/>
          <w:cs/>
          <w:lang w:val="th-TH"/>
        </w:rPr>
        <w:t>8</w:t>
      </w:r>
      <w:r w:rsidR="005207F0" w:rsidRPr="005207F0">
        <w:rPr>
          <w:rFonts w:ascii="Angsana New" w:hAnsi="Angsana New"/>
          <w:spacing w:val="-2"/>
          <w:sz w:val="30"/>
          <w:szCs w:val="30"/>
          <w:lang w:val="th-TH"/>
        </w:rPr>
        <w:t xml:space="preserve"> </w:t>
      </w:r>
      <w:r w:rsidR="005207F0" w:rsidRPr="005207F0">
        <w:rPr>
          <w:rFonts w:ascii="Angsana New" w:hAnsi="Angsana New" w:hint="cs"/>
          <w:spacing w:val="-2"/>
          <w:sz w:val="30"/>
          <w:szCs w:val="30"/>
          <w:cs/>
          <w:lang w:val="th-TH"/>
        </w:rPr>
        <w:t>ล้านบาท</w:t>
      </w:r>
      <w:r w:rsidR="005207F0">
        <w:rPr>
          <w:rFonts w:ascii="Angsana New" w:hAnsi="Angsana New" w:hint="cs"/>
          <w:spacing w:val="-2"/>
          <w:sz w:val="30"/>
          <w:szCs w:val="30"/>
          <w:cs/>
        </w:rPr>
        <w:t>)</w:t>
      </w:r>
      <w:r w:rsidR="00182AC5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>โดยบริษัทจดทะเบียนหุ้นสามัญ</w:t>
      </w:r>
      <w:r w:rsidR="00260EE0">
        <w:rPr>
          <w:rFonts w:ascii="Angsana New" w:hAnsi="Angsana New" w:hint="cs"/>
          <w:spacing w:val="-2"/>
          <w:sz w:val="30"/>
          <w:szCs w:val="30"/>
          <w:cs/>
          <w:lang w:val="th-TH"/>
        </w:rPr>
        <w:t>ดังกล่าว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>กับ</w:t>
      </w:r>
      <w:r w:rsidR="00EF3376" w:rsidRPr="00EF3376">
        <w:rPr>
          <w:rFonts w:ascii="Angsana New" w:hAnsi="Angsana New" w:hint="cs"/>
          <w:spacing w:val="-2"/>
          <w:sz w:val="30"/>
          <w:szCs w:val="30"/>
          <w:cs/>
          <w:lang w:val="th-TH"/>
        </w:rPr>
        <w:t>กรมพัฒนาธุรกิจการค้า</w:t>
      </w:r>
      <w:r w:rsidRPr="00357D8C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ในเดือนมกราคม </w:t>
      </w:r>
      <w:r w:rsidRPr="00357D8C">
        <w:rPr>
          <w:rFonts w:ascii="Angsana New" w:hAnsi="Angsana New"/>
          <w:spacing w:val="-2"/>
          <w:sz w:val="30"/>
          <w:szCs w:val="30"/>
        </w:rPr>
        <w:t>2563</w:t>
      </w:r>
      <w:r w:rsidR="00C11DB6" w:rsidRPr="00357D8C">
        <w:rPr>
          <w:rFonts w:ascii="Angsana New" w:hAnsi="Angsana New"/>
          <w:spacing w:val="-2"/>
          <w:sz w:val="30"/>
          <w:szCs w:val="30"/>
        </w:rPr>
        <w:t xml:space="preserve"> </w:t>
      </w:r>
      <w:r w:rsidR="00260EE0">
        <w:rPr>
          <w:rFonts w:ascii="Angsana New" w:hAnsi="Angsana New" w:hint="cs"/>
          <w:spacing w:val="-2"/>
          <w:sz w:val="30"/>
          <w:szCs w:val="30"/>
          <w:cs/>
        </w:rPr>
        <w:t>ทั้งนี้</w:t>
      </w:r>
      <w:r w:rsidR="00C11DB6" w:rsidRPr="00357D8C">
        <w:rPr>
          <w:rFonts w:ascii="Angsana New" w:hAnsi="Angsana New" w:hint="cs"/>
          <w:spacing w:val="-2"/>
          <w:sz w:val="30"/>
          <w:szCs w:val="30"/>
          <w:cs/>
        </w:rPr>
        <w:t>จำนวนใบสำคัญแสดงสิทธิ</w:t>
      </w:r>
      <w:r w:rsidR="00260EE0">
        <w:rPr>
          <w:rFonts w:ascii="Angsana New" w:hAnsi="Angsana New" w:hint="cs"/>
          <w:spacing w:val="-2"/>
          <w:sz w:val="30"/>
          <w:szCs w:val="30"/>
          <w:cs/>
        </w:rPr>
        <w:t>คงเหลือ</w:t>
      </w:r>
      <w:r w:rsidR="00C11DB6" w:rsidRPr="00357D8C">
        <w:rPr>
          <w:rFonts w:ascii="Angsana New" w:hAnsi="Angsana New" w:hint="cs"/>
          <w:spacing w:val="-2"/>
          <w:sz w:val="30"/>
          <w:szCs w:val="30"/>
          <w:cs/>
        </w:rPr>
        <w:t xml:space="preserve">ที่ยังไม่ได้ใช้สิทธิ ณ </w:t>
      </w:r>
      <w:r w:rsidR="00C11DB6" w:rsidRPr="00357D8C">
        <w:rPr>
          <w:rFonts w:ascii="Angsana New" w:hAnsi="Angsana New"/>
          <w:spacing w:val="-2"/>
          <w:sz w:val="30"/>
          <w:szCs w:val="30"/>
        </w:rPr>
        <w:t xml:space="preserve">31 </w:t>
      </w:r>
      <w:r w:rsidR="00C11DB6" w:rsidRPr="00357D8C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C11DB6" w:rsidRPr="00357D8C">
        <w:rPr>
          <w:rFonts w:ascii="Angsana New" w:hAnsi="Angsana New"/>
          <w:spacing w:val="-2"/>
          <w:sz w:val="30"/>
          <w:szCs w:val="30"/>
        </w:rPr>
        <w:t>2562</w:t>
      </w:r>
      <w:r w:rsidR="00357D8C" w:rsidRPr="00357D8C">
        <w:rPr>
          <w:rFonts w:ascii="Angsana New" w:hAnsi="Angsana New"/>
          <w:spacing w:val="-2"/>
          <w:sz w:val="30"/>
          <w:szCs w:val="30"/>
        </w:rPr>
        <w:t xml:space="preserve"> </w:t>
      </w:r>
      <w:r w:rsidR="00357D8C" w:rsidRPr="00357D8C">
        <w:rPr>
          <w:rFonts w:ascii="Angsana New" w:hAnsi="Angsana New" w:hint="cs"/>
          <w:spacing w:val="-2"/>
          <w:sz w:val="30"/>
          <w:szCs w:val="30"/>
          <w:cs/>
        </w:rPr>
        <w:t xml:space="preserve">เท่ากับ </w:t>
      </w:r>
      <w:r w:rsidR="00357D8C" w:rsidRPr="00357D8C">
        <w:rPr>
          <w:rFonts w:ascii="Angsana New" w:hAnsi="Angsana New"/>
          <w:spacing w:val="-2"/>
          <w:sz w:val="30"/>
          <w:szCs w:val="30"/>
        </w:rPr>
        <w:t xml:space="preserve">636,400,718 </w:t>
      </w:r>
      <w:r w:rsidR="007A573E">
        <w:rPr>
          <w:rFonts w:ascii="Angsana New" w:hAnsi="Angsana New" w:hint="cs"/>
          <w:spacing w:val="-2"/>
          <w:sz w:val="30"/>
          <w:szCs w:val="30"/>
          <w:cs/>
        </w:rPr>
        <w:t>สิทธิ</w:t>
      </w:r>
    </w:p>
    <w:p w14:paraId="3CA5A37A" w14:textId="77777777" w:rsidR="00542B5B" w:rsidRDefault="00542B5B" w:rsidP="00355A1A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523D2D1D" w14:textId="1EF3C803" w:rsidR="00727E04" w:rsidRPr="00727E04" w:rsidRDefault="00727E04" w:rsidP="00727E04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727E04">
        <w:rPr>
          <w:rFonts w:ascii="Angsana New" w:hAnsi="Angsana New"/>
          <w:i/>
          <w:iCs/>
          <w:sz w:val="30"/>
          <w:szCs w:val="30"/>
          <w:cs/>
          <w:lang w:val="th-TH"/>
        </w:rPr>
        <w:t>ส่วนเกินมูลค่าหุ้น</w:t>
      </w:r>
    </w:p>
    <w:p w14:paraId="094CE379" w14:textId="77777777" w:rsidR="00727E04" w:rsidRPr="00727E04" w:rsidRDefault="00727E04" w:rsidP="00727E04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A4C0C4A" w14:textId="77777777" w:rsidR="00727E04" w:rsidRPr="00727E04" w:rsidRDefault="00727E04" w:rsidP="00727E04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727E04">
        <w:rPr>
          <w:rFonts w:ascii="Angsana New" w:hAnsi="Angsana New"/>
          <w:sz w:val="30"/>
          <w:szCs w:val="30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727E04">
        <w:rPr>
          <w:rFonts w:ascii="Angsana New" w:hAnsi="Angsana New"/>
          <w:sz w:val="30"/>
          <w:szCs w:val="30"/>
          <w:lang w:val="th-TH"/>
        </w:rPr>
        <w:t>2535</w:t>
      </w:r>
      <w:r w:rsidRPr="00727E04">
        <w:rPr>
          <w:rFonts w:ascii="Angsana New" w:hAnsi="Angsana New"/>
          <w:sz w:val="30"/>
          <w:szCs w:val="30"/>
          <w:cs/>
          <w:lang w:val="th-TH"/>
        </w:rPr>
        <w:t xml:space="preserve"> มาตรา </w:t>
      </w:r>
      <w:r w:rsidRPr="00727E04">
        <w:rPr>
          <w:rFonts w:ascii="Angsana New" w:hAnsi="Angsana New"/>
          <w:sz w:val="30"/>
          <w:szCs w:val="30"/>
          <w:lang w:val="th-TH"/>
        </w:rPr>
        <w:t>51</w:t>
      </w:r>
      <w:r w:rsidRPr="00727E04">
        <w:rPr>
          <w:rFonts w:ascii="Angsana New" w:hAnsi="Angsana New"/>
          <w:sz w:val="30"/>
          <w:szCs w:val="30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27E04">
        <w:rPr>
          <w:rFonts w:ascii="Angsana New" w:hAnsi="Angsana New"/>
          <w:sz w:val="30"/>
          <w:szCs w:val="30"/>
          <w:lang w:val="th-TH"/>
        </w:rPr>
        <w:t>“</w:t>
      </w:r>
      <w:r w:rsidRPr="00727E04">
        <w:rPr>
          <w:rFonts w:ascii="Angsana New" w:hAnsi="Angsana New"/>
          <w:sz w:val="30"/>
          <w:szCs w:val="30"/>
          <w:cs/>
          <w:lang w:val="th-TH"/>
        </w:rPr>
        <w:t>ส่วนเกินมูลค่าหุ้น</w:t>
      </w:r>
      <w:r w:rsidRPr="00727E04">
        <w:rPr>
          <w:rFonts w:ascii="Angsana New" w:hAnsi="Angsana New"/>
          <w:sz w:val="30"/>
          <w:szCs w:val="30"/>
          <w:lang w:val="th-TH"/>
        </w:rPr>
        <w:t>”</w:t>
      </w:r>
      <w:r w:rsidRPr="00727E04">
        <w:rPr>
          <w:rFonts w:ascii="Angsana New" w:hAnsi="Angsana New"/>
          <w:sz w:val="30"/>
          <w:szCs w:val="30"/>
          <w:cs/>
          <w:lang w:val="th-TH"/>
        </w:rPr>
        <w:t>) ส่วนเกินมูลค่าหุ้นนี้จะนำไปจ่ายเป็นเงินปันผลไม่ได้</w:t>
      </w:r>
    </w:p>
    <w:p w14:paraId="23FF160B" w14:textId="77777777" w:rsidR="00727E04" w:rsidRPr="00D36DBC" w:rsidRDefault="00727E04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C31E4A0" w14:textId="3BC4CB6B" w:rsidR="00497DB0" w:rsidRPr="00E12FC5" w:rsidRDefault="00E520D2" w:rsidP="00680BFA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ราย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การเปลี่ยนแปลงในทุนเรือนหุ้นสำหรับปีสิ้นสุดวันที่ </w:t>
      </w:r>
      <w:r w:rsidR="00680BFA" w:rsidRPr="00E12FC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31 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ธันวาคม </w:t>
      </w:r>
      <w:r w:rsidR="00680BFA" w:rsidRPr="00E12FC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2562 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ประกอบด้วย</w:t>
      </w:r>
    </w:p>
    <w:p w14:paraId="111CA711" w14:textId="77777777" w:rsidR="00497DB0" w:rsidRPr="00D36DBC" w:rsidRDefault="00497DB0" w:rsidP="00497DB0">
      <w:pPr>
        <w:pStyle w:val="ListParagraph"/>
        <w:tabs>
          <w:tab w:val="clear" w:pos="907"/>
        </w:tabs>
        <w:ind w:left="63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34201F5" w14:textId="40A47B9B" w:rsidR="00497DB0" w:rsidRPr="00A66401" w:rsidRDefault="00497DB0" w:rsidP="00D36DBC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A66401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การลดทุนจดทะเบียน </w:t>
      </w:r>
    </w:p>
    <w:p w14:paraId="6651D21E" w14:textId="77777777" w:rsidR="00497DB0" w:rsidRPr="00E6626C" w:rsidRDefault="00497DB0" w:rsidP="00D36DBC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BF6B8FD" w14:textId="2895DE8E" w:rsidR="00497DB0" w:rsidRPr="00A66401" w:rsidRDefault="00497DB0" w:rsidP="00D36DBC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ลดทุนจดทะเบียนจากจำนวน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1,841,118,481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</w:t>
      </w:r>
      <w:r w:rsidR="00F43DDD"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lang w:val="th-TH"/>
        </w:rPr>
        <w:t>460,279,620</w:t>
      </w:r>
      <w:r w:rsidRPr="00A66401">
        <w:rPr>
          <w:rFonts w:ascii="Angsana New" w:hAnsi="Angsana New"/>
          <w:sz w:val="30"/>
          <w:szCs w:val="30"/>
          <w:lang w:val="th-TH"/>
        </w:rPr>
        <w:t>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เป็นทุนจดทะเบียนใหม่จำนวน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1,308,886,517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327,221,629</w:t>
      </w:r>
      <w:r w:rsidRPr="00A66401">
        <w:rPr>
          <w:rFonts w:ascii="Angsana New" w:hAnsi="Angsana New"/>
          <w:sz w:val="30"/>
          <w:szCs w:val="30"/>
          <w:lang w:val="th-TH"/>
        </w:rPr>
        <w:t>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</w:t>
      </w:r>
      <w:r w:rsidR="00D108B7">
        <w:rPr>
          <w:rFonts w:ascii="Angsana New" w:hAnsi="Angsana New" w:hint="cs"/>
          <w:sz w:val="30"/>
          <w:szCs w:val="30"/>
          <w:cs/>
          <w:lang w:val="th-TH"/>
        </w:rPr>
        <w:t>ซึ่งเป็นส่วนที่เหลือจากการออกและเสนอขาย และไม่มีการใช้สิทธิแปลงสภาพตามเงื่อนไขและระยะเวลาที่กำหนด</w:t>
      </w:r>
      <w:r w:rsidRPr="00A66401">
        <w:rPr>
          <w:rFonts w:ascii="Angsana New" w:hAnsi="Angsana New" w:hint="cs"/>
          <w:sz w:val="30"/>
          <w:szCs w:val="30"/>
          <w:lang w:val="th-TH"/>
        </w:rPr>
        <w:t>532,231,964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  <w:lang w:val="th-TH"/>
        </w:rPr>
        <w:t>0.25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 รวมจำนวน </w:t>
      </w:r>
      <w:r w:rsidRPr="00A66401">
        <w:rPr>
          <w:rFonts w:ascii="Angsana New" w:hAnsi="Angsana New" w:hint="cs"/>
          <w:sz w:val="30"/>
          <w:szCs w:val="30"/>
          <w:lang w:val="th-TH"/>
        </w:rPr>
        <w:t>133,057,991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 xml:space="preserve"> บาท</w:t>
      </w:r>
    </w:p>
    <w:p w14:paraId="3C53B5DF" w14:textId="679462D5" w:rsidR="005547FF" w:rsidRPr="00A66401" w:rsidRDefault="005547FF" w:rsidP="00D36DBC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sz w:val="30"/>
          <w:szCs w:val="30"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lastRenderedPageBreak/>
        <w:t>บริษัทได้ดำเนินการจดทะเบียนลดทุนดังกล่าวกับกรมพัฒนาธุรกิจการค้าแล้ว</w:t>
      </w:r>
      <w:r w:rsidR="0020325E" w:rsidRPr="002761F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20325E">
        <w:rPr>
          <w:rFonts w:ascii="Angsana New" w:hAnsi="Angsana New"/>
          <w:spacing w:val="-2"/>
          <w:sz w:val="30"/>
          <w:szCs w:val="30"/>
        </w:rPr>
        <w:t>21</w:t>
      </w:r>
      <w:r w:rsidR="0020325E" w:rsidRPr="002761F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0325E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20325E" w:rsidRPr="002761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0325E" w:rsidRPr="002761F1">
        <w:rPr>
          <w:rFonts w:ascii="Angsana New" w:hAnsi="Angsana New" w:hint="cs"/>
          <w:spacing w:val="-2"/>
          <w:sz w:val="30"/>
          <w:szCs w:val="30"/>
        </w:rPr>
        <w:t>256</w:t>
      </w:r>
      <w:r w:rsidR="0020325E">
        <w:rPr>
          <w:rFonts w:ascii="Angsana New" w:hAnsi="Angsana New"/>
          <w:spacing w:val="-2"/>
          <w:sz w:val="30"/>
          <w:szCs w:val="30"/>
        </w:rPr>
        <w:t>2</w:t>
      </w:r>
    </w:p>
    <w:p w14:paraId="70D3560F" w14:textId="77777777" w:rsidR="00D36DBC" w:rsidRPr="004C6F4B" w:rsidRDefault="00D36D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th-TH"/>
        </w:rPr>
      </w:pPr>
    </w:p>
    <w:p w14:paraId="79DFC36E" w14:textId="77777777" w:rsidR="00497DB0" w:rsidRPr="00680BFA" w:rsidRDefault="00497DB0" w:rsidP="00680BFA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680BFA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การเพิ่มทุนจดทะเบียน</w:t>
      </w:r>
    </w:p>
    <w:p w14:paraId="185951E4" w14:textId="77777777" w:rsidR="00497DB0" w:rsidRPr="004C6F4B" w:rsidRDefault="00497DB0" w:rsidP="00993768">
      <w:pPr>
        <w:tabs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  <w:lang w:val="th-TH"/>
        </w:rPr>
      </w:pPr>
    </w:p>
    <w:p w14:paraId="35A76647" w14:textId="076AE17E" w:rsidR="00497DB0" w:rsidRDefault="00497DB0" w:rsidP="00D36DB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อนุมัติ</w:t>
      </w:r>
      <w:r w:rsidRPr="00276E30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A66401">
        <w:rPr>
          <w:rFonts w:ascii="Angsana New" w:hAnsi="Angsana New" w:hint="cs"/>
          <w:sz w:val="30"/>
          <w:szCs w:val="30"/>
          <w:cs/>
        </w:rPr>
        <w:t xml:space="preserve">เพิ่มทุนจดทะเบียนจากจำนวน </w:t>
      </w:r>
      <w:r w:rsidRPr="00A66401">
        <w:rPr>
          <w:rFonts w:ascii="Angsana New" w:hAnsi="Angsana New" w:hint="cs"/>
          <w:sz w:val="30"/>
          <w:szCs w:val="30"/>
        </w:rPr>
        <w:t xml:space="preserve">1,308,886,517 </w:t>
      </w:r>
      <w:r w:rsidRPr="00A6640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327,221,629.25</w:t>
      </w:r>
      <w:r w:rsidRPr="00A66401">
        <w:rPr>
          <w:rFonts w:ascii="Angsana New" w:hAnsi="Angsana New"/>
          <w:sz w:val="30"/>
          <w:szCs w:val="30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เป็นทุนจดทะเบียนใหม่จำนวน </w:t>
      </w:r>
      <w:r w:rsidRPr="00A66401">
        <w:rPr>
          <w:rFonts w:ascii="Angsana New" w:hAnsi="Angsana New" w:hint="cs"/>
          <w:sz w:val="30"/>
          <w:szCs w:val="30"/>
        </w:rPr>
        <w:t xml:space="preserve">2,355,995,730 </w:t>
      </w:r>
      <w:r w:rsidRPr="00A66401">
        <w:rPr>
          <w:rFonts w:ascii="Angsana New" w:hAnsi="Angsana New" w:hint="cs"/>
          <w:sz w:val="30"/>
          <w:szCs w:val="30"/>
          <w:cs/>
        </w:rPr>
        <w:t xml:space="preserve">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588,998,932.50</w:t>
      </w:r>
      <w:r w:rsidRPr="00A66401">
        <w:rPr>
          <w:rFonts w:ascii="Angsana New" w:hAnsi="Angsana New" w:hint="cs"/>
          <w:sz w:val="30"/>
          <w:szCs w:val="30"/>
          <w:cs/>
        </w:rPr>
        <w:t xml:space="preserve"> บาท โดยการออกหุ้นสามัญใหม่จำนวน</w:t>
      </w:r>
      <w:r w:rsidRPr="00A66401">
        <w:rPr>
          <w:rFonts w:ascii="Angsana New" w:hAnsi="Angsana New" w:hint="cs"/>
          <w:sz w:val="30"/>
          <w:szCs w:val="30"/>
        </w:rPr>
        <w:t xml:space="preserve"> 1,047,109,213</w:t>
      </w:r>
      <w:r w:rsidRPr="00A66401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A66401">
        <w:rPr>
          <w:rFonts w:ascii="Angsana New" w:hAnsi="Angsana New" w:hint="cs"/>
          <w:sz w:val="30"/>
          <w:szCs w:val="30"/>
        </w:rPr>
        <w:t xml:space="preserve">0.25 </w:t>
      </w:r>
      <w:r w:rsidRPr="00A66401">
        <w:rPr>
          <w:rFonts w:ascii="Angsana New" w:hAnsi="Angsana New" w:hint="cs"/>
          <w:sz w:val="30"/>
          <w:szCs w:val="30"/>
          <w:cs/>
        </w:rPr>
        <w:t xml:space="preserve">บาท รวมจำนวน </w:t>
      </w:r>
      <w:r w:rsidRPr="00A66401">
        <w:rPr>
          <w:rFonts w:ascii="Angsana New" w:hAnsi="Angsana New" w:hint="cs"/>
          <w:sz w:val="30"/>
          <w:szCs w:val="30"/>
        </w:rPr>
        <w:t>261,777,303.25</w:t>
      </w:r>
      <w:r w:rsidRPr="00A66401">
        <w:rPr>
          <w:rFonts w:ascii="Angsana New" w:hAnsi="Angsana New" w:hint="cs"/>
          <w:sz w:val="30"/>
          <w:szCs w:val="30"/>
          <w:cs/>
        </w:rPr>
        <w:t xml:space="preserve"> บาท เพื่อรองรับการออกและเสนอขายหุ้นเพิ่มทุน</w:t>
      </w:r>
      <w:r w:rsidR="00A9467E">
        <w:rPr>
          <w:rFonts w:ascii="Angsana New" w:hAnsi="Angsana New" w:hint="cs"/>
          <w:sz w:val="30"/>
          <w:szCs w:val="30"/>
          <w:cs/>
        </w:rPr>
        <w:t xml:space="preserve"> และการใช้สิทธิของใบสำคัญแสดงสิทธิที่จะซื้อหุ้นสามัญเพิ่มทุน</w:t>
      </w:r>
    </w:p>
    <w:p w14:paraId="10BF7902" w14:textId="77777777" w:rsidR="00D36DBC" w:rsidRPr="004C6F4B" w:rsidRDefault="00D36DBC" w:rsidP="00276E30">
      <w:pPr>
        <w:tabs>
          <w:tab w:val="clear" w:pos="454"/>
          <w:tab w:val="clear" w:pos="907"/>
          <w:tab w:val="left" w:pos="630"/>
        </w:tabs>
        <w:ind w:left="630"/>
        <w:jc w:val="thaiDistribute"/>
        <w:rPr>
          <w:rFonts w:ascii="Angsana New" w:hAnsi="Angsana New"/>
          <w:sz w:val="24"/>
          <w:szCs w:val="24"/>
        </w:rPr>
      </w:pPr>
    </w:p>
    <w:p w14:paraId="78F02AD9" w14:textId="6659D1D1" w:rsidR="001D3A98" w:rsidRPr="002761F1" w:rsidRDefault="005547FF" w:rsidP="001D3A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บริษัทได้ดำเนินการจดทะเบียนเพิ่มทุนดังกล่าวกับกรมพัฒนาธุรกิจการค้าแล้ว</w:t>
      </w:r>
      <w:r w:rsidR="0020325E" w:rsidRPr="002761F1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20325E">
        <w:rPr>
          <w:rFonts w:ascii="Angsana New" w:hAnsi="Angsana New"/>
          <w:spacing w:val="-2"/>
          <w:sz w:val="30"/>
          <w:szCs w:val="30"/>
        </w:rPr>
        <w:t>22</w:t>
      </w:r>
      <w:r w:rsidR="0020325E" w:rsidRPr="002761F1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20325E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20325E" w:rsidRPr="002761F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0325E" w:rsidRPr="002761F1">
        <w:rPr>
          <w:rFonts w:ascii="Angsana New" w:hAnsi="Angsana New" w:hint="cs"/>
          <w:spacing w:val="-2"/>
          <w:sz w:val="30"/>
          <w:szCs w:val="30"/>
        </w:rPr>
        <w:t>256</w:t>
      </w:r>
      <w:r w:rsidR="0020325E">
        <w:rPr>
          <w:rFonts w:ascii="Angsana New" w:hAnsi="Angsana New"/>
          <w:spacing w:val="-2"/>
          <w:sz w:val="30"/>
          <w:szCs w:val="30"/>
        </w:rPr>
        <w:t>2</w:t>
      </w:r>
    </w:p>
    <w:p w14:paraId="5D4CF573" w14:textId="505C3888" w:rsidR="002761F1" w:rsidRPr="004C6F4B" w:rsidRDefault="002761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4"/>
          <w:szCs w:val="24"/>
          <w:cs/>
          <w:lang w:val="th-TH"/>
        </w:rPr>
      </w:pPr>
    </w:p>
    <w:p w14:paraId="1989F5BC" w14:textId="1F3F5FDA" w:rsidR="00680BFA" w:rsidRPr="00E12FC5" w:rsidRDefault="00E520D2" w:rsidP="00680BFA">
      <w:pPr>
        <w:tabs>
          <w:tab w:val="clear" w:pos="454"/>
          <w:tab w:val="clear" w:pos="680"/>
          <w:tab w:val="clear" w:pos="907"/>
          <w:tab w:val="left" w:pos="540"/>
          <w:tab w:val="left" w:pos="117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ราย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การเปลี่ยนแปลงในทุนเรือนหุ้นสำหรับปีสิ้นสุดวันที่ </w:t>
      </w:r>
      <w:r w:rsidR="00680BFA" w:rsidRPr="00E12FC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31 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ธันวาคม </w:t>
      </w:r>
      <w:r w:rsidR="00680BFA" w:rsidRPr="00E12FC5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256</w:t>
      </w:r>
      <w:r w:rsidR="00680BFA" w:rsidRPr="00E12FC5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="00680BFA" w:rsidRPr="00E12FC5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ประกอบด้วย</w:t>
      </w:r>
    </w:p>
    <w:p w14:paraId="465A4E1D" w14:textId="7B3F8720" w:rsidR="00680BFA" w:rsidRPr="004C6F4B" w:rsidRDefault="00680BFA" w:rsidP="00497DB0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6A77BDFA" w14:textId="33D8D30B" w:rsidR="00B22F98" w:rsidRPr="00B22F98" w:rsidRDefault="00B22F98" w:rsidP="00B22F98">
      <w:pPr>
        <w:tabs>
          <w:tab w:val="clear" w:pos="454"/>
          <w:tab w:val="clear" w:pos="907"/>
          <w:tab w:val="left" w:pos="540"/>
        </w:tabs>
        <w:ind w:left="630" w:hanging="9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B22F98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การเพิ่มทุนจดทะเบียน</w:t>
      </w:r>
    </w:p>
    <w:p w14:paraId="0EC0044D" w14:textId="77777777" w:rsidR="00B22F98" w:rsidRPr="004C6F4B" w:rsidRDefault="00B22F98" w:rsidP="009D793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Cordia New" w:hAnsi="Angsana New"/>
          <w:sz w:val="24"/>
          <w:szCs w:val="24"/>
          <w:lang w:val="en-GB"/>
        </w:rPr>
      </w:pPr>
    </w:p>
    <w:p w14:paraId="7771C7B3" w14:textId="683097F0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F98">
        <w:rPr>
          <w:rFonts w:ascii="Angsana New" w:hAnsi="Angsana New" w:hint="cs"/>
          <w:sz w:val="30"/>
          <w:szCs w:val="30"/>
          <w:cs/>
        </w:rPr>
        <w:t xml:space="preserve">ที่ประชุมวิสามัญผู้ถือหุ้นครั้งที่ </w:t>
      </w:r>
      <w:r w:rsidRPr="00B22F98">
        <w:rPr>
          <w:rFonts w:ascii="Angsana New" w:hAnsi="Angsana New" w:hint="cs"/>
          <w:sz w:val="30"/>
          <w:szCs w:val="30"/>
        </w:rPr>
        <w:t>1/2561</w:t>
      </w:r>
      <w:r w:rsidRPr="00B22F98">
        <w:rPr>
          <w:rFonts w:ascii="Angsana New" w:hAnsi="Angsana New" w:hint="cs"/>
          <w:sz w:val="30"/>
          <w:szCs w:val="30"/>
          <w:cs/>
        </w:rPr>
        <w:t xml:space="preserve"> เมื่อวันที่ </w:t>
      </w:r>
      <w:r w:rsidRPr="00B22F98">
        <w:rPr>
          <w:rFonts w:ascii="Angsana New" w:hAnsi="Angsana New" w:hint="cs"/>
          <w:sz w:val="30"/>
          <w:szCs w:val="30"/>
        </w:rPr>
        <w:t>9</w:t>
      </w:r>
      <w:r w:rsidRPr="00B22F98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B22F98">
        <w:rPr>
          <w:rFonts w:ascii="Angsana New" w:hAnsi="Angsana New" w:hint="cs"/>
          <w:sz w:val="30"/>
          <w:szCs w:val="30"/>
        </w:rPr>
        <w:t>2561</w:t>
      </w:r>
      <w:r w:rsidRPr="00B22F98">
        <w:rPr>
          <w:rFonts w:ascii="Angsana New" w:hAnsi="Angsana New" w:hint="cs"/>
          <w:sz w:val="30"/>
          <w:szCs w:val="30"/>
          <w:cs/>
        </w:rPr>
        <w:t xml:space="preserve"> พิจารณาและอนุมัติการเพิ่มทุนจดทะเบียน </w:t>
      </w:r>
      <w:r w:rsidRPr="00B22F98">
        <w:rPr>
          <w:rFonts w:ascii="Angsana New" w:hAnsi="Angsana New" w:hint="cs"/>
          <w:sz w:val="30"/>
          <w:szCs w:val="30"/>
        </w:rPr>
        <w:br/>
      </w:r>
      <w:r w:rsidRPr="00B22F98">
        <w:rPr>
          <w:rFonts w:ascii="Angsana New" w:hAnsi="Angsana New" w:hint="cs"/>
          <w:sz w:val="30"/>
          <w:szCs w:val="30"/>
          <w:cs/>
        </w:rPr>
        <w:t xml:space="preserve">โดยบริษัทจะเพิ่มทุนจดทะเบียนจากจำนวน </w:t>
      </w:r>
      <w:r w:rsidRPr="00B22F98">
        <w:rPr>
          <w:rFonts w:ascii="Angsana New" w:hAnsi="Angsana New" w:hint="cs"/>
          <w:sz w:val="30"/>
          <w:szCs w:val="30"/>
        </w:rPr>
        <w:t>1,182,941,773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295,735,443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เป็นทุนจดทะเบียนใหม่จำนวน </w:t>
      </w:r>
      <w:r w:rsidRPr="00B22F98">
        <w:rPr>
          <w:rFonts w:ascii="Angsana New" w:hAnsi="Angsana New" w:hint="cs"/>
          <w:sz w:val="30"/>
          <w:szCs w:val="30"/>
        </w:rPr>
        <w:t>1,841,118,481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460,279,620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โดยการออกหุ้นสามัญใหม่จำนวน </w:t>
      </w:r>
      <w:r w:rsidRPr="00B22F98">
        <w:rPr>
          <w:rFonts w:ascii="Angsana New" w:hAnsi="Angsana New" w:hint="cs"/>
          <w:sz w:val="30"/>
          <w:szCs w:val="30"/>
        </w:rPr>
        <w:t>658,176,708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164,544,177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ซึ่งเป็นการเพิ่มทุนแบบกำหนดวัตถุประสงค์และมอบอำนาจทั่วไป</w:t>
      </w:r>
    </w:p>
    <w:p w14:paraId="6307140A" w14:textId="77777777" w:rsidR="00B22F98" w:rsidRPr="004C6F4B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198A0C5" w14:textId="1ED320B6" w:rsidR="00B22F98" w:rsidRPr="001D3A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1D3A98">
        <w:rPr>
          <w:rFonts w:ascii="Angsana New" w:hAnsi="Angsana New" w:hint="cs"/>
          <w:spacing w:val="-4"/>
          <w:sz w:val="30"/>
          <w:szCs w:val="30"/>
          <w:cs/>
        </w:rPr>
        <w:t>บริษัทได้ดำเนินการจดทะเบียนเพิ่มทุนจดทะเบียนดังกล่าวกับกรมพัฒนาธุรกิจการค้าแล้ว</w:t>
      </w:r>
    </w:p>
    <w:p w14:paraId="775C76EF" w14:textId="77777777" w:rsidR="00B22F98" w:rsidRPr="004C6F4B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14BB911" w14:textId="77777777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B22F98">
        <w:rPr>
          <w:rFonts w:ascii="Angsana New" w:hAnsi="Angsana New" w:hint="cs"/>
          <w:sz w:val="30"/>
          <w:szCs w:val="30"/>
          <w:u w:val="single"/>
          <w:cs/>
        </w:rPr>
        <w:t>การจัดสรรหุ้นสามัญเพิ่มทุนแบบกำหนดวัตถุประสงค์</w:t>
      </w:r>
    </w:p>
    <w:p w14:paraId="41079FF6" w14:textId="77777777" w:rsidR="00B22F98" w:rsidRPr="004C6F4B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C907197" w14:textId="77777777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F98">
        <w:rPr>
          <w:rFonts w:ascii="Angsana New" w:hAnsi="Angsana New" w:hint="cs"/>
          <w:sz w:val="30"/>
          <w:szCs w:val="30"/>
          <w:cs/>
        </w:rPr>
        <w:t xml:space="preserve">บริษัทจัดสรรหุ้นสามัญเพิ่มทุนแบบกำหนดวัตถุประสงค์เพื่อเสนอขายให้แก่บุคคลในวงจำกัด ซึ่งเป็นสถาบันการเงินแห่งหนึ่งในประเทศออสเตรเลีย จำนวน </w:t>
      </w:r>
      <w:r w:rsidRPr="00B22F98">
        <w:rPr>
          <w:rFonts w:ascii="Angsana New" w:hAnsi="Angsana New" w:hint="cs"/>
          <w:sz w:val="30"/>
          <w:szCs w:val="30"/>
        </w:rPr>
        <w:t>185,000,000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46,250,000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</w:t>
      </w:r>
    </w:p>
    <w:p w14:paraId="4123308C" w14:textId="77777777" w:rsidR="004C6F4B" w:rsidRPr="004C6F4B" w:rsidRDefault="004C6F4B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A67100F" w14:textId="5DCE24C8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F98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B22F98">
        <w:rPr>
          <w:rFonts w:ascii="Angsana New" w:hAnsi="Angsana New" w:hint="cs"/>
          <w:sz w:val="30"/>
          <w:szCs w:val="30"/>
        </w:rPr>
        <w:t>31</w:t>
      </w:r>
      <w:r w:rsidRPr="00B22F9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2F98">
        <w:rPr>
          <w:rFonts w:ascii="Angsana New" w:hAnsi="Angsana New" w:hint="cs"/>
          <w:sz w:val="30"/>
          <w:szCs w:val="30"/>
        </w:rPr>
        <w:t xml:space="preserve">2561 </w:t>
      </w:r>
      <w:r w:rsidRPr="00B22F98">
        <w:rPr>
          <w:rFonts w:ascii="Angsana New" w:hAnsi="Angsana New" w:hint="cs"/>
          <w:sz w:val="30"/>
          <w:szCs w:val="30"/>
          <w:cs/>
        </w:rPr>
        <w:t xml:space="preserve">บริษัทได้รับชำระค่าหุ้นจากสถาบันการเงินดังกล่าวจำนวน </w:t>
      </w:r>
      <w:r w:rsidRPr="00B22F98">
        <w:rPr>
          <w:rFonts w:ascii="Angsana New" w:hAnsi="Angsana New" w:hint="cs"/>
          <w:sz w:val="30"/>
          <w:szCs w:val="30"/>
        </w:rPr>
        <w:t>26,000,000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เป็นเงินทั้งสิ้นจำนวน </w:t>
      </w:r>
      <w:r w:rsidRPr="00B22F98">
        <w:rPr>
          <w:rFonts w:ascii="Angsana New" w:hAnsi="Angsana New" w:hint="cs"/>
          <w:sz w:val="30"/>
          <w:szCs w:val="30"/>
        </w:rPr>
        <w:t xml:space="preserve">37,585,897 </w:t>
      </w:r>
      <w:r w:rsidRPr="00B22F98">
        <w:rPr>
          <w:rFonts w:ascii="Angsana New" w:hAnsi="Angsana New" w:hint="cs"/>
          <w:sz w:val="30"/>
          <w:szCs w:val="30"/>
          <w:cs/>
        </w:rPr>
        <w:t xml:space="preserve">บาท (สุทธิจากค่าใช้จ่ายที่เกี่ยวข้องในการรับชำระค่าหุ้นสามัญจำนวน </w:t>
      </w:r>
      <w:r w:rsidRPr="00B22F98">
        <w:rPr>
          <w:rFonts w:ascii="Angsana New" w:hAnsi="Angsana New" w:hint="cs"/>
          <w:sz w:val="30"/>
          <w:szCs w:val="30"/>
        </w:rPr>
        <w:t xml:space="preserve">2,576,602 </w:t>
      </w:r>
      <w:r w:rsidRPr="00B22F98">
        <w:rPr>
          <w:rFonts w:ascii="Angsana New" w:hAnsi="Angsana New" w:hint="cs"/>
          <w:sz w:val="30"/>
          <w:szCs w:val="30"/>
          <w:cs/>
        </w:rPr>
        <w:t>บาท) โดยบริษัทได้จดทะเบียนเพิ่มทุนที่ชำระแล้วกับกรมพัฒนาธุรกิจการค้า</w:t>
      </w:r>
      <w:r w:rsidR="00C95AC2">
        <w:rPr>
          <w:rFonts w:ascii="Angsana New" w:hAnsi="Angsana New" w:hint="cs"/>
          <w:sz w:val="30"/>
          <w:szCs w:val="30"/>
          <w:cs/>
        </w:rPr>
        <w:t>แล้ว</w:t>
      </w:r>
    </w:p>
    <w:p w14:paraId="69C122C3" w14:textId="77777777" w:rsidR="00F2404B" w:rsidRPr="00B22F98" w:rsidRDefault="00F2404B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252A789" w14:textId="77777777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u w:val="single"/>
        </w:rPr>
      </w:pPr>
      <w:r w:rsidRPr="00B22F98">
        <w:rPr>
          <w:rFonts w:ascii="Angsana New" w:hAnsi="Angsana New" w:hint="cs"/>
          <w:sz w:val="30"/>
          <w:szCs w:val="30"/>
          <w:u w:val="single"/>
          <w:cs/>
        </w:rPr>
        <w:lastRenderedPageBreak/>
        <w:t>การจัดสรรหุ้นสามัญเพิ่มทุนแบบมอบอำนาจทั่วไป</w:t>
      </w:r>
    </w:p>
    <w:p w14:paraId="27F1F5D5" w14:textId="77777777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70B5AA" w14:textId="759F4D6A" w:rsidR="00B22F98" w:rsidRPr="00B22F98" w:rsidRDefault="00B22F98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22F98">
        <w:rPr>
          <w:rFonts w:ascii="Angsana New" w:hAnsi="Angsana New" w:hint="cs"/>
          <w:sz w:val="30"/>
          <w:szCs w:val="30"/>
          <w:cs/>
        </w:rPr>
        <w:t xml:space="preserve">บริษัทจัดสรรหุ้นสามัญเพิ่มทุนแบบมอบอำนาจทั่วไปเพื่อเสนอขายให้กับผู้ถือหุ้นเดิมและบุคคลในวงจำกัดจำนวน </w:t>
      </w:r>
      <w:r w:rsidRPr="00B22F98">
        <w:rPr>
          <w:rFonts w:ascii="Angsana New" w:hAnsi="Angsana New" w:hint="cs"/>
          <w:sz w:val="30"/>
          <w:szCs w:val="30"/>
        </w:rPr>
        <w:t>354,882,531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88,720,632.75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และบุคคลในวงจำกัดจำนวน </w:t>
      </w:r>
      <w:r w:rsidRPr="00B22F98">
        <w:rPr>
          <w:rFonts w:ascii="Angsana New" w:hAnsi="Angsana New" w:hint="cs"/>
          <w:sz w:val="30"/>
          <w:szCs w:val="30"/>
        </w:rPr>
        <w:t>118,294,177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B22F98">
        <w:rPr>
          <w:rFonts w:ascii="Angsana New" w:hAnsi="Angsana New" w:hint="cs"/>
          <w:sz w:val="30"/>
          <w:szCs w:val="30"/>
        </w:rPr>
        <w:t>0.25</w:t>
      </w:r>
      <w:r w:rsidRPr="00B22F98">
        <w:rPr>
          <w:rFonts w:ascii="Angsana New" w:hAnsi="Angsana New" w:hint="cs"/>
          <w:sz w:val="30"/>
          <w:szCs w:val="30"/>
          <w:cs/>
        </w:rPr>
        <w:t xml:space="preserve"> บาท รวมจำนวน </w:t>
      </w:r>
      <w:r w:rsidRPr="00B22F98">
        <w:rPr>
          <w:rFonts w:ascii="Angsana New" w:hAnsi="Angsana New" w:hint="cs"/>
          <w:sz w:val="30"/>
          <w:szCs w:val="30"/>
        </w:rPr>
        <w:t>29,573,544.25</w:t>
      </w:r>
      <w:r w:rsidR="00A10C74">
        <w:rPr>
          <w:rFonts w:ascii="Angsana New" w:hAnsi="Angsana New"/>
          <w:sz w:val="30"/>
          <w:szCs w:val="30"/>
        </w:rPr>
        <w:t xml:space="preserve"> </w:t>
      </w:r>
      <w:r w:rsidRPr="00B22F98">
        <w:rPr>
          <w:rFonts w:ascii="Angsana New" w:hAnsi="Angsana New" w:hint="cs"/>
          <w:sz w:val="30"/>
          <w:szCs w:val="30"/>
          <w:cs/>
        </w:rPr>
        <w:t>บาท</w:t>
      </w:r>
    </w:p>
    <w:p w14:paraId="4DBEEC0E" w14:textId="77777777" w:rsidR="002761F1" w:rsidRDefault="002761F1" w:rsidP="00B22F98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714EADB" w14:textId="21E92590" w:rsidR="00CB3565" w:rsidRDefault="00B22F98" w:rsidP="002761F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22F98">
        <w:rPr>
          <w:rFonts w:ascii="Angsana New" w:hAnsi="Angsana New" w:hint="cs"/>
          <w:sz w:val="30"/>
          <w:szCs w:val="30"/>
          <w:cs/>
        </w:rPr>
        <w:t xml:space="preserve">ในระหว่างปีสิ้นสุดวันที่ </w:t>
      </w:r>
      <w:r w:rsidRPr="00B22F98">
        <w:rPr>
          <w:rFonts w:ascii="Angsana New" w:hAnsi="Angsana New" w:hint="cs"/>
          <w:sz w:val="30"/>
          <w:szCs w:val="30"/>
        </w:rPr>
        <w:t>31</w:t>
      </w:r>
      <w:r w:rsidRPr="00B22F98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22F98">
        <w:rPr>
          <w:rFonts w:ascii="Angsana New" w:hAnsi="Angsana New" w:hint="cs"/>
          <w:sz w:val="30"/>
          <w:szCs w:val="30"/>
        </w:rPr>
        <w:t xml:space="preserve">2561 </w:t>
      </w:r>
      <w:r w:rsidRPr="00B22F98">
        <w:rPr>
          <w:rFonts w:ascii="Angsana New" w:hAnsi="Angsana New" w:hint="cs"/>
          <w:sz w:val="30"/>
          <w:szCs w:val="30"/>
          <w:cs/>
        </w:rPr>
        <w:t xml:space="preserve">บริษัทได้รับชำระค่าหุ้นสามัญเพิ่มทุนแบบมอบอำนาจทั่วไปดังกล่าวจำนวน </w:t>
      </w:r>
      <w:r w:rsidRPr="00B22F98">
        <w:rPr>
          <w:rFonts w:ascii="Angsana New" w:hAnsi="Angsana New" w:hint="cs"/>
          <w:sz w:val="30"/>
          <w:szCs w:val="30"/>
        </w:rPr>
        <w:t>99,944,744</w:t>
      </w:r>
      <w:r w:rsidRPr="00B22F98">
        <w:rPr>
          <w:rFonts w:ascii="Angsana New" w:hAnsi="Angsana New" w:hint="cs"/>
          <w:sz w:val="30"/>
          <w:szCs w:val="30"/>
          <w:cs/>
        </w:rPr>
        <w:t xml:space="preserve"> หุ้น เป็นเงินทั้งสิ้นจำนวน </w:t>
      </w:r>
      <w:r w:rsidRPr="00B22F98">
        <w:rPr>
          <w:rFonts w:ascii="Angsana New" w:hAnsi="Angsana New" w:hint="cs"/>
          <w:sz w:val="30"/>
          <w:szCs w:val="30"/>
        </w:rPr>
        <w:t xml:space="preserve">142,891,000 </w:t>
      </w:r>
      <w:r w:rsidRPr="00B22F98">
        <w:rPr>
          <w:rFonts w:ascii="Angsana New" w:hAnsi="Angsana New" w:hint="cs"/>
          <w:sz w:val="30"/>
          <w:szCs w:val="30"/>
          <w:cs/>
        </w:rPr>
        <w:t>บาท โดยบริษัทได้จดทะเบียนเพิ่มทุนที่ชำระแล้วกับกรมพัฒนาธุรกิจการค้า</w:t>
      </w:r>
      <w:r w:rsidR="0053103A">
        <w:rPr>
          <w:rFonts w:ascii="Angsana New" w:hAnsi="Angsana New" w:hint="cs"/>
          <w:sz w:val="30"/>
          <w:szCs w:val="30"/>
          <w:cs/>
        </w:rPr>
        <w:t>แล้ว</w:t>
      </w:r>
    </w:p>
    <w:p w14:paraId="1338058A" w14:textId="77777777" w:rsidR="005207F0" w:rsidRDefault="005207F0" w:rsidP="002761F1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6F502E2" w14:textId="39879D24" w:rsidR="00FB155C" w:rsidRDefault="00FB155C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สำรอง</w:t>
      </w:r>
      <w:r w:rsidR="00C3349E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ตามกฏหมาย</w:t>
      </w:r>
    </w:p>
    <w:p w14:paraId="45517F90" w14:textId="62978756" w:rsidR="00FB155C" w:rsidRPr="00FB155C" w:rsidRDefault="00FB155C" w:rsidP="00FB155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FA4A1D5" w14:textId="14A0A2F8" w:rsidR="00FB155C" w:rsidRDefault="00FB155C" w:rsidP="00FB155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B155C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B155C">
        <w:rPr>
          <w:rFonts w:ascii="Angsana New" w:hAnsi="Angsana New"/>
          <w:sz w:val="30"/>
          <w:szCs w:val="30"/>
        </w:rPr>
        <w:t>2535</w:t>
      </w:r>
      <w:r w:rsidRPr="00FB155C">
        <w:rPr>
          <w:rFonts w:ascii="Angsana New" w:hAnsi="Angsana New"/>
          <w:sz w:val="30"/>
          <w:szCs w:val="30"/>
          <w:cs/>
        </w:rPr>
        <w:t xml:space="preserve"> มาตรา </w:t>
      </w:r>
      <w:r w:rsidRPr="00FB155C">
        <w:rPr>
          <w:rFonts w:ascii="Angsana New" w:hAnsi="Angsana New"/>
          <w:sz w:val="30"/>
          <w:szCs w:val="30"/>
        </w:rPr>
        <w:t>116</w:t>
      </w:r>
      <w:r w:rsidRPr="00FB155C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FB155C">
        <w:rPr>
          <w:rFonts w:ascii="Angsana New" w:hAnsi="Angsana New"/>
          <w:sz w:val="30"/>
          <w:szCs w:val="30"/>
        </w:rPr>
        <w:t>“</w:t>
      </w:r>
      <w:r w:rsidRPr="00FB155C">
        <w:rPr>
          <w:rFonts w:ascii="Angsana New" w:hAnsi="Angsana New"/>
          <w:sz w:val="30"/>
          <w:szCs w:val="30"/>
          <w:cs/>
        </w:rPr>
        <w:t>สำรองตามกฎหมาย</w:t>
      </w:r>
      <w:r w:rsidRPr="00FB155C">
        <w:rPr>
          <w:rFonts w:ascii="Angsana New" w:hAnsi="Angsana New"/>
          <w:sz w:val="30"/>
          <w:szCs w:val="30"/>
        </w:rPr>
        <w:t>”</w:t>
      </w:r>
      <w:r w:rsidRPr="00FB155C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FB155C">
        <w:rPr>
          <w:rFonts w:ascii="Angsana New" w:hAnsi="Angsana New"/>
          <w:sz w:val="30"/>
          <w:szCs w:val="30"/>
        </w:rPr>
        <w:t xml:space="preserve">5 </w:t>
      </w:r>
      <w:r w:rsidRPr="00FB155C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B155C">
        <w:rPr>
          <w:rFonts w:ascii="Angsana New" w:hAnsi="Angsana New"/>
          <w:sz w:val="30"/>
          <w:szCs w:val="30"/>
        </w:rPr>
        <w:t xml:space="preserve">10 </w:t>
      </w:r>
      <w:r w:rsidRPr="00FB155C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198AE47" w14:textId="77777777" w:rsidR="00B003B2" w:rsidRPr="00FB155C" w:rsidRDefault="00B003B2" w:rsidP="00FB155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026E816" w14:textId="1361B8A3" w:rsidR="00366C11" w:rsidRPr="00A66401" w:rsidRDefault="00366C11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1FA2746D" w14:textId="77777777" w:rsidR="008C6104" w:rsidRPr="00A66401" w:rsidRDefault="008C6104" w:rsidP="00A9515F">
      <w:pPr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29353E59" w14:textId="0438604D" w:rsidR="0034497A" w:rsidRDefault="00B75234" w:rsidP="00D36DB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ผู้บริหารพิจารณาว่า กลุ่มบริษัทมี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 xml:space="preserve">ส่วนงานที่รายงาน </w:t>
      </w:r>
      <w:r w:rsidR="0034497A">
        <w:rPr>
          <w:rFonts w:ascii="Angsana New" w:hAnsi="Angsana New" w:hint="cs"/>
          <w:sz w:val="30"/>
          <w:szCs w:val="30"/>
          <w:cs/>
        </w:rPr>
        <w:t>ซึ่งเป็นหน่วยธุรกิจที่สำคัญของกลุ่มบริษัทที่ลักษณะธุรกิจที่แตกต่างกัน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4B62B02" w14:textId="77777777" w:rsidR="0034497A" w:rsidRPr="0034497A" w:rsidRDefault="0034497A" w:rsidP="00D36DB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77F1AC4" w14:textId="234CE9A1" w:rsidR="0034497A" w:rsidRPr="0034497A" w:rsidRDefault="0034497A" w:rsidP="0034497A">
      <w:pPr>
        <w:pStyle w:val="ListParagraph"/>
        <w:numPr>
          <w:ilvl w:val="0"/>
          <w:numId w:val="3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497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34497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รายได้ตามสัญญา เช่น กลุ่มผลิตภัณฑ์มาตรฐาน กลุ่มผลิตภัณฑ์ออกแบบพิเศษ งานโครงการ</w:t>
      </w:r>
    </w:p>
    <w:p w14:paraId="6232C26B" w14:textId="7DF4FFAE" w:rsidR="0034497A" w:rsidRPr="0034497A" w:rsidRDefault="0034497A" w:rsidP="0034497A">
      <w:pPr>
        <w:pStyle w:val="ListParagraph"/>
        <w:numPr>
          <w:ilvl w:val="0"/>
          <w:numId w:val="3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497A">
        <w:rPr>
          <w:rFonts w:asciiTheme="majorBidi" w:hAnsiTheme="majorBidi" w:cstheme="majorBidi"/>
          <w:i/>
          <w:iCs/>
          <w:sz w:val="30"/>
          <w:szCs w:val="30"/>
          <w:cs/>
        </w:rPr>
        <w:t>ส่วนงาน</w:t>
      </w:r>
      <w:r w:rsidRPr="0034497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รายได้จากการขาย เช่น การขายอะไหล่และการขายรถต้นแบบ</w:t>
      </w:r>
    </w:p>
    <w:p w14:paraId="4EE432DC" w14:textId="3B01A70E" w:rsidR="0034497A" w:rsidRPr="0034497A" w:rsidRDefault="0034497A" w:rsidP="0034497A">
      <w:pPr>
        <w:pStyle w:val="ListParagraph"/>
        <w:numPr>
          <w:ilvl w:val="0"/>
          <w:numId w:val="3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4497A">
        <w:rPr>
          <w:rFonts w:asciiTheme="majorBidi" w:hAnsiTheme="majorBidi" w:cstheme="majorBidi" w:hint="cs"/>
          <w:i/>
          <w:iCs/>
          <w:sz w:val="30"/>
          <w:szCs w:val="30"/>
          <w:cs/>
        </w:rPr>
        <w:t>ส่วนงานรายได้จากการให้บริการ เช่น ศูนย์ซ่อมบริการ</w:t>
      </w:r>
    </w:p>
    <w:p w14:paraId="710425E2" w14:textId="77777777" w:rsidR="0034497A" w:rsidRDefault="0034497A" w:rsidP="00D36DBC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56EB38" w14:textId="1AD57FA3" w:rsidR="00D36DBC" w:rsidRPr="006714E0" w:rsidRDefault="0037678B" w:rsidP="005207F0">
      <w:pPr>
        <w:tabs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7678B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ผลการดำเนินงานของแต่ละส่วนงานวัดโดยใช้</w:t>
      </w:r>
      <w:r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37678B">
        <w:rPr>
          <w:rFonts w:ascii="Angsana New" w:hAnsi="Angsana New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37678B">
        <w:rPr>
          <w:rFonts w:ascii="Angsana New" w:hAnsi="Angsana New"/>
          <w:sz w:val="30"/>
          <w:szCs w:val="30"/>
          <w:cs/>
        </w:rPr>
        <w:t>โดยผู้มีอำนาจตัดสินใจสูงสุดด้านการดำเนินงานของกลุ่มบริษัท ผู้บริหารเชื่อว่าการใช้</w:t>
      </w:r>
      <w:r>
        <w:rPr>
          <w:rFonts w:ascii="Angsana New" w:hAnsi="Angsana New" w:hint="cs"/>
          <w:sz w:val="30"/>
          <w:szCs w:val="30"/>
          <w:cs/>
        </w:rPr>
        <w:t>รายได้และกำไรขั้นต้น</w:t>
      </w:r>
      <w:r w:rsidRPr="0037678B">
        <w:rPr>
          <w:rFonts w:ascii="Angsana New" w:hAnsi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37678B">
        <w:rPr>
          <w:rFonts w:ascii="Angsana New" w:hAnsi="Angsana New"/>
          <w:sz w:val="30"/>
          <w:szCs w:val="30"/>
        </w:rPr>
        <w:t xml:space="preserve"> </w:t>
      </w:r>
      <w:r w:rsidRPr="0037678B">
        <w:rPr>
          <w:rFonts w:ascii="Angsana New" w:hAnsi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  <w:r w:rsidR="006714E0" w:rsidRPr="006714E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94ABF" w14:textId="45D3F3EE" w:rsidR="00D36DBC" w:rsidRPr="00A66401" w:rsidRDefault="00D36DBC" w:rsidP="005207F0">
      <w:pPr>
        <w:tabs>
          <w:tab w:val="clear" w:pos="454"/>
          <w:tab w:val="clear" w:pos="907"/>
          <w:tab w:val="left" w:pos="630"/>
        </w:tabs>
        <w:jc w:val="thaiDistribute"/>
        <w:rPr>
          <w:rFonts w:ascii="Angsana New" w:hAnsi="Angsana New"/>
          <w:sz w:val="30"/>
          <w:szCs w:val="30"/>
        </w:rPr>
        <w:sectPr w:rsidR="00D36DBC" w:rsidRPr="00A66401" w:rsidSect="00D77C3A">
          <w:pgSz w:w="11909" w:h="16834" w:code="9"/>
          <w:pgMar w:top="691" w:right="1152" w:bottom="576" w:left="1152" w:header="720" w:footer="720" w:gutter="0"/>
          <w:cols w:space="720"/>
        </w:sectPr>
      </w:pPr>
    </w:p>
    <w:p w14:paraId="1A95505D" w14:textId="2BB0D622" w:rsidR="00E5594F" w:rsidRPr="005D31FC" w:rsidRDefault="008C6104" w:rsidP="008C6104">
      <w:pPr>
        <w:jc w:val="thaiDistribute"/>
        <w:rPr>
          <w:rFonts w:ascii="Angsana New" w:hAnsi="Angsana New"/>
          <w:sz w:val="26"/>
          <w:szCs w:val="26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ab/>
      </w: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>รายได้ของกลุ่มกิจการจากลูกค้ารายใหญ่ในระหว่าง</w:t>
      </w:r>
      <w:r w:rsidR="00D36DBC">
        <w:rPr>
          <w:rFonts w:ascii="Angsana New" w:hAnsi="Angsana New" w:hint="cs"/>
          <w:sz w:val="26"/>
          <w:szCs w:val="26"/>
          <w:cs/>
          <w:lang w:val="en-GB"/>
        </w:rPr>
        <w:t>ปีสิ้นสุด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วันที่ </w:t>
      </w:r>
      <w:r w:rsidR="002A26EC" w:rsidRPr="00A66401">
        <w:rPr>
          <w:rFonts w:ascii="Angsana New" w:hAnsi="Angsana New"/>
          <w:sz w:val="26"/>
          <w:szCs w:val="26"/>
          <w:lang w:val="en-GB"/>
        </w:rPr>
        <w:t>3</w:t>
      </w:r>
      <w:r w:rsidR="00D36DBC">
        <w:rPr>
          <w:rFonts w:ascii="Angsana New" w:hAnsi="Angsana New"/>
          <w:sz w:val="26"/>
          <w:szCs w:val="26"/>
        </w:rPr>
        <w:t>1</w:t>
      </w:r>
      <w:r w:rsidR="002A26EC" w:rsidRPr="00A66401">
        <w:rPr>
          <w:rFonts w:ascii="Angsana New" w:hAnsi="Angsana New"/>
          <w:sz w:val="26"/>
          <w:szCs w:val="26"/>
          <w:lang w:val="en-GB"/>
        </w:rPr>
        <w:t xml:space="preserve"> </w:t>
      </w:r>
      <w:r w:rsidR="00D36DBC">
        <w:rPr>
          <w:rFonts w:ascii="Angsana New" w:hAnsi="Angsana New" w:hint="cs"/>
          <w:sz w:val="26"/>
          <w:szCs w:val="26"/>
          <w:cs/>
          <w:lang w:val="en-GB"/>
        </w:rPr>
        <w:t>ธันวาคม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="00E5594F" w:rsidRPr="00A66401">
        <w:rPr>
          <w:rFonts w:ascii="Angsana New" w:hAnsi="Angsana New" w:hint="cs"/>
          <w:sz w:val="26"/>
          <w:szCs w:val="26"/>
          <w:lang w:val="en-GB"/>
        </w:rPr>
        <w:t>256</w:t>
      </w:r>
      <w:r w:rsidR="005D31FC">
        <w:rPr>
          <w:rFonts w:ascii="Angsana New" w:hAnsi="Angsana New"/>
          <w:sz w:val="26"/>
          <w:szCs w:val="26"/>
          <w:lang w:val="en-GB"/>
        </w:rPr>
        <w:t xml:space="preserve">2 </w:t>
      </w:r>
      <w:r w:rsidR="005D31FC">
        <w:rPr>
          <w:rFonts w:ascii="Angsana New" w:hAnsi="Angsana New" w:hint="cs"/>
          <w:sz w:val="26"/>
          <w:szCs w:val="26"/>
          <w:cs/>
          <w:lang w:val="en-GB"/>
        </w:rPr>
        <w:t xml:space="preserve">และ </w:t>
      </w:r>
      <w:r w:rsidR="005D31FC">
        <w:rPr>
          <w:rFonts w:ascii="Angsana New" w:hAnsi="Angsana New"/>
          <w:sz w:val="26"/>
          <w:szCs w:val="26"/>
        </w:rPr>
        <w:t>2561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 xml:space="preserve"> มีจำนวน</w:t>
      </w:r>
      <w:r w:rsidR="000767EE" w:rsidRPr="00A66401">
        <w:rPr>
          <w:rFonts w:ascii="Angsana New" w:hAnsi="Angsana New"/>
          <w:sz w:val="26"/>
          <w:szCs w:val="26"/>
          <w:lang w:val="en-GB"/>
        </w:rPr>
        <w:t xml:space="preserve"> </w:t>
      </w:r>
      <w:r w:rsidR="000B40BD">
        <w:rPr>
          <w:rFonts w:ascii="Angsana New" w:hAnsi="Angsana New"/>
          <w:sz w:val="26"/>
          <w:szCs w:val="26"/>
        </w:rPr>
        <w:t>501</w:t>
      </w:r>
      <w:r w:rsidR="00DA2840">
        <w:rPr>
          <w:rFonts w:ascii="Angsana New" w:hAnsi="Angsana New"/>
          <w:sz w:val="26"/>
          <w:szCs w:val="26"/>
        </w:rPr>
        <w:t>.64</w:t>
      </w:r>
      <w:r w:rsidR="00F04B58">
        <w:rPr>
          <w:rFonts w:ascii="Angsana New" w:hAnsi="Angsana New"/>
          <w:sz w:val="26"/>
          <w:szCs w:val="26"/>
        </w:rPr>
        <w:t xml:space="preserve"> </w:t>
      </w:r>
      <w:r w:rsidR="00E5594F" w:rsidRPr="00A66401">
        <w:rPr>
          <w:rFonts w:ascii="Angsana New" w:hAnsi="Angsana New" w:hint="cs"/>
          <w:sz w:val="26"/>
          <w:szCs w:val="26"/>
          <w:cs/>
          <w:lang w:val="en-GB"/>
        </w:rPr>
        <w:t>ล้านบาท</w:t>
      </w:r>
      <w:r w:rsidR="005D31FC">
        <w:rPr>
          <w:rFonts w:ascii="Angsana New" w:hAnsi="Angsana New"/>
          <w:sz w:val="26"/>
          <w:szCs w:val="26"/>
          <w:lang w:val="en-GB"/>
        </w:rPr>
        <w:t xml:space="preserve"> </w:t>
      </w:r>
      <w:r w:rsidR="005D31FC">
        <w:rPr>
          <w:rFonts w:ascii="Angsana New" w:hAnsi="Angsana New" w:hint="cs"/>
          <w:sz w:val="26"/>
          <w:szCs w:val="26"/>
          <w:cs/>
          <w:lang w:val="en-GB"/>
        </w:rPr>
        <w:t xml:space="preserve">และ </w:t>
      </w:r>
      <w:r w:rsidR="005024C1">
        <w:rPr>
          <w:rFonts w:ascii="Angsana New" w:hAnsi="Angsana New"/>
          <w:sz w:val="26"/>
          <w:szCs w:val="26"/>
        </w:rPr>
        <w:t>1,210.61</w:t>
      </w:r>
      <w:r w:rsidR="005D31FC">
        <w:rPr>
          <w:rFonts w:ascii="Angsana New" w:hAnsi="Angsana New"/>
          <w:sz w:val="26"/>
          <w:szCs w:val="26"/>
        </w:rPr>
        <w:t xml:space="preserve"> </w:t>
      </w:r>
      <w:r w:rsidR="005D31FC">
        <w:rPr>
          <w:rFonts w:ascii="Angsana New" w:hAnsi="Angsana New" w:hint="cs"/>
          <w:sz w:val="26"/>
          <w:szCs w:val="26"/>
          <w:cs/>
        </w:rPr>
        <w:t>ล้านบาท ตามลำดับ</w:t>
      </w:r>
    </w:p>
    <w:p w14:paraId="6D38C47E" w14:textId="77777777" w:rsidR="00D60CD3" w:rsidRPr="00A66401" w:rsidRDefault="00D60CD3" w:rsidP="00C109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35D70545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  <w:r w:rsidRPr="00A66401">
        <w:rPr>
          <w:rFonts w:ascii="Angsana New" w:hAnsi="Angsana New"/>
          <w:b/>
          <w:bCs/>
          <w:i/>
          <w:iCs/>
          <w:sz w:val="24"/>
          <w:szCs w:val="24"/>
          <w:cs/>
        </w:rPr>
        <w:t>ข้อมูลตามส่วนงานที่รายงาน</w:t>
      </w:r>
    </w:p>
    <w:p w14:paraId="14F1E656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139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82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CB457E" w:rsidRPr="00A66401" w14:paraId="04E93A84" w14:textId="77777777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1E228C" w14:textId="77777777" w:rsidR="00CB457E" w:rsidRPr="00A66401" w:rsidRDefault="00CB457E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top w:val="nil"/>
              <w:left w:val="nil"/>
              <w:right w:val="nil"/>
            </w:tcBorders>
          </w:tcPr>
          <w:p w14:paraId="62201C44" w14:textId="77777777" w:rsidR="00CB457E" w:rsidRPr="00A66401" w:rsidRDefault="00CB457E" w:rsidP="00D60C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CB457E" w:rsidRPr="00A66401" w14:paraId="055B702C" w14:textId="77777777" w:rsidTr="00134692">
        <w:trPr>
          <w:trHeight w:val="360"/>
          <w:tblHeader/>
        </w:trPr>
        <w:tc>
          <w:tcPr>
            <w:tcW w:w="35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769D51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1B7DEB38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รายได้ตามสัญญา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B57F10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14:paraId="75D870BC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  <w:r w:rsidRPr="00A66401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จากการขาย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69DA08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76DE1096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รายได้จากการให้บริการ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2F46B9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70B90756" w14:textId="77777777" w:rsidR="00CB457E" w:rsidRPr="00A66401" w:rsidRDefault="00CB457E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</w:tr>
      <w:tr w:rsidR="00267947" w:rsidRPr="00A66401" w14:paraId="63A77CD2" w14:textId="77777777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EAFA43" w14:textId="69E05C2F" w:rsidR="00267947" w:rsidRPr="00A66401" w:rsidRDefault="00267947" w:rsidP="002A26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</w:t>
            </w:r>
            <w:r w:rsidR="00AB3FC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ปี</w:t>
            </w:r>
            <w:r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 xml:space="preserve">สิ้นสุดวันที่ </w:t>
            </w:r>
            <w:r w:rsidR="002A26EC"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3</w:t>
            </w:r>
            <w:r w:rsidR="00AB3FC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>1</w:t>
            </w:r>
            <w:r w:rsidR="002A26EC" w:rsidRPr="00A6640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</w:t>
            </w:r>
            <w:r w:rsidR="00AB3FC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48FB19C" w14:textId="77777777" w:rsidR="00267947" w:rsidRPr="00A66401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79D7C4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FB551AA" w14:textId="77777777" w:rsidR="00267947" w:rsidRPr="00A66401" w:rsidRDefault="00CB457E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A0A9E22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54613ABE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117744D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6BD56950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5361CDE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37FE65C3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3592C01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9DFC217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7825CBBC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D05F444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center"/>
          </w:tcPr>
          <w:p w14:paraId="4878B00A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center"/>
          </w:tcPr>
          <w:p w14:paraId="59065995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2561</w:t>
            </w:r>
          </w:p>
        </w:tc>
      </w:tr>
      <w:tr w:rsidR="00CB457E" w:rsidRPr="00A66401" w14:paraId="2ABAD9D2" w14:textId="77777777" w:rsidTr="00134692">
        <w:trPr>
          <w:trHeight w:val="360"/>
          <w:tblHeader/>
        </w:trPr>
        <w:tc>
          <w:tcPr>
            <w:tcW w:w="358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B6C805F" w14:textId="77777777" w:rsidR="00CB457E" w:rsidRPr="00A66401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350" w:type="dxa"/>
            <w:gridSpan w:val="15"/>
            <w:tcBorders>
              <w:left w:val="nil"/>
              <w:bottom w:val="nil"/>
              <w:right w:val="nil"/>
            </w:tcBorders>
          </w:tcPr>
          <w:p w14:paraId="7C858E8E" w14:textId="77777777" w:rsidR="00CB457E" w:rsidRPr="00A66401" w:rsidRDefault="00CB457E" w:rsidP="00BB0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(</w:t>
            </w:r>
            <w:r w:rsidR="00FF1980" w:rsidRPr="00A6640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24"/>
                <w:szCs w:val="24"/>
                <w:cs/>
                <w:lang w:eastAsia="zh-CN"/>
              </w:rPr>
              <w:t>พัน</w:t>
            </w:r>
            <w:r w:rsidRPr="00A66401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  <w:lang w:eastAsia="zh-CN"/>
              </w:rPr>
              <w:t>บาท)</w:t>
            </w:r>
          </w:p>
        </w:tc>
      </w:tr>
      <w:tr w:rsidR="00267947" w:rsidRPr="00A66401" w14:paraId="292D4766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43070F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F72A602" w14:textId="0526DB5B" w:rsidR="00267947" w:rsidRPr="00A66401" w:rsidRDefault="00A94431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1,185,393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1C579995" w14:textId="77777777" w:rsidR="00267947" w:rsidRPr="00A66401" w:rsidRDefault="0026794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7ABB089" w14:textId="310D08EC" w:rsidR="00267947" w:rsidRPr="00A66401" w:rsidRDefault="00F114C7" w:rsidP="00C21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2,0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A05594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1FFF87D" w14:textId="124A4A01" w:rsidR="00267947" w:rsidRPr="00A66401" w:rsidRDefault="00A94431" w:rsidP="00A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48,613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ECB890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B714E65" w14:textId="09410D08" w:rsidR="00267947" w:rsidRPr="00A66401" w:rsidRDefault="00F114C7" w:rsidP="00157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12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9499D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EE9EC77" w14:textId="3E7C88F0" w:rsidR="00267947" w:rsidRPr="00A66401" w:rsidRDefault="00A94431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290,583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188AA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7484D046" w14:textId="15FF9ECB" w:rsidR="00267947" w:rsidRPr="00A66401" w:rsidRDefault="00F114C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201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70AA3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289FD6C6" w14:textId="459BD28D" w:rsidR="00267947" w:rsidRPr="00A66401" w:rsidRDefault="00A94431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1,524,589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F2F51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6F18B" w14:textId="17341822" w:rsidR="00267947" w:rsidRPr="00A66401" w:rsidRDefault="00F114C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2,266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845</w:t>
            </w:r>
          </w:p>
        </w:tc>
      </w:tr>
      <w:tr w:rsidR="00267947" w:rsidRPr="00A66401" w14:paraId="0F314ED9" w14:textId="77777777" w:rsidTr="00134692">
        <w:trPr>
          <w:trHeight w:val="39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8EF18" w14:textId="7D2AFFB6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กำไรขั้นต้น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939CB" w14:textId="6EB47955" w:rsidR="00267947" w:rsidRPr="00A66401" w:rsidRDefault="00A94431" w:rsidP="00A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252,</w:t>
            </w:r>
            <w:r w:rsidR="001F7F33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7D4B04EC" w14:textId="0BDBBB44" w:rsidR="00267947" w:rsidRPr="00A66401" w:rsidRDefault="00F114C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08CC51" w14:textId="0C52EDE7" w:rsidR="00267947" w:rsidRPr="00A66401" w:rsidRDefault="00F114C7" w:rsidP="00817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341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6931F8F" w14:textId="77777777" w:rsidR="00267947" w:rsidRPr="00A66401" w:rsidRDefault="00267947" w:rsidP="00267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2E8C83" w14:textId="69E1ADB5" w:rsidR="00267947" w:rsidRPr="00A66401" w:rsidRDefault="00A94431" w:rsidP="00A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8,589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15614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02AF6" w14:textId="66CF9CB2" w:rsidR="00267947" w:rsidRPr="00A66401" w:rsidRDefault="00F114C7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6,80</w:t>
            </w:r>
            <w:r w:rsidR="00CD6EA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CF635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E3D1A" w14:textId="08953C9F" w:rsidR="00267947" w:rsidRPr="00A66401" w:rsidRDefault="00A94431" w:rsidP="00A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67,77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ACCDC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F986" w14:textId="0EB23DC3" w:rsidR="00267947" w:rsidRPr="00A66401" w:rsidRDefault="00F114C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41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E6F36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FD22D1" w14:textId="1144C3B0" w:rsidR="00267947" w:rsidRPr="00A66401" w:rsidRDefault="00A94431" w:rsidP="00A94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</w:t>
            </w:r>
            <w:r w:rsidR="008B57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8,85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683F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04F4D5" w14:textId="186B0AD9" w:rsidR="00267947" w:rsidRPr="00A66401" w:rsidRDefault="00F114C7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389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41</w:t>
            </w:r>
            <w:r w:rsidR="007021E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</w:tr>
      <w:tr w:rsidR="00267947" w:rsidRPr="00A66401" w14:paraId="477F144C" w14:textId="77777777" w:rsidTr="00134692">
        <w:trPr>
          <w:trHeight w:val="50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A8889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4E854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C91C26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B7B6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519E8A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FFE88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892970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77AB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FB8DD5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CE59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7FC69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F168D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4EDFFB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39A05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6872A2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268E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267947" w:rsidRPr="00A66401" w14:paraId="36BC2C25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A9228" w14:textId="620C95E9" w:rsidR="00267947" w:rsidRPr="00A66401" w:rsidRDefault="00267947" w:rsidP="004C7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ค่าใช้จ่ายในการ</w:t>
            </w:r>
            <w:r w:rsidR="000D2F70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จัดจำหน่าย</w:t>
            </w:r>
            <w:r w:rsidRPr="00A6640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และบริหารและต้นทุนทางการเงินที่ไม่ได้ปันส่วน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5ED9B" w14:textId="77777777" w:rsidR="007051D0" w:rsidRPr="00A66401" w:rsidRDefault="007051D0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7954DC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95802" w14:textId="77777777" w:rsidR="00386993" w:rsidRPr="00A66401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7227A1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6742B3" w14:textId="77777777" w:rsidR="00386993" w:rsidRPr="00A66401" w:rsidRDefault="00386993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76A690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E0E4D7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B7CF9D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A4AD1F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927E76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0A6CFA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039342" w14:textId="77777777" w:rsidR="00267947" w:rsidRPr="00A66401" w:rsidRDefault="00267947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4F5AF" w14:textId="18FFE90C" w:rsidR="007051D0" w:rsidRPr="00A66401" w:rsidRDefault="00071EEB" w:rsidP="00071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="00A944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A944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338,</w:t>
            </w:r>
            <w:r w:rsidR="008B57A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A944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228F1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994BE" w14:textId="546FC36F" w:rsidR="007051D0" w:rsidRPr="00A66401" w:rsidRDefault="000767EE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F114C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360</w:t>
            </w:r>
            <w:r w:rsidR="00A76CF0"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Pr="00A6640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267947" w:rsidRPr="00A66401" w14:paraId="20A8BAD4" w14:textId="77777777" w:rsidTr="00134692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6493A" w14:textId="1269867D" w:rsidR="00267947" w:rsidRPr="00A66401" w:rsidRDefault="006814C5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64225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864F94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A7B0CA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60EED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74FE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F0EE12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E9CEE8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B34DC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BAF427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354C7E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C44CD3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C40655" w14:textId="77777777" w:rsidR="00267947" w:rsidRPr="00A66401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3AFE3" w14:textId="3920D64A" w:rsidR="00267947" w:rsidRPr="00A66401" w:rsidRDefault="00071EEB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</w:t>
            </w:r>
            <w:r w:rsidR="006814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84</w:t>
            </w:r>
            <w:r w:rsidR="00A944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,6</w:t>
            </w:r>
            <w:r w:rsidR="006814C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F7C78" w14:textId="77777777" w:rsidR="00267947" w:rsidRPr="00A66401" w:rsidRDefault="0026794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86DBBE" w14:textId="73BC196B" w:rsidR="00267947" w:rsidRPr="00A66401" w:rsidRDefault="006814C5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21,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371</w:t>
            </w:r>
          </w:p>
        </w:tc>
      </w:tr>
      <w:tr w:rsidR="00F114C7" w:rsidRPr="00A66401" w14:paraId="134344FD" w14:textId="77777777" w:rsidTr="00BF0405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B754" w14:textId="16BA5D87" w:rsidR="00F114C7" w:rsidRPr="00F114C7" w:rsidRDefault="00F114C7" w:rsidP="00F11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8" w:hanging="22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F114C7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ส่วนแบ่งขาดทุนจากเงินลงทุนในบริษัทร่วม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C2D3E7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483337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E186D8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ED958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E4ECC0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5B24E5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A31FF0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0CFD3F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5C4987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7DB2C1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3F99D7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D8D2A" w14:textId="77777777" w:rsidR="00F114C7" w:rsidRPr="00A66401" w:rsidRDefault="00F114C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1D9012" w14:textId="0AA55A83" w:rsidR="00F114C7" w:rsidRPr="00A66401" w:rsidRDefault="00071EEB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        </w:t>
            </w:r>
            <w:r w:rsidR="00A944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A9443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</w:t>
            </w:r>
            <w:r w:rsidR="00A94431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2D00A5" w14:textId="77777777" w:rsidR="00F114C7" w:rsidRPr="00A66401" w:rsidRDefault="00F114C7" w:rsidP="00CB45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7E8864" w14:textId="24CC569E" w:rsidR="00F114C7" w:rsidRDefault="00D2398B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   </w:t>
            </w:r>
            <w:r w:rsidR="00F114C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F114C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0D2F70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F114C7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267947" w:rsidRPr="00A66401" w14:paraId="5F6F327E" w14:textId="77777777" w:rsidTr="00391E4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3D3487" w14:textId="0DEAF536" w:rsidR="00267947" w:rsidRPr="006E0BCB" w:rsidRDefault="00F57BAC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6E0B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กำไร</w:t>
            </w:r>
            <w:r w:rsidR="00BF0405" w:rsidRPr="006E0BC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ก่อนภาษีเงินได้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4F668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DEC0B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952A01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793131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6113EC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460687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750897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D74E65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73263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84D490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DB4E8F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61B146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DA7E81" w14:textId="62D74C1F" w:rsidR="00267947" w:rsidRPr="006E0BCB" w:rsidRDefault="00BF0405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E0B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    74,808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33FDEB" w14:textId="77777777" w:rsidR="00267947" w:rsidRPr="006E0BCB" w:rsidRDefault="00267947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A0FF4D" w14:textId="65C84151" w:rsidR="00267947" w:rsidRPr="006E0BCB" w:rsidRDefault="00BF0405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E0B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 50,339</w:t>
            </w:r>
          </w:p>
        </w:tc>
      </w:tr>
      <w:tr w:rsidR="00C3077D" w:rsidRPr="00A66401" w14:paraId="7603ABA1" w14:textId="77777777" w:rsidTr="00391E4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F88B39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01D023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AC508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57030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DC8AF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78ED50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350D20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55028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20C59A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499231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7A4396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F868C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594D0D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1BEDBB4D" w14:textId="77777777" w:rsidR="00C3077D" w:rsidRPr="006E0BCB" w:rsidRDefault="00C3077D" w:rsidP="00FF7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A3728B5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01214FEB" w14:textId="77777777" w:rsidR="00C3077D" w:rsidRPr="006E0BCB" w:rsidRDefault="00C3077D" w:rsidP="006032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5D18" w:rsidRPr="00A66401" w14:paraId="3BD2EDFD" w14:textId="77777777" w:rsidTr="00EF5D18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D3F597" w14:textId="47A6D4BE" w:rsidR="00EF5D18" w:rsidRPr="00EF5D18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5D18">
              <w:rPr>
                <w:rFonts w:asciiTheme="majorBidi" w:eastAsia="Times New Roman" w:hAnsiTheme="majorBidi" w:hint="cs"/>
                <w:color w:val="000000"/>
                <w:sz w:val="24"/>
                <w:szCs w:val="24"/>
                <w:cs/>
                <w:lang w:eastAsia="zh-CN"/>
              </w:rPr>
              <w:t>เงินลงทุนในบริษัทร่วม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19A30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0518B4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916F34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64187A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0BBA18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EDFEB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1112DC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0D6F9E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7FD73D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712D02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D86424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869EAF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825EBE" w14:textId="3EC8EA7F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795739" w14:textId="77777777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E13E206" w14:textId="509958CE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2,818</w:t>
            </w:r>
          </w:p>
        </w:tc>
      </w:tr>
      <w:tr w:rsidR="00C3077D" w:rsidRPr="00A66401" w14:paraId="762C2D43" w14:textId="77777777" w:rsidTr="00C307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5D8DA" w14:textId="2DF9570F" w:rsidR="00C3077D" w:rsidRPr="00EF5D18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5D18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สินทรัพย์ส่วนงาน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CF552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BC0143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894334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E3EFE4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76DB0B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BDE6F9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52BE37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582311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609E9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F6F51B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25CEE6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F08F9" w14:textId="77777777" w:rsidR="00C3077D" w:rsidRPr="006E0BCB" w:rsidRDefault="00C3077D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881F5E" w14:textId="2CB1C5C7" w:rsidR="00C3077D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2858AD" w14:textId="77777777" w:rsidR="00C3077D" w:rsidRPr="00EF5D18" w:rsidRDefault="00C3077D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DEC4AE" w14:textId="50F03E86" w:rsidR="00C3077D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3,</w:t>
            </w:r>
            <w:r w:rsidR="005310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640</w:t>
            </w: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310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800</w:t>
            </w:r>
          </w:p>
        </w:tc>
      </w:tr>
      <w:tr w:rsidR="00EF5D18" w:rsidRPr="00A66401" w14:paraId="245E7F19" w14:textId="77777777" w:rsidTr="00C3077D">
        <w:trPr>
          <w:trHeight w:val="37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ED092" w14:textId="0B0BEA79" w:rsidR="00EF5D18" w:rsidRPr="00EF5D18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EF5D18">
              <w:rPr>
                <w:rFonts w:asciiTheme="majorBidi" w:eastAsia="Times New Roman" w:hAnsiTheme="majorBidi" w:cstheme="majorBidi" w:hint="cs"/>
                <w:color w:val="000000"/>
                <w:sz w:val="24"/>
                <w:szCs w:val="24"/>
                <w:cs/>
                <w:lang w:eastAsia="zh-CN"/>
              </w:rPr>
              <w:t>หนี้สินส่วนงาน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42D94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357DFB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2EB95D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9DA96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937001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CA317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498333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3AE6D6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B67923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1DB94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618886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BF224B" w14:textId="77777777" w:rsidR="00EF5D18" w:rsidRPr="006E0BCB" w:rsidRDefault="00EF5D18" w:rsidP="006C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937822" w14:textId="5E8E6D1E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2,293,605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746CE6" w14:textId="77777777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0825E0B" w14:textId="728ECBEC" w:rsidR="00EF5D18" w:rsidRPr="00EF5D18" w:rsidRDefault="00EF5D18" w:rsidP="00EF5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2,</w:t>
            </w:r>
            <w:r w:rsidR="005310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752</w:t>
            </w:r>
            <w:r w:rsidRPr="00EF5D1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53103A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056</w:t>
            </w:r>
          </w:p>
        </w:tc>
      </w:tr>
    </w:tbl>
    <w:p w14:paraId="54454E90" w14:textId="03880D3F" w:rsidR="001025CA" w:rsidRPr="001E2274" w:rsidRDefault="001025CA" w:rsidP="001E22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  <w:sectPr w:rsidR="001025CA" w:rsidRPr="001E2274" w:rsidSect="00A55436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1E3BF53" w14:textId="77777777" w:rsidR="00562CEB" w:rsidRPr="00A66401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szCs w:val="30"/>
        </w:rPr>
      </w:pPr>
      <w:r w:rsidRPr="00A66401">
        <w:rPr>
          <w:b/>
          <w:bCs/>
          <w:i/>
          <w:iCs/>
          <w:szCs w:val="30"/>
          <w:cs/>
        </w:rPr>
        <w:lastRenderedPageBreak/>
        <w:t>ส่วนงานภูมิศาสตร์</w:t>
      </w:r>
      <w:r w:rsidRPr="00A66401">
        <w:rPr>
          <w:b/>
          <w:bCs/>
          <w:i/>
          <w:iCs/>
          <w:szCs w:val="30"/>
        </w:rPr>
        <w:t xml:space="preserve"> </w:t>
      </w:r>
    </w:p>
    <w:p w14:paraId="192F7639" w14:textId="77777777" w:rsidR="00562CEB" w:rsidRPr="00BF2907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24"/>
          <w:szCs w:val="24"/>
        </w:rPr>
      </w:pPr>
    </w:p>
    <w:p w14:paraId="4CD71C7C" w14:textId="77777777" w:rsidR="00562CEB" w:rsidRPr="00A66401" w:rsidRDefault="00353CC7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และบริษัทมีส่วนงานภูมิศาสตร์ในประเทศและต่างประเทศจากการส่งออกโดยนำเสนอข้อมูลเกี่ยวกับการจำแนกส่วนงานภูมิศาสตร์สำหรับรายการรายได้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ตามสัญญาและ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จากการขายและการให้บริการที่มีมูลค่าเป็นสาระสำคัญ</w:t>
      </w:r>
      <w:r w:rsidRPr="00A66401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โดย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แบ่ง</w:t>
      </w:r>
      <w:r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ตามส่วนงานแยกตามที่ตั้งทางภูมิศาสตร์ของลูกค้า</w:t>
      </w:r>
      <w:r w:rsidR="0059269B" w:rsidRPr="00A66401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ได้ดังนี้</w:t>
      </w:r>
    </w:p>
    <w:p w14:paraId="736C9F3B" w14:textId="77777777" w:rsidR="0042601E" w:rsidRPr="00BF2907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4860"/>
        <w:gridCol w:w="1800"/>
        <w:gridCol w:w="380"/>
        <w:gridCol w:w="1600"/>
      </w:tblGrid>
      <w:tr w:rsidR="0042601E" w:rsidRPr="00A66401" w14:paraId="7CB0C5CA" w14:textId="77777777" w:rsidTr="006714E0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580A3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C4BDC4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42601E" w:rsidRPr="00A66401" w14:paraId="064B15BE" w14:textId="77777777" w:rsidTr="006714E0">
        <w:trPr>
          <w:cantSplit/>
          <w:trHeight w:val="47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0E26D" w14:textId="3268384C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="00D239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D2398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1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D2398B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B35C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C013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F8867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2601E" w:rsidRPr="00A66401" w14:paraId="2067DBEC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8DC855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4B2219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127B0" w:rsidRPr="00A66401" w14:paraId="69C2ED36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CA11C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6D87BD" w14:textId="35CF14DF" w:rsidR="009127B0" w:rsidRPr="00A66401" w:rsidRDefault="00D60C49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399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,9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FD2BF7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C4F16" w14:textId="61F2B1A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1,986,658</w:t>
            </w:r>
          </w:p>
        </w:tc>
      </w:tr>
      <w:tr w:rsidR="009127B0" w:rsidRPr="00A66401" w14:paraId="76987991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D6805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71D7" w14:textId="063A35B2" w:rsidR="009127B0" w:rsidRPr="00A66401" w:rsidRDefault="0049354F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26,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573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81FD8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2A7A09" w14:textId="72CC479F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27,936</w:t>
            </w:r>
          </w:p>
        </w:tc>
      </w:tr>
      <w:tr w:rsidR="009127B0" w:rsidRPr="00A66401" w14:paraId="334A7B08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328E0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407AB" w14:textId="7005FAE1" w:rsidR="009127B0" w:rsidRPr="00A66401" w:rsidRDefault="0049354F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</w:t>
            </w:r>
            <w:r w:rsidR="00853B4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 w:rsidR="00853B46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71359" w14:textId="77777777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E0A35" w14:textId="31C8ACBA" w:rsidR="009127B0" w:rsidRPr="00A66401" w:rsidRDefault="009127B0" w:rsidP="009127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55,745</w:t>
            </w:r>
          </w:p>
        </w:tc>
      </w:tr>
      <w:tr w:rsidR="0042601E" w:rsidRPr="00A66401" w14:paraId="59FD30E5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EAB5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ประเทศเวียดนาม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DC62" w14:textId="05059B81" w:rsidR="0042601E" w:rsidRPr="00A66401" w:rsidRDefault="0049354F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41,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438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662C8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881ED" w14:textId="1FF9AD74" w:rsidR="0042601E" w:rsidRPr="00A66401" w:rsidRDefault="008E5DD4" w:rsidP="002D7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1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824CF" w:rsidRPr="00A66401" w14:paraId="51EAC8AB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BD644B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ประเทศเกาหลี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D6158" w14:textId="0A0BCF54" w:rsidR="002824CF" w:rsidRPr="00A66401" w:rsidRDefault="0049354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</w:t>
            </w:r>
            <w:r w:rsidR="00114A6C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784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4D79" w14:textId="77777777" w:rsidR="002824CF" w:rsidRPr="00A66401" w:rsidRDefault="002824CF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45195D" w14:textId="201C026D" w:rsidR="002824CF" w:rsidRPr="00A66401" w:rsidRDefault="009127B0" w:rsidP="00282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32,044</w:t>
            </w:r>
          </w:p>
        </w:tc>
      </w:tr>
      <w:tr w:rsidR="0042601E" w:rsidRPr="00A66401" w14:paraId="3DACBFBB" w14:textId="77777777" w:rsidTr="006714E0">
        <w:trPr>
          <w:cantSplit/>
          <w:trHeight w:val="43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9AC30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ประเทศสิงคโปร์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5F95F6" w14:textId="214140F0" w:rsidR="0042601E" w:rsidRPr="00A66401" w:rsidRDefault="0049354F" w:rsidP="008E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8E71F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74130" w14:textId="1C1F92BE" w:rsidR="0042601E" w:rsidRPr="00A66401" w:rsidRDefault="009127B0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77</w:t>
            </w:r>
            <w:r w:rsidR="003E4F6B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637</w:t>
            </w:r>
          </w:p>
        </w:tc>
      </w:tr>
      <w:tr w:rsidR="0042601E" w:rsidRPr="00A66401" w14:paraId="3EB11307" w14:textId="77777777" w:rsidTr="006714E0">
        <w:trPr>
          <w:cantSplit/>
          <w:trHeight w:val="44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DE7C6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0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75918CB7" w14:textId="5B2EB732" w:rsidR="0042601E" w:rsidRPr="00A66401" w:rsidRDefault="00114A6C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21</w:t>
            </w:r>
            <w:r w:rsidR="0049354F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</w:t>
            </w:r>
            <w:r w:rsidR="00310455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036FF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</w:tcPr>
          <w:p w14:paraId="2DDAD1D8" w14:textId="011CFCD4" w:rsidR="0042601E" w:rsidRPr="00A66401" w:rsidRDefault="009127B0" w:rsidP="00732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86,825</w:t>
            </w:r>
          </w:p>
        </w:tc>
      </w:tr>
      <w:tr w:rsidR="0042601E" w:rsidRPr="00A66401" w14:paraId="67FBBDF8" w14:textId="77777777" w:rsidTr="006714E0">
        <w:trPr>
          <w:cantSplit/>
          <w:trHeight w:val="4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3B8EE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Chars="100" w:firstLine="301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D4A3D95" w14:textId="011C636F" w:rsidR="0042601E" w:rsidRPr="00A66401" w:rsidRDefault="00D60C49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1,524,5</w:t>
            </w:r>
            <w:r w:rsidR="00310455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93CAB" w14:textId="77777777" w:rsidR="0042601E" w:rsidRPr="00A66401" w:rsidRDefault="0042601E" w:rsidP="00584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D094728" w14:textId="61689952" w:rsidR="0042601E" w:rsidRPr="00A66401" w:rsidRDefault="009127B0" w:rsidP="00772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2,266</w:t>
            </w:r>
            <w:r w:rsidR="00772884"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8</w:t>
            </w:r>
            <w:r w:rsidR="00772884"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4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</w:tr>
    </w:tbl>
    <w:p w14:paraId="3FB3B76C" w14:textId="1B904BC2" w:rsidR="0042601E" w:rsidRDefault="0042601E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09B70B40" w14:textId="7F738068" w:rsidR="006714E0" w:rsidRPr="006714E0" w:rsidRDefault="006714E0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6714E0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สินทรัพย์</w:t>
      </w: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ไม่หมุนเวียนที่ใช้ในการดำเนินงานทั้งหมดอยู่ในประเทศไทย</w:t>
      </w:r>
    </w:p>
    <w:p w14:paraId="3A565345" w14:textId="77777777" w:rsidR="006714E0" w:rsidRPr="00BF2907" w:rsidRDefault="006714E0" w:rsidP="00134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24"/>
          <w:szCs w:val="24"/>
          <w:lang w:eastAsia="th-TH"/>
        </w:rPr>
      </w:pPr>
    </w:p>
    <w:p w14:paraId="5CA18BFE" w14:textId="3628E902" w:rsidR="00D97882" w:rsidRDefault="00D97882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5A7FBFA7" w14:textId="71E83FE8" w:rsidR="00D97882" w:rsidRDefault="00D97882" w:rsidP="00D9788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293" w:type="dxa"/>
        <w:tblInd w:w="468" w:type="dxa"/>
        <w:tblLook w:val="01E0" w:firstRow="1" w:lastRow="1" w:firstColumn="1" w:lastColumn="1" w:noHBand="0" w:noVBand="0"/>
      </w:tblPr>
      <w:tblGrid>
        <w:gridCol w:w="3769"/>
        <w:gridCol w:w="852"/>
        <w:gridCol w:w="931"/>
        <w:gridCol w:w="233"/>
        <w:gridCol w:w="962"/>
        <w:gridCol w:w="261"/>
        <w:gridCol w:w="1008"/>
        <w:gridCol w:w="261"/>
        <w:gridCol w:w="1016"/>
      </w:tblGrid>
      <w:tr w:rsidR="00D97882" w:rsidRPr="00623946" w14:paraId="2D6BC97B" w14:textId="77777777" w:rsidTr="007E570A">
        <w:tc>
          <w:tcPr>
            <w:tcW w:w="3769" w:type="dxa"/>
            <w:shd w:val="clear" w:color="auto" w:fill="auto"/>
          </w:tcPr>
          <w:p w14:paraId="29074B04" w14:textId="25AB8E5B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852" w:type="dxa"/>
          </w:tcPr>
          <w:p w14:paraId="17D5A15C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126" w:type="dxa"/>
            <w:gridSpan w:val="3"/>
          </w:tcPr>
          <w:p w14:paraId="799C1624" w14:textId="26A5206E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40A6D78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85" w:type="dxa"/>
            <w:gridSpan w:val="3"/>
          </w:tcPr>
          <w:p w14:paraId="4F168150" w14:textId="342723A1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882" w:rsidRPr="00623946" w14:paraId="45807B5A" w14:textId="77777777" w:rsidTr="007E570A">
        <w:tc>
          <w:tcPr>
            <w:tcW w:w="3769" w:type="dxa"/>
          </w:tcPr>
          <w:p w14:paraId="1B1D5159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4EC678C1" w14:textId="1A47DB67" w:rsidR="00D97882" w:rsidRPr="00623946" w:rsidRDefault="006F30E7" w:rsidP="00D97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 w:hanging="1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31" w:type="dxa"/>
            <w:shd w:val="clear" w:color="auto" w:fill="auto"/>
            <w:vAlign w:val="center"/>
          </w:tcPr>
          <w:p w14:paraId="2F137183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3" w:type="dxa"/>
            <w:shd w:val="clear" w:color="auto" w:fill="auto"/>
            <w:vAlign w:val="center"/>
          </w:tcPr>
          <w:p w14:paraId="17F66990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2" w:type="dxa"/>
            <w:shd w:val="clear" w:color="auto" w:fill="auto"/>
            <w:vAlign w:val="center"/>
          </w:tcPr>
          <w:p w14:paraId="633C6AEA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shd w:val="clear" w:color="auto" w:fill="auto"/>
          </w:tcPr>
          <w:p w14:paraId="1FDE764A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46CC236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4B63567A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6" w:type="dxa"/>
            <w:shd w:val="clear" w:color="auto" w:fill="auto"/>
            <w:vAlign w:val="center"/>
          </w:tcPr>
          <w:p w14:paraId="3CF95D63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97882" w:rsidRPr="00623946" w14:paraId="40F14B4B" w14:textId="77777777" w:rsidTr="007E570A">
        <w:tc>
          <w:tcPr>
            <w:tcW w:w="3769" w:type="dxa"/>
          </w:tcPr>
          <w:p w14:paraId="6D09041C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2" w:type="dxa"/>
          </w:tcPr>
          <w:p w14:paraId="0DEF8CE7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72" w:type="dxa"/>
            <w:gridSpan w:val="7"/>
          </w:tcPr>
          <w:p w14:paraId="39FD2E98" w14:textId="39BEFEE9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7882" w:rsidRPr="00623946" w14:paraId="6DE9CDF4" w14:textId="77777777" w:rsidTr="007E570A">
        <w:tc>
          <w:tcPr>
            <w:tcW w:w="3769" w:type="dxa"/>
          </w:tcPr>
          <w:p w14:paraId="03E2606E" w14:textId="77777777" w:rsidR="00D97882" w:rsidRPr="00623946" w:rsidRDefault="00D9788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852" w:type="dxa"/>
          </w:tcPr>
          <w:p w14:paraId="1E9A09D2" w14:textId="77777777" w:rsidR="00D97882" w:rsidRPr="00623946" w:rsidRDefault="00D9788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16777710" w14:textId="7A99310E" w:rsidR="00D97882" w:rsidRPr="009704DC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C2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BC23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508</w:t>
            </w:r>
          </w:p>
        </w:tc>
        <w:tc>
          <w:tcPr>
            <w:tcW w:w="233" w:type="dxa"/>
          </w:tcPr>
          <w:p w14:paraId="001F5604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4D338994" w14:textId="751E0B15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731</w:t>
            </w:r>
          </w:p>
        </w:tc>
        <w:tc>
          <w:tcPr>
            <w:tcW w:w="261" w:type="dxa"/>
          </w:tcPr>
          <w:p w14:paraId="4D31E076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0D7CF419" w14:textId="028DC385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0DAD25C6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468EC35E" w14:textId="40B21DF3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</w:tr>
      <w:tr w:rsidR="00D97882" w:rsidRPr="00623946" w14:paraId="30A44AFA" w14:textId="77777777" w:rsidTr="007E570A">
        <w:tc>
          <w:tcPr>
            <w:tcW w:w="3769" w:type="dxa"/>
          </w:tcPr>
          <w:p w14:paraId="3D8EFD8E" w14:textId="77777777" w:rsidR="00D97882" w:rsidRPr="00623946" w:rsidRDefault="00D9788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52" w:type="dxa"/>
            <w:vAlign w:val="bottom"/>
          </w:tcPr>
          <w:p w14:paraId="31A20A6D" w14:textId="38816DDA" w:rsidR="00D97882" w:rsidRPr="00623946" w:rsidRDefault="006F30E7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931" w:type="dxa"/>
          </w:tcPr>
          <w:p w14:paraId="3076C945" w14:textId="36959B3A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3BD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3BD2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3" w:type="dxa"/>
          </w:tcPr>
          <w:p w14:paraId="58143574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</w:tcPr>
          <w:p w14:paraId="1A5397BB" w14:textId="175AB717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5,544</w:t>
            </w:r>
          </w:p>
        </w:tc>
        <w:tc>
          <w:tcPr>
            <w:tcW w:w="261" w:type="dxa"/>
          </w:tcPr>
          <w:p w14:paraId="13F0ACB0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31DA7EB" w14:textId="682455E3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3BD2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3BD2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1" w:type="dxa"/>
          </w:tcPr>
          <w:p w14:paraId="73BF9CE3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14:paraId="18F2AB5A" w14:textId="25FD814B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5,285</w:t>
            </w:r>
          </w:p>
        </w:tc>
      </w:tr>
      <w:tr w:rsidR="00D97882" w:rsidRPr="00623946" w14:paraId="2A130F8B" w14:textId="77777777" w:rsidTr="007E570A">
        <w:tc>
          <w:tcPr>
            <w:tcW w:w="3769" w:type="dxa"/>
          </w:tcPr>
          <w:p w14:paraId="29DD23E6" w14:textId="05A95B96" w:rsidR="00D97882" w:rsidRPr="00623946" w:rsidRDefault="002163B3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852" w:type="dxa"/>
          </w:tcPr>
          <w:p w14:paraId="23B7088C" w14:textId="77777777" w:rsidR="00D97882" w:rsidRPr="00623946" w:rsidRDefault="00D9788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</w:tcPr>
          <w:p w14:paraId="3FCF9C1B" w14:textId="7D2E6F1A" w:rsidR="00D97882" w:rsidRPr="00623946" w:rsidRDefault="002163B3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970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33" w:type="dxa"/>
          </w:tcPr>
          <w:p w14:paraId="1AA488F5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</w:tcPr>
          <w:p w14:paraId="3526EDFB" w14:textId="5D4857A8" w:rsidR="00D97882" w:rsidRPr="00623946" w:rsidRDefault="0091549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9,172</w:t>
            </w:r>
          </w:p>
        </w:tc>
        <w:tc>
          <w:tcPr>
            <w:tcW w:w="261" w:type="dxa"/>
          </w:tcPr>
          <w:p w14:paraId="31847AE5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426B6C52" w14:textId="54217127" w:rsidR="00D97882" w:rsidRPr="00623946" w:rsidRDefault="0091549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70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  <w:tc>
          <w:tcPr>
            <w:tcW w:w="261" w:type="dxa"/>
          </w:tcPr>
          <w:p w14:paraId="2E276A6B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</w:tcPr>
          <w:p w14:paraId="392A628A" w14:textId="29C247D5" w:rsidR="00D97882" w:rsidRPr="00623946" w:rsidRDefault="0091549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0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</w:tr>
      <w:tr w:rsidR="00D97882" w:rsidRPr="00623946" w14:paraId="761E1360" w14:textId="77777777" w:rsidTr="007E570A">
        <w:tc>
          <w:tcPr>
            <w:tcW w:w="3769" w:type="dxa"/>
          </w:tcPr>
          <w:p w14:paraId="187F732A" w14:textId="6A2B00AA" w:rsidR="00D97882" w:rsidRPr="00623946" w:rsidRDefault="00D97882" w:rsidP="007E570A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52" w:type="dxa"/>
          </w:tcPr>
          <w:p w14:paraId="6C71BE8A" w14:textId="77777777" w:rsidR="00D97882" w:rsidRPr="00623946" w:rsidRDefault="00D9788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</w:tcPr>
          <w:p w14:paraId="62A79B62" w14:textId="6396D2B8" w:rsidR="00D97882" w:rsidRPr="00623946" w:rsidRDefault="00CC526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A1B2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  <w:tc>
          <w:tcPr>
            <w:tcW w:w="233" w:type="dxa"/>
          </w:tcPr>
          <w:p w14:paraId="5300E421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14:paraId="643CA48C" w14:textId="6C5351B1" w:rsidR="00D97882" w:rsidRPr="00623946" w:rsidRDefault="001A1B2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569</w:t>
            </w:r>
          </w:p>
        </w:tc>
        <w:tc>
          <w:tcPr>
            <w:tcW w:w="261" w:type="dxa"/>
          </w:tcPr>
          <w:p w14:paraId="0581718B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1ED9D70" w14:textId="6CF73674" w:rsidR="00D97882" w:rsidRPr="00623946" w:rsidRDefault="00CC526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1A1B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61" w:type="dxa"/>
          </w:tcPr>
          <w:p w14:paraId="23BDB784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40361706" w14:textId="0098FB13" w:rsidR="00D97882" w:rsidRPr="00623946" w:rsidRDefault="001A1B2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704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D97882" w:rsidRPr="00623946" w14:paraId="2D34552F" w14:textId="77777777" w:rsidTr="007E570A">
        <w:tc>
          <w:tcPr>
            <w:tcW w:w="3769" w:type="dxa"/>
          </w:tcPr>
          <w:p w14:paraId="7ADA2DAD" w14:textId="77777777" w:rsidR="00D97882" w:rsidRPr="00623946" w:rsidRDefault="00D97882" w:rsidP="007E570A">
            <w:pPr>
              <w:tabs>
                <w:tab w:val="clear" w:pos="227"/>
              </w:tabs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2" w:type="dxa"/>
          </w:tcPr>
          <w:p w14:paraId="1F1743F4" w14:textId="6D01CFEE" w:rsidR="00D97882" w:rsidRPr="00102F25" w:rsidRDefault="00D97882" w:rsidP="00102F2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</w:tcPr>
          <w:p w14:paraId="5A96B617" w14:textId="12F528E8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3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,6</w:t>
            </w:r>
            <w:r w:rsidR="006B3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33" w:type="dxa"/>
          </w:tcPr>
          <w:p w14:paraId="62D47103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14:paraId="0B006612" w14:textId="0C04D821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915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61" w:type="dxa"/>
          </w:tcPr>
          <w:p w14:paraId="29587C2F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42A0E107" w14:textId="4178173E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6B3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B3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</w:t>
            </w:r>
          </w:p>
        </w:tc>
        <w:tc>
          <w:tcPr>
            <w:tcW w:w="261" w:type="dxa"/>
          </w:tcPr>
          <w:p w14:paraId="30E5AE19" w14:textId="77777777" w:rsidR="00D97882" w:rsidRPr="00623946" w:rsidRDefault="00D9788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7654C5C7" w14:textId="7BA4BA2A" w:rsidR="00D97882" w:rsidRPr="00623946" w:rsidRDefault="009704DC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915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154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663</w:t>
            </w:r>
          </w:p>
        </w:tc>
      </w:tr>
    </w:tbl>
    <w:p w14:paraId="0260D437" w14:textId="576D79DB" w:rsidR="009704DC" w:rsidRDefault="009704DC" w:rsidP="009704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DE89EC0" w14:textId="003CE306" w:rsidR="00982740" w:rsidRDefault="009827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ADE0198" w14:textId="671B6E98" w:rsidR="009704DC" w:rsidRPr="00982740" w:rsidRDefault="00982740" w:rsidP="009704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  <w:r w:rsidRPr="00982740">
        <w:rPr>
          <w:rFonts w:ascii="Angsana New" w:hAnsi="Angsana New" w:hint="cs"/>
          <w:i/>
          <w:iCs/>
          <w:sz w:val="30"/>
          <w:szCs w:val="30"/>
          <w:cs/>
        </w:rPr>
        <w:lastRenderedPageBreak/>
        <w:t>โครงการสมทบเงินที่กำหนดไว้</w:t>
      </w:r>
    </w:p>
    <w:p w14:paraId="208A9325" w14:textId="226EAEBD" w:rsidR="00982740" w:rsidRPr="009C526C" w:rsidRDefault="00982740" w:rsidP="009704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  <w:lang w:val="th-TH"/>
        </w:rPr>
      </w:pPr>
    </w:p>
    <w:p w14:paraId="0B324342" w14:textId="60BFEDD9" w:rsidR="00982740" w:rsidRPr="00982740" w:rsidRDefault="00982740" w:rsidP="008A423E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C526C">
        <w:rPr>
          <w:rFonts w:ascii="Angsana New" w:hAnsi="Angsana New" w:hint="cs"/>
          <w:spacing w:val="-4"/>
          <w:sz w:val="30"/>
          <w:szCs w:val="30"/>
          <w:cs/>
          <w:lang w:val="th-TH"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</w:t>
      </w:r>
      <w:r w:rsidRPr="00982740">
        <w:rPr>
          <w:rFonts w:ascii="Angsana New" w:hAnsi="Angsana New" w:hint="cs"/>
          <w:sz w:val="30"/>
          <w:szCs w:val="30"/>
          <w:cs/>
          <w:lang w:val="th-TH"/>
        </w:rPr>
        <w:t>เป็นสมาชิกของกองทุน</w:t>
      </w:r>
      <w:r w:rsidRPr="0098274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0DA" w:rsidRPr="009620DA">
        <w:rPr>
          <w:rFonts w:ascii="Angsana New" w:hAnsi="Angsana New" w:hint="cs"/>
          <w:sz w:val="30"/>
          <w:szCs w:val="30"/>
          <w:cs/>
          <w:lang w:val="th-TH"/>
        </w:rPr>
        <w:t>โดยพนักงานจ่ายเงินสะสมในอัตราร้อยละ</w:t>
      </w:r>
      <w:r w:rsidR="009620DA" w:rsidRPr="009620D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C526C">
        <w:rPr>
          <w:rFonts w:ascii="Angsana New" w:hAnsi="Angsana New"/>
          <w:sz w:val="30"/>
          <w:szCs w:val="30"/>
        </w:rPr>
        <w:t>2</w:t>
      </w:r>
      <w:r w:rsidR="009620DA" w:rsidRPr="009620DA">
        <w:rPr>
          <w:rFonts w:ascii="Angsana New" w:hAnsi="Angsana New"/>
          <w:sz w:val="30"/>
          <w:szCs w:val="30"/>
          <w:lang w:val="th-TH"/>
        </w:rPr>
        <w:t xml:space="preserve"> </w:t>
      </w:r>
      <w:r w:rsidR="009620DA" w:rsidRPr="009620DA">
        <w:rPr>
          <w:rFonts w:ascii="Angsana New" w:hAnsi="Angsana New" w:hint="cs"/>
          <w:sz w:val="30"/>
          <w:szCs w:val="30"/>
          <w:cs/>
          <w:lang w:val="th-TH"/>
        </w:rPr>
        <w:t>ของเงินเดือนทุกเดือน</w:t>
      </w:r>
      <w:r w:rsidR="009620DA" w:rsidRPr="009620D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620DA" w:rsidRPr="009620DA">
        <w:rPr>
          <w:rFonts w:ascii="Angsana New" w:hAnsi="Angsana New" w:hint="cs"/>
          <w:sz w:val="30"/>
          <w:szCs w:val="30"/>
          <w:cs/>
          <w:lang w:val="th-TH"/>
        </w:rPr>
        <w:t>และกลุ่มบริษัทจ่ายสมทบในอัตราร้อยละ</w:t>
      </w:r>
      <w:r w:rsidR="009620DA" w:rsidRPr="009620DA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9C526C">
        <w:rPr>
          <w:rFonts w:ascii="Angsana New" w:hAnsi="Angsana New" w:hint="cs"/>
          <w:sz w:val="30"/>
          <w:szCs w:val="30"/>
          <w:cs/>
          <w:lang w:val="th-TH"/>
        </w:rPr>
        <w:t xml:space="preserve">2 </w:t>
      </w:r>
      <w:r w:rsidR="009620DA" w:rsidRPr="009620DA">
        <w:rPr>
          <w:rFonts w:ascii="Angsana New" w:hAnsi="Angsana New" w:hint="cs"/>
          <w:sz w:val="30"/>
          <w:szCs w:val="30"/>
          <w:cs/>
          <w:lang w:val="th-TH"/>
        </w:rPr>
        <w:t>ของเงินเดือนของพนักงานทุกเดือน</w:t>
      </w:r>
      <w:r w:rsidR="009C526C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82740">
        <w:rPr>
          <w:rFonts w:ascii="Angsana New" w:hAnsi="Angsana New" w:hint="cs"/>
          <w:sz w:val="30"/>
          <w:szCs w:val="30"/>
          <w:cs/>
          <w:lang w:val="th-TH"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D9D1B2" w14:textId="77777777" w:rsidR="00982740" w:rsidRPr="009C526C" w:rsidRDefault="00982740" w:rsidP="009704DC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3E75D04B" w14:textId="32E1254D" w:rsidR="00C22863" w:rsidRDefault="00C22863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ค่าใช้จ่ายตามลักษณะ</w:t>
      </w:r>
    </w:p>
    <w:p w14:paraId="751ED3BA" w14:textId="77777777" w:rsidR="00C22863" w:rsidRPr="009C526C" w:rsidRDefault="00C22863" w:rsidP="00C2286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963"/>
        <w:gridCol w:w="990"/>
        <w:gridCol w:w="236"/>
        <w:gridCol w:w="1042"/>
        <w:gridCol w:w="251"/>
        <w:gridCol w:w="1000"/>
        <w:gridCol w:w="251"/>
        <w:gridCol w:w="1099"/>
      </w:tblGrid>
      <w:tr w:rsidR="00C22863" w:rsidRPr="00623946" w14:paraId="761F5673" w14:textId="77777777" w:rsidTr="00425875">
        <w:trPr>
          <w:tblHeader/>
        </w:trPr>
        <w:tc>
          <w:tcPr>
            <w:tcW w:w="3528" w:type="dxa"/>
            <w:shd w:val="clear" w:color="auto" w:fill="FFFFFF"/>
          </w:tcPr>
          <w:p w14:paraId="3AAD8FC4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63" w:type="dxa"/>
            <w:shd w:val="clear" w:color="auto" w:fill="FFFFFF"/>
          </w:tcPr>
          <w:p w14:paraId="2F711C29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shd w:val="clear" w:color="auto" w:fill="FFFFFF"/>
          </w:tcPr>
          <w:p w14:paraId="21520F16" w14:textId="5DCBF54A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64198FB0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50" w:type="dxa"/>
            <w:gridSpan w:val="3"/>
            <w:shd w:val="clear" w:color="auto" w:fill="FFFFFF"/>
          </w:tcPr>
          <w:p w14:paraId="43AA44D4" w14:textId="47F4E8DC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863" w:rsidRPr="00623946" w14:paraId="4AAE23DC" w14:textId="77777777" w:rsidTr="00DF776F">
        <w:trPr>
          <w:tblHeader/>
        </w:trPr>
        <w:tc>
          <w:tcPr>
            <w:tcW w:w="3528" w:type="dxa"/>
            <w:shd w:val="clear" w:color="auto" w:fill="FFFFFF"/>
          </w:tcPr>
          <w:p w14:paraId="2B446706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/>
          </w:tcPr>
          <w:p w14:paraId="7A3124B9" w14:textId="07E4C26D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shd w:val="clear" w:color="auto" w:fill="FFFFFF"/>
            <w:vAlign w:val="center"/>
          </w:tcPr>
          <w:p w14:paraId="4A5ABB5A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15D24623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FFFFFF"/>
            <w:vAlign w:val="center"/>
          </w:tcPr>
          <w:p w14:paraId="3ED9696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</w:tcPr>
          <w:p w14:paraId="35AD9991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FFFFFF"/>
            <w:vAlign w:val="center"/>
          </w:tcPr>
          <w:p w14:paraId="5FE920E5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6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0D9FED80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FFFFFF"/>
            <w:vAlign w:val="center"/>
          </w:tcPr>
          <w:p w14:paraId="4B670816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C22863" w:rsidRPr="00623946" w14:paraId="59D5A313" w14:textId="77777777" w:rsidTr="00425875">
        <w:trPr>
          <w:tblHeader/>
        </w:trPr>
        <w:tc>
          <w:tcPr>
            <w:tcW w:w="3528" w:type="dxa"/>
          </w:tcPr>
          <w:p w14:paraId="15A2900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63" w:type="dxa"/>
          </w:tcPr>
          <w:p w14:paraId="187C45F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9" w:type="dxa"/>
            <w:gridSpan w:val="7"/>
          </w:tcPr>
          <w:p w14:paraId="7295045F" w14:textId="0420F780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2863" w:rsidRPr="00623946" w14:paraId="6A579EFF" w14:textId="77777777" w:rsidTr="00DF776F">
        <w:tc>
          <w:tcPr>
            <w:tcW w:w="3528" w:type="dxa"/>
          </w:tcPr>
          <w:p w14:paraId="73DE05C3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963" w:type="dxa"/>
          </w:tcPr>
          <w:p w14:paraId="278FFF54" w14:textId="77777777" w:rsidR="00C22863" w:rsidRPr="00623946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12AF32A2" w14:textId="77777777" w:rsidR="00C22863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366825" w14:textId="6FD2488E" w:rsidR="00CF316A" w:rsidRPr="00CF316A" w:rsidRDefault="003E009E" w:rsidP="003E009E">
            <w:pPr>
              <w:pStyle w:val="acctfourfigures"/>
              <w:tabs>
                <w:tab w:val="clear" w:pos="765"/>
              </w:tabs>
              <w:spacing w:line="240" w:lineRule="atLeast"/>
              <w:ind w:left="-18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377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3377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284,796</w:t>
            </w:r>
            <w:r w:rsidR="0033774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74638D2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50EF9575" w14:textId="77777777" w:rsidR="00C22863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6FF591" w14:textId="7AEC6C01" w:rsidR="00A42DA2" w:rsidRPr="00623946" w:rsidRDefault="00A42DA2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51" w:type="dxa"/>
          </w:tcPr>
          <w:p w14:paraId="4C2C9D4F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10D00D2B" w14:textId="77777777" w:rsidR="00C22863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524A03" w14:textId="771623F8" w:rsidR="002E2A3E" w:rsidRPr="00623946" w:rsidRDefault="00DF776F" w:rsidP="00DF776F">
            <w:pPr>
              <w:pStyle w:val="acctfourfigures"/>
              <w:tabs>
                <w:tab w:val="clear" w:pos="765"/>
              </w:tabs>
              <w:spacing w:line="240" w:lineRule="atLeast"/>
              <w:ind w:left="-18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286,637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51" w:type="dxa"/>
          </w:tcPr>
          <w:p w14:paraId="58EE462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484DF890" w14:textId="77777777" w:rsidR="00C22863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5635B8" w14:textId="47543A2D" w:rsidR="002E2A3E" w:rsidRPr="00623946" w:rsidRDefault="002E2A3E" w:rsidP="00062E1B">
            <w:pPr>
              <w:pStyle w:val="acctfourfigures"/>
              <w:tabs>
                <w:tab w:val="clear" w:pos="765"/>
              </w:tabs>
              <w:spacing w:line="240" w:lineRule="atLeast"/>
              <w:ind w:left="-18" w:right="-4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22863" w:rsidRPr="00623946" w14:paraId="6A0E7F68" w14:textId="77777777" w:rsidTr="00DF776F">
        <w:tc>
          <w:tcPr>
            <w:tcW w:w="3528" w:type="dxa"/>
          </w:tcPr>
          <w:p w14:paraId="3E7B7D9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963" w:type="dxa"/>
          </w:tcPr>
          <w:p w14:paraId="228E0BB5" w14:textId="77777777" w:rsidR="00C22863" w:rsidRPr="00623946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3F047" w14:textId="68DD4848" w:rsidR="00C22863" w:rsidRPr="00623946" w:rsidRDefault="003E009E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1,223,877</w:t>
            </w:r>
          </w:p>
        </w:tc>
        <w:tc>
          <w:tcPr>
            <w:tcW w:w="236" w:type="dxa"/>
          </w:tcPr>
          <w:p w14:paraId="1B059F40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41BB0A5B" w14:textId="57067EB6" w:rsidR="00C22863" w:rsidRPr="00623946" w:rsidRDefault="00A42DA2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1,567,929</w:t>
            </w:r>
          </w:p>
        </w:tc>
        <w:tc>
          <w:tcPr>
            <w:tcW w:w="251" w:type="dxa"/>
          </w:tcPr>
          <w:p w14:paraId="3F891010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083A08D6" w14:textId="1D064FFA" w:rsidR="00C22863" w:rsidRPr="00623946" w:rsidRDefault="00BC09BA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1,172,312</w:t>
            </w:r>
          </w:p>
        </w:tc>
        <w:tc>
          <w:tcPr>
            <w:tcW w:w="251" w:type="dxa"/>
          </w:tcPr>
          <w:p w14:paraId="3571B71C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68A7DF1" w14:textId="4D4B8ABA" w:rsidR="00C22863" w:rsidRPr="00623946" w:rsidRDefault="002E2A3E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1,556,454</w:t>
            </w:r>
          </w:p>
        </w:tc>
      </w:tr>
      <w:tr w:rsidR="00C22863" w:rsidRPr="00623946" w14:paraId="7289936D" w14:textId="77777777" w:rsidTr="00DF776F">
        <w:tc>
          <w:tcPr>
            <w:tcW w:w="3528" w:type="dxa"/>
          </w:tcPr>
          <w:p w14:paraId="78836EFF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ค่าใช้จ่ายผลประโยชน์ตอบแทนพนักงาน</w:t>
            </w:r>
          </w:p>
        </w:tc>
        <w:tc>
          <w:tcPr>
            <w:tcW w:w="963" w:type="dxa"/>
          </w:tcPr>
          <w:p w14:paraId="65462CC3" w14:textId="4FB96FA3" w:rsidR="00C22863" w:rsidRPr="00623946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34" w:right="-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5030260E" w14:textId="3288B093" w:rsidR="00C22863" w:rsidRPr="0068770B" w:rsidRDefault="00425875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="00AD3B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,6</w:t>
            </w:r>
            <w:r w:rsidR="00AD3B7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236" w:type="dxa"/>
          </w:tcPr>
          <w:p w14:paraId="6230D288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06099762" w14:textId="2FF07CCF" w:rsidR="00C22863" w:rsidRPr="00623946" w:rsidRDefault="00425875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245,016</w:t>
            </w:r>
          </w:p>
        </w:tc>
        <w:tc>
          <w:tcPr>
            <w:tcW w:w="251" w:type="dxa"/>
          </w:tcPr>
          <w:p w14:paraId="39013443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7E3EC7E0" w14:textId="7D4FCF63" w:rsidR="00C22863" w:rsidRPr="00623946" w:rsidRDefault="00425875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251" w:type="dxa"/>
          </w:tcPr>
          <w:p w14:paraId="4986DEE6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56220794" w14:textId="19402DB7" w:rsidR="00C22863" w:rsidRPr="009B534E" w:rsidRDefault="009B534E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230,663</w:t>
            </w:r>
          </w:p>
        </w:tc>
      </w:tr>
      <w:tr w:rsidR="00C22863" w:rsidRPr="00623946" w14:paraId="0DD34648" w14:textId="77777777" w:rsidTr="00DF776F">
        <w:tc>
          <w:tcPr>
            <w:tcW w:w="3528" w:type="dxa"/>
          </w:tcPr>
          <w:p w14:paraId="22E9B48F" w14:textId="50CF151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</w:t>
            </w:r>
            <w:r w:rsidR="005A637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63" w:type="dxa"/>
          </w:tcPr>
          <w:p w14:paraId="7AC0A471" w14:textId="17FCB302" w:rsidR="00C22863" w:rsidRPr="00623946" w:rsidRDefault="00C22863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56" w:right="-26" w:firstLine="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</w:tcPr>
          <w:p w14:paraId="4B7182BA" w14:textId="15355E2A" w:rsidR="00C22863" w:rsidRPr="005B1DE9" w:rsidRDefault="00425875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57,75</w:t>
            </w:r>
            <w:r w:rsidR="005D31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CB10730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</w:tcPr>
          <w:p w14:paraId="0E6DB2AD" w14:textId="245F23AF" w:rsidR="00C22863" w:rsidRPr="00623946" w:rsidRDefault="00A42DA2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54,395</w:t>
            </w:r>
          </w:p>
        </w:tc>
        <w:tc>
          <w:tcPr>
            <w:tcW w:w="251" w:type="dxa"/>
          </w:tcPr>
          <w:p w14:paraId="216C6274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</w:tcPr>
          <w:p w14:paraId="5609BA2E" w14:textId="05F8FD33" w:rsidR="00C22863" w:rsidRPr="00623946" w:rsidRDefault="00425875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53,174</w:t>
            </w:r>
          </w:p>
        </w:tc>
        <w:tc>
          <w:tcPr>
            <w:tcW w:w="251" w:type="dxa"/>
          </w:tcPr>
          <w:p w14:paraId="4E385FD6" w14:textId="77777777" w:rsidR="00C22863" w:rsidRPr="00623946" w:rsidRDefault="00C22863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</w:tcPr>
          <w:p w14:paraId="63C16883" w14:textId="7901E2CF" w:rsidR="00C22863" w:rsidRPr="007716D3" w:rsidRDefault="009B534E" w:rsidP="007E570A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49,16</w:t>
            </w:r>
            <w:r w:rsidR="005D313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425875" w:rsidRPr="00623946" w14:paraId="65307882" w14:textId="77777777" w:rsidTr="00DF776F">
        <w:trPr>
          <w:trHeight w:val="209"/>
        </w:trPr>
        <w:tc>
          <w:tcPr>
            <w:tcW w:w="3528" w:type="dxa"/>
          </w:tcPr>
          <w:p w14:paraId="767B0857" w14:textId="2A802ED8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63" w:type="dxa"/>
          </w:tcPr>
          <w:p w14:paraId="68FBDC61" w14:textId="77777777" w:rsidR="00425875" w:rsidRPr="00623946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425479" w14:textId="0C4E7FB8" w:rsidR="00425875" w:rsidRPr="00623946" w:rsidRDefault="001A1B2B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D3B7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4258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D3B7C">
              <w:rPr>
                <w:rFonts w:asciiTheme="majorBidi" w:hAnsiTheme="majorBidi" w:cstheme="majorBidi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08AF7AA1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4F002FB4" w14:textId="071CED4E" w:rsidR="00425875" w:rsidRPr="002E2A3E" w:rsidRDefault="001A1B2B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="00EE71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42587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EE717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</w:p>
        </w:tc>
        <w:tc>
          <w:tcPr>
            <w:tcW w:w="251" w:type="dxa"/>
          </w:tcPr>
          <w:p w14:paraId="5532F597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1F047C99" w14:textId="488CC5CF" w:rsidR="00425875" w:rsidRPr="00623946" w:rsidRDefault="001A1B2B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258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251" w:type="dxa"/>
          </w:tcPr>
          <w:p w14:paraId="0A2CABCA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EC70C51" w14:textId="63D619CC" w:rsidR="00425875" w:rsidRPr="00623946" w:rsidRDefault="001A1B2B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2587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E717F"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</w:tr>
      <w:tr w:rsidR="00425875" w:rsidRPr="00623946" w14:paraId="356FF9C2" w14:textId="77777777" w:rsidTr="00DF776F">
        <w:trPr>
          <w:trHeight w:val="209"/>
        </w:trPr>
        <w:tc>
          <w:tcPr>
            <w:tcW w:w="3528" w:type="dxa"/>
          </w:tcPr>
          <w:p w14:paraId="0F8C0173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63" w:type="dxa"/>
          </w:tcPr>
          <w:p w14:paraId="092053AD" w14:textId="77777777" w:rsidR="00425875" w:rsidRPr="00623946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9F9A79" w14:textId="77777777" w:rsidR="00425875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27365C16" w14:textId="485E3976" w:rsidR="00425875" w:rsidRPr="005D105A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1,38</w:t>
            </w:r>
            <w:r w:rsidR="00AD3B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D3B7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652</w:t>
            </w:r>
          </w:p>
        </w:tc>
        <w:tc>
          <w:tcPr>
            <w:tcW w:w="236" w:type="dxa"/>
          </w:tcPr>
          <w:p w14:paraId="6B7784F1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3DBDE20" w14:textId="77777777" w:rsidR="00425875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CFC2911" w14:textId="66CD2C73" w:rsidR="00425875" w:rsidRPr="00A42DA2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2,09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</w:t>
            </w:r>
          </w:p>
        </w:tc>
        <w:tc>
          <w:tcPr>
            <w:tcW w:w="251" w:type="dxa"/>
          </w:tcPr>
          <w:p w14:paraId="50C059A0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50B04360" w14:textId="77777777" w:rsidR="00425875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D00FB2" w14:textId="1472E24F" w:rsidR="00425875" w:rsidRPr="00623946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51" w:type="dxa"/>
          </w:tcPr>
          <w:p w14:paraId="2BF6EA38" w14:textId="77777777" w:rsidR="00425875" w:rsidRPr="00623946" w:rsidRDefault="00425875" w:rsidP="00425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</w:tcPr>
          <w:p w14:paraId="6CE7EBD3" w14:textId="77777777" w:rsidR="00425875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7D154E76" w14:textId="7B359CC5" w:rsidR="00425875" w:rsidRPr="00961039" w:rsidRDefault="00425875" w:rsidP="00425875">
            <w:pPr>
              <w:pStyle w:val="acctfourfigures"/>
              <w:tabs>
                <w:tab w:val="clear" w:pos="765"/>
              </w:tabs>
              <w:spacing w:line="240" w:lineRule="atLeast"/>
              <w:ind w:lef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2,03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E71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237</w:t>
            </w:r>
          </w:p>
        </w:tc>
      </w:tr>
    </w:tbl>
    <w:p w14:paraId="2441F0BF" w14:textId="77777777" w:rsidR="00C22863" w:rsidRPr="009C526C" w:rsidRDefault="00C22863" w:rsidP="00C2286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8"/>
          <w:szCs w:val="28"/>
          <w:cs/>
          <w:lang w:val="th-TH"/>
        </w:rPr>
      </w:pPr>
    </w:p>
    <w:p w14:paraId="04B2792C" w14:textId="7D5F6938" w:rsidR="00573AC8" w:rsidRDefault="00573AC8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ต้นทุนทางการเงิน</w:t>
      </w:r>
    </w:p>
    <w:p w14:paraId="505488CC" w14:textId="5610D2E6" w:rsidR="00573AC8" w:rsidRPr="009C526C" w:rsidRDefault="00573AC8" w:rsidP="00573AC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8"/>
          <w:szCs w:val="28"/>
          <w:lang w:val="th-TH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10"/>
        <w:gridCol w:w="990"/>
        <w:gridCol w:w="990"/>
        <w:gridCol w:w="255"/>
        <w:gridCol w:w="1005"/>
        <w:gridCol w:w="255"/>
        <w:gridCol w:w="1005"/>
        <w:gridCol w:w="256"/>
        <w:gridCol w:w="1004"/>
      </w:tblGrid>
      <w:tr w:rsidR="00573AC8" w:rsidRPr="00623946" w14:paraId="17CADC96" w14:textId="77777777" w:rsidTr="007E570A">
        <w:trPr>
          <w:tblHeader/>
        </w:trPr>
        <w:tc>
          <w:tcPr>
            <w:tcW w:w="3510" w:type="dxa"/>
          </w:tcPr>
          <w:p w14:paraId="667E1E7B" w14:textId="1C2DF5EF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990" w:type="dxa"/>
          </w:tcPr>
          <w:p w14:paraId="0F645291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16C03E26" w14:textId="17FBCF1A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681CF77E" w14:textId="77777777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5" w:type="dxa"/>
            <w:gridSpan w:val="3"/>
          </w:tcPr>
          <w:p w14:paraId="3A4F85C0" w14:textId="0355E36B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3AC8" w:rsidRPr="00623946" w14:paraId="29597922" w14:textId="77777777" w:rsidTr="007E570A">
        <w:trPr>
          <w:tblHeader/>
        </w:trPr>
        <w:tc>
          <w:tcPr>
            <w:tcW w:w="3510" w:type="dxa"/>
          </w:tcPr>
          <w:p w14:paraId="5C7D250E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037DA0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F74069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5" w:type="dxa"/>
            <w:shd w:val="clear" w:color="auto" w:fill="auto"/>
            <w:vAlign w:val="center"/>
          </w:tcPr>
          <w:p w14:paraId="506EDB74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7E5CCC7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5" w:type="dxa"/>
            <w:shd w:val="clear" w:color="auto" w:fill="auto"/>
          </w:tcPr>
          <w:p w14:paraId="55EDCDC0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EFB2854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56" w:type="dxa"/>
            <w:shd w:val="clear" w:color="auto" w:fill="auto"/>
            <w:vAlign w:val="center"/>
          </w:tcPr>
          <w:p w14:paraId="2446CF5F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B8E3379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73AC8" w:rsidRPr="00623946" w14:paraId="6E7BA4A4" w14:textId="77777777" w:rsidTr="007E570A">
        <w:trPr>
          <w:trHeight w:val="80"/>
          <w:tblHeader/>
        </w:trPr>
        <w:tc>
          <w:tcPr>
            <w:tcW w:w="3510" w:type="dxa"/>
          </w:tcPr>
          <w:p w14:paraId="6888CE76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3657F26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47CBBF6D" w14:textId="442DECC9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122CFE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73AC8" w:rsidRPr="00623946" w14:paraId="49ED0D10" w14:textId="77777777" w:rsidTr="007E570A">
        <w:tc>
          <w:tcPr>
            <w:tcW w:w="3510" w:type="dxa"/>
          </w:tcPr>
          <w:p w14:paraId="186824F0" w14:textId="77777777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6E5DBA51" w14:textId="77777777" w:rsidR="00573AC8" w:rsidRPr="00623946" w:rsidRDefault="00573AC8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C198EF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A14C4B1" w14:textId="77777777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19CA992A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0C629217" w14:textId="77777777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3C8B27D0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1833DE4" w14:textId="77777777" w:rsidR="00573AC8" w:rsidRPr="00623946" w:rsidRDefault="00573AC8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62EA19CF" w14:textId="77777777" w:rsidR="00573AC8" w:rsidRPr="00623946" w:rsidRDefault="00573AC8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A1B2B" w:rsidRPr="00623946" w14:paraId="47718ADB" w14:textId="77777777" w:rsidTr="007E570A">
        <w:tc>
          <w:tcPr>
            <w:tcW w:w="3510" w:type="dxa"/>
          </w:tcPr>
          <w:p w14:paraId="77818B2D" w14:textId="538BC11D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ดอกเบี้ยจากหุ้นกู้</w:t>
            </w:r>
          </w:p>
        </w:tc>
        <w:tc>
          <w:tcPr>
            <w:tcW w:w="990" w:type="dxa"/>
          </w:tcPr>
          <w:p w14:paraId="3FC536F5" w14:textId="77777777" w:rsidR="001A1B2B" w:rsidRPr="00623946" w:rsidRDefault="001A1B2B" w:rsidP="001A1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DA275B" w14:textId="337C56B8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60,515</w:t>
            </w:r>
          </w:p>
        </w:tc>
        <w:tc>
          <w:tcPr>
            <w:tcW w:w="255" w:type="dxa"/>
          </w:tcPr>
          <w:p w14:paraId="4B247313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505F6F67" w14:textId="44179ADF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23,735</w:t>
            </w:r>
          </w:p>
        </w:tc>
        <w:tc>
          <w:tcPr>
            <w:tcW w:w="255" w:type="dxa"/>
          </w:tcPr>
          <w:p w14:paraId="7841918A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06795425" w14:textId="589D4888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60,515</w:t>
            </w:r>
          </w:p>
        </w:tc>
        <w:tc>
          <w:tcPr>
            <w:tcW w:w="256" w:type="dxa"/>
          </w:tcPr>
          <w:p w14:paraId="779DD067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7C50EBC3" w14:textId="24F47C59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23,735</w:t>
            </w:r>
          </w:p>
        </w:tc>
      </w:tr>
      <w:tr w:rsidR="001A1B2B" w:rsidRPr="00623946" w14:paraId="5A29A236" w14:textId="77777777" w:rsidTr="00C3349E">
        <w:tc>
          <w:tcPr>
            <w:tcW w:w="3510" w:type="dxa"/>
          </w:tcPr>
          <w:p w14:paraId="7089AE6C" w14:textId="7B65FBD9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เงินกู้และเงินเบิกเกินบัญชีจาก</w:t>
            </w:r>
          </w:p>
        </w:tc>
        <w:tc>
          <w:tcPr>
            <w:tcW w:w="990" w:type="dxa"/>
          </w:tcPr>
          <w:p w14:paraId="6CF54750" w14:textId="77777777" w:rsidR="001A1B2B" w:rsidRPr="00623946" w:rsidRDefault="001A1B2B" w:rsidP="001A1B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BDBF6D" w14:textId="1C615C70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426579B6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9FB0F09" w14:textId="1072BA4A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" w:type="dxa"/>
          </w:tcPr>
          <w:p w14:paraId="3F7CB6E5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2E8134E0" w14:textId="2379BDCA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2DD64C5E" w14:textId="77777777" w:rsidR="001A1B2B" w:rsidRPr="00623946" w:rsidRDefault="001A1B2B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vAlign w:val="bottom"/>
          </w:tcPr>
          <w:p w14:paraId="113C8792" w14:textId="1EF476AE" w:rsidR="001A1B2B" w:rsidRPr="00623946" w:rsidRDefault="001A1B2B" w:rsidP="001A1B2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0052" w:rsidRPr="00623946" w14:paraId="2CC215DC" w14:textId="77777777" w:rsidTr="00AE112D">
        <w:tc>
          <w:tcPr>
            <w:tcW w:w="3510" w:type="dxa"/>
          </w:tcPr>
          <w:p w14:paraId="39BBCED7" w14:textId="4B3431A0" w:rsidR="005A0052" w:rsidRDefault="005A0052" w:rsidP="005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90" w:type="dxa"/>
          </w:tcPr>
          <w:p w14:paraId="74FADFB3" w14:textId="77777777" w:rsidR="005A0052" w:rsidRPr="00623946" w:rsidRDefault="005A0052" w:rsidP="005A0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764CED0" w14:textId="70D3D997" w:rsidR="005A0052" w:rsidRPr="005A0052" w:rsidRDefault="005A0052" w:rsidP="005A0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0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82,439</w:t>
            </w:r>
          </w:p>
        </w:tc>
        <w:tc>
          <w:tcPr>
            <w:tcW w:w="255" w:type="dxa"/>
          </w:tcPr>
          <w:p w14:paraId="515ED3E8" w14:textId="77777777" w:rsidR="005A0052" w:rsidRPr="005A0052" w:rsidRDefault="005A0052" w:rsidP="005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5" w:type="dxa"/>
          </w:tcPr>
          <w:p w14:paraId="3DF45D06" w14:textId="2237F43D" w:rsidR="005A0052" w:rsidRPr="005A0052" w:rsidRDefault="005A0052" w:rsidP="005A0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0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117,503</w:t>
            </w:r>
          </w:p>
        </w:tc>
        <w:tc>
          <w:tcPr>
            <w:tcW w:w="255" w:type="dxa"/>
          </w:tcPr>
          <w:p w14:paraId="62A17EAD" w14:textId="77777777" w:rsidR="005A0052" w:rsidRPr="005A0052" w:rsidRDefault="005A0052" w:rsidP="005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5" w:type="dxa"/>
          </w:tcPr>
          <w:p w14:paraId="6885A855" w14:textId="6DC557B2" w:rsidR="005A0052" w:rsidRPr="005A0052" w:rsidRDefault="005A0052" w:rsidP="005A0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0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81,102</w:t>
            </w:r>
          </w:p>
        </w:tc>
        <w:tc>
          <w:tcPr>
            <w:tcW w:w="256" w:type="dxa"/>
          </w:tcPr>
          <w:p w14:paraId="6A97BDE3" w14:textId="77777777" w:rsidR="005A0052" w:rsidRPr="005A0052" w:rsidRDefault="005A0052" w:rsidP="005A0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4" w:type="dxa"/>
          </w:tcPr>
          <w:p w14:paraId="5A5C94B7" w14:textId="262C42BF" w:rsidR="005A0052" w:rsidRPr="005A0052" w:rsidRDefault="005A0052" w:rsidP="005A005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05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115,656</w:t>
            </w:r>
          </w:p>
        </w:tc>
      </w:tr>
      <w:tr w:rsidR="00C3349E" w:rsidRPr="00623946" w14:paraId="49649D9A" w14:textId="77777777" w:rsidTr="00C3349E">
        <w:tc>
          <w:tcPr>
            <w:tcW w:w="3510" w:type="dxa"/>
          </w:tcPr>
          <w:p w14:paraId="62D757D0" w14:textId="0680DFDC" w:rsidR="00C3349E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0" w:type="dxa"/>
          </w:tcPr>
          <w:p w14:paraId="7A50A2A5" w14:textId="1918A9D4" w:rsidR="00C3349E" w:rsidRPr="00623946" w:rsidRDefault="00C3349E" w:rsidP="00C3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7C9D37" w14:textId="6237F89D" w:rsidR="00C3349E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2,699</w:t>
            </w:r>
          </w:p>
        </w:tc>
        <w:tc>
          <w:tcPr>
            <w:tcW w:w="255" w:type="dxa"/>
          </w:tcPr>
          <w:p w14:paraId="01A7F178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22E73BB3" w14:textId="18498DA2" w:rsidR="00C3349E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255" w:type="dxa"/>
          </w:tcPr>
          <w:p w14:paraId="1BEA07DB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7C3C2E57" w14:textId="58CB3739" w:rsidR="00C3349E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  <w:tc>
          <w:tcPr>
            <w:tcW w:w="256" w:type="dxa"/>
          </w:tcPr>
          <w:p w14:paraId="2BCAB6A1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  <w:vAlign w:val="bottom"/>
          </w:tcPr>
          <w:p w14:paraId="1ACD19D4" w14:textId="07126877" w:rsidR="00C3349E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349E" w:rsidRPr="00623946" w14:paraId="288EB440" w14:textId="77777777" w:rsidTr="00B366C9">
        <w:tc>
          <w:tcPr>
            <w:tcW w:w="3510" w:type="dxa"/>
          </w:tcPr>
          <w:p w14:paraId="261A62AA" w14:textId="3E14859C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D47E6B4" w14:textId="77777777" w:rsidR="00C3349E" w:rsidRPr="00623946" w:rsidRDefault="00C3349E" w:rsidP="00C334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6A6427" w14:textId="2742D405" w:rsidR="00C3349E" w:rsidRPr="00623946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145,653</w:t>
            </w:r>
          </w:p>
        </w:tc>
        <w:tc>
          <w:tcPr>
            <w:tcW w:w="255" w:type="dxa"/>
          </w:tcPr>
          <w:p w14:paraId="4E910110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294EF" w14:textId="1776CA35" w:rsidR="00C3349E" w:rsidRPr="00623946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141,452</w:t>
            </w:r>
          </w:p>
        </w:tc>
        <w:tc>
          <w:tcPr>
            <w:tcW w:w="255" w:type="dxa"/>
          </w:tcPr>
          <w:p w14:paraId="2E7871A9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AD3C41" w14:textId="72E9E953" w:rsidR="00C3349E" w:rsidRPr="00623946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144,132</w:t>
            </w:r>
          </w:p>
        </w:tc>
        <w:tc>
          <w:tcPr>
            <w:tcW w:w="256" w:type="dxa"/>
          </w:tcPr>
          <w:p w14:paraId="59ED7DFA" w14:textId="77777777" w:rsidR="00C3349E" w:rsidRPr="00623946" w:rsidRDefault="00C3349E" w:rsidP="00C33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6BD09" w14:textId="55A557E8" w:rsidR="00C3349E" w:rsidRPr="00623946" w:rsidRDefault="00C3349E" w:rsidP="00C3349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139,391</w:t>
            </w:r>
          </w:p>
        </w:tc>
      </w:tr>
    </w:tbl>
    <w:p w14:paraId="323626D5" w14:textId="77777777" w:rsidR="00EB07AB" w:rsidRDefault="00EB07AB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5C4AC194" w14:textId="77777777" w:rsidR="00EB07AB" w:rsidRDefault="00EB07AB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52"/>
        <w:gridCol w:w="973"/>
        <w:gridCol w:w="1097"/>
        <w:gridCol w:w="249"/>
        <w:gridCol w:w="1101"/>
        <w:gridCol w:w="249"/>
        <w:gridCol w:w="1101"/>
        <w:gridCol w:w="249"/>
        <w:gridCol w:w="1101"/>
      </w:tblGrid>
      <w:tr w:rsidR="00EB07AB" w:rsidRPr="00623946" w14:paraId="201B141A" w14:textId="77777777" w:rsidTr="00EB07AB">
        <w:trPr>
          <w:tblHeader/>
        </w:trPr>
        <w:tc>
          <w:tcPr>
            <w:tcW w:w="3925" w:type="dxa"/>
            <w:gridSpan w:val="2"/>
          </w:tcPr>
          <w:p w14:paraId="3AF1201C" w14:textId="77777777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447" w:type="dxa"/>
            <w:gridSpan w:val="3"/>
          </w:tcPr>
          <w:p w14:paraId="4F69A7BD" w14:textId="7779D27B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2354E823" w14:textId="77777777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</w:tcPr>
          <w:p w14:paraId="0B5A3E77" w14:textId="39923F6D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07AB" w:rsidRPr="00623946" w14:paraId="5B9B2A84" w14:textId="77777777" w:rsidTr="00EB07AB">
        <w:trPr>
          <w:tblHeader/>
        </w:trPr>
        <w:tc>
          <w:tcPr>
            <w:tcW w:w="2952" w:type="dxa"/>
          </w:tcPr>
          <w:p w14:paraId="49DEFE1D" w14:textId="77777777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3" w:type="dxa"/>
          </w:tcPr>
          <w:p w14:paraId="0AC7821E" w14:textId="13386186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center"/>
          </w:tcPr>
          <w:p w14:paraId="22D77BBD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3FB2B609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5FE4FD6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9" w:type="dxa"/>
            <w:shd w:val="clear" w:color="auto" w:fill="auto"/>
          </w:tcPr>
          <w:p w14:paraId="4849930B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499ADFB7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55855DB3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78687D48" w14:textId="77777777" w:rsidR="00EB07AB" w:rsidRPr="00623946" w:rsidRDefault="00EB07AB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EB07AB" w:rsidRPr="00623946" w14:paraId="0A5C4B79" w14:textId="77777777" w:rsidTr="00EB07AB">
        <w:trPr>
          <w:tblHeader/>
        </w:trPr>
        <w:tc>
          <w:tcPr>
            <w:tcW w:w="2952" w:type="dxa"/>
          </w:tcPr>
          <w:p w14:paraId="6ABAF16D" w14:textId="77777777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73" w:type="dxa"/>
          </w:tcPr>
          <w:p w14:paraId="20CCDCE2" w14:textId="77777777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5147" w:type="dxa"/>
            <w:gridSpan w:val="7"/>
          </w:tcPr>
          <w:p w14:paraId="6E428E5C" w14:textId="35A12E68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2394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B07AB" w:rsidRPr="00623946" w14:paraId="0B75E8C4" w14:textId="77777777" w:rsidTr="006814C5">
        <w:tc>
          <w:tcPr>
            <w:tcW w:w="2952" w:type="dxa"/>
          </w:tcPr>
          <w:p w14:paraId="090E75D7" w14:textId="284BE58E" w:rsidR="00EB07AB" w:rsidRPr="006814C5" w:rsidRDefault="002538E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14C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73" w:type="dxa"/>
          </w:tcPr>
          <w:p w14:paraId="0ACB6504" w14:textId="77777777" w:rsidR="00EB07AB" w:rsidRPr="00623946" w:rsidRDefault="00EB07AB" w:rsidP="007E57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vAlign w:val="bottom"/>
          </w:tcPr>
          <w:p w14:paraId="37EF0EDD" w14:textId="4B02DE7A" w:rsidR="00EB07AB" w:rsidRPr="00623946" w:rsidRDefault="00C85D2C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</w:tcPr>
          <w:p w14:paraId="691A07E7" w14:textId="77777777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6AE1E08" w14:textId="5C4C6AB2" w:rsidR="00EB07AB" w:rsidRPr="00623946" w:rsidRDefault="00C85D2C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</w:tcPr>
          <w:p w14:paraId="00C2EF14" w14:textId="77777777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15A8165" w14:textId="7AD263BD" w:rsidR="00EB07AB" w:rsidRPr="00623946" w:rsidRDefault="00C85D2C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7,697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</w:tcPr>
          <w:p w14:paraId="1822E333" w14:textId="77777777" w:rsidR="00EB07AB" w:rsidRPr="00623946" w:rsidRDefault="00EB07AB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0D72E2DD" w14:textId="5452F575" w:rsidR="00EB07AB" w:rsidRPr="00623946" w:rsidRDefault="00C85D2C" w:rsidP="007E570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9,935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85D2C" w:rsidRPr="00752E64" w14:paraId="2AD3A039" w14:textId="77777777" w:rsidTr="006814C5">
        <w:tc>
          <w:tcPr>
            <w:tcW w:w="2952" w:type="dxa"/>
            <w:shd w:val="clear" w:color="auto" w:fill="auto"/>
          </w:tcPr>
          <w:p w14:paraId="5B3745C4" w14:textId="77777777" w:rsidR="00C85D2C" w:rsidRPr="006814C5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727C67F0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i/>
                <w:iCs/>
                <w:sz w:val="20"/>
                <w:szCs w:val="24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9AC5188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52C0A53F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3904FBB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124F9DB7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36234B9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249" w:type="dxa"/>
            <w:shd w:val="clear" w:color="auto" w:fill="auto"/>
          </w:tcPr>
          <w:p w14:paraId="398D5C5F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F1D8711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4"/>
              </w:rPr>
            </w:pPr>
          </w:p>
        </w:tc>
      </w:tr>
      <w:tr w:rsidR="00C85D2C" w:rsidRPr="00623946" w14:paraId="3E48D8C3" w14:textId="77777777" w:rsidTr="00EB07AB">
        <w:tc>
          <w:tcPr>
            <w:tcW w:w="2952" w:type="dxa"/>
            <w:shd w:val="clear" w:color="auto" w:fill="auto"/>
          </w:tcPr>
          <w:p w14:paraId="578FB400" w14:textId="3DB300CA" w:rsidR="00C85D2C" w:rsidRPr="006814C5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6814C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  <w:r w:rsidRPr="006814C5">
              <w:rPr>
                <w:rFonts w:asciiTheme="majorBidi" w:hAnsiTheme="majorBidi" w:cstheme="majorBidi"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73" w:type="dxa"/>
            <w:shd w:val="clear" w:color="auto" w:fill="auto"/>
          </w:tcPr>
          <w:p w14:paraId="3EF95A50" w14:textId="77777777" w:rsidR="00C85D2C" w:rsidRPr="00623946" w:rsidRDefault="00C85D2C" w:rsidP="00C8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F0A81A1" w14:textId="77777777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511C0422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D775ED" w14:textId="77777777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6D3DC50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8B7D363" w14:textId="77777777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9" w:type="dxa"/>
            <w:shd w:val="clear" w:color="auto" w:fill="auto"/>
          </w:tcPr>
          <w:p w14:paraId="7F354D36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ADFFF10" w14:textId="77777777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85D2C" w:rsidRPr="00623946" w14:paraId="1DC1246E" w14:textId="77777777" w:rsidTr="00EB07AB">
        <w:tc>
          <w:tcPr>
            <w:tcW w:w="2952" w:type="dxa"/>
            <w:shd w:val="clear" w:color="auto" w:fill="auto"/>
          </w:tcPr>
          <w:p w14:paraId="0BB0836A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973" w:type="dxa"/>
            <w:shd w:val="clear" w:color="auto" w:fill="auto"/>
          </w:tcPr>
          <w:p w14:paraId="0DAE336E" w14:textId="77777777" w:rsidR="00C85D2C" w:rsidRPr="00623946" w:rsidRDefault="00C85D2C" w:rsidP="00C8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6EF7C618" w14:textId="3F288CCE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32777D55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D0FEE09" w14:textId="3C1F2A71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5,065</w:t>
            </w:r>
          </w:p>
        </w:tc>
        <w:tc>
          <w:tcPr>
            <w:tcW w:w="249" w:type="dxa"/>
            <w:shd w:val="clear" w:color="auto" w:fill="auto"/>
          </w:tcPr>
          <w:p w14:paraId="572BA609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08D8E25" w14:textId="4353DF55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11930A58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10090D5" w14:textId="0F2499DC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,348</w:t>
            </w:r>
          </w:p>
        </w:tc>
      </w:tr>
      <w:tr w:rsidR="00C85D2C" w:rsidRPr="00752E64" w14:paraId="7E52FCAC" w14:textId="77777777" w:rsidTr="006814C5">
        <w:tc>
          <w:tcPr>
            <w:tcW w:w="2952" w:type="dxa"/>
            <w:shd w:val="clear" w:color="auto" w:fill="auto"/>
          </w:tcPr>
          <w:p w14:paraId="52BABD7D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73" w:type="dxa"/>
            <w:shd w:val="clear" w:color="auto" w:fill="auto"/>
          </w:tcPr>
          <w:p w14:paraId="61045327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6EAD6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049C149F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FDB6B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2B2198E6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F3814D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9" w:type="dxa"/>
            <w:shd w:val="clear" w:color="auto" w:fill="auto"/>
          </w:tcPr>
          <w:p w14:paraId="12B44755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151FC" w14:textId="77777777" w:rsidR="00C85D2C" w:rsidRPr="00752E64" w:rsidRDefault="00C85D2C" w:rsidP="00C85D2C">
            <w:pPr>
              <w:pStyle w:val="NoSpacing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C85D2C" w:rsidRPr="00623946" w14:paraId="5E796269" w14:textId="77777777" w:rsidTr="006814C5">
        <w:tc>
          <w:tcPr>
            <w:tcW w:w="2952" w:type="dxa"/>
            <w:shd w:val="clear" w:color="auto" w:fill="auto"/>
          </w:tcPr>
          <w:p w14:paraId="16BFC211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73" w:type="dxa"/>
            <w:shd w:val="clear" w:color="auto" w:fill="auto"/>
          </w:tcPr>
          <w:p w14:paraId="5584BB26" w14:textId="77777777" w:rsidR="00C85D2C" w:rsidRPr="00623946" w:rsidRDefault="00C85D2C" w:rsidP="00C85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00C8AC0" w14:textId="71AE8E14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C85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952</w:t>
            </w: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5C33E1CF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6A97EB" w14:textId="0ABCD4B7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85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</w:t>
            </w: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D52E46C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11B2BD" w14:textId="3FB04C34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C85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690</w:t>
            </w: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49" w:type="dxa"/>
            <w:shd w:val="clear" w:color="auto" w:fill="auto"/>
          </w:tcPr>
          <w:p w14:paraId="0202DCA6" w14:textId="77777777" w:rsidR="00C85D2C" w:rsidRPr="00623946" w:rsidRDefault="00C85D2C" w:rsidP="00C85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D77391" w14:textId="1AC82AFB" w:rsidR="00C85D2C" w:rsidRPr="00623946" w:rsidRDefault="00C85D2C" w:rsidP="00C85D2C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Pr="00C85D2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587</w:t>
            </w:r>
            <w:r w:rsidRPr="00C85D2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</w:tbl>
    <w:p w14:paraId="5FE2BE8A" w14:textId="0BC0CBEA" w:rsidR="00DC6842" w:rsidRPr="00FB468B" w:rsidRDefault="00EB07AB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</w:p>
    <w:tbl>
      <w:tblPr>
        <w:tblW w:w="892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DC6842" w:rsidRPr="00623946" w14:paraId="1841BA1E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125483EA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4F5558EF" w14:textId="0D503BCF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C6842" w:rsidRPr="00623946" w14:paraId="4428321A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2C8DDCF4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9623E20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8F64863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B43D3FC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C6842" w:rsidRPr="00623946" w14:paraId="672F56FE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5516FB31" w14:textId="77777777" w:rsidR="00DC6842" w:rsidRPr="00623946" w:rsidRDefault="00DC684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AF6848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40780E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D4AB27D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25AE3390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6FCE019" w14:textId="341A45FC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56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4E2DEF2E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3D9838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D057462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54EBDD9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8D61D8D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387D64" w14:textId="1BFEFA6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56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6842" w:rsidRPr="00623946" w14:paraId="59738B38" w14:textId="77777777" w:rsidTr="00DC6842">
        <w:tc>
          <w:tcPr>
            <w:tcW w:w="3960" w:type="dxa"/>
            <w:shd w:val="clear" w:color="auto" w:fill="auto"/>
          </w:tcPr>
          <w:p w14:paraId="1E293D2B" w14:textId="7B1027B2" w:rsidR="00DC6842" w:rsidRPr="00623946" w:rsidRDefault="00DC684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2F1C6DDE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AFAFEB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1EFCB525" w14:textId="76F07A4F" w:rsidR="00DC6842" w:rsidRPr="00623946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270" w:type="dxa"/>
            <w:shd w:val="clear" w:color="auto" w:fill="auto"/>
          </w:tcPr>
          <w:p w14:paraId="5FBE2022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E3B46F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8DD860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21B28A62" w14:textId="6364AA9C" w:rsidR="00DC6842" w:rsidRPr="00623946" w:rsidRDefault="00FB468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DC6842" w:rsidRPr="00623946" w14:paraId="5E51DCAC" w14:textId="77777777" w:rsidTr="00DC6842">
        <w:tc>
          <w:tcPr>
            <w:tcW w:w="3960" w:type="dxa"/>
            <w:shd w:val="clear" w:color="auto" w:fill="auto"/>
          </w:tcPr>
          <w:p w14:paraId="40B0D755" w14:textId="77777777" w:rsidR="00DC6842" w:rsidRPr="00623946" w:rsidRDefault="00DC684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B41B89C" w14:textId="3D367529" w:rsidR="00DC6842" w:rsidRPr="00623946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0354259F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4E33FC48" w14:textId="1205BD91" w:rsidR="00DC6842" w:rsidRPr="00623946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70" w:type="dxa"/>
            <w:shd w:val="clear" w:color="auto" w:fill="auto"/>
          </w:tcPr>
          <w:p w14:paraId="3B6246DA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44EADE" w14:textId="0E4AE794" w:rsidR="00DC6842" w:rsidRPr="00623946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2F3200A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6420EDDB" w14:textId="1CDDB65B" w:rsidR="00DC6842" w:rsidRPr="00623946" w:rsidRDefault="00FB468B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="00086059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C6842" w:rsidRPr="00623946" w14:paraId="020902E1" w14:textId="77777777" w:rsidTr="00DC684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693E3EE5" w14:textId="77777777" w:rsidR="00DC6842" w:rsidRPr="00623946" w:rsidRDefault="00DC6842" w:rsidP="007E570A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3FFC052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81B732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6C5DD5D9" w14:textId="74A051B9" w:rsidR="00DC6842" w:rsidRPr="00623946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E1DA1E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179AD82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020A53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D52F189" w14:textId="20C41D12" w:rsidR="00DC6842" w:rsidRPr="00623946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DC6842"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C6842" w:rsidRPr="00623946" w14:paraId="1D4F01F8" w14:textId="77777777" w:rsidTr="00DC6842">
        <w:tc>
          <w:tcPr>
            <w:tcW w:w="3960" w:type="dxa"/>
            <w:tcBorders>
              <w:top w:val="nil"/>
            </w:tcBorders>
            <w:shd w:val="clear" w:color="auto" w:fill="auto"/>
          </w:tcPr>
          <w:p w14:paraId="2EC03553" w14:textId="77777777" w:rsidR="00DC6842" w:rsidRPr="00623946" w:rsidRDefault="00DC6842" w:rsidP="007E570A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14:paraId="1ECA84DA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A57658D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</w:tcPr>
          <w:p w14:paraId="65DFC190" w14:textId="294BC837" w:rsidR="00DC6842" w:rsidRPr="00086059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2,687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411AE5E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455B2C0F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5B6021B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</w:tcPr>
          <w:p w14:paraId="427BAAAA" w14:textId="66222D5A" w:rsidR="00DC6842" w:rsidRPr="00623946" w:rsidRDefault="00086059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086059" w:rsidRPr="00623946" w14:paraId="26552186" w14:textId="77777777" w:rsidTr="00DC6842">
        <w:tc>
          <w:tcPr>
            <w:tcW w:w="3960" w:type="dxa"/>
            <w:shd w:val="clear" w:color="auto" w:fill="auto"/>
          </w:tcPr>
          <w:p w14:paraId="5D90B600" w14:textId="77777777" w:rsidR="00086059" w:rsidRPr="00623946" w:rsidRDefault="00086059" w:rsidP="00086059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13A2F43F" w14:textId="77777777" w:rsidR="00086059" w:rsidRPr="00623946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80CAFC" w14:textId="77777777" w:rsidR="00086059" w:rsidRPr="00623946" w:rsidRDefault="00086059" w:rsidP="0008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5550B69" w14:textId="77777777" w:rsidR="00086059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45E20124" w14:textId="2B86FE97" w:rsidR="00086059" w:rsidRPr="006814C5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right="-2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6814C5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6814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5,529</w:t>
            </w:r>
          </w:p>
        </w:tc>
        <w:tc>
          <w:tcPr>
            <w:tcW w:w="270" w:type="dxa"/>
            <w:shd w:val="clear" w:color="auto" w:fill="auto"/>
          </w:tcPr>
          <w:p w14:paraId="0A52A464" w14:textId="77777777" w:rsidR="00086059" w:rsidRPr="00623946" w:rsidRDefault="00086059" w:rsidP="0008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7934E5" w14:textId="77777777" w:rsidR="00086059" w:rsidRPr="00623946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EF013F" w14:textId="77777777" w:rsidR="00086059" w:rsidRPr="00623946" w:rsidRDefault="00086059" w:rsidP="0008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70F8F5F" w14:textId="77777777" w:rsidR="00086059" w:rsidRPr="00623946" w:rsidRDefault="00086059" w:rsidP="00086059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FC2646" w14:textId="1E167F30" w:rsidR="00086059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333</w:t>
            </w:r>
          </w:p>
        </w:tc>
      </w:tr>
      <w:tr w:rsidR="00FB468B" w:rsidRPr="00623946" w14:paraId="5C94F03C" w14:textId="77777777" w:rsidTr="00DC6842">
        <w:tc>
          <w:tcPr>
            <w:tcW w:w="3960" w:type="dxa"/>
            <w:shd w:val="clear" w:color="auto" w:fill="auto"/>
          </w:tcPr>
          <w:p w14:paraId="3E0B7738" w14:textId="0FDB4E07" w:rsidR="00FB468B" w:rsidRPr="00623946" w:rsidRDefault="00FB468B" w:rsidP="00FB468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14:paraId="58E983AC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6D3FA5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2F4E79" w14:textId="48DA648D" w:rsidR="00FB468B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1,774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CE22DE7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07EEBA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5E406C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45DA239C" w14:textId="7D49A89C" w:rsidR="00FB468B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 w:right="-9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5,732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FB468B" w:rsidRPr="00623946" w14:paraId="64108C6D" w14:textId="77777777" w:rsidTr="00DC6842">
        <w:tc>
          <w:tcPr>
            <w:tcW w:w="3960" w:type="dxa"/>
            <w:tcBorders>
              <w:bottom w:val="nil"/>
            </w:tcBorders>
            <w:shd w:val="clear" w:color="auto" w:fill="auto"/>
          </w:tcPr>
          <w:p w14:paraId="33E0B0D5" w14:textId="77777777" w:rsidR="00FB468B" w:rsidRPr="00623946" w:rsidRDefault="00FB468B" w:rsidP="00FB468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CA376" w14:textId="2F1A343E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A47B5AB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125C1" w14:textId="1901AF7C" w:rsidR="00FB468B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FB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B468B"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B46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E245A4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96670A" w14:textId="017D30A6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3FBC8E5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6BFFF" w14:textId="11802223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870</w:t>
            </w:r>
          </w:p>
        </w:tc>
      </w:tr>
    </w:tbl>
    <w:p w14:paraId="1BC4FDCA" w14:textId="0DD666EE" w:rsidR="00EB07AB" w:rsidRDefault="00EB07AB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75376E7B" w14:textId="6A966376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26728C99" w14:textId="13887E2F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765D982E" w14:textId="7FA40502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526117EF" w14:textId="71E00F8D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3BC18B5C" w14:textId="0B0C1B12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6A77426D" w14:textId="7C3C34F9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2CC92B72" w14:textId="3C9478F9" w:rsidR="006814C5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p w14:paraId="26F1CA04" w14:textId="77777777" w:rsidR="006814C5" w:rsidRPr="00FB468B" w:rsidRDefault="006814C5" w:rsidP="00EB07A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tbl>
      <w:tblPr>
        <w:tblW w:w="892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990"/>
        <w:gridCol w:w="236"/>
        <w:gridCol w:w="1024"/>
        <w:gridCol w:w="270"/>
        <w:gridCol w:w="1080"/>
        <w:gridCol w:w="270"/>
        <w:gridCol w:w="1091"/>
      </w:tblGrid>
      <w:tr w:rsidR="00DC6842" w:rsidRPr="00623946" w14:paraId="522AAE6F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13F242A7" w14:textId="19524DA5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lastRenderedPageBreak/>
              <w:tab/>
            </w:r>
            <w:r w:rsidRPr="006239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4FF3AC6D" w14:textId="00086150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842" w:rsidRPr="00623946" w14:paraId="0ADD5FF4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4A72B430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776370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82E9CE6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0F45FBE6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</w:tr>
      <w:tr w:rsidR="00DC6842" w:rsidRPr="00623946" w14:paraId="0E8F51D3" w14:textId="77777777" w:rsidTr="00DC6842">
        <w:trPr>
          <w:tblHeader/>
        </w:trPr>
        <w:tc>
          <w:tcPr>
            <w:tcW w:w="3960" w:type="dxa"/>
            <w:shd w:val="clear" w:color="auto" w:fill="auto"/>
          </w:tcPr>
          <w:p w14:paraId="69B6CC5C" w14:textId="77777777" w:rsidR="00DC6842" w:rsidRPr="00623946" w:rsidRDefault="00DC6842" w:rsidP="007E570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CAD285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3FAFDC7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EE67D62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64D406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6269F3B" w14:textId="51C3539C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56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70" w:type="dxa"/>
            <w:shd w:val="clear" w:color="auto" w:fill="auto"/>
          </w:tcPr>
          <w:p w14:paraId="02B764FE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AA0D7C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6D42425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37B5E9B" w14:textId="77777777" w:rsidR="00DC6842" w:rsidRPr="00623946" w:rsidRDefault="00DC6842" w:rsidP="007E5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EE93EDF" w14:textId="77777777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51DAD53" w14:textId="16083188" w:rsidR="00DC6842" w:rsidRPr="00623946" w:rsidRDefault="00DC6842" w:rsidP="007E570A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9856A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239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468B" w:rsidRPr="00623946" w14:paraId="116709CC" w14:textId="77777777" w:rsidTr="00DC6842">
        <w:tc>
          <w:tcPr>
            <w:tcW w:w="3960" w:type="dxa"/>
            <w:shd w:val="clear" w:color="auto" w:fill="auto"/>
          </w:tcPr>
          <w:p w14:paraId="2B42CB1E" w14:textId="0B503DD4" w:rsidR="00FB468B" w:rsidRPr="00623946" w:rsidRDefault="00FB468B" w:rsidP="00FB468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3C7711F8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EF9294A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77B1DFAF" w14:textId="0B11E0D5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988</w:t>
            </w:r>
          </w:p>
        </w:tc>
        <w:tc>
          <w:tcPr>
            <w:tcW w:w="270" w:type="dxa"/>
            <w:shd w:val="clear" w:color="auto" w:fill="auto"/>
          </w:tcPr>
          <w:p w14:paraId="7DDF3AAD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DAF3A8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5C27B21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</w:tcPr>
          <w:p w14:paraId="30FA67A6" w14:textId="2E09BB2D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FB468B" w:rsidRPr="00623946" w14:paraId="7C80C616" w14:textId="77777777" w:rsidTr="00DC6842">
        <w:tc>
          <w:tcPr>
            <w:tcW w:w="3960" w:type="dxa"/>
            <w:shd w:val="clear" w:color="auto" w:fill="auto"/>
          </w:tcPr>
          <w:p w14:paraId="38EF9D51" w14:textId="77777777" w:rsidR="00FB468B" w:rsidRPr="00623946" w:rsidRDefault="00FB468B" w:rsidP="00FB468B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B730DD5" w14:textId="4B20B77F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7E68350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11487339" w14:textId="514B5085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23791F69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B6C07B" w14:textId="53B3715E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16031783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shd w:val="clear" w:color="auto" w:fill="auto"/>
          </w:tcPr>
          <w:p w14:paraId="0FA9B491" w14:textId="3421865A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FB468B" w:rsidRPr="00623946" w14:paraId="0BD65ADF" w14:textId="77777777" w:rsidTr="00DC6842">
        <w:tc>
          <w:tcPr>
            <w:tcW w:w="3960" w:type="dxa"/>
            <w:shd w:val="clear" w:color="auto" w:fill="auto"/>
          </w:tcPr>
          <w:p w14:paraId="5A85AD0F" w14:textId="77777777" w:rsidR="00FB468B" w:rsidRPr="00623946" w:rsidRDefault="00FB468B" w:rsidP="00FB468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990" w:type="dxa"/>
            <w:shd w:val="clear" w:color="auto" w:fill="auto"/>
          </w:tcPr>
          <w:p w14:paraId="554D046B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F7343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E58485" w14:textId="353871F4" w:rsidR="00FB468B" w:rsidRPr="00623946" w:rsidRDefault="0010415F" w:rsidP="0010415F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FB468B" w:rsidRPr="00623946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FB468B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FB468B" w:rsidRPr="00623946">
              <w:rPr>
                <w:rFonts w:asciiTheme="majorBidi" w:hAnsiTheme="majorBidi" w:cstheme="majorBidi"/>
                <w:sz w:val="30"/>
                <w:szCs w:val="30"/>
              </w:rPr>
              <w:t>2)</w:t>
            </w:r>
          </w:p>
        </w:tc>
        <w:tc>
          <w:tcPr>
            <w:tcW w:w="270" w:type="dxa"/>
            <w:shd w:val="clear" w:color="auto" w:fill="auto"/>
          </w:tcPr>
          <w:p w14:paraId="6719981D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ED7A68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07DDADF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374276DA" w14:textId="284875A4" w:rsidR="00FB468B" w:rsidRPr="00623946" w:rsidRDefault="0010415F" w:rsidP="0010415F">
            <w:pPr>
              <w:pStyle w:val="acctfourfigures"/>
              <w:tabs>
                <w:tab w:val="clear" w:pos="765"/>
              </w:tabs>
              <w:spacing w:line="380" w:lineRule="exact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FB468B"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FB468B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FB468B"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B468B" w:rsidRPr="00623946" w14:paraId="08734888" w14:textId="77777777" w:rsidTr="00DC6842">
        <w:tc>
          <w:tcPr>
            <w:tcW w:w="3960" w:type="dxa"/>
            <w:shd w:val="clear" w:color="auto" w:fill="auto"/>
          </w:tcPr>
          <w:p w14:paraId="3968D00A" w14:textId="77777777" w:rsidR="00FB468B" w:rsidRPr="00623946" w:rsidRDefault="00FB468B" w:rsidP="00FB468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501DDDD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A90CAD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5814D2" w14:textId="5D110622" w:rsidR="00FB468B" w:rsidRPr="0010218A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2,68</w:t>
            </w:r>
            <w:r w:rsidR="001021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923C38A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11335D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EC5365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57483703" w14:textId="78BE0AD4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318</w:t>
            </w:r>
          </w:p>
        </w:tc>
      </w:tr>
      <w:tr w:rsidR="00FB468B" w:rsidRPr="00623946" w14:paraId="6CABA7F7" w14:textId="77777777" w:rsidTr="00DC6842">
        <w:tc>
          <w:tcPr>
            <w:tcW w:w="3960" w:type="dxa"/>
            <w:shd w:val="clear" w:color="auto" w:fill="auto"/>
          </w:tcPr>
          <w:p w14:paraId="00C8EF80" w14:textId="0C5815BF" w:rsidR="00FB468B" w:rsidRPr="00623946" w:rsidRDefault="00FB468B" w:rsidP="00FB468B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798B20E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F39189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7B6E6C9" w14:textId="77777777" w:rsidR="00FB468B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2320E4" w14:textId="62AC67E3" w:rsidR="00FB468B" w:rsidRPr="00623946" w:rsidRDefault="0010415F" w:rsidP="0010415F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="006814C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4,032</w:t>
            </w:r>
          </w:p>
        </w:tc>
        <w:tc>
          <w:tcPr>
            <w:tcW w:w="270" w:type="dxa"/>
            <w:shd w:val="clear" w:color="auto" w:fill="auto"/>
          </w:tcPr>
          <w:p w14:paraId="1CB1A8DE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6A7FE8C" w14:textId="77777777" w:rsidR="00FB468B" w:rsidRPr="00623946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DD4003" w14:textId="77777777" w:rsidR="00FB468B" w:rsidRPr="00623946" w:rsidRDefault="00FB468B" w:rsidP="00FB4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7D88F71D" w14:textId="77777777" w:rsidR="00FB468B" w:rsidRDefault="00FB468B" w:rsidP="00FB468B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ED964C" w14:textId="30549316" w:rsidR="00FB468B" w:rsidRPr="00FB468B" w:rsidRDefault="006814C5" w:rsidP="0010415F">
            <w:pPr>
              <w:pStyle w:val="acctfourfigures"/>
              <w:tabs>
                <w:tab w:val="clear" w:pos="765"/>
              </w:tabs>
              <w:spacing w:line="380" w:lineRule="exact"/>
              <w:ind w:left="-79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174</w:t>
            </w:r>
          </w:p>
        </w:tc>
      </w:tr>
      <w:tr w:rsidR="006814C5" w:rsidRPr="00623946" w14:paraId="55FC9194" w14:textId="77777777" w:rsidTr="00DC6842">
        <w:tc>
          <w:tcPr>
            <w:tcW w:w="3960" w:type="dxa"/>
            <w:shd w:val="clear" w:color="auto" w:fill="auto"/>
          </w:tcPr>
          <w:p w14:paraId="49B24619" w14:textId="77777777" w:rsidR="006814C5" w:rsidRPr="00623946" w:rsidRDefault="006814C5" w:rsidP="006814C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shd w:val="clear" w:color="auto" w:fill="auto"/>
          </w:tcPr>
          <w:p w14:paraId="57380BDD" w14:textId="77777777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2C14E0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22984F4" w14:textId="60FBACA6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11,774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DDE6B97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D26FBA" w14:textId="77777777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14ED64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</w:tcPr>
          <w:p w14:paraId="19E3DF5C" w14:textId="379B6EF0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5,046</w:t>
            </w:r>
            <w:r w:rsidRPr="0062394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14C5" w:rsidRPr="00623946" w14:paraId="0060474B" w14:textId="77777777" w:rsidTr="00DC6842">
        <w:tc>
          <w:tcPr>
            <w:tcW w:w="3960" w:type="dxa"/>
            <w:shd w:val="clear" w:color="auto" w:fill="auto"/>
          </w:tcPr>
          <w:p w14:paraId="3E13D9B7" w14:textId="77777777" w:rsidR="006814C5" w:rsidRPr="00623946" w:rsidRDefault="006814C5" w:rsidP="006814C5">
            <w:pPr>
              <w:tabs>
                <w:tab w:val="clear" w:pos="227"/>
              </w:tabs>
              <w:spacing w:line="380" w:lineRule="exact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4200B" w14:textId="3E32021C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3F9E0250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B995F" w14:textId="38ECBC1F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70" w:type="dxa"/>
            <w:shd w:val="clear" w:color="auto" w:fill="auto"/>
          </w:tcPr>
          <w:p w14:paraId="3CC790FA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19AE4" w14:textId="0EACC791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16FEF06" w14:textId="77777777" w:rsidR="006814C5" w:rsidRPr="00623946" w:rsidRDefault="006814C5" w:rsidP="0068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19CFB" w14:textId="283DA046" w:rsidR="006814C5" w:rsidRPr="00623946" w:rsidRDefault="006814C5" w:rsidP="006814C5">
            <w:pPr>
              <w:pStyle w:val="acctfourfigures"/>
              <w:tabs>
                <w:tab w:val="clear" w:pos="765"/>
              </w:tabs>
              <w:spacing w:line="38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6239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587</w:t>
            </w:r>
          </w:p>
        </w:tc>
      </w:tr>
    </w:tbl>
    <w:p w14:paraId="393C6C9F" w14:textId="77777777" w:rsidR="002538E2" w:rsidRDefault="002538E2" w:rsidP="002538E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327EAEB" w14:textId="2060B640" w:rsidR="00D1428D" w:rsidRDefault="00D1428D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สิทธิประโยชน์จากการส่งเสริมการลงทุน</w:t>
      </w:r>
    </w:p>
    <w:p w14:paraId="4D0031DC" w14:textId="1B85B5C5" w:rsidR="00D1428D" w:rsidRDefault="00D1428D" w:rsidP="00D1428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610FA60" w14:textId="321B56BD" w:rsidR="00D1428D" w:rsidRPr="00623946" w:rsidRDefault="00D1428D" w:rsidP="00D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คณะกรรมการส่งเสริมการลงทุนอนุมัติให้</w:t>
      </w:r>
      <w:r w:rsidRPr="00CC2D4A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623946">
        <w:rPr>
          <w:rFonts w:asciiTheme="majorBidi" w:hAnsiTheme="majorBidi" w:cstheme="majorBidi"/>
          <w:sz w:val="30"/>
          <w:szCs w:val="30"/>
        </w:rPr>
        <w:t>2520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ซึ่งพอสรุปสาระสำคัญได้ดังนี้</w:t>
      </w:r>
    </w:p>
    <w:p w14:paraId="446217EE" w14:textId="77777777" w:rsidR="00D1428D" w:rsidRPr="00623946" w:rsidRDefault="00D1428D" w:rsidP="00D1428D">
      <w:pPr>
        <w:ind w:left="540"/>
        <w:jc w:val="both"/>
        <w:rPr>
          <w:rFonts w:asciiTheme="majorBidi" w:hAnsiTheme="majorBidi" w:cstheme="majorBidi"/>
          <w:sz w:val="24"/>
          <w:szCs w:val="24"/>
          <w:highlight w:val="lightGray"/>
        </w:rPr>
      </w:pPr>
    </w:p>
    <w:p w14:paraId="3B501CF8" w14:textId="77777777" w:rsidR="001462A3" w:rsidRDefault="00D1428D" w:rsidP="0014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(ก)</w:t>
      </w:r>
      <w:r w:rsidRPr="00623946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750D161B" w14:textId="47AC629E" w:rsidR="00D1428D" w:rsidRPr="00623946" w:rsidRDefault="00D1428D" w:rsidP="0014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/>
        <w:ind w:left="900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(ข)</w:t>
      </w:r>
      <w:r w:rsidRPr="00623946">
        <w:rPr>
          <w:rFonts w:asciiTheme="majorBidi" w:hAnsiTheme="majorBidi" w:cstheme="majorBidi"/>
          <w:sz w:val="30"/>
          <w:szCs w:val="30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E0298F">
        <w:rPr>
          <w:rFonts w:asciiTheme="majorBidi" w:hAnsiTheme="majorBidi" w:cstheme="majorBidi" w:hint="cs"/>
          <w:sz w:val="30"/>
          <w:szCs w:val="30"/>
          <w:cs/>
        </w:rPr>
        <w:t xml:space="preserve">รวมกันไม่เกินร้อยละ </w:t>
      </w:r>
      <w:r w:rsidR="00E0298F">
        <w:rPr>
          <w:rFonts w:asciiTheme="majorBidi" w:hAnsiTheme="majorBidi" w:cstheme="majorBidi"/>
          <w:sz w:val="30"/>
          <w:szCs w:val="30"/>
        </w:rPr>
        <w:t xml:space="preserve">100 </w:t>
      </w:r>
      <w:r w:rsidR="00364867">
        <w:rPr>
          <w:rFonts w:asciiTheme="majorBidi" w:hAnsiTheme="majorBidi" w:cstheme="majorBidi" w:hint="cs"/>
          <w:sz w:val="30"/>
          <w:szCs w:val="30"/>
          <w:cs/>
        </w:rPr>
        <w:t xml:space="preserve">ของเงินลงทุน </w:t>
      </w:r>
      <w:r w:rsidR="001462A3">
        <w:rPr>
          <w:rFonts w:asciiTheme="majorBidi" w:hAnsiTheme="majorBidi" w:cstheme="majorBidi" w:hint="cs"/>
          <w:sz w:val="30"/>
          <w:szCs w:val="30"/>
          <w:cs/>
        </w:rPr>
        <w:t xml:space="preserve">ไม่รวมค่าที่ดินและทุนหมุนเวียนมีกำหนดเวลา </w:t>
      </w:r>
      <w:r w:rsidR="001462A3">
        <w:rPr>
          <w:rFonts w:asciiTheme="majorBidi" w:hAnsiTheme="majorBidi" w:cstheme="majorBidi"/>
          <w:sz w:val="30"/>
          <w:szCs w:val="30"/>
        </w:rPr>
        <w:t>8</w:t>
      </w:r>
      <w:r w:rsidR="001462A3">
        <w:rPr>
          <w:rFonts w:asciiTheme="majorBidi" w:hAnsiTheme="majorBidi" w:cstheme="majorBidi" w:hint="cs"/>
          <w:sz w:val="30"/>
          <w:szCs w:val="30"/>
          <w:cs/>
        </w:rPr>
        <w:t xml:space="preserve"> ปี นับแต่วันที่มีรายได้จากการประกอบกิจการนั้น</w:t>
      </w:r>
    </w:p>
    <w:p w14:paraId="1216061F" w14:textId="77896D5F" w:rsidR="00D1428D" w:rsidRPr="00623946" w:rsidRDefault="00D1428D" w:rsidP="00D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(ค)</w:t>
      </w:r>
      <w:r w:rsidRPr="00623946">
        <w:rPr>
          <w:rFonts w:asciiTheme="majorBidi" w:hAnsiTheme="majorBidi" w:cstheme="majorBidi"/>
          <w:sz w:val="30"/>
          <w:szCs w:val="30"/>
          <w:cs/>
        </w:rPr>
        <w:tab/>
      </w:r>
      <w:r w:rsidR="001462A3">
        <w:rPr>
          <w:rFonts w:asciiTheme="majorBidi" w:hAnsiTheme="majorBidi" w:cstheme="majorBidi" w:hint="cs"/>
          <w:sz w:val="30"/>
          <w:szCs w:val="30"/>
          <w:cs/>
        </w:rPr>
        <w:t xml:space="preserve">ให้ได้รับอนุญาตให้หักเงินลงทุนในการติดตั้งหรือก่อสร้างสิ่งอำนวยความสะดวก ร้อยละ </w:t>
      </w:r>
      <w:r w:rsidR="001462A3">
        <w:rPr>
          <w:rFonts w:asciiTheme="majorBidi" w:hAnsiTheme="majorBidi" w:cstheme="majorBidi"/>
          <w:sz w:val="30"/>
          <w:szCs w:val="30"/>
        </w:rPr>
        <w:t xml:space="preserve">25 </w:t>
      </w:r>
      <w:r w:rsidR="001462A3">
        <w:rPr>
          <w:rFonts w:asciiTheme="majorBidi" w:hAnsiTheme="majorBidi" w:cstheme="majorBidi" w:hint="cs"/>
          <w:sz w:val="30"/>
          <w:szCs w:val="30"/>
          <w:cs/>
        </w:rPr>
        <w:t>ของเงินลงทุน นอกไปจากการหักค่าเสื่อมราคาปกติ</w:t>
      </w:r>
    </w:p>
    <w:p w14:paraId="71F5847D" w14:textId="3601EF5B" w:rsidR="00D1428D" w:rsidRDefault="00D1428D" w:rsidP="00D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(ง)</w:t>
      </w:r>
      <w:r w:rsidRPr="00623946">
        <w:rPr>
          <w:rFonts w:asciiTheme="majorBidi" w:hAnsiTheme="majorBidi" w:cstheme="majorBidi"/>
          <w:sz w:val="30"/>
          <w:szCs w:val="30"/>
          <w:cs/>
        </w:rPr>
        <w:tab/>
      </w:r>
      <w:r w:rsidR="001462A3">
        <w:rPr>
          <w:rFonts w:asciiTheme="majorBidi" w:hAnsiTheme="majorBidi" w:cstheme="majorBidi" w:hint="cs"/>
          <w:sz w:val="30"/>
          <w:szCs w:val="30"/>
          <w:cs/>
        </w:rPr>
        <w:t xml:space="preserve">ได้รับยกเว้นอากรขาเข้าสำหรับวัตถุดิบและวัสดุจำเป็นที่ต้องนำเข้ามาจากต่างประเทศ เพื่อใช้ในการผลิตเพื่อการส่งออกเป็นระยะเวลา </w:t>
      </w:r>
      <w:r w:rsidR="001462A3">
        <w:rPr>
          <w:rFonts w:asciiTheme="majorBidi" w:hAnsiTheme="majorBidi" w:cstheme="majorBidi"/>
          <w:sz w:val="30"/>
          <w:szCs w:val="30"/>
        </w:rPr>
        <w:t xml:space="preserve">5 </w:t>
      </w:r>
      <w:r w:rsidR="001462A3">
        <w:rPr>
          <w:rFonts w:asciiTheme="majorBidi" w:hAnsiTheme="majorBidi" w:cstheme="majorBidi" w:hint="cs"/>
          <w:sz w:val="30"/>
          <w:szCs w:val="30"/>
          <w:cs/>
        </w:rPr>
        <w:t>ปี นับแต่วันที่นำเข้าครั้งแรก</w:t>
      </w:r>
    </w:p>
    <w:p w14:paraId="0348548C" w14:textId="05775612" w:rsidR="001462A3" w:rsidRPr="00623946" w:rsidRDefault="001462A3" w:rsidP="00D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60" w:line="240" w:lineRule="auto"/>
        <w:ind w:left="907" w:hanging="36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(จ) ได้รับยกเว้น 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เพื่อเสียภาษีเงินได้ตลอดระยะเวลาที่ผู้ได้รับยกเว้นภาษีเงินได้นิติบุคคลนั้น</w:t>
      </w:r>
    </w:p>
    <w:p w14:paraId="72E89636" w14:textId="77777777" w:rsidR="00D1428D" w:rsidRPr="001462A3" w:rsidRDefault="00D1428D" w:rsidP="00D1428D">
      <w:pPr>
        <w:rPr>
          <w:rFonts w:asciiTheme="majorBidi" w:hAnsiTheme="majorBidi" w:cstheme="majorBidi"/>
          <w:sz w:val="20"/>
          <w:szCs w:val="20"/>
        </w:rPr>
      </w:pPr>
    </w:p>
    <w:p w14:paraId="5FD7778C" w14:textId="30F600E2" w:rsidR="00D1428D" w:rsidRPr="00623946" w:rsidRDefault="00D1428D" w:rsidP="00D142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เนื่องจากเป็นกิจการที่ได้รับการส่งเสริมการ</w:t>
      </w:r>
      <w:r w:rsidRPr="00CC2D4A">
        <w:rPr>
          <w:rFonts w:asciiTheme="majorBidi" w:hAnsiTheme="majorBidi" w:cstheme="majorBidi"/>
          <w:sz w:val="30"/>
          <w:szCs w:val="30"/>
          <w:cs/>
        </w:rPr>
        <w:t>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68121F48" w14:textId="446C4F5D" w:rsidR="00D1428D" w:rsidRDefault="00D1428D" w:rsidP="00D14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A2D7A88" w14:textId="73119EE7" w:rsidR="006814C5" w:rsidRPr="007B1E10" w:rsidRDefault="006814C5" w:rsidP="00D1428D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B1F0C">
        <w:rPr>
          <w:rFonts w:asciiTheme="majorBidi" w:hAnsiTheme="majorBidi" w:cstheme="majorBidi" w:hint="cs"/>
          <w:spacing w:val="4"/>
          <w:sz w:val="30"/>
          <w:szCs w:val="30"/>
          <w:cs/>
        </w:rPr>
        <w:lastRenderedPageBreak/>
        <w:t xml:space="preserve">ผลการดำเนินงานสำหรับปีสิ้นสุดวันที่ </w:t>
      </w:r>
      <w:r w:rsidRPr="00DB1F0C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Pr="00DB1F0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ธันวาคม </w:t>
      </w:r>
      <w:r w:rsidRPr="00DB1F0C">
        <w:rPr>
          <w:rFonts w:asciiTheme="majorBidi" w:hAnsiTheme="majorBidi" w:cstheme="majorBidi"/>
          <w:spacing w:val="4"/>
          <w:sz w:val="30"/>
          <w:szCs w:val="30"/>
        </w:rPr>
        <w:t xml:space="preserve">2562 </w:t>
      </w:r>
      <w:r w:rsidRPr="00DB1F0C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และ </w:t>
      </w:r>
      <w:r w:rsidRPr="00DB1F0C">
        <w:rPr>
          <w:rFonts w:asciiTheme="majorBidi" w:hAnsiTheme="majorBidi" w:cstheme="majorBidi"/>
          <w:spacing w:val="4"/>
          <w:sz w:val="30"/>
          <w:szCs w:val="30"/>
        </w:rPr>
        <w:t xml:space="preserve">2561 </w:t>
      </w:r>
      <w:r w:rsidR="00DB1F0C" w:rsidRPr="00DB1F0C">
        <w:rPr>
          <w:rFonts w:asciiTheme="majorBidi" w:hAnsiTheme="majorBidi" w:cstheme="majorBidi" w:hint="cs"/>
          <w:spacing w:val="4"/>
          <w:sz w:val="30"/>
          <w:szCs w:val="30"/>
          <w:cs/>
        </w:rPr>
        <w:t>มาจาก</w:t>
      </w:r>
      <w:r w:rsidR="007B1E10" w:rsidRPr="00DB1F0C">
        <w:rPr>
          <w:rFonts w:asciiTheme="majorBidi" w:hAnsiTheme="majorBidi" w:cstheme="majorBidi" w:hint="cs"/>
          <w:spacing w:val="4"/>
          <w:sz w:val="30"/>
          <w:szCs w:val="30"/>
          <w:cs/>
        </w:rPr>
        <w:t>รายได้ส่วนที่ไม่ได้รับการส่งเสริม</w:t>
      </w:r>
      <w:r w:rsidR="007B1E10" w:rsidRPr="007B1E10">
        <w:rPr>
          <w:rFonts w:asciiTheme="majorBidi" w:hAnsiTheme="majorBidi" w:cstheme="majorBidi" w:hint="cs"/>
          <w:sz w:val="30"/>
          <w:szCs w:val="30"/>
          <w:cs/>
        </w:rPr>
        <w:t>การลงทุน</w:t>
      </w:r>
      <w:r w:rsidR="000B1688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="007B1E10" w:rsidRPr="007B1E1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B1F0C">
        <w:rPr>
          <w:rFonts w:asciiTheme="majorBidi" w:hAnsiTheme="majorBidi" w:cstheme="majorBidi" w:hint="cs"/>
          <w:sz w:val="30"/>
          <w:szCs w:val="30"/>
          <w:cs/>
        </w:rPr>
        <w:t>เนื่องจาก</w:t>
      </w:r>
      <w:r w:rsidR="007B1E10" w:rsidRPr="007B1E10">
        <w:rPr>
          <w:rFonts w:asciiTheme="majorBidi" w:hAnsiTheme="majorBidi" w:cstheme="majorBidi" w:hint="cs"/>
          <w:sz w:val="30"/>
          <w:szCs w:val="30"/>
          <w:cs/>
        </w:rPr>
        <w:t>สิทธิประโยชน์</w:t>
      </w:r>
      <w:r w:rsidR="00DB1F0C">
        <w:rPr>
          <w:rFonts w:asciiTheme="majorBidi" w:hAnsiTheme="majorBidi" w:cstheme="majorBidi" w:hint="cs"/>
          <w:sz w:val="30"/>
          <w:szCs w:val="30"/>
          <w:cs/>
        </w:rPr>
        <w:t>ทางภาษี</w:t>
      </w:r>
      <w:r w:rsidR="000B1688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="007B1E10" w:rsidRPr="007B1E10">
        <w:rPr>
          <w:rFonts w:asciiTheme="majorBidi" w:hAnsiTheme="majorBidi" w:cstheme="majorBidi" w:hint="cs"/>
          <w:sz w:val="30"/>
          <w:szCs w:val="30"/>
          <w:cs/>
        </w:rPr>
        <w:t>หมดอายุ</w:t>
      </w:r>
      <w:r w:rsidR="00DB1F0C">
        <w:rPr>
          <w:rFonts w:asciiTheme="majorBidi" w:hAnsiTheme="majorBidi" w:cstheme="majorBidi" w:hint="cs"/>
          <w:sz w:val="30"/>
          <w:szCs w:val="30"/>
          <w:cs/>
        </w:rPr>
        <w:t>แล้ว</w:t>
      </w:r>
    </w:p>
    <w:p w14:paraId="65B463BC" w14:textId="54631855" w:rsidR="002538E2" w:rsidRDefault="002538E2" w:rsidP="006814C5">
      <w:pPr>
        <w:tabs>
          <w:tab w:val="left" w:pos="54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54973209" w14:textId="4DC456B5" w:rsidR="0003566A" w:rsidRPr="00A66401" w:rsidRDefault="0003566A" w:rsidP="0078461D">
      <w:pPr>
        <w:numPr>
          <w:ilvl w:val="0"/>
          <w:numId w:val="2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476777DC" w14:textId="003F29A9" w:rsidR="00366C11" w:rsidRPr="006B46D3" w:rsidRDefault="00366C11" w:rsidP="006B46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2DEBF3" w14:textId="33797189" w:rsidR="006B46D3" w:rsidRPr="006B46D3" w:rsidRDefault="006B46D3" w:rsidP="006B46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B46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47ADDA39" w14:textId="77777777" w:rsidR="006B46D3" w:rsidRPr="00BF2907" w:rsidRDefault="006B46D3" w:rsidP="00366C11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cs/>
          <w:lang w:val="th-TH"/>
        </w:rPr>
      </w:pPr>
    </w:p>
    <w:p w14:paraId="676DFEAC" w14:textId="45735A3F" w:rsidR="0003566A" w:rsidRPr="00A66401" w:rsidRDefault="0003566A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 w:hint="cs"/>
          <w:sz w:val="30"/>
          <w:szCs w:val="30"/>
          <w:cs/>
        </w:rPr>
        <w:t>กำไรต่อหุ้นขั้นพื้นฐานสำหรับ</w:t>
      </w:r>
      <w:r w:rsidR="0033406A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="00FF1980" w:rsidRPr="00A66401">
        <w:rPr>
          <w:rFonts w:ascii="Angsana New" w:hAnsi="Angsana New"/>
          <w:sz w:val="30"/>
          <w:szCs w:val="30"/>
        </w:rPr>
        <w:t>3</w:t>
      </w:r>
      <w:r w:rsidR="00BF2907">
        <w:rPr>
          <w:rFonts w:ascii="Angsana New" w:hAnsi="Angsana New"/>
          <w:sz w:val="30"/>
          <w:szCs w:val="30"/>
        </w:rPr>
        <w:t>1</w:t>
      </w:r>
      <w:r w:rsidR="00FF1980" w:rsidRPr="00A66401">
        <w:rPr>
          <w:rFonts w:ascii="Angsana New" w:hAnsi="Angsana New"/>
          <w:sz w:val="30"/>
          <w:szCs w:val="30"/>
        </w:rPr>
        <w:t xml:space="preserve"> </w:t>
      </w:r>
      <w:r w:rsidR="00BF2907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 w:hint="cs"/>
          <w:sz w:val="30"/>
          <w:szCs w:val="30"/>
          <w:cs/>
        </w:rPr>
        <w:t>และ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 w:hint="cs"/>
          <w:sz w:val="30"/>
          <w:szCs w:val="30"/>
          <w:cs/>
        </w:rPr>
        <w:t>คำนวณจากกำไรสำหรับที่เป็นส่วนของผู้ถือหุ้นสามัญของบริษัทและจำนวนหุ้นสามัญ</w:t>
      </w:r>
      <w:r w:rsidR="009D29CA" w:rsidRPr="00A66401">
        <w:rPr>
          <w:rFonts w:ascii="Angsana New" w:hAnsi="Angsana New" w:hint="cs"/>
          <w:sz w:val="30"/>
          <w:szCs w:val="30"/>
          <w:cs/>
        </w:rPr>
        <w:t>ที่ออกจำหน่าย</w:t>
      </w:r>
      <w:r w:rsidRPr="00A66401">
        <w:rPr>
          <w:rFonts w:ascii="Angsana New" w:hAnsi="Angsana New" w:hint="cs"/>
          <w:sz w:val="30"/>
          <w:szCs w:val="30"/>
          <w:cs/>
        </w:rPr>
        <w:t>ระหว่าง</w:t>
      </w:r>
      <w:r w:rsidR="001A1B2B">
        <w:rPr>
          <w:rFonts w:ascii="Angsana New" w:hAnsi="Angsana New" w:hint="cs"/>
          <w:sz w:val="30"/>
          <w:szCs w:val="30"/>
          <w:cs/>
        </w:rPr>
        <w:t>ปี</w:t>
      </w:r>
      <w:r w:rsidR="000372C3"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</w:t>
      </w:r>
      <w:r w:rsidR="009D29CA"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</w:rPr>
        <w:t>โดยแสดงการคำนวณดังนี้</w:t>
      </w:r>
    </w:p>
    <w:p w14:paraId="01CFFED4" w14:textId="77777777" w:rsidR="00833132" w:rsidRPr="002538E2" w:rsidRDefault="00833132" w:rsidP="00035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330"/>
        <w:gridCol w:w="270"/>
        <w:gridCol w:w="1260"/>
        <w:gridCol w:w="270"/>
        <w:gridCol w:w="1200"/>
        <w:gridCol w:w="420"/>
        <w:gridCol w:w="1211"/>
        <w:gridCol w:w="264"/>
        <w:gridCol w:w="1355"/>
      </w:tblGrid>
      <w:tr w:rsidR="00833132" w:rsidRPr="00A66401" w14:paraId="3D68971C" w14:textId="77777777" w:rsidTr="00BF2907">
        <w:tc>
          <w:tcPr>
            <w:tcW w:w="3330" w:type="dxa"/>
            <w:hideMark/>
          </w:tcPr>
          <w:p w14:paraId="236FC589" w14:textId="30AACFE2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F9ED4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0" w:type="dxa"/>
            <w:gridSpan w:val="3"/>
            <w:hideMark/>
          </w:tcPr>
          <w:p w14:paraId="3C111C8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20" w:type="dxa"/>
          </w:tcPr>
          <w:p w14:paraId="77804F6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0" w:type="dxa"/>
            <w:gridSpan w:val="3"/>
            <w:hideMark/>
          </w:tcPr>
          <w:p w14:paraId="107396B0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132" w:rsidRPr="00A66401" w14:paraId="59CCA6B4" w14:textId="77777777" w:rsidTr="00BF2907">
        <w:tc>
          <w:tcPr>
            <w:tcW w:w="3330" w:type="dxa"/>
            <w:hideMark/>
          </w:tcPr>
          <w:p w14:paraId="7079D759" w14:textId="6DF1C49C" w:rsidR="00833132" w:rsidRPr="00A66401" w:rsidRDefault="00BF2907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="00833132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33132"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833132"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476AC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7D8B22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377C2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hideMark/>
          </w:tcPr>
          <w:p w14:paraId="2EA2B2EB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420" w:type="dxa"/>
          </w:tcPr>
          <w:p w14:paraId="32B6B78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hideMark/>
          </w:tcPr>
          <w:p w14:paraId="26ABFEA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2F5423A2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hideMark/>
          </w:tcPr>
          <w:p w14:paraId="49E7B9B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33132" w:rsidRPr="00A66401" w14:paraId="76EA154A" w14:textId="77777777" w:rsidTr="00BF2907">
        <w:tc>
          <w:tcPr>
            <w:tcW w:w="3330" w:type="dxa"/>
          </w:tcPr>
          <w:p w14:paraId="1B241F95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DC68F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0" w:type="dxa"/>
            <w:gridSpan w:val="7"/>
            <w:hideMark/>
          </w:tcPr>
          <w:p w14:paraId="49B3199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A17185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833132" w:rsidRPr="00A66401" w14:paraId="048300BF" w14:textId="77777777" w:rsidTr="00BF2907">
        <w:tc>
          <w:tcPr>
            <w:tcW w:w="3330" w:type="dxa"/>
            <w:hideMark/>
          </w:tcPr>
          <w:p w14:paraId="0D3FAAC0" w14:textId="2C0F0090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</w:t>
            </w:r>
            <w:r w:rsidR="003C0AFC"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270" w:type="dxa"/>
          </w:tcPr>
          <w:p w14:paraId="5E864CC2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3B937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5A9D4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19A1032F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0" w:type="dxa"/>
          </w:tcPr>
          <w:p w14:paraId="5103DB65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1C0489CF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527950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</w:tcPr>
          <w:p w14:paraId="0A8DFF2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3132" w:rsidRPr="00A66401" w14:paraId="141833A5" w14:textId="77777777" w:rsidTr="00BF2907">
        <w:tc>
          <w:tcPr>
            <w:tcW w:w="3330" w:type="dxa"/>
            <w:hideMark/>
          </w:tcPr>
          <w:p w14:paraId="30C056FC" w14:textId="438DA566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(ขั้นพื้นฐาน)</w:t>
            </w:r>
          </w:p>
        </w:tc>
        <w:tc>
          <w:tcPr>
            <w:tcW w:w="270" w:type="dxa"/>
          </w:tcPr>
          <w:p w14:paraId="5DD5D2D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F068561" w14:textId="49766C5D" w:rsidR="00833132" w:rsidRPr="00A66401" w:rsidRDefault="00373161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65,858</w:t>
            </w:r>
          </w:p>
        </w:tc>
        <w:tc>
          <w:tcPr>
            <w:tcW w:w="270" w:type="dxa"/>
          </w:tcPr>
          <w:p w14:paraId="6837BD1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5D257E" w14:textId="0255581B" w:rsidR="00833132" w:rsidRPr="00A66401" w:rsidRDefault="00F262AA" w:rsidP="00683472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="005A6ED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420" w:type="dxa"/>
          </w:tcPr>
          <w:p w14:paraId="39743754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7B6237" w14:textId="54C9FBE0" w:rsidR="00833132" w:rsidRPr="00A66401" w:rsidRDefault="00373161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72,298</w:t>
            </w:r>
          </w:p>
        </w:tc>
        <w:tc>
          <w:tcPr>
            <w:tcW w:w="264" w:type="dxa"/>
          </w:tcPr>
          <w:p w14:paraId="2A73A38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548FAA" w14:textId="1ADF14F7" w:rsidR="00833132" w:rsidRPr="00A66401" w:rsidRDefault="00E44395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5A6EDB"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</w:tr>
      <w:tr w:rsidR="00833132" w:rsidRPr="00A66401" w14:paraId="31B4840A" w14:textId="77777777" w:rsidTr="00BF2907">
        <w:tc>
          <w:tcPr>
            <w:tcW w:w="3330" w:type="dxa"/>
          </w:tcPr>
          <w:p w14:paraId="7F81EDF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69349A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B7DE14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738A84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9B8D5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5189561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CB9496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B4227C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FD911C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A66401" w14:paraId="0BC2DA56" w14:textId="77777777" w:rsidTr="00BF2907">
        <w:tc>
          <w:tcPr>
            <w:tcW w:w="3330" w:type="dxa"/>
            <w:hideMark/>
          </w:tcPr>
          <w:p w14:paraId="37C610A2" w14:textId="77777777" w:rsidR="000372C3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0372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</w:t>
            </w:r>
          </w:p>
          <w:p w14:paraId="753A3531" w14:textId="7B1FACAD" w:rsidR="00833132" w:rsidRPr="00A66401" w:rsidRDefault="000372C3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น้ำหนัก</w:t>
            </w:r>
          </w:p>
        </w:tc>
        <w:tc>
          <w:tcPr>
            <w:tcW w:w="270" w:type="dxa"/>
          </w:tcPr>
          <w:p w14:paraId="5517968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C0356" w14:textId="77777777" w:rsidR="000372C3" w:rsidRDefault="000372C3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F6B175" w14:textId="09305A11" w:rsidR="00833132" w:rsidRPr="00A66401" w:rsidRDefault="00373161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14:paraId="0702850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903231" w14:textId="77777777" w:rsidR="000372C3" w:rsidRDefault="000372C3" w:rsidP="00683472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6B57DB7" w14:textId="4518C6D2" w:rsidR="00833132" w:rsidRPr="00A66401" w:rsidRDefault="005A6EDB" w:rsidP="00683472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E44395"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44395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420" w:type="dxa"/>
          </w:tcPr>
          <w:p w14:paraId="7BA47CBD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E55420" w14:textId="77777777" w:rsidR="000372C3" w:rsidRDefault="000372C3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05265C1" w14:textId="50E25BB7" w:rsidR="00833132" w:rsidRPr="00A66401" w:rsidRDefault="00373161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64" w:type="dxa"/>
          </w:tcPr>
          <w:p w14:paraId="24168A2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DA97601" w14:textId="77777777" w:rsidR="000372C3" w:rsidRDefault="000372C3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BE1F49" w14:textId="76D8FE87" w:rsidR="00833132" w:rsidRPr="00A66401" w:rsidRDefault="00E44395" w:rsidP="0068347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833132" w:rsidRPr="00A66401" w14:paraId="61FFE264" w14:textId="77777777" w:rsidTr="00BF2907">
        <w:tc>
          <w:tcPr>
            <w:tcW w:w="3330" w:type="dxa"/>
          </w:tcPr>
          <w:p w14:paraId="4D3ECC2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D2B4690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3F045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C955099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41C7C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14:paraId="11996551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4D084AE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4" w:type="dxa"/>
          </w:tcPr>
          <w:p w14:paraId="0E7EE02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6A02F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833132" w:rsidRPr="00A66401" w14:paraId="38725ADF" w14:textId="77777777" w:rsidTr="00BF2907">
        <w:trPr>
          <w:trHeight w:val="425"/>
        </w:trPr>
        <w:tc>
          <w:tcPr>
            <w:tcW w:w="3330" w:type="dxa"/>
            <w:hideMark/>
          </w:tcPr>
          <w:p w14:paraId="309D066C" w14:textId="5940B470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กำไรต่อหุ้นขั้นพื้นฐาน</w:t>
            </w:r>
            <w:r w:rsidR="00A17185" w:rsidRPr="00A66401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270" w:type="dxa"/>
          </w:tcPr>
          <w:p w14:paraId="130C2CE3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22B729" w14:textId="1C04B5E2" w:rsidR="00833132" w:rsidRPr="00A66401" w:rsidRDefault="00373161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0.0503</w:t>
            </w:r>
          </w:p>
        </w:tc>
        <w:tc>
          <w:tcPr>
            <w:tcW w:w="270" w:type="dxa"/>
          </w:tcPr>
          <w:p w14:paraId="2FD990AA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8F8B65" w14:textId="7B35A3EF" w:rsidR="00833132" w:rsidRPr="00A66401" w:rsidRDefault="00DC06BF" w:rsidP="00683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E44395"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420" w:type="dxa"/>
          </w:tcPr>
          <w:p w14:paraId="45E38007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3B35A52" w14:textId="04548218" w:rsidR="00833132" w:rsidRPr="00A66401" w:rsidRDefault="00373161" w:rsidP="00683472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0.0552</w:t>
            </w:r>
          </w:p>
        </w:tc>
        <w:tc>
          <w:tcPr>
            <w:tcW w:w="264" w:type="dxa"/>
          </w:tcPr>
          <w:p w14:paraId="529CC418" w14:textId="77777777" w:rsidR="00833132" w:rsidRPr="00A66401" w:rsidRDefault="00833132" w:rsidP="00683472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31BB16C" w14:textId="2565627D" w:rsidR="00833132" w:rsidRPr="00A66401" w:rsidRDefault="005A6EDB" w:rsidP="00683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 w:rsidR="00E44395"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</w:tbl>
    <w:p w14:paraId="2F089AEF" w14:textId="782C85A8" w:rsidR="006B46D3" w:rsidRDefault="006B46D3" w:rsidP="00661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16EA13FF" w14:textId="77777777" w:rsidR="006B46D3" w:rsidRDefault="006B46D3" w:rsidP="006B46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กำไรต่อหุ้นปรับลด</w:t>
      </w:r>
    </w:p>
    <w:p w14:paraId="2D0DCC8B" w14:textId="77777777" w:rsidR="006B46D3" w:rsidRDefault="006B46D3" w:rsidP="006B46D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56CBF1A" w14:textId="4F190446" w:rsidR="006B46D3" w:rsidRDefault="006B46D3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="000372C3">
        <w:rPr>
          <w:rFonts w:ascii="Angsana New" w:hAnsi="Angsana New" w:hint="cs"/>
          <w:sz w:val="30"/>
          <w:szCs w:val="30"/>
          <w:cs/>
        </w:rPr>
        <w:t>ปี</w:t>
      </w:r>
      <w:r w:rsidRPr="00AC377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C3777">
        <w:rPr>
          <w:rFonts w:ascii="Angsana New" w:hAnsi="Angsana New"/>
          <w:sz w:val="30"/>
          <w:szCs w:val="30"/>
        </w:rPr>
        <w:t xml:space="preserve">31 </w:t>
      </w:r>
      <w:r w:rsidR="00E11592">
        <w:rPr>
          <w:rFonts w:ascii="Angsana New" w:hAnsi="Angsana New" w:hint="cs"/>
          <w:sz w:val="30"/>
          <w:szCs w:val="30"/>
          <w:cs/>
        </w:rPr>
        <w:t>ธันวาคม</w:t>
      </w:r>
      <w:r w:rsidRPr="00AC3777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/>
          <w:sz w:val="30"/>
          <w:szCs w:val="30"/>
        </w:rPr>
        <w:t>6</w:t>
      </w:r>
      <w:r w:rsidR="00E1159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 </w:t>
      </w:r>
      <w:r w:rsidRPr="00AC3777">
        <w:rPr>
          <w:rFonts w:ascii="Angsana New" w:hAnsi="Angsana New"/>
          <w:sz w:val="30"/>
          <w:szCs w:val="30"/>
          <w:cs/>
        </w:rPr>
        <w:t xml:space="preserve">และ </w:t>
      </w:r>
      <w:r w:rsidRPr="00AC3777">
        <w:rPr>
          <w:rFonts w:ascii="Angsana New" w:hAnsi="Angsana New"/>
          <w:sz w:val="30"/>
          <w:szCs w:val="30"/>
        </w:rPr>
        <w:t>25</w:t>
      </w:r>
      <w:r w:rsidR="00E11592">
        <w:rPr>
          <w:rFonts w:ascii="Angsana New" w:hAnsi="Angsana New"/>
          <w:sz w:val="30"/>
          <w:szCs w:val="30"/>
        </w:rPr>
        <w:t>61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คำนวณจากกำไรสำหรับที่เป็นส่วนของผู้ถือหุ้นสามัญของบริษัทและจำนวนหุ้นสามัญที่ออกจำหน่ายแล้วระหว่า</w:t>
      </w:r>
      <w:r w:rsidR="000372C3">
        <w:rPr>
          <w:rFonts w:ascii="Angsana New" w:hAnsi="Angsana New" w:hint="cs"/>
          <w:sz w:val="30"/>
          <w:szCs w:val="30"/>
          <w:cs/>
        </w:rPr>
        <w:t>งปี</w:t>
      </w:r>
      <w:r>
        <w:rPr>
          <w:rFonts w:ascii="Angsana New" w:hAnsi="Angsana New" w:hint="cs"/>
          <w:sz w:val="30"/>
          <w:szCs w:val="30"/>
          <w:cs/>
        </w:rPr>
        <w:t>โดยวิธีถัวเฉลี่ยถ่วงน้ำหนัก หลังจากที่ได้ปรับปรุงผลกระทบของหุ้นปรับลด แสดงการคำนวณดังนี้</w:t>
      </w:r>
    </w:p>
    <w:p w14:paraId="37EBEA50" w14:textId="5E5CAC8E" w:rsidR="006B46D3" w:rsidRDefault="006B46D3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2454AD63" w14:textId="5F8C74B9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2A66BB2B" w14:textId="422731EB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74B2E147" w14:textId="0D7969FD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05E3D8DE" w14:textId="11037AD8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1CD83939" w14:textId="2E180697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p w14:paraId="6AC1A240" w14:textId="77777777" w:rsidR="002716E4" w:rsidRDefault="002716E4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lang w:val="x-none" w:eastAsia="x-none"/>
        </w:rPr>
      </w:pPr>
    </w:p>
    <w:tbl>
      <w:tblPr>
        <w:tblW w:w="9580" w:type="dxa"/>
        <w:tblInd w:w="450" w:type="dxa"/>
        <w:tblLook w:val="01E0" w:firstRow="1" w:lastRow="1" w:firstColumn="1" w:lastColumn="1" w:noHBand="0" w:noVBand="0"/>
      </w:tblPr>
      <w:tblGrid>
        <w:gridCol w:w="3870"/>
        <w:gridCol w:w="270"/>
        <w:gridCol w:w="1170"/>
        <w:gridCol w:w="360"/>
        <w:gridCol w:w="1170"/>
        <w:gridCol w:w="360"/>
        <w:gridCol w:w="1080"/>
        <w:gridCol w:w="270"/>
        <w:gridCol w:w="1030"/>
      </w:tblGrid>
      <w:tr w:rsidR="006B46D3" w:rsidRPr="00A66401" w14:paraId="1F5019AB" w14:textId="77777777" w:rsidTr="003974C0">
        <w:tc>
          <w:tcPr>
            <w:tcW w:w="3870" w:type="dxa"/>
            <w:hideMark/>
          </w:tcPr>
          <w:p w14:paraId="7F1C575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4F75E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C6AFBE7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5F4EB6CA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0" w:type="dxa"/>
            <w:gridSpan w:val="3"/>
            <w:hideMark/>
          </w:tcPr>
          <w:p w14:paraId="69C7568C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46D3" w:rsidRPr="00A66401" w14:paraId="794DCC26" w14:textId="77777777" w:rsidTr="003974C0">
        <w:tc>
          <w:tcPr>
            <w:tcW w:w="3870" w:type="dxa"/>
            <w:hideMark/>
          </w:tcPr>
          <w:p w14:paraId="5EF582AC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BA2DA41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019B93F5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4887D527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hideMark/>
          </w:tcPr>
          <w:p w14:paraId="1E09070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360" w:type="dxa"/>
          </w:tcPr>
          <w:p w14:paraId="5B5F258E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C30912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E3D5378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hideMark/>
          </w:tcPr>
          <w:p w14:paraId="31B7F564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B46D3" w:rsidRPr="00A66401" w14:paraId="1D3E0474" w14:textId="77777777" w:rsidTr="003974C0">
        <w:tc>
          <w:tcPr>
            <w:tcW w:w="3870" w:type="dxa"/>
          </w:tcPr>
          <w:p w14:paraId="389DD14E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36EC9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0" w:type="dxa"/>
            <w:gridSpan w:val="7"/>
            <w:hideMark/>
          </w:tcPr>
          <w:p w14:paraId="7C6DD980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/พันหุ้น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B46D3" w:rsidRPr="00A66401" w14:paraId="4359B205" w14:textId="77777777" w:rsidTr="003974C0">
        <w:tc>
          <w:tcPr>
            <w:tcW w:w="3870" w:type="dxa"/>
            <w:hideMark/>
          </w:tcPr>
          <w:p w14:paraId="6F3DA0D7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270" w:type="dxa"/>
          </w:tcPr>
          <w:p w14:paraId="2A505BFB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57A08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9877A8B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750715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D9D694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C888E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6F9F87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14:paraId="4A47E645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B46D3" w:rsidRPr="00A66401" w14:paraId="07E902F1" w14:textId="77777777" w:rsidTr="003974C0">
        <w:tc>
          <w:tcPr>
            <w:tcW w:w="3870" w:type="dxa"/>
            <w:hideMark/>
          </w:tcPr>
          <w:p w14:paraId="630F3232" w14:textId="7DE9A13B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ของบริษัท (ขั้นพื้นฐาน</w:t>
            </w:r>
            <w:r w:rsidR="003F47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และปรับลด</w:t>
            </w: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90593D6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055341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65,858</w:t>
            </w:r>
          </w:p>
        </w:tc>
        <w:tc>
          <w:tcPr>
            <w:tcW w:w="360" w:type="dxa"/>
          </w:tcPr>
          <w:p w14:paraId="5557CEA3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540"/>
                <w:tab w:val="decimal" w:pos="754"/>
              </w:tabs>
              <w:ind w:right="-9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49F1DE1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469</w:t>
            </w:r>
          </w:p>
        </w:tc>
        <w:tc>
          <w:tcPr>
            <w:tcW w:w="360" w:type="dxa"/>
          </w:tcPr>
          <w:p w14:paraId="074A1257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FAE3FAA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72,298</w:t>
            </w:r>
          </w:p>
        </w:tc>
        <w:tc>
          <w:tcPr>
            <w:tcW w:w="270" w:type="dxa"/>
          </w:tcPr>
          <w:p w14:paraId="1ACD2F1B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4C94EA30" w14:textId="77777777" w:rsidR="006B46D3" w:rsidRPr="00A66401" w:rsidRDefault="006B46D3" w:rsidP="009D793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38"/>
              </w:tabs>
              <w:ind w:left="-220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</w:tr>
      <w:tr w:rsidR="006B46D3" w:rsidRPr="00A66401" w14:paraId="4A7A874A" w14:textId="77777777" w:rsidTr="003974C0">
        <w:tc>
          <w:tcPr>
            <w:tcW w:w="3870" w:type="dxa"/>
          </w:tcPr>
          <w:p w14:paraId="11228051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73A14FB5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E7BBA02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3B9B9DE4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5C051263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499F42A5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DCC963E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CACD4B7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14:paraId="7D69449F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974C0" w:rsidRPr="00A66401" w14:paraId="711E9C72" w14:textId="77777777" w:rsidTr="003974C0">
        <w:tc>
          <w:tcPr>
            <w:tcW w:w="3870" w:type="dxa"/>
            <w:hideMark/>
          </w:tcPr>
          <w:p w14:paraId="59A501B7" w14:textId="1CC4AA1A" w:rsidR="006B46D3" w:rsidRPr="006B46D3" w:rsidRDefault="00770F8C" w:rsidP="00770F8C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46D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จำนวนหุ้นสามัญโดยวิธีเฉลี่ยถ่วงน้ำหนัก</w:t>
            </w:r>
          </w:p>
        </w:tc>
        <w:tc>
          <w:tcPr>
            <w:tcW w:w="270" w:type="dxa"/>
          </w:tcPr>
          <w:p w14:paraId="2A3FAF89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83DDD61" w14:textId="418CD0EF" w:rsidR="006B46D3" w:rsidRPr="006B46D3" w:rsidRDefault="006B46D3" w:rsidP="006B46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6D3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2862BE70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308D40" w14:textId="51D9214F" w:rsidR="006B46D3" w:rsidRPr="006B46D3" w:rsidRDefault="006B46D3" w:rsidP="006B46D3">
            <w:pPr>
              <w:tabs>
                <w:tab w:val="clear" w:pos="907"/>
                <w:tab w:val="left" w:pos="735"/>
              </w:tabs>
              <w:ind w:left="-2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6D3">
              <w:rPr>
                <w:rFonts w:ascii="Angsana New" w:hAnsi="Angsana New"/>
                <w:sz w:val="30"/>
                <w:szCs w:val="30"/>
              </w:rPr>
              <w:t>1,200,523</w:t>
            </w:r>
          </w:p>
        </w:tc>
        <w:tc>
          <w:tcPr>
            <w:tcW w:w="360" w:type="dxa"/>
          </w:tcPr>
          <w:p w14:paraId="34A7C3CA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30EF9D2" w14:textId="4E47CAD6" w:rsidR="006B46D3" w:rsidRPr="006B46D3" w:rsidRDefault="006B46D3" w:rsidP="006B46D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46D3">
              <w:rPr>
                <w:rFonts w:ascii="Angsana New" w:hAnsi="Angsana New"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14:paraId="1092B42D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6716CF61" w14:textId="540F4531" w:rsidR="006B46D3" w:rsidRPr="006B46D3" w:rsidRDefault="006B46D3" w:rsidP="006B46D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6B46D3">
              <w:rPr>
                <w:rFonts w:ascii="Angsana New" w:hAnsi="Angsana New"/>
                <w:sz w:val="30"/>
                <w:szCs w:val="30"/>
              </w:rPr>
              <w:t>1,200,523</w:t>
            </w:r>
          </w:p>
        </w:tc>
      </w:tr>
      <w:tr w:rsidR="006B46D3" w:rsidRPr="00A66401" w14:paraId="41369694" w14:textId="77777777" w:rsidTr="003974C0">
        <w:tc>
          <w:tcPr>
            <w:tcW w:w="3870" w:type="dxa"/>
          </w:tcPr>
          <w:p w14:paraId="003E3E84" w14:textId="21457107" w:rsidR="006B46D3" w:rsidRPr="006B46D3" w:rsidRDefault="003974C0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ผลกระทบจากการออกสิทธิที่จะเลือก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ซื้อหุ้น</w:t>
            </w:r>
          </w:p>
        </w:tc>
        <w:tc>
          <w:tcPr>
            <w:tcW w:w="270" w:type="dxa"/>
          </w:tcPr>
          <w:p w14:paraId="6EF1058C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EC386" w14:textId="4BB1D5A1" w:rsidR="006B46D3" w:rsidRPr="006B46D3" w:rsidRDefault="006B46D3" w:rsidP="006B46D3">
            <w:pPr>
              <w:tabs>
                <w:tab w:val="clear" w:pos="680"/>
                <w:tab w:val="clear" w:pos="907"/>
                <w:tab w:val="left" w:pos="702"/>
              </w:tabs>
              <w:ind w:right="2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74FB0B0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3A34F1" w14:textId="16F5E92B" w:rsidR="006B46D3" w:rsidRPr="006B46D3" w:rsidRDefault="006B46D3" w:rsidP="006B46D3">
            <w:pPr>
              <w:tabs>
                <w:tab w:val="clear" w:pos="907"/>
                <w:tab w:val="left" w:pos="735"/>
              </w:tabs>
              <w:ind w:left="-255" w:right="1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F0DD5B1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CBE6D5" w14:textId="3326266D" w:rsidR="006B46D3" w:rsidRPr="006B46D3" w:rsidRDefault="006B46D3" w:rsidP="006B46D3">
            <w:pPr>
              <w:ind w:right="16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6332DA" w14:textId="77777777" w:rsidR="006B46D3" w:rsidRPr="006B46D3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294E2" w14:textId="73AB6646" w:rsidR="006B46D3" w:rsidRPr="006B46D3" w:rsidRDefault="006B46D3" w:rsidP="006B46D3">
            <w:pPr>
              <w:ind w:right="2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974C0" w:rsidRPr="00A66401" w14:paraId="4EED485C" w14:textId="77777777" w:rsidTr="003974C0">
        <w:tc>
          <w:tcPr>
            <w:tcW w:w="3870" w:type="dxa"/>
          </w:tcPr>
          <w:p w14:paraId="3E64A3F2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5F24F5C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BDB4B19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16DCCD49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FBC1CC6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46" w:right="8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60" w:type="dxa"/>
          </w:tcPr>
          <w:p w14:paraId="5EA894B2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45D566C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BC913FA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right w:val="nil"/>
            </w:tcBorders>
          </w:tcPr>
          <w:p w14:paraId="3C100DC6" w14:textId="77777777" w:rsidR="006B46D3" w:rsidRPr="00DB1F0C" w:rsidRDefault="006B46D3" w:rsidP="006B46D3">
            <w:pPr>
              <w:tabs>
                <w:tab w:val="clear" w:pos="227"/>
                <w:tab w:val="clear" w:pos="454"/>
                <w:tab w:val="decimal" w:pos="501"/>
              </w:tabs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974C0" w:rsidRPr="00A66401" w14:paraId="71D3D6C0" w14:textId="77777777" w:rsidTr="003974C0">
        <w:trPr>
          <w:trHeight w:val="425"/>
        </w:trPr>
        <w:tc>
          <w:tcPr>
            <w:tcW w:w="3870" w:type="dxa"/>
            <w:hideMark/>
          </w:tcPr>
          <w:p w14:paraId="3D86994F" w14:textId="77777777" w:rsidR="00473A1D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</w:t>
            </w:r>
          </w:p>
          <w:p w14:paraId="7FFDCCAE" w14:textId="1869FCA1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น้ำหนัก (ปรับลด)</w:t>
            </w:r>
          </w:p>
        </w:tc>
        <w:tc>
          <w:tcPr>
            <w:tcW w:w="270" w:type="dxa"/>
          </w:tcPr>
          <w:p w14:paraId="46A2388E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E5D17" w14:textId="77777777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860777A" w14:textId="0FB908AC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360" w:type="dxa"/>
          </w:tcPr>
          <w:p w14:paraId="07D45FA3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B3221" w14:textId="77777777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9659B4C" w14:textId="18961473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360" w:type="dxa"/>
          </w:tcPr>
          <w:p w14:paraId="4A039D75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5938D" w14:textId="77777777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BC6C3F" w14:textId="6CDEF839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1,308,887</w:t>
            </w:r>
          </w:p>
        </w:tc>
        <w:tc>
          <w:tcPr>
            <w:tcW w:w="270" w:type="dxa"/>
          </w:tcPr>
          <w:p w14:paraId="62915F16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16EF9" w14:textId="77777777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DF9C3A7" w14:textId="425A50FA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200</w:t>
            </w: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  <w:tr w:rsidR="00473A1D" w:rsidRPr="00A66401" w14:paraId="4E874502" w14:textId="77777777" w:rsidTr="003974C0">
        <w:trPr>
          <w:trHeight w:val="425"/>
        </w:trPr>
        <w:tc>
          <w:tcPr>
            <w:tcW w:w="3870" w:type="dxa"/>
          </w:tcPr>
          <w:p w14:paraId="498917F4" w14:textId="517437BC" w:rsidR="00473A1D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กำไรต่อหุ้นปรับลด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2B68BD8A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3C1F10" w14:textId="53E7C382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0.0503</w:t>
            </w:r>
          </w:p>
        </w:tc>
        <w:tc>
          <w:tcPr>
            <w:tcW w:w="360" w:type="dxa"/>
          </w:tcPr>
          <w:p w14:paraId="59809109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48F996" w14:textId="7D443A60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  <w:tab w:val="left" w:pos="837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360" w:type="dxa"/>
          </w:tcPr>
          <w:p w14:paraId="6E9BB7DF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E9D1AE" w14:textId="3D806126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center" w:pos="354"/>
                <w:tab w:val="right" w:pos="764"/>
              </w:tabs>
              <w:ind w:left="-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0.0552</w:t>
            </w:r>
          </w:p>
        </w:tc>
        <w:tc>
          <w:tcPr>
            <w:tcW w:w="270" w:type="dxa"/>
          </w:tcPr>
          <w:p w14:paraId="331E012A" w14:textId="77777777" w:rsidR="00473A1D" w:rsidRPr="00A66401" w:rsidRDefault="00473A1D" w:rsidP="00473A1D">
            <w:pPr>
              <w:tabs>
                <w:tab w:val="clear" w:pos="227"/>
                <w:tab w:val="clear" w:pos="454"/>
                <w:tab w:val="left" w:pos="540"/>
              </w:tabs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1F72E3" w14:textId="011BB46B" w:rsidR="00473A1D" w:rsidRDefault="00473A1D" w:rsidP="00473A1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22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</w:rPr>
              <w:t>0.0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347</w:t>
            </w:r>
          </w:p>
        </w:tc>
      </w:tr>
    </w:tbl>
    <w:p w14:paraId="36886BCB" w14:textId="2C74EA05" w:rsidR="006B46D3" w:rsidRPr="00DB1F0C" w:rsidRDefault="006B46D3" w:rsidP="006B46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6765EE77" w14:textId="229A5317" w:rsidR="00913B3A" w:rsidRDefault="00913B3A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51AB68D" w14:textId="2CDA29EC" w:rsidR="00913B3A" w:rsidRPr="00DB1F0C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0D1EBB9E" w14:textId="63CA97A2" w:rsidR="00913B3A" w:rsidRPr="00623946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F104E26" w14:textId="77777777" w:rsidR="00913B3A" w:rsidRPr="00D771EC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92F905" w14:textId="664DACEE" w:rsidR="00913B3A" w:rsidRPr="00623946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3B3A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</w:t>
      </w:r>
      <w:r w:rsidRPr="00623946">
        <w:rPr>
          <w:rFonts w:asciiTheme="majorBidi" w:hAnsiTheme="majorBidi" w:cstheme="majorBidi"/>
          <w:sz w:val="30"/>
          <w:szCs w:val="30"/>
          <w:cs/>
        </w:rPr>
        <w:t>มีการถือหรือออกตราสารอนุพันธ์ เพื่อการเก็งกำไรหรือการค้า</w:t>
      </w:r>
    </w:p>
    <w:p w14:paraId="24682057" w14:textId="77777777" w:rsidR="00913B3A" w:rsidRPr="00DC39A6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870F63" w14:textId="2F33A2CB" w:rsidR="00913B3A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3B3A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1A13842" w14:textId="77777777" w:rsidR="006617A3" w:rsidRPr="00062E1B" w:rsidRDefault="006617A3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85E55AB" w14:textId="77777777" w:rsidR="00DB1F0C" w:rsidRDefault="00DB1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75AF29B" w14:textId="0609FDE8" w:rsidR="00913B3A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การบริหารจัดการทุน</w:t>
      </w: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562C0CA3" w14:textId="72EDB5DC" w:rsidR="00913B3A" w:rsidRPr="00062E1B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2466A14D" w14:textId="422F6345" w:rsidR="00913B3A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 xml:space="preserve"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</w:t>
      </w:r>
      <w:r w:rsidRPr="00081E98">
        <w:rPr>
          <w:rFonts w:asciiTheme="majorBidi" w:hAnsiTheme="majorBidi" w:cstheme="majorBidi"/>
          <w:sz w:val="30"/>
          <w:szCs w:val="30"/>
          <w:cs/>
        </w:rPr>
        <w:t>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535E5ACF" w14:textId="66095749" w:rsidR="007B20B6" w:rsidRDefault="007B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986E08" w14:textId="13663726" w:rsidR="00081E98" w:rsidRPr="00623946" w:rsidRDefault="00081E98" w:rsidP="00081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8C1F32A" w14:textId="77777777" w:rsidR="00081E98" w:rsidRPr="00623946" w:rsidRDefault="00081E98" w:rsidP="00081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C5BF37B" w14:textId="003EFCAA" w:rsidR="00081E98" w:rsidRDefault="00081E98" w:rsidP="00081E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</w:t>
      </w:r>
      <w:r w:rsidRPr="00081E98">
        <w:rPr>
          <w:rFonts w:asciiTheme="majorBidi" w:hAnsiTheme="majorBidi" w:cstheme="majorBidi"/>
          <w:sz w:val="30"/>
          <w:szCs w:val="30"/>
          <w:cs/>
        </w:rPr>
        <w:t>เปลี่ยนแปลงที่จะเกิดในอนาคตของอัตราดอกเบี้ยในตลาด ซึ่งจะส่งผลกระทบต่อการดำเนินงานและกระแสเงินสดของกลุ่มบริษัท เนื่องจากดอกเบี้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>ยของ</w:t>
      </w:r>
      <w:r w:rsidRPr="00081E98">
        <w:rPr>
          <w:rFonts w:asciiTheme="majorBidi" w:hAnsiTheme="majorBidi" w:cstheme="majorBidi"/>
          <w:sz w:val="30"/>
          <w:szCs w:val="30"/>
          <w:cs/>
        </w:rPr>
        <w:t>เงินกู้ยืมส่วนใหญ่มีอัตราคงที่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81E98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081E98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มีความเสี่ยงด้านอัตราดอกเบี้ยที่เกิดจา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081E9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1B0F3E">
        <w:rPr>
          <w:rFonts w:asciiTheme="majorBidi" w:hAnsiTheme="majorBidi" w:cstheme="majorBidi" w:hint="cs"/>
          <w:sz w:val="30"/>
          <w:szCs w:val="30"/>
          <w:cs/>
        </w:rPr>
        <w:t>ที่เป็นสาระสำคัญ</w:t>
      </w:r>
      <w:r w:rsidRPr="00081E98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081E98">
        <w:rPr>
          <w:rFonts w:asciiTheme="majorBidi" w:hAnsiTheme="majorBidi" w:cstheme="majorBidi"/>
          <w:sz w:val="30"/>
          <w:szCs w:val="30"/>
          <w:cs/>
        </w:rPr>
        <w:t>ได้ใช้ตราสาร</w:t>
      </w:r>
      <w:r w:rsidRPr="008A423E">
        <w:rPr>
          <w:rFonts w:asciiTheme="majorBidi" w:hAnsiTheme="majorBidi" w:cstheme="majorBidi"/>
          <w:sz w:val="30"/>
          <w:szCs w:val="30"/>
          <w:cs/>
        </w:rPr>
        <w:t>อนุพันธ</w:t>
      </w:r>
      <w:r w:rsidR="008A423E">
        <w:rPr>
          <w:rFonts w:asciiTheme="majorBidi" w:hAnsiTheme="majorBidi" w:cstheme="majorBidi" w:hint="cs"/>
          <w:sz w:val="30"/>
          <w:szCs w:val="30"/>
          <w:cs/>
        </w:rPr>
        <w:t xml:space="preserve">์ </w:t>
      </w:r>
      <w:r w:rsidRPr="008A423E">
        <w:rPr>
          <w:rFonts w:asciiTheme="majorBidi" w:hAnsiTheme="majorBidi" w:cstheme="majorBidi"/>
          <w:sz w:val="30"/>
          <w:szCs w:val="30"/>
          <w:cs/>
        </w:rPr>
        <w:t>เพื่อใช้</w:t>
      </w:r>
      <w:r w:rsidRPr="00081E98">
        <w:rPr>
          <w:rFonts w:asciiTheme="majorBidi" w:hAnsiTheme="majorBidi" w:cstheme="majorBidi"/>
          <w:sz w:val="30"/>
          <w:szCs w:val="30"/>
          <w:cs/>
        </w:rPr>
        <w:t>ในการจัดการความเสี่ยงที่เกิดจากความผันผวนของอัตราดอกเบี้ยที่เกิดจากหลักทรัพย์ที่เป็นตราสารหนี้และเงินกู้ยืมเป็นการเฉพาะ</w:t>
      </w:r>
      <w:r w:rsidRPr="00081E98">
        <w:rPr>
          <w:rFonts w:asciiTheme="majorBidi" w:hAnsiTheme="majorBidi" w:cstheme="majorBidi" w:hint="cs"/>
          <w:sz w:val="30"/>
          <w:szCs w:val="30"/>
          <w:cs/>
        </w:rPr>
        <w:t>เนื่องจากอัตราดอกเบี้ยจากเงินกู้ยืมเป็นไปตามอัตราตลาด</w:t>
      </w:r>
    </w:p>
    <w:p w14:paraId="0BC292C1" w14:textId="4284AE29" w:rsidR="00913B3A" w:rsidRPr="00222144" w:rsidRDefault="00913B3A" w:rsidP="0091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E0E0E0"/>
        </w:rPr>
      </w:pPr>
    </w:p>
    <w:p w14:paraId="2CF05D2F" w14:textId="77777777" w:rsidR="00222144" w:rsidRPr="00623946" w:rsidRDefault="00222144" w:rsidP="00222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ความเสี่ยงจากเงินตราต่างประเทศ</w:t>
      </w:r>
    </w:p>
    <w:p w14:paraId="1C33908B" w14:textId="77777777" w:rsidR="00222144" w:rsidRPr="00623946" w:rsidRDefault="00222144" w:rsidP="00222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3CEE61" w14:textId="1B24B534" w:rsidR="00222144" w:rsidRPr="00222144" w:rsidRDefault="00222144" w:rsidP="00222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2214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กลุ่มบริษัทมีความเสี่ยงจากอัตราแลกเปลี่ยนเงินตราต่างประเทศ ซึ่ง</w:t>
      </w:r>
      <w:r w:rsidR="007B1E10">
        <w:rPr>
          <w:rFonts w:asciiTheme="majorBidi" w:hAnsiTheme="majorBidi" w:cstheme="majorBidi" w:hint="cs"/>
          <w:sz w:val="30"/>
          <w:szCs w:val="30"/>
          <w:cs/>
        </w:rPr>
        <w:t>ส่วนใหญ่</w:t>
      </w:r>
      <w:r w:rsidRPr="00222144">
        <w:rPr>
          <w:rFonts w:asciiTheme="majorBidi" w:hAnsiTheme="majorBidi" w:cstheme="majorBidi"/>
          <w:sz w:val="30"/>
          <w:szCs w:val="30"/>
          <w:cs/>
        </w:rPr>
        <w:t>เกิดจากการซื้อ</w:t>
      </w:r>
      <w:r w:rsidR="007B1E10">
        <w:rPr>
          <w:rFonts w:asciiTheme="majorBidi" w:hAnsiTheme="majorBidi" w:cstheme="majorBidi" w:hint="cs"/>
          <w:sz w:val="30"/>
          <w:szCs w:val="30"/>
          <w:cs/>
        </w:rPr>
        <w:t>วัตถุดิบ</w:t>
      </w:r>
      <w:r w:rsidRPr="00222144">
        <w:rPr>
          <w:rFonts w:asciiTheme="majorBidi" w:hAnsiTheme="majorBidi" w:cstheme="majorBidi"/>
          <w:sz w:val="30"/>
          <w:szCs w:val="30"/>
          <w:cs/>
        </w:rPr>
        <w:t>และการขายสินค้าที่เป็นเงินตราต่างประเทศ</w:t>
      </w:r>
      <w:r w:rsidRPr="00222144">
        <w:rPr>
          <w:rFonts w:asciiTheme="majorBidi" w:hAnsiTheme="majorBidi" w:cstheme="majorBidi"/>
          <w:sz w:val="30"/>
          <w:szCs w:val="30"/>
        </w:rPr>
        <w:t xml:space="preserve"> </w:t>
      </w:r>
      <w:r w:rsidRPr="00222144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1991B677" w14:textId="77777777" w:rsidR="00222144" w:rsidRPr="00623946" w:rsidRDefault="00222144" w:rsidP="00222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D68B2B" w14:textId="51B3CB37" w:rsidR="004F457C" w:rsidRDefault="004F457C" w:rsidP="004F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F457C">
        <w:rPr>
          <w:rFonts w:asciiTheme="majorBidi" w:hAnsiTheme="majorBidi" w:cstheme="majorBidi" w:hint="cs"/>
          <w:sz w:val="30"/>
          <w:szCs w:val="30"/>
          <w:cs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ซึ่งเกิดจากสกุลเงินที่หลากหลาย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</w:t>
      </w:r>
    </w:p>
    <w:p w14:paraId="16AA4677" w14:textId="1D5E04A5" w:rsidR="005B2F97" w:rsidRDefault="005B2F97" w:rsidP="004F45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2D1A6" w14:textId="141CA06F" w:rsidR="005B2F97" w:rsidRPr="005B2F97" w:rsidRDefault="005B2F97" w:rsidP="005B2F97">
      <w:pPr>
        <w:pStyle w:val="BodyText3"/>
        <w:ind w:left="562"/>
        <w:rPr>
          <w:rFonts w:asciiTheme="majorBidi" w:hAnsiTheme="majorBidi" w:cstheme="majorBidi"/>
        </w:rPr>
      </w:pPr>
      <w:r w:rsidRPr="005B2F97">
        <w:rPr>
          <w:rFonts w:asciiTheme="majorBidi" w:hAnsiTheme="majorBidi" w:cstheme="majorBidi"/>
          <w:cs/>
        </w:rPr>
        <w:t>กลุ่มบริษัทได้ทำธุรกรรมอนุพันธ์ทางการเงินเป็นส่วนหนึ่งในการบริหารและจัดการความเสี่ยงอันเกิดจากหนี้สิน</w:t>
      </w:r>
      <w:r w:rsidRPr="005B2F97">
        <w:rPr>
          <w:rFonts w:asciiTheme="majorBidi" w:hAnsiTheme="majorBidi" w:cstheme="majorBidi"/>
          <w:spacing w:val="-8"/>
          <w:cs/>
        </w:rPr>
        <w:t>ของกลุ่มบริษัท การจัดการความเสี่ยงโดยใช้ตราสารทางการเงินนี้ เป็นไปตามนโยบายและแนวทางซึ่งคณะกรรมการบริษัท</w:t>
      </w:r>
      <w:r w:rsidRPr="005B2F97">
        <w:rPr>
          <w:rFonts w:asciiTheme="majorBidi" w:hAnsiTheme="majorBidi" w:cstheme="majorBidi"/>
          <w:cs/>
        </w:rPr>
        <w:t>ให้ความเห็นชอบแล้ว และมีการควบคุมขั้นตอนการปฏิบัติงานให้เป็นไปตามนโยบาย</w:t>
      </w:r>
    </w:p>
    <w:p w14:paraId="2943895C" w14:textId="1EF94965" w:rsidR="005B2F97" w:rsidRPr="005B2F97" w:rsidRDefault="005B2F97" w:rsidP="005B2F97">
      <w:pPr>
        <w:pStyle w:val="BodyText3"/>
        <w:ind w:left="562"/>
        <w:rPr>
          <w:rFonts w:asciiTheme="majorBidi" w:hAnsiTheme="majorBidi" w:cstheme="majorBidi"/>
        </w:rPr>
      </w:pPr>
    </w:p>
    <w:p w14:paraId="4BF11352" w14:textId="22691AC9" w:rsidR="005B2F97" w:rsidRPr="005B2F97" w:rsidRDefault="005B2F97" w:rsidP="005B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t>อนุพันธ์ทางการเงินที่กลุ่มบริษัทพิจารณาจัดทำ ได้แก่ สัญญาซื้อขายเงินตราต่างประเทศล่วงหน้า (</w:t>
      </w:r>
      <w:r w:rsidRPr="005B2F97">
        <w:rPr>
          <w:rFonts w:asciiTheme="majorBidi" w:hAnsiTheme="majorBidi" w:cstheme="majorBidi"/>
          <w:spacing w:val="-8"/>
          <w:sz w:val="30"/>
          <w:szCs w:val="30"/>
        </w:rPr>
        <w:t>Forward</w:t>
      </w: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5B2F97">
        <w:rPr>
          <w:rFonts w:asciiTheme="majorBidi" w:hAnsiTheme="majorBidi" w:cstheme="majorBidi"/>
          <w:spacing w:val="-8"/>
          <w:sz w:val="30"/>
          <w:szCs w:val="30"/>
        </w:rPr>
        <w:t>Exchange</w:t>
      </w: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5B2F97">
        <w:rPr>
          <w:rFonts w:asciiTheme="majorBidi" w:hAnsiTheme="majorBidi" w:cstheme="majorBidi"/>
          <w:spacing w:val="-8"/>
          <w:sz w:val="30"/>
          <w:szCs w:val="30"/>
        </w:rPr>
        <w:t>Contract</w:t>
      </w: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t>) โดยสัญญาที่ทำนั้นเป็นการป้องกันความเสี่ยงจากอัตราแลกเปลี่ยนเงินตราต่างประเทศที่เกิดจากสัญญาซึ่งผูกมัด</w:t>
      </w: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ให้ซื้อ</w:t>
      </w:r>
      <w:r w:rsidR="007B1E10">
        <w:rPr>
          <w:rFonts w:asciiTheme="majorBidi" w:hAnsiTheme="majorBidi" w:cstheme="majorBidi" w:hint="cs"/>
          <w:spacing w:val="-8"/>
          <w:sz w:val="30"/>
          <w:szCs w:val="30"/>
          <w:cs/>
        </w:rPr>
        <w:t>วัตถุดิบ</w:t>
      </w:r>
      <w:r w:rsidRPr="005B2F97">
        <w:rPr>
          <w:rFonts w:asciiTheme="majorBidi" w:hAnsiTheme="majorBidi" w:cstheme="majorBidi"/>
          <w:spacing w:val="-8"/>
          <w:sz w:val="30"/>
          <w:szCs w:val="30"/>
          <w:cs/>
        </w:rPr>
        <w:t>จากต่างประเทศ นอกจากนั้น กลุ่มบริษัทมีรายได้จากการส่งออกเป็นเงินตราต่างประเทศอีกจำนวนหนึ่งซึ่งเพียงพอที่จะช่วยลดผลกระทบจากการเปลี่ยนแปลงของอัตราแลกเปลี่ยนเงินตราต่างประเทศได้</w:t>
      </w:r>
    </w:p>
    <w:p w14:paraId="5C81594B" w14:textId="5E7B714E" w:rsidR="005B2F97" w:rsidRPr="00300257" w:rsidRDefault="005B2F97" w:rsidP="005B2F97">
      <w:pPr>
        <w:pStyle w:val="BodyText3"/>
        <w:ind w:left="562"/>
        <w:rPr>
          <w:rFonts w:ascii="Angsana New" w:hAnsi="Angsana New"/>
        </w:rPr>
      </w:pPr>
    </w:p>
    <w:p w14:paraId="27F9085C" w14:textId="5E7B714E" w:rsidR="00F652FB" w:rsidRPr="00623946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ความเสี่ยงทางด้านสินเชื่</w:t>
      </w: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</w:t>
      </w:r>
    </w:p>
    <w:p w14:paraId="17C27A08" w14:textId="77777777" w:rsidR="00F652FB" w:rsidRPr="007B1E10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1AD038C2" w14:textId="00F6ED3E" w:rsidR="00F652FB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23946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คือผลขาดทุนที่อาจเกิดขึ้นจากการที่ลูกค้าหรือคู่สัญญาไม่สามารถชำระหนี้แก่</w:t>
      </w:r>
      <w:r w:rsidRPr="00F652FB">
        <w:rPr>
          <w:rFonts w:asciiTheme="majorBidi" w:hAnsiTheme="majorBidi" w:cstheme="majorBidi"/>
          <w:sz w:val="30"/>
          <w:szCs w:val="30"/>
          <w:cs/>
        </w:rPr>
        <w:t>กลุ่มบริษั</w:t>
      </w:r>
      <w:r>
        <w:rPr>
          <w:rFonts w:asciiTheme="majorBidi" w:hAnsiTheme="majorBidi" w:cstheme="majorBidi" w:hint="cs"/>
          <w:sz w:val="30"/>
          <w:szCs w:val="30"/>
          <w:cs/>
        </w:rPr>
        <w:t>ท</w:t>
      </w:r>
      <w:r w:rsidRPr="00623946">
        <w:rPr>
          <w:rFonts w:asciiTheme="majorBidi" w:hAnsiTheme="majorBidi" w:cstheme="majorBidi"/>
          <w:sz w:val="30"/>
          <w:szCs w:val="30"/>
          <w:cs/>
        </w:rPr>
        <w:t xml:space="preserve"> ตามเงื่อนไขที่ตกลงไว้เมื่อครบกำหนด</w:t>
      </w:r>
    </w:p>
    <w:p w14:paraId="0B01CA2E" w14:textId="77777777" w:rsidR="007A573E" w:rsidRDefault="007A573E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4D32C" w14:textId="403D4EB8" w:rsidR="00222144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652FB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 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Pr="00623946">
        <w:rPr>
          <w:rFonts w:asciiTheme="majorBidi" w:hAnsiTheme="majorBidi" w:cstheme="majorBidi"/>
          <w:sz w:val="30"/>
          <w:szCs w:val="30"/>
        </w:rPr>
        <w:t xml:space="preserve">  </w:t>
      </w:r>
    </w:p>
    <w:p w14:paraId="7C7C2F37" w14:textId="7324C705" w:rsidR="00F652FB" w:rsidRPr="007B1E10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300159" w14:textId="2456D7BE" w:rsidR="00F652FB" w:rsidRPr="00623946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EB05B44" w14:textId="77777777" w:rsidR="00F652FB" w:rsidRPr="007B1E10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AA38C9" w14:textId="78F03232" w:rsidR="00F652FB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652FB">
        <w:rPr>
          <w:rFonts w:asciiTheme="majorBidi" w:hAnsiTheme="majorBidi" w:cstheme="majorBidi"/>
          <w:sz w:val="30"/>
          <w:szCs w:val="30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</w:t>
      </w:r>
      <w:r w:rsidRPr="00623946">
        <w:rPr>
          <w:rFonts w:asciiTheme="majorBidi" w:hAnsiTheme="majorBidi" w:cstheme="majorBidi"/>
          <w:sz w:val="30"/>
          <w:szCs w:val="30"/>
          <w:cs/>
        </w:rPr>
        <w:t>ให้ผลกระทบจากความผันผวนของกระแสเงินสดลดลง</w:t>
      </w:r>
    </w:p>
    <w:p w14:paraId="12C0D174" w14:textId="0673E0E1" w:rsidR="00F652FB" w:rsidRPr="007B1E10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B33437" w14:textId="1ABC180C" w:rsidR="00F652FB" w:rsidRDefault="00F652F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2394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</w:t>
      </w:r>
      <w:r w:rsidR="004E217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ยุติธรรม</w:t>
      </w:r>
    </w:p>
    <w:p w14:paraId="3CF35655" w14:textId="5E43C9C7" w:rsidR="00CD3A10" w:rsidRPr="00CD3A10" w:rsidRDefault="00CD3A10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444CEAD" w14:textId="77777777" w:rsidR="00980D4E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กลุ่มบริษัทใช้วิธีการและข้อสมมติในการประมาณมูลค่ายุติธรรมของเครื่องมือทางการเงินดังต่อไปนี้</w:t>
      </w:r>
    </w:p>
    <w:p w14:paraId="7EB97F29" w14:textId="77777777" w:rsidR="00980D4E" w:rsidRPr="007B1E10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505091" w14:textId="660ACABF" w:rsidR="00980D4E" w:rsidRPr="00623946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เงินสดและรายการเทียบเท่าเงินสด </w:t>
      </w:r>
      <w:r w:rsidR="008A423E">
        <w:rPr>
          <w:rFonts w:asciiTheme="majorBidi" w:hAnsiTheme="majorBidi" w:cstheme="majorBidi" w:hint="cs"/>
          <w:sz w:val="30"/>
          <w:szCs w:val="30"/>
          <w:cs/>
        </w:rPr>
        <w:t xml:space="preserve">เงินให้กู้ยืม </w:t>
      </w:r>
      <w:r w:rsidR="00415A49">
        <w:rPr>
          <w:rFonts w:asciiTheme="majorBidi" w:hAnsiTheme="majorBidi" w:cstheme="majorBidi" w:hint="cs"/>
          <w:sz w:val="30"/>
          <w:szCs w:val="30"/>
          <w:cs/>
        </w:rPr>
        <w:t>ลูกหนี้</w:t>
      </w:r>
      <w:r>
        <w:rPr>
          <w:rFonts w:asciiTheme="majorBidi" w:hAnsiTheme="majorBidi" w:cstheme="majorBidi" w:hint="cs"/>
          <w:sz w:val="30"/>
          <w:szCs w:val="30"/>
          <w:cs/>
        </w:rPr>
        <w:t>และเจ้าหนี้มีราคาตามบัญชีใกล้เคียงกับมูลค่ายุติธรรมโดยประมาณเนื่องจากเครื่องมือทางการเงินเหล่านั้น จะครบกำหนดในระยะเวลาอันสั้น</w:t>
      </w:r>
    </w:p>
    <w:p w14:paraId="7D2F8A23" w14:textId="77777777" w:rsidR="00980D4E" w:rsidRPr="007B1E10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3D35B26" w14:textId="49DE125F" w:rsidR="00980D4E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เงินเบิกเกินบัญชี เงินกู้ยืมระยะสั้น</w:t>
      </w:r>
      <w:r w:rsidR="006C4534">
        <w:rPr>
          <w:rFonts w:asciiTheme="majorBidi" w:hAnsiTheme="majorBidi" w:cstheme="majorBidi"/>
          <w:sz w:val="30"/>
          <w:szCs w:val="30"/>
        </w:rPr>
        <w:t xml:space="preserve"> </w:t>
      </w:r>
      <w:r w:rsidR="006C4534">
        <w:rPr>
          <w:rFonts w:asciiTheme="majorBidi" w:hAnsiTheme="majorBidi" w:cstheme="majorBidi" w:hint="cs"/>
          <w:sz w:val="30"/>
          <w:szCs w:val="30"/>
          <w:cs/>
        </w:rPr>
        <w:t>และหุ้นกู้</w:t>
      </w:r>
      <w:r>
        <w:rPr>
          <w:rFonts w:asciiTheme="majorBidi" w:hAnsiTheme="majorBidi" w:cstheme="majorBidi" w:hint="cs"/>
          <w:sz w:val="30"/>
          <w:szCs w:val="30"/>
          <w:cs/>
        </w:rPr>
        <w:t>มีราคาตามบัญชีใกล้เคียงกับมูลค่ายุติธรรมโดยประมาณเนื่องจากเครื่องมือทางการเงินเหล่านี้มีอัตราดอกเบี้ยในอัตราตลาด</w:t>
      </w:r>
    </w:p>
    <w:p w14:paraId="2ACD0F35" w14:textId="77777777" w:rsidR="002761F1" w:rsidRPr="007B1E10" w:rsidRDefault="002761F1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60A8C" w14:textId="77777777" w:rsidR="00980D4E" w:rsidRDefault="00980D4E" w:rsidP="00980D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ม่มีสินทรัพย์หรือหนี้สินทางการเงินที่เป็นสาระสำคัญซึ่งใช้การประมาณมูลค่ายุติธรรมในระดับ </w:t>
      </w:r>
      <w:r>
        <w:rPr>
          <w:rFonts w:asciiTheme="majorBidi" w:hAnsiTheme="majorBidi" w:cstheme="majorBidi"/>
          <w:sz w:val="30"/>
          <w:szCs w:val="30"/>
        </w:rPr>
        <w:t>3</w:t>
      </w:r>
    </w:p>
    <w:p w14:paraId="776F85EB" w14:textId="57C13231" w:rsidR="00C823B1" w:rsidRDefault="00C82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68AFA36" w14:textId="7EF49025" w:rsidR="00562CEB" w:rsidRPr="00A66401" w:rsidRDefault="00562CEB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</w:p>
    <w:p w14:paraId="1CADA915" w14:textId="77777777" w:rsidR="00562CEB" w:rsidRPr="00A66401" w:rsidRDefault="00562CEB" w:rsidP="00F65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5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6"/>
        <w:gridCol w:w="527"/>
        <w:gridCol w:w="1243"/>
        <w:gridCol w:w="264"/>
        <w:gridCol w:w="1269"/>
        <w:gridCol w:w="240"/>
        <w:gridCol w:w="1212"/>
        <w:gridCol w:w="272"/>
        <w:gridCol w:w="1341"/>
      </w:tblGrid>
      <w:tr w:rsidR="00ED6557" w:rsidRPr="00A66401" w14:paraId="32DAF874" w14:textId="77777777" w:rsidTr="003D49AA">
        <w:trPr>
          <w:tblHeader/>
        </w:trPr>
        <w:tc>
          <w:tcPr>
            <w:tcW w:w="1653" w:type="pct"/>
          </w:tcPr>
          <w:p w14:paraId="4D3C5EB3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2009CB3A" w14:textId="77777777" w:rsidR="00562CEB" w:rsidRPr="00A66401" w:rsidRDefault="00562CEB" w:rsidP="00F25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9" w:type="pct"/>
            <w:gridSpan w:val="3"/>
          </w:tcPr>
          <w:p w14:paraId="32C62D83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77CCD254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pct"/>
            <w:gridSpan w:val="3"/>
          </w:tcPr>
          <w:p w14:paraId="07ADD542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6557" w:rsidRPr="00A66401" w14:paraId="44720222" w14:textId="77777777" w:rsidTr="003D49AA">
        <w:trPr>
          <w:trHeight w:val="333"/>
          <w:tblHeader/>
        </w:trPr>
        <w:tc>
          <w:tcPr>
            <w:tcW w:w="1653" w:type="pct"/>
          </w:tcPr>
          <w:p w14:paraId="62B2181D" w14:textId="77777777" w:rsidR="002877A5" w:rsidRPr="00A66401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" w:type="pct"/>
            <w:shd w:val="clear" w:color="auto" w:fill="auto"/>
          </w:tcPr>
          <w:p w14:paraId="6554080C" w14:textId="77777777" w:rsidR="002877A5" w:rsidRPr="00A66401" w:rsidRDefault="002877A5" w:rsidP="002877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3" w:type="pct"/>
            <w:shd w:val="clear" w:color="auto" w:fill="auto"/>
          </w:tcPr>
          <w:p w14:paraId="63C59A56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</w:tcPr>
          <w:p w14:paraId="2EBEB740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588DC34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14:paraId="4E749B72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A7C351C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3A0E6510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547F43F" w14:textId="77777777" w:rsidR="002877A5" w:rsidRPr="00A66401" w:rsidRDefault="002877A5" w:rsidP="002877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62CEB" w:rsidRPr="00A66401" w14:paraId="315EEF1F" w14:textId="77777777" w:rsidTr="003D49AA">
        <w:trPr>
          <w:tblHeader/>
        </w:trPr>
        <w:tc>
          <w:tcPr>
            <w:tcW w:w="1653" w:type="pct"/>
          </w:tcPr>
          <w:p w14:paraId="64C8A5BF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pct"/>
            <w:shd w:val="clear" w:color="auto" w:fill="auto"/>
          </w:tcPr>
          <w:p w14:paraId="008B7099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70" w:type="pct"/>
            <w:gridSpan w:val="7"/>
          </w:tcPr>
          <w:p w14:paraId="006B59C1" w14:textId="77777777" w:rsidR="00562CEB" w:rsidRPr="00A66401" w:rsidRDefault="00562CEB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F1980" w:rsidRPr="00A6640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D6557" w:rsidRPr="00A66401" w14:paraId="1EFCF209" w14:textId="77777777" w:rsidTr="003D49AA">
        <w:tc>
          <w:tcPr>
            <w:tcW w:w="1930" w:type="pct"/>
            <w:gridSpan w:val="2"/>
          </w:tcPr>
          <w:p w14:paraId="22084B78" w14:textId="77777777" w:rsidR="00562CEB" w:rsidRPr="00A66401" w:rsidRDefault="00A86C90" w:rsidP="00F25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53" w:type="pct"/>
            <w:shd w:val="clear" w:color="auto" w:fill="auto"/>
          </w:tcPr>
          <w:p w14:paraId="33440590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539621AB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41966FBB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6" w:type="pct"/>
            <w:shd w:val="clear" w:color="auto" w:fill="auto"/>
          </w:tcPr>
          <w:p w14:paraId="4349298E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68CC1782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3" w:type="pct"/>
          </w:tcPr>
          <w:p w14:paraId="78AEB7C8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61CD6086" w14:textId="77777777" w:rsidR="00562CEB" w:rsidRPr="00A66401" w:rsidRDefault="00562CEB" w:rsidP="00F04CA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D96F0C" w:rsidRPr="00A66401" w14:paraId="2B85FC44" w14:textId="77777777" w:rsidTr="004C2D4D">
        <w:tc>
          <w:tcPr>
            <w:tcW w:w="1930" w:type="pct"/>
            <w:gridSpan w:val="2"/>
          </w:tcPr>
          <w:p w14:paraId="68DE18B0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66401">
              <w:rPr>
                <w:rFonts w:ascii="Angsana New" w:hAnsi="Angsana New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653" w:type="pct"/>
            <w:shd w:val="clear" w:color="auto" w:fill="auto"/>
          </w:tcPr>
          <w:p w14:paraId="2B65F47A" w14:textId="5A89FF8C" w:rsidR="00D96F0C" w:rsidRPr="00C67B7B" w:rsidRDefault="00C67B7B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  <w:r w:rsidRPr="00C67B7B"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  <w:tc>
          <w:tcPr>
            <w:tcW w:w="139" w:type="pct"/>
            <w:shd w:val="clear" w:color="auto" w:fill="auto"/>
          </w:tcPr>
          <w:p w14:paraId="0160AC50" w14:textId="77777777" w:rsidR="00D96F0C" w:rsidRPr="00C67B7B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shd w:val="clear" w:color="auto" w:fill="auto"/>
          </w:tcPr>
          <w:p w14:paraId="74BF312E" w14:textId="77777777" w:rsidR="00D96F0C" w:rsidRPr="00C67B7B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C67B7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5CEB3C9" w14:textId="77777777" w:rsidR="00D96F0C" w:rsidRPr="00C67B7B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45D417FC" w14:textId="3BB44C75" w:rsidR="00D96F0C" w:rsidRPr="00C67B7B" w:rsidRDefault="00C67B7B" w:rsidP="005D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67B7B">
              <w:rPr>
                <w:rFonts w:ascii="Angsana New" w:hAnsi="Angsana New"/>
                <w:sz w:val="30"/>
                <w:szCs w:val="30"/>
              </w:rPr>
              <w:t>20,503</w:t>
            </w:r>
          </w:p>
        </w:tc>
        <w:tc>
          <w:tcPr>
            <w:tcW w:w="143" w:type="pct"/>
          </w:tcPr>
          <w:p w14:paraId="74A902F3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</w:tcPr>
          <w:p w14:paraId="12E30D68" w14:textId="77777777" w:rsidR="00D96F0C" w:rsidRPr="00A66401" w:rsidRDefault="005D3B9D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6F0C" w:rsidRPr="00A66401" w14:paraId="478AB8DF" w14:textId="77777777" w:rsidTr="004C2D4D">
        <w:tc>
          <w:tcPr>
            <w:tcW w:w="1930" w:type="pct"/>
            <w:gridSpan w:val="2"/>
          </w:tcPr>
          <w:p w14:paraId="4E2B79FE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4F3F570" w14:textId="30D87198" w:rsidR="00D96F0C" w:rsidRPr="00C67B7B" w:rsidRDefault="009A4780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7B7B">
              <w:rPr>
                <w:rFonts w:ascii="Angsana New" w:hAnsi="Angsana New"/>
                <w:color w:val="000000"/>
                <w:sz w:val="30"/>
                <w:szCs w:val="30"/>
              </w:rPr>
              <w:t>32,662</w:t>
            </w:r>
          </w:p>
        </w:tc>
        <w:tc>
          <w:tcPr>
            <w:tcW w:w="139" w:type="pct"/>
            <w:shd w:val="clear" w:color="auto" w:fill="auto"/>
          </w:tcPr>
          <w:p w14:paraId="4E1BC6AB" w14:textId="77777777" w:rsidR="00D96F0C" w:rsidRPr="00C67B7B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AA16710" w14:textId="77777777" w:rsidR="00D96F0C" w:rsidRPr="00C67B7B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7B7B"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14:paraId="3CFB9B97" w14:textId="77777777" w:rsidR="00D96F0C" w:rsidRPr="00C67B7B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1B8CD456" w14:textId="645450D9" w:rsidR="00D96F0C" w:rsidRPr="00C67B7B" w:rsidRDefault="009A4780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67B7B">
              <w:rPr>
                <w:rFonts w:ascii="Angsana New" w:hAnsi="Angsana New"/>
                <w:color w:val="000000"/>
                <w:sz w:val="30"/>
                <w:szCs w:val="30"/>
              </w:rPr>
              <w:t>32,66</w:t>
            </w:r>
            <w:r w:rsidR="002538E2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04BAB0FA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924101C" w14:textId="77777777" w:rsidR="00D96F0C" w:rsidRPr="00A66401" w:rsidRDefault="00D96F0C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color w:val="000000"/>
                <w:sz w:val="30"/>
                <w:szCs w:val="30"/>
              </w:rPr>
              <w:t>138,233</w:t>
            </w:r>
          </w:p>
        </w:tc>
      </w:tr>
      <w:tr w:rsidR="004C2D4D" w:rsidRPr="00A66401" w14:paraId="7F40EF2B" w14:textId="77777777" w:rsidTr="004C2D4D">
        <w:tc>
          <w:tcPr>
            <w:tcW w:w="1930" w:type="pct"/>
            <w:gridSpan w:val="2"/>
          </w:tcPr>
          <w:p w14:paraId="2FE30D6B" w14:textId="77777777" w:rsidR="004C2D4D" w:rsidRPr="00A66401" w:rsidRDefault="004C2D4D" w:rsidP="004C2D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868382" w14:textId="675A0655" w:rsidR="004C2D4D" w:rsidRPr="00A66401" w:rsidRDefault="00C67B7B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53,165</w:t>
            </w:r>
          </w:p>
        </w:tc>
        <w:tc>
          <w:tcPr>
            <w:tcW w:w="139" w:type="pct"/>
            <w:shd w:val="clear" w:color="auto" w:fill="auto"/>
          </w:tcPr>
          <w:p w14:paraId="276FF090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6C9217" w14:textId="77777777" w:rsidR="004C2D4D" w:rsidRPr="00A66401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  <w:tc>
          <w:tcPr>
            <w:tcW w:w="126" w:type="pct"/>
            <w:shd w:val="clear" w:color="auto" w:fill="auto"/>
          </w:tcPr>
          <w:p w14:paraId="3C2D44A9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FEC19" w14:textId="31358D46" w:rsidR="004C2D4D" w:rsidRPr="00A66401" w:rsidRDefault="00C67B7B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53,165</w:t>
            </w:r>
          </w:p>
        </w:tc>
        <w:tc>
          <w:tcPr>
            <w:tcW w:w="143" w:type="pct"/>
          </w:tcPr>
          <w:p w14:paraId="0B0159B8" w14:textId="77777777" w:rsidR="004C2D4D" w:rsidRPr="00A66401" w:rsidRDefault="004C2D4D" w:rsidP="004C2D4D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DBAB21" w14:textId="77777777" w:rsidR="004C2D4D" w:rsidRPr="00A66401" w:rsidRDefault="004C2D4D" w:rsidP="004C2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138,233</w:t>
            </w:r>
          </w:p>
        </w:tc>
      </w:tr>
      <w:tr w:rsidR="00D96F0C" w:rsidRPr="00A66401" w14:paraId="575CA960" w14:textId="77777777" w:rsidTr="004C2D4D">
        <w:tc>
          <w:tcPr>
            <w:tcW w:w="1930" w:type="pct"/>
            <w:gridSpan w:val="2"/>
          </w:tcPr>
          <w:p w14:paraId="7924512F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3" w:type="pct"/>
            <w:tcBorders>
              <w:top w:val="double" w:sz="4" w:space="0" w:color="auto"/>
            </w:tcBorders>
            <w:shd w:val="clear" w:color="auto" w:fill="auto"/>
          </w:tcPr>
          <w:p w14:paraId="014B6EF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" w:type="pct"/>
            <w:shd w:val="clear" w:color="auto" w:fill="auto"/>
          </w:tcPr>
          <w:p w14:paraId="45ED9D9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47C2FD0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" w:type="pct"/>
            <w:shd w:val="clear" w:color="auto" w:fill="auto"/>
          </w:tcPr>
          <w:p w14:paraId="1E72A93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shd w:val="clear" w:color="auto" w:fill="auto"/>
          </w:tcPr>
          <w:p w14:paraId="2FD1DC5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pct"/>
          </w:tcPr>
          <w:p w14:paraId="20FE2AFB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5" w:type="pct"/>
            <w:tcBorders>
              <w:top w:val="double" w:sz="4" w:space="0" w:color="auto"/>
            </w:tcBorders>
            <w:shd w:val="clear" w:color="auto" w:fill="auto"/>
          </w:tcPr>
          <w:p w14:paraId="51C395F5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96F0C" w:rsidRPr="00A66401" w14:paraId="610E0633" w14:textId="77777777" w:rsidTr="003D49AA">
        <w:tc>
          <w:tcPr>
            <w:tcW w:w="1930" w:type="pct"/>
            <w:gridSpan w:val="2"/>
          </w:tcPr>
          <w:p w14:paraId="18DAABC2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17FBE9D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A6640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A664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653" w:type="pct"/>
            <w:shd w:val="clear" w:color="auto" w:fill="auto"/>
          </w:tcPr>
          <w:p w14:paraId="36460DE8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8905759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473B18C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  <w:shd w:val="clear" w:color="auto" w:fill="auto"/>
          </w:tcPr>
          <w:p w14:paraId="356F14E3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018117D1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07B6E1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2A3C296D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6F0C" w:rsidRPr="00A66401" w14:paraId="70E3CD30" w14:textId="77777777" w:rsidTr="003D49AA">
        <w:tc>
          <w:tcPr>
            <w:tcW w:w="1930" w:type="pct"/>
            <w:gridSpan w:val="2"/>
          </w:tcPr>
          <w:p w14:paraId="7210B6EE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53" w:type="pct"/>
            <w:shd w:val="clear" w:color="auto" w:fill="auto"/>
          </w:tcPr>
          <w:p w14:paraId="0646B197" w14:textId="51846E02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40,745</w:t>
            </w:r>
          </w:p>
        </w:tc>
        <w:tc>
          <w:tcPr>
            <w:tcW w:w="139" w:type="pct"/>
            <w:shd w:val="clear" w:color="auto" w:fill="auto"/>
          </w:tcPr>
          <w:p w14:paraId="61179B56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1AF15E5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6,371</w:t>
            </w:r>
          </w:p>
        </w:tc>
        <w:tc>
          <w:tcPr>
            <w:tcW w:w="126" w:type="pct"/>
            <w:shd w:val="clear" w:color="auto" w:fill="auto"/>
          </w:tcPr>
          <w:p w14:paraId="14E7E25D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1EE3BA0B" w14:textId="6EEC7018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38,470</w:t>
            </w:r>
          </w:p>
        </w:tc>
        <w:tc>
          <w:tcPr>
            <w:tcW w:w="143" w:type="pct"/>
          </w:tcPr>
          <w:p w14:paraId="2164EA93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14:paraId="3787D42E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lang w:val="en-US"/>
              </w:rPr>
              <w:t>6,071</w:t>
            </w:r>
          </w:p>
        </w:tc>
      </w:tr>
      <w:tr w:rsidR="00D96F0C" w:rsidRPr="00A66401" w14:paraId="15F38764" w14:textId="77777777" w:rsidTr="003D49AA">
        <w:tc>
          <w:tcPr>
            <w:tcW w:w="1930" w:type="pct"/>
            <w:gridSpan w:val="2"/>
          </w:tcPr>
          <w:p w14:paraId="6E439A87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53" w:type="pct"/>
            <w:shd w:val="clear" w:color="auto" w:fill="auto"/>
          </w:tcPr>
          <w:p w14:paraId="328C230E" w14:textId="395B54E3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95,650</w:t>
            </w:r>
          </w:p>
        </w:tc>
        <w:tc>
          <w:tcPr>
            <w:tcW w:w="139" w:type="pct"/>
            <w:shd w:val="clear" w:color="auto" w:fill="auto"/>
          </w:tcPr>
          <w:p w14:paraId="4529AD39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6AE73514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5,388</w:t>
            </w:r>
          </w:p>
        </w:tc>
        <w:tc>
          <w:tcPr>
            <w:tcW w:w="126" w:type="pct"/>
            <w:shd w:val="clear" w:color="auto" w:fill="auto"/>
          </w:tcPr>
          <w:p w14:paraId="42EC2425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" w:type="pct"/>
            <w:shd w:val="clear" w:color="auto" w:fill="auto"/>
          </w:tcPr>
          <w:p w14:paraId="78337E39" w14:textId="15E20974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95,170</w:t>
            </w:r>
          </w:p>
        </w:tc>
        <w:tc>
          <w:tcPr>
            <w:tcW w:w="143" w:type="pct"/>
          </w:tcPr>
          <w:p w14:paraId="6A7E484A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shd w:val="clear" w:color="auto" w:fill="auto"/>
          </w:tcPr>
          <w:p w14:paraId="09A83B31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/>
              </w:rPr>
              <w:t>5,356</w:t>
            </w:r>
          </w:p>
        </w:tc>
      </w:tr>
      <w:tr w:rsidR="00D96F0C" w:rsidRPr="00A66401" w14:paraId="3F28F88A" w14:textId="77777777" w:rsidTr="003D49AA">
        <w:tc>
          <w:tcPr>
            <w:tcW w:w="1930" w:type="pct"/>
            <w:gridSpan w:val="2"/>
          </w:tcPr>
          <w:p w14:paraId="3A9DD0D5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653" w:type="pct"/>
            <w:shd w:val="clear" w:color="auto" w:fill="auto"/>
          </w:tcPr>
          <w:p w14:paraId="53615C7C" w14:textId="4D90A9FC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25,004</w:t>
            </w:r>
          </w:p>
        </w:tc>
        <w:tc>
          <w:tcPr>
            <w:tcW w:w="139" w:type="pct"/>
            <w:shd w:val="clear" w:color="auto" w:fill="auto"/>
          </w:tcPr>
          <w:p w14:paraId="5925EA78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shd w:val="clear" w:color="auto" w:fill="auto"/>
          </w:tcPr>
          <w:p w14:paraId="1EA0ED3D" w14:textId="77777777" w:rsidR="00D96F0C" w:rsidRPr="00A66401" w:rsidRDefault="00D96F0C" w:rsidP="00EC48E3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22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EBA095D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shd w:val="clear" w:color="auto" w:fill="auto"/>
          </w:tcPr>
          <w:p w14:paraId="62060435" w14:textId="51C5C9A1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25,004</w:t>
            </w:r>
          </w:p>
        </w:tc>
        <w:tc>
          <w:tcPr>
            <w:tcW w:w="143" w:type="pct"/>
          </w:tcPr>
          <w:p w14:paraId="1BDC53C7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ind w:right="-11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shd w:val="clear" w:color="auto" w:fill="auto"/>
          </w:tcPr>
          <w:p w14:paraId="6E86A9B2" w14:textId="77777777" w:rsidR="00D96F0C" w:rsidRPr="00A66401" w:rsidRDefault="00D96F0C" w:rsidP="00EC48E3">
            <w:pPr>
              <w:pStyle w:val="acctfourfigures"/>
              <w:tabs>
                <w:tab w:val="clear" w:pos="765"/>
                <w:tab w:val="decimal" w:pos="697"/>
                <w:tab w:val="left" w:pos="810"/>
              </w:tabs>
              <w:spacing w:line="240" w:lineRule="atLeast"/>
              <w:ind w:right="30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96F0C" w:rsidRPr="00A66401" w14:paraId="328D8547" w14:textId="77777777" w:rsidTr="003D49AA">
        <w:tc>
          <w:tcPr>
            <w:tcW w:w="1930" w:type="pct"/>
            <w:gridSpan w:val="2"/>
          </w:tcPr>
          <w:p w14:paraId="21D3AF1C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F18B01" w14:textId="3F1362EB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161,399</w:t>
            </w:r>
          </w:p>
        </w:tc>
        <w:tc>
          <w:tcPr>
            <w:tcW w:w="139" w:type="pct"/>
            <w:shd w:val="clear" w:color="auto" w:fill="auto"/>
          </w:tcPr>
          <w:p w14:paraId="5D6E8A4A" w14:textId="77777777" w:rsidR="00D96F0C" w:rsidRPr="00A66401" w:rsidRDefault="00D96F0C" w:rsidP="00D96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BC2C6B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11,759</w:t>
            </w:r>
          </w:p>
        </w:tc>
        <w:tc>
          <w:tcPr>
            <w:tcW w:w="126" w:type="pct"/>
            <w:shd w:val="clear" w:color="auto" w:fill="auto"/>
          </w:tcPr>
          <w:p w14:paraId="72010884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0B5B4" w14:textId="23052310" w:rsidR="00D96F0C" w:rsidRPr="00A66401" w:rsidRDefault="00F05276" w:rsidP="00D96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158,644</w:t>
            </w:r>
          </w:p>
        </w:tc>
        <w:tc>
          <w:tcPr>
            <w:tcW w:w="143" w:type="pct"/>
          </w:tcPr>
          <w:p w14:paraId="123776B6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1E00F" w14:textId="77777777" w:rsidR="00D96F0C" w:rsidRPr="00A66401" w:rsidRDefault="00D96F0C" w:rsidP="00D96F0C">
            <w:pPr>
              <w:pStyle w:val="acctfourfigures"/>
              <w:tabs>
                <w:tab w:val="clear" w:pos="765"/>
                <w:tab w:val="decimal" w:pos="69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6640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11,427</w:t>
            </w:r>
          </w:p>
        </w:tc>
      </w:tr>
    </w:tbl>
    <w:p w14:paraId="6EB86D0C" w14:textId="343C51EE" w:rsidR="002538E2" w:rsidRDefault="002538E2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4"/>
          <w:szCs w:val="24"/>
        </w:rPr>
      </w:pPr>
    </w:p>
    <w:p w14:paraId="55AF785A" w14:textId="77777777" w:rsidR="007E5D7D" w:rsidRPr="00A66401" w:rsidRDefault="003D49AA" w:rsidP="003D49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131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66401">
        <w:rPr>
          <w:rFonts w:ascii="Angsana New" w:hAnsi="Angsana New"/>
          <w:b/>
          <w:bCs/>
          <w:i/>
          <w:iCs/>
          <w:sz w:val="30"/>
          <w:szCs w:val="30"/>
        </w:rPr>
        <w:t xml:space="preserve">           </w:t>
      </w:r>
      <w:r w:rsidR="002E7192" w:rsidRPr="00A6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</w:t>
      </w:r>
      <w:r w:rsidR="007E5D7D" w:rsidRPr="00A6640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อื่นๆ</w:t>
      </w:r>
    </w:p>
    <w:p w14:paraId="47A8F487" w14:textId="77777777" w:rsidR="007E5D7D" w:rsidRPr="00183F7B" w:rsidRDefault="007E5D7D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434"/>
        <w:gridCol w:w="6"/>
        <w:gridCol w:w="1524"/>
        <w:gridCol w:w="6"/>
        <w:gridCol w:w="250"/>
        <w:gridCol w:w="14"/>
        <w:gridCol w:w="1260"/>
        <w:gridCol w:w="6"/>
      </w:tblGrid>
      <w:tr w:rsidR="0027029F" w:rsidRPr="00A66401" w14:paraId="4598FC7F" w14:textId="77777777" w:rsidTr="007E34FF">
        <w:trPr>
          <w:gridAfter w:val="1"/>
          <w:wAfter w:w="6" w:type="dxa"/>
          <w:trHeight w:val="44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9C51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B12B1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27029F" w:rsidRPr="00A66401" w14:paraId="7CCAAFFA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1B7911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04E5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27029F" w:rsidRPr="00A66401" w14:paraId="558F0B9A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CE0F7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306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</w:tr>
      <w:tr w:rsidR="0027029F" w:rsidRPr="00A66401" w14:paraId="541FAE1B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BCFC84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5188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2E7192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4B8BA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27029F" w:rsidRPr="00A66401" w14:paraId="7757D40D" w14:textId="77777777" w:rsidTr="007E34FF">
        <w:trPr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31F5F3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5427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4C61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F07D42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020E16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35C46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6A594B" w:rsidRPr="00A66401" w14:paraId="0AF7A357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EE2C4" w14:textId="77777777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E76B5" w14:textId="34DECC9A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060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C1CE12F" w14:textId="77777777" w:rsidR="006A594B" w:rsidRPr="00A66401" w:rsidRDefault="006A594B" w:rsidP="006A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4EED" w:rsidRPr="00A66401" w14:paraId="155BE525" w14:textId="77777777" w:rsidTr="007E34FF">
        <w:trPr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72CDB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ปอนด์สเตอร์ลิง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0A2D4" w14:textId="4F04B5CB" w:rsidR="00C94EED" w:rsidRPr="00A66401" w:rsidRDefault="00675439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541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36D9D" w14:textId="77777777" w:rsidR="00C94EED" w:rsidRPr="00A66401" w:rsidRDefault="00C94EED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C10EA2" w14:textId="15BB1C5D" w:rsidR="00C94EED" w:rsidRPr="00A66401" w:rsidRDefault="00675439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20,983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5B1439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3B177" w14:textId="77777777" w:rsidR="00C94EED" w:rsidRPr="00A66401" w:rsidRDefault="00C94EED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C94EED" w:rsidRPr="00A66401" w14:paraId="32B189D6" w14:textId="77777777" w:rsidTr="007E34FF">
        <w:trPr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121A1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3EB44" w14:textId="02BF14C0" w:rsidR="00C94EED" w:rsidRPr="00A66401" w:rsidRDefault="00675439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55803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100 </w:t>
            </w:r>
          </w:p>
        </w:tc>
        <w:tc>
          <w:tcPr>
            <w:tcW w:w="153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2E296F" w14:textId="1FB306A6" w:rsidR="00C94EED" w:rsidRPr="00A66401" w:rsidRDefault="00675439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83F99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AC93DD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3,760 </w:t>
            </w:r>
          </w:p>
        </w:tc>
      </w:tr>
      <w:tr w:rsidR="0027029F" w:rsidRPr="00A66401" w14:paraId="2C618124" w14:textId="77777777" w:rsidTr="007E34FF">
        <w:trPr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41FD39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C4B86" w14:textId="4793A3FC" w:rsidR="0027029F" w:rsidRPr="00A66401" w:rsidRDefault="00675439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0A2906" w14:textId="77777777" w:rsidR="0027029F" w:rsidRPr="00A66401" w:rsidRDefault="009D7E4D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500</w:t>
            </w:r>
            <w:r w:rsidR="0027029F"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4A0BF" w14:textId="008E8514" w:rsidR="0027029F" w:rsidRPr="00A66401" w:rsidRDefault="00675439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1,374</w:t>
            </w: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7A9DC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C3B09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16,305 </w:t>
            </w:r>
          </w:p>
        </w:tc>
      </w:tr>
      <w:tr w:rsidR="0027029F" w:rsidRPr="00A66401" w14:paraId="664DDCE9" w14:textId="77777777" w:rsidTr="007E34FF">
        <w:trPr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4A77FF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A2376" w14:textId="1E7FA137" w:rsidR="0027029F" w:rsidRPr="00A66401" w:rsidRDefault="00675439" w:rsidP="001A43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7,966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5F5E0D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20,000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A8000C" w14:textId="7CD308ED" w:rsidR="0027029F" w:rsidRPr="00A66401" w:rsidRDefault="00675439" w:rsidP="001A1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2,250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6B8B4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B8C441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5,880 </w:t>
            </w:r>
          </w:p>
        </w:tc>
      </w:tr>
      <w:tr w:rsidR="0027029F" w:rsidRPr="00A66401" w14:paraId="04A62AEA" w14:textId="77777777" w:rsidTr="007E34FF">
        <w:trPr>
          <w:trHeight w:val="45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82BF45" w14:textId="77777777" w:rsidR="0027029F" w:rsidRPr="00A66401" w:rsidRDefault="0027029F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F0A717" w14:textId="1C58021A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46DBD9" w14:textId="77554DBF" w:rsidR="0027029F" w:rsidRPr="00675439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6CDA0A" w14:textId="62CBB323" w:rsidR="0027029F" w:rsidRPr="00A66401" w:rsidRDefault="00675439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24,607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59309" w14:textId="77777777" w:rsidR="0027029F" w:rsidRPr="00A66401" w:rsidRDefault="0027029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6C592" w14:textId="77777777" w:rsidR="0027029F" w:rsidRPr="00A66401" w:rsidRDefault="0027029F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25,945 </w:t>
            </w:r>
          </w:p>
        </w:tc>
      </w:tr>
      <w:tr w:rsidR="005F05D4" w:rsidRPr="00A66401" w14:paraId="26B22743" w14:textId="77777777" w:rsidTr="007E34FF">
        <w:trPr>
          <w:trHeight w:val="45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5C026" w14:textId="77777777" w:rsidR="005F05D4" w:rsidRPr="00A66401" w:rsidRDefault="005F05D4" w:rsidP="002702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97262" w14:textId="77777777" w:rsidR="005F05D4" w:rsidRPr="00A66401" w:rsidRDefault="005F05D4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F5E7C0" w14:textId="77777777" w:rsidR="005F05D4" w:rsidRPr="00503A8A" w:rsidRDefault="005F05D4" w:rsidP="00503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rPr>
                <w:rFonts w:ascii="Times New Roman" w:eastAsia="Times New Roman" w:hAnsi="Times New Roman" w:cstheme="minorBidi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C89BE5" w14:textId="77777777" w:rsidR="005F05D4" w:rsidRPr="00A66401" w:rsidRDefault="005F05D4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196A7" w14:textId="77777777" w:rsidR="005F05D4" w:rsidRPr="00A66401" w:rsidRDefault="005F05D4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gridSpan w:val="3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4CD6541" w14:textId="77777777" w:rsidR="005F05D4" w:rsidRPr="00A66401" w:rsidRDefault="005F05D4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9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F02CF" w:rsidRPr="00A66401" w14:paraId="76738860" w14:textId="77777777" w:rsidTr="007E34FF">
        <w:trPr>
          <w:gridAfter w:val="1"/>
          <w:wAfter w:w="6" w:type="dxa"/>
          <w:trHeight w:val="44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44B4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09865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F02CF" w:rsidRPr="00A66401" w14:paraId="19F71A2A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C3B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8DCB0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F02CF" w:rsidRPr="00A66401" w14:paraId="6554E10E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38903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5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C0410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</w:tr>
      <w:tr w:rsidR="00EF02CF" w:rsidRPr="00A66401" w14:paraId="132D4CDB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AD10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26F9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C07AA2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EF02CF" w:rsidRPr="00A66401" w14:paraId="537BAAA0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DC535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9353EC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07847D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727DB6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D81D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7ADCF7" w14:textId="77777777" w:rsidR="00EF02CF" w:rsidRPr="00A66401" w:rsidRDefault="00EF02CF" w:rsidP="00EF0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10422980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D8D1F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28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BC5AA" w14:textId="0CD86AFB" w:rsidR="00C94EED" w:rsidRPr="00C94EED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0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AD7B5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7B1E10" w:rsidRPr="00A66401" w14:paraId="69382BDF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04478" w14:textId="04180771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BF8E27" w14:textId="09EAAF58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D50DA" w14:textId="6B00CA5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239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D37723" w14:textId="760C75C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3,022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E5F8B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F42B91" w14:textId="1CA26E54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7,858 </w:t>
            </w:r>
          </w:p>
        </w:tc>
      </w:tr>
      <w:tr w:rsidR="007B1E10" w:rsidRPr="00A66401" w14:paraId="5B6CF94B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B1B5A" w14:textId="7F8917D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52D2E" w14:textId="49648A8A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2FD40" w14:textId="3123BEA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234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3A5B4A" w14:textId="4355E36F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CF3F6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7E22F" w14:textId="51030033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8,925 </w:t>
            </w:r>
          </w:p>
        </w:tc>
      </w:tr>
      <w:tr w:rsidR="007B1E10" w:rsidRPr="00A66401" w14:paraId="67C19AA0" w14:textId="77777777" w:rsidTr="007E34FF">
        <w:trPr>
          <w:gridAfter w:val="1"/>
          <w:wAfter w:w="6" w:type="dxa"/>
          <w:trHeight w:val="43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7341A" w14:textId="5FBB30B5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ดอลลาร์สิงคโปร์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A693E3" w14:textId="1988FE63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16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443BB" w14:textId="14DF5432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423 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735BA" w14:textId="628B69BE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66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DD6A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EF1DE" w14:textId="60B98AC6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10,049</w:t>
            </w:r>
          </w:p>
        </w:tc>
      </w:tr>
      <w:tr w:rsidR="007B1E10" w:rsidRPr="00A66401" w14:paraId="1490055B" w14:textId="77777777" w:rsidTr="007E34FF">
        <w:trPr>
          <w:gridAfter w:val="1"/>
          <w:wAfter w:w="6" w:type="dxa"/>
          <w:trHeight w:val="45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57F8A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7AA581" w14:textId="653E2681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2C0D92" w14:textId="6C6E79A9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116D5C" w14:textId="3A8B8D43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3,022</w:t>
            </w:r>
          </w:p>
        </w:tc>
        <w:tc>
          <w:tcPr>
            <w:tcW w:w="2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9D3BAA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206A90C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26,832</w:t>
            </w:r>
          </w:p>
        </w:tc>
      </w:tr>
    </w:tbl>
    <w:p w14:paraId="67608916" w14:textId="12EBFDAA" w:rsidR="00550B3D" w:rsidRDefault="00550B3D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p w14:paraId="026F0E25" w14:textId="42F6F8BD" w:rsidR="00704204" w:rsidRDefault="00AA2F06" w:rsidP="006D3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12"/>
          <w:sz w:val="30"/>
          <w:szCs w:val="30"/>
        </w:rPr>
      </w:pPr>
      <w:r>
        <w:rPr>
          <w:rFonts w:ascii="Angsana New" w:hAnsi="Angsana New" w:hint="cs"/>
          <w:spacing w:val="12"/>
          <w:sz w:val="30"/>
          <w:szCs w:val="30"/>
          <w:cs/>
        </w:rPr>
        <w:t xml:space="preserve">มูลค่ายุติธรรมของสัญญาซื้อขายเงินตราต่างประเทศล่วงหน้าที่คำนวณจากอัตราที่กำหนดโดยธนาคารคู่สัญญาของกลุ่มกิจการมีมูลค่าไม่แตกต่างอย่างเป็นสาระสำคัญจากมูลค่าตามสัญญา ทั้งนี้มูลค่ายุติธรรมเป็นลำดับที่ </w:t>
      </w:r>
      <w:r>
        <w:rPr>
          <w:rFonts w:ascii="Angsana New" w:hAnsi="Angsana New"/>
          <w:spacing w:val="12"/>
          <w:sz w:val="30"/>
          <w:szCs w:val="30"/>
        </w:rPr>
        <w:t>2</w:t>
      </w:r>
    </w:p>
    <w:p w14:paraId="0C0F3635" w14:textId="3E9F3D09" w:rsidR="00704204" w:rsidRDefault="00704204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30"/>
          <w:szCs w:val="30"/>
        </w:rPr>
      </w:pPr>
    </w:p>
    <w:tbl>
      <w:tblPr>
        <w:tblW w:w="864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440"/>
        <w:gridCol w:w="1620"/>
        <w:gridCol w:w="360"/>
        <w:gridCol w:w="1530"/>
      </w:tblGrid>
      <w:tr w:rsidR="0056274E" w:rsidRPr="00A66401" w14:paraId="2150396D" w14:textId="7777777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ABB73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85DBDB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274E" w:rsidRPr="00A66401" w14:paraId="698FFCF4" w14:textId="77777777" w:rsidTr="008A3FC1">
        <w:trPr>
          <w:trHeight w:val="38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CE69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765462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A66401" w14:paraId="7B0BDA32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8162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5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787A7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A66401" w14:paraId="3534F5A2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EA9C7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83E346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644F4E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B2E62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A66401" w14:paraId="7C328CF0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A9B9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70E60C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36388B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412C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F10D72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DAE3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6249C796" w14:textId="77777777" w:rsidTr="008A3FC1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BC2A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205D2B" w14:textId="76ACA1D0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A30028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F41317" w:rsidRPr="00A66401" w14:paraId="6C92AF3D" w14:textId="7777777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AA327" w14:textId="659A71C1" w:rsidR="00F41317" w:rsidRPr="00A66401" w:rsidRDefault="00527F7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1EAF4" w14:textId="7B515FFA" w:rsidR="00F41317" w:rsidRPr="00A66401" w:rsidRDefault="00527F7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17,469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2F8009" w14:textId="3D8FD27B" w:rsidR="00F41317" w:rsidRPr="00A66401" w:rsidRDefault="00F4131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</w:t>
            </w:r>
            <w:r w:rsidR="00527F7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BA99" w14:textId="5688E02E" w:rsidR="00F41317" w:rsidRPr="00A66401" w:rsidRDefault="00527F7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17,469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67DE9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93713" w14:textId="01C97153" w:rsidR="00F41317" w:rsidRPr="00A66401" w:rsidRDefault="00527F77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B1E10" w:rsidRPr="00A66401" w14:paraId="7A1DC301" w14:textId="7777777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C1BCB" w14:textId="7B5D2AC8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3187C" w14:textId="403F2EDF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F0970" w14:textId="52F5F05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9F6F6" w14:textId="4012E0F9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41D13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C3658" w14:textId="2F4D8B59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5,046</w:t>
            </w:r>
          </w:p>
        </w:tc>
      </w:tr>
      <w:tr w:rsidR="007B1E10" w:rsidRPr="00A66401" w14:paraId="35025374" w14:textId="77777777" w:rsidTr="00FF1980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C9D9D8" w14:textId="1F473086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71912" w14:textId="2803E785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9AD12" w14:textId="38D59D4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143BD" w14:textId="31964A3F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4,884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065FA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250A20" w14:textId="6DAB2A4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B1E10" w:rsidRPr="00A66401" w14:paraId="409C1844" w14:textId="77777777" w:rsidTr="00436933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59A11C" w14:textId="31421984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868304" w14:textId="69F3AD35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5D141B" w14:textId="33C8C78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 1,803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D93FFB" w14:textId="1356A3F6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783071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E711A1" w14:textId="1C21C1AA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58,817</w:t>
            </w:r>
          </w:p>
        </w:tc>
      </w:tr>
      <w:tr w:rsidR="007B1E10" w:rsidRPr="00A66401" w14:paraId="05966DA1" w14:textId="77777777" w:rsidTr="003C6A01">
        <w:trPr>
          <w:trHeight w:val="46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5BCD2F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DB4DCE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44A77C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DA1D1B" w14:textId="227800C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27,394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B8594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660407B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63,863 </w:t>
            </w:r>
          </w:p>
        </w:tc>
      </w:tr>
    </w:tbl>
    <w:p w14:paraId="390BA1F4" w14:textId="0BBF1813" w:rsidR="00C823B1" w:rsidRDefault="00C823B1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20"/>
          <w:szCs w:val="20"/>
          <w:cs/>
        </w:rPr>
      </w:pPr>
    </w:p>
    <w:p w14:paraId="3D0B48F3" w14:textId="77777777" w:rsidR="00C823B1" w:rsidRDefault="00C82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12"/>
          <w:sz w:val="20"/>
          <w:szCs w:val="20"/>
          <w:cs/>
        </w:rPr>
      </w:pPr>
      <w:r>
        <w:rPr>
          <w:rFonts w:ascii="Angsana New" w:hAnsi="Angsana New"/>
          <w:spacing w:val="12"/>
          <w:sz w:val="20"/>
          <w:szCs w:val="20"/>
          <w:cs/>
        </w:rPr>
        <w:br w:type="page"/>
      </w:r>
    </w:p>
    <w:p w14:paraId="67037C29" w14:textId="77777777" w:rsidR="005F05D4" w:rsidRDefault="005F05D4" w:rsidP="00C95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12"/>
          <w:sz w:val="20"/>
          <w:szCs w:val="20"/>
          <w:cs/>
        </w:rPr>
      </w:pP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2070"/>
        <w:gridCol w:w="1620"/>
        <w:gridCol w:w="1530"/>
        <w:gridCol w:w="1620"/>
        <w:gridCol w:w="360"/>
        <w:gridCol w:w="1530"/>
      </w:tblGrid>
      <w:tr w:rsidR="0056274E" w:rsidRPr="00A66401" w14:paraId="5905236A" w14:textId="77777777" w:rsidTr="00C9176F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E4FBF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A60471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56274E" w:rsidRPr="00A66401" w14:paraId="2B22D354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C7479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D1888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56274E" w:rsidRPr="00A66401" w14:paraId="6FD4BD86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200A6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6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FD6EB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</w:tr>
      <w:tr w:rsidR="0056274E" w:rsidRPr="00A66401" w14:paraId="5E767C7B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7BACF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67E3A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สกุล</w:t>
            </w:r>
            <w:r w:rsidR="00F41317" w:rsidRPr="00A6640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เงิน</w:t>
            </w: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5478C" w14:textId="77777777" w:rsidR="0056274E" w:rsidRPr="00A66401" w:rsidRDefault="0056274E" w:rsidP="005627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F41317" w:rsidRPr="00A66401" w14:paraId="362C4EB1" w14:textId="77777777" w:rsidTr="00C9176F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9D4D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E66BEA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C6BACA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8957F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C193B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B0BC15" w14:textId="77777777" w:rsidR="00F41317" w:rsidRPr="00A66401" w:rsidRDefault="00F41317" w:rsidP="00F413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C94EED" w:rsidRPr="00A66401" w14:paraId="34DF6089" w14:textId="77777777" w:rsidTr="00C94EED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3A6B4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AF2F64" w14:textId="0C2BEE68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35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B9EDA9" w14:textId="77777777" w:rsidR="00C94EED" w:rsidRPr="00A66401" w:rsidRDefault="00C94EED" w:rsidP="00C94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C94EED" w:rsidRPr="00A66401" w14:paraId="6C98A806" w14:textId="77777777" w:rsidTr="00C94EED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841A56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31682" w14:textId="2EE99479" w:rsidR="00C94EED" w:rsidRPr="00A66401" w:rsidRDefault="00527F77" w:rsidP="00527F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17,469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334B8" w14:textId="131AE657" w:rsidR="00C94EED" w:rsidRPr="00A66401" w:rsidRDefault="00527F77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FA5939" w14:textId="62C991D5" w:rsidR="00C94EED" w:rsidRPr="00A66401" w:rsidRDefault="00527F77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17,469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3DCC94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8DE20AF" w14:textId="77777777" w:rsidR="00C94EED" w:rsidRPr="00A66401" w:rsidRDefault="00C94EE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- </w:t>
            </w:r>
          </w:p>
        </w:tc>
      </w:tr>
      <w:tr w:rsidR="007B1E10" w:rsidRPr="00A66401" w14:paraId="6511587C" w14:textId="77777777" w:rsidTr="00C94EED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F2977" w14:textId="5CA3FD52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ยูโร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6999E" w14:textId="1A3A0E21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148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FFEA4" w14:textId="403CCB93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135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E8B4EA" w14:textId="775A9A18" w:rsidR="007B1E10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5,041</w:t>
            </w:r>
          </w:p>
        </w:tc>
        <w:tc>
          <w:tcPr>
            <w:tcW w:w="3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715EF5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54B0D9" w14:textId="69D686C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5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5,046</w:t>
            </w:r>
          </w:p>
        </w:tc>
      </w:tr>
      <w:tr w:rsidR="007B1E10" w:rsidRPr="00A66401" w14:paraId="3737D215" w14:textId="77777777" w:rsidTr="00C94EED">
        <w:trPr>
          <w:trHeight w:val="43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16C76" w14:textId="297583E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เยน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AA443" w14:textId="525DFB6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12,260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C7D6D" w14:textId="2A1CE98D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548555" w14:textId="567849F1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4,884</w:t>
            </w:r>
          </w:p>
        </w:tc>
        <w:tc>
          <w:tcPr>
            <w:tcW w:w="3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BD357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3772B2" w14:textId="5111FB0D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B1E10" w:rsidRPr="00A66401" w14:paraId="520BB94E" w14:textId="77777777" w:rsidTr="00C94EED">
        <w:trPr>
          <w:trHeight w:val="44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47A91" w14:textId="08158F31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ดอลลาร์สหรัฐ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EDDC0" w14:textId="5EC40400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DD6C1" w14:textId="725BFD9A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 xml:space="preserve">       1,857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4994F" w14:textId="476240F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2,287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1A3474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5B2E4A" w14:textId="5602C732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60,563</w:t>
            </w:r>
          </w:p>
        </w:tc>
      </w:tr>
      <w:tr w:rsidR="007B1E10" w:rsidRPr="00A66401" w14:paraId="7F7F3AF9" w14:textId="77777777" w:rsidTr="00C94EED">
        <w:trPr>
          <w:trHeight w:val="450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6A018F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A90B5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1E4DB6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E9836C7" w14:textId="4FCE3B7C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>29,681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A4D47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EF38698" w14:textId="77777777" w:rsidR="007B1E10" w:rsidRPr="00A66401" w:rsidRDefault="007B1E10" w:rsidP="007B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  <w:t xml:space="preserve">65,609 </w:t>
            </w:r>
          </w:p>
        </w:tc>
      </w:tr>
    </w:tbl>
    <w:p w14:paraId="4F0666C8" w14:textId="77777777" w:rsidR="0042601E" w:rsidRPr="00527F77" w:rsidRDefault="006630BA" w:rsidP="00663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965"/>
        </w:tabs>
        <w:ind w:left="540"/>
        <w:jc w:val="both"/>
        <w:rPr>
          <w:rFonts w:ascii="Angsana New" w:hAnsi="Angsana New"/>
          <w:spacing w:val="12"/>
          <w:sz w:val="24"/>
          <w:szCs w:val="24"/>
        </w:rPr>
      </w:pPr>
      <w:r w:rsidRPr="00A66401">
        <w:rPr>
          <w:rFonts w:ascii="Angsana New" w:hAnsi="Angsana New"/>
          <w:spacing w:val="12"/>
          <w:sz w:val="30"/>
          <w:szCs w:val="30"/>
          <w:cs/>
        </w:rPr>
        <w:tab/>
      </w:r>
    </w:p>
    <w:tbl>
      <w:tblPr>
        <w:tblW w:w="8730" w:type="dxa"/>
        <w:tblInd w:w="540" w:type="dxa"/>
        <w:tblLook w:val="04A0" w:firstRow="1" w:lastRow="0" w:firstColumn="1" w:lastColumn="0" w:noHBand="0" w:noVBand="1"/>
      </w:tblPr>
      <w:tblGrid>
        <w:gridCol w:w="5040"/>
        <w:gridCol w:w="1710"/>
        <w:gridCol w:w="360"/>
        <w:gridCol w:w="1620"/>
      </w:tblGrid>
      <w:tr w:rsidR="004E59AE" w:rsidRPr="00A66401" w14:paraId="2D9E3FD6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1D81A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A66401">
              <w:rPr>
                <w:rFonts w:ascii="Angsana New" w:hAnsi="Angsana New"/>
                <w:spacing w:val="12"/>
                <w:sz w:val="22"/>
                <w:szCs w:val="22"/>
              </w:rPr>
              <w:br w:type="page"/>
            </w: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C484B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16707C" w:rsidRPr="00A66401" w14:paraId="7F8166CA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692F0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FFE570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11FB3D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02F3F" w14:textId="77777777" w:rsidR="0016707C" w:rsidRPr="00A66401" w:rsidRDefault="0016707C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59AE" w:rsidRPr="00A66401" w14:paraId="6C5028A3" w14:textId="77777777" w:rsidTr="007A497A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14A99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A782C3" w14:textId="77777777" w:rsidR="004E59AE" w:rsidRPr="00A66401" w:rsidRDefault="004E59AE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(</w:t>
            </w:r>
            <w:r w:rsidR="00FF1980" w:rsidRPr="00A66401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A497A" w:rsidRPr="00A66401" w14:paraId="636F544B" w14:textId="77777777" w:rsidTr="007A497A">
        <w:trPr>
          <w:trHeight w:val="2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3DF16" w14:textId="77777777" w:rsidR="007A497A" w:rsidRPr="00A66401" w:rsidRDefault="006630BA" w:rsidP="006630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024229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0D956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8EAC29" w14:textId="77777777" w:rsidR="007A497A" w:rsidRPr="00A66401" w:rsidRDefault="007A497A" w:rsidP="004E5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Times New Roman" w:eastAsia="Times New Roman" w:hAnsi="Times New Roman" w:cstheme="minorBidi"/>
                <w:sz w:val="30"/>
                <w:szCs w:val="30"/>
                <w:cs/>
              </w:rPr>
            </w:pPr>
          </w:p>
        </w:tc>
      </w:tr>
      <w:tr w:rsidR="0016707C" w:rsidRPr="00A66401" w14:paraId="5C9171EB" w14:textId="77777777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1B250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ค้ำประกันสัญญาจ้างงาน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8492" w14:textId="4555A766" w:rsidR="0016707C" w:rsidRPr="00A66401" w:rsidRDefault="00675439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295,910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44C941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991F7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</w:rPr>
              <w:t>324,13</w:t>
            </w:r>
            <w:r w:rsidR="009D7E4D" w:rsidRPr="00A66401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16707C" w:rsidRPr="00A66401" w14:paraId="27AF59D2" w14:textId="77777777" w:rsidTr="00FF1980">
        <w:trPr>
          <w:trHeight w:val="3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CC1F42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  <w:cs/>
              </w:rPr>
              <w:t>ค้ำประกันไฟฟ้า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80D7A" w14:textId="34005167" w:rsidR="0016707C" w:rsidRPr="00A66401" w:rsidRDefault="00675439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1,155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9EDBE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26592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sz w:val="30"/>
                <w:szCs w:val="30"/>
              </w:rPr>
              <w:t>1,200</w:t>
            </w:r>
          </w:p>
        </w:tc>
      </w:tr>
      <w:tr w:rsidR="0016707C" w:rsidRPr="00A66401" w14:paraId="39A513DB" w14:textId="77777777" w:rsidTr="00FF1980">
        <w:trPr>
          <w:trHeight w:val="39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5A795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2CAADE3" w14:textId="5DA21A83" w:rsidR="0016707C" w:rsidRPr="00A66401" w:rsidRDefault="00675439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297,065</w:t>
            </w:r>
          </w:p>
        </w:tc>
        <w:tc>
          <w:tcPr>
            <w:tcW w:w="3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D9E22" w14:textId="77777777" w:rsidR="0016707C" w:rsidRPr="00A66401" w:rsidRDefault="0016707C" w:rsidP="0016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2282876" w14:textId="77777777" w:rsidR="0016707C" w:rsidRPr="00A66401" w:rsidRDefault="0016707C" w:rsidP="009D7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325,33</w:t>
            </w:r>
            <w:r w:rsidR="009D7E4D" w:rsidRPr="00A6640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54F155D" w14:textId="77777777" w:rsidR="00C823B1" w:rsidRPr="00554A64" w:rsidRDefault="00C823B1" w:rsidP="00C82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0D5CAB66" w14:textId="74FA6705" w:rsidR="002772DF" w:rsidRPr="00A66401" w:rsidRDefault="007054BD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เรื่องอื่นๆ</w:t>
      </w:r>
    </w:p>
    <w:p w14:paraId="37281FA7" w14:textId="77777777" w:rsidR="001025CA" w:rsidRPr="00A66401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9531AF8" w14:textId="0A74594C" w:rsidR="001025CA" w:rsidRPr="00A66401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E53DC" w:rsidRPr="00A66401">
        <w:rPr>
          <w:rFonts w:ascii="Angsana New" w:hAnsi="Angsana New"/>
          <w:sz w:val="30"/>
          <w:szCs w:val="30"/>
        </w:rPr>
        <w:t>21</w:t>
      </w:r>
      <w:r w:rsidRPr="00A66401">
        <w:rPr>
          <w:rFonts w:ascii="Angsana New" w:hAnsi="Angsana New"/>
          <w:sz w:val="30"/>
          <w:szCs w:val="30"/>
          <w:cs/>
        </w:rPr>
        <w:t xml:space="preserve"> มีนาคม </w:t>
      </w:r>
      <w:r w:rsidR="008E53DC"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/>
          <w:sz w:val="30"/>
          <w:szCs w:val="30"/>
          <w:cs/>
        </w:rPr>
        <w:t xml:space="preserve"> บริษัทได้รับหนังสือเรื่องขอบอกเลิกสัญญาโครงการเช่าระบบบัตรโดยสารอิเล็กทรอนิกส์พร้อมอุปกรณ์ (E-Ticket) จาก ขสมก. มูลค่าโครงการที่บอกยกเลิกรวมเป็นเงินทั้งสิ้น </w:t>
      </w:r>
      <w:r w:rsidR="008E53DC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  <w:cs/>
        </w:rPr>
        <w:t>,</w:t>
      </w:r>
      <w:r w:rsidR="008E53DC" w:rsidRPr="00A66401">
        <w:rPr>
          <w:rFonts w:ascii="Angsana New" w:hAnsi="Angsana New"/>
          <w:sz w:val="30"/>
          <w:szCs w:val="30"/>
        </w:rPr>
        <w:t>665</w:t>
      </w:r>
      <w:r w:rsidR="00FB5C53"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A66401">
        <w:rPr>
          <w:rFonts w:ascii="Angsana New" w:hAnsi="Angsana New"/>
          <w:sz w:val="30"/>
          <w:szCs w:val="30"/>
          <w:cs/>
        </w:rPr>
        <w:t>บาท โดยตามหนังสือเรื่องบอกเลิกดังกล่าวได้อ้างเหตุว่าบริษัทไม่สามารถปฏิบัติตามสัญญาและทำการส่งมอบงานโครงการระบบบัตรโดยสารอิเล็กทรอนิกส์พร้อมอุปกรณ์ (E-Ticket) ได้ภายในระยะเวลาที่กำหนดในสัญญา จึงขอใช้สิทธิบอกเลิกสัญญาดังกล่าว</w:t>
      </w:r>
    </w:p>
    <w:p w14:paraId="243E52A5" w14:textId="77777777" w:rsidR="001025CA" w:rsidRPr="00A66401" w:rsidRDefault="001025CA" w:rsidP="001025CA">
      <w:pPr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5F5406A" w14:textId="77777777" w:rsidR="001025CA" w:rsidRPr="00A66401" w:rsidRDefault="001025CA" w:rsidP="00A76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ซึ่งที่ผ่านมาบริษัทได้ปฏิบัติตามสัญญาโดยได้ติดตั้งระบบบัตรโดยสาร E-Ticket ครบตามจำนวน </w:t>
      </w:r>
      <w:r w:rsidR="008E53DC" w:rsidRPr="00A66401">
        <w:rPr>
          <w:rFonts w:ascii="Angsana New" w:hAnsi="Angsana New"/>
          <w:sz w:val="30"/>
          <w:szCs w:val="30"/>
        </w:rPr>
        <w:t>2</w:t>
      </w:r>
      <w:r w:rsidRPr="00A66401">
        <w:rPr>
          <w:rFonts w:ascii="Angsana New" w:hAnsi="Angsana New"/>
          <w:sz w:val="30"/>
          <w:szCs w:val="30"/>
          <w:cs/>
        </w:rPr>
        <w:t>,</w:t>
      </w:r>
      <w:r w:rsidR="008E53DC" w:rsidRPr="00A66401">
        <w:rPr>
          <w:rFonts w:ascii="Angsana New" w:hAnsi="Angsana New"/>
          <w:sz w:val="30"/>
          <w:szCs w:val="30"/>
        </w:rPr>
        <w:t>600</w:t>
      </w:r>
      <w:r w:rsidRPr="00A66401">
        <w:rPr>
          <w:rFonts w:ascii="Angsana New" w:hAnsi="Angsana New"/>
          <w:sz w:val="30"/>
          <w:szCs w:val="30"/>
          <w:cs/>
        </w:rPr>
        <w:t xml:space="preserve"> คัน พร้อมทั้งเปิดใช้งานจริง ส่วนเครื่องเก็บเงิน </w:t>
      </w:r>
      <w:r w:rsidR="006C0161" w:rsidRPr="00A66401">
        <w:rPr>
          <w:rFonts w:ascii="Angsana New" w:hAnsi="Angsana New" w:hint="cs"/>
          <w:sz w:val="30"/>
          <w:szCs w:val="30"/>
          <w:cs/>
        </w:rPr>
        <w:t>(</w:t>
      </w:r>
      <w:r w:rsidRPr="00A66401">
        <w:rPr>
          <w:rFonts w:ascii="Angsana New" w:hAnsi="Angsana New"/>
          <w:sz w:val="30"/>
          <w:szCs w:val="30"/>
          <w:cs/>
        </w:rPr>
        <w:t>Cash Box</w:t>
      </w:r>
      <w:r w:rsidR="006C0161" w:rsidRPr="00A66401">
        <w:rPr>
          <w:rFonts w:ascii="Angsana New" w:hAnsi="Angsana New" w:hint="cs"/>
          <w:sz w:val="30"/>
          <w:szCs w:val="30"/>
          <w:cs/>
        </w:rPr>
        <w:t>)</w:t>
      </w:r>
      <w:r w:rsidRPr="00A66401">
        <w:rPr>
          <w:rFonts w:ascii="Angsana New" w:hAnsi="Angsana New"/>
          <w:sz w:val="30"/>
          <w:szCs w:val="30"/>
          <w:cs/>
        </w:rPr>
        <w:t xml:space="preserve"> ได้ติดตั้งไปทั้งหมดจำนวน </w:t>
      </w:r>
      <w:r w:rsidR="008E53DC" w:rsidRPr="00A66401">
        <w:rPr>
          <w:rFonts w:ascii="Angsana New" w:hAnsi="Angsana New"/>
          <w:sz w:val="30"/>
          <w:szCs w:val="30"/>
        </w:rPr>
        <w:t>800</w:t>
      </w:r>
      <w:r w:rsidRPr="00A66401">
        <w:rPr>
          <w:rFonts w:ascii="Angsana New" w:hAnsi="Angsana New"/>
          <w:sz w:val="30"/>
          <w:szCs w:val="30"/>
          <w:cs/>
        </w:rPr>
        <w:t xml:space="preserve"> คัน และ ขสมก. ได้แจ้งให้บริษัท </w:t>
      </w:r>
      <w:r w:rsidRPr="00A66401">
        <w:rPr>
          <w:rFonts w:ascii="Angsana New" w:hAnsi="Angsana New"/>
          <w:sz w:val="30"/>
          <w:szCs w:val="30"/>
          <w:cs/>
        </w:rPr>
        <w:lastRenderedPageBreak/>
        <w:t xml:space="preserve">รอความชัดเจนในการติดตั้งเพิ่มให้ครบตามสัญญา และมีการนำไปใช้งานเฉพาะเครื่องอ่านบัตร </w:t>
      </w:r>
      <w:r w:rsidR="006C0161" w:rsidRPr="00A66401">
        <w:rPr>
          <w:rFonts w:ascii="Angsana New" w:hAnsi="Angsana New" w:hint="cs"/>
          <w:sz w:val="30"/>
          <w:szCs w:val="30"/>
          <w:cs/>
        </w:rPr>
        <w:t>(</w:t>
      </w:r>
      <w:r w:rsidRPr="00A66401">
        <w:rPr>
          <w:rFonts w:ascii="Angsana New" w:hAnsi="Angsana New"/>
          <w:sz w:val="30"/>
          <w:szCs w:val="30"/>
          <w:cs/>
        </w:rPr>
        <w:t>E-Ticket</w:t>
      </w:r>
      <w:r w:rsidR="006C0161" w:rsidRPr="00A66401">
        <w:rPr>
          <w:rFonts w:ascii="Angsana New" w:hAnsi="Angsana New" w:hint="cs"/>
          <w:sz w:val="30"/>
          <w:szCs w:val="30"/>
          <w:cs/>
        </w:rPr>
        <w:t>)</w:t>
      </w:r>
      <w:r w:rsidRPr="00A66401">
        <w:rPr>
          <w:rFonts w:ascii="Angsana New" w:hAnsi="Angsana New"/>
          <w:sz w:val="30"/>
          <w:szCs w:val="30"/>
          <w:cs/>
        </w:rPr>
        <w:t xml:space="preserve"> อีกทั้ง ขสมก.ได้ทำหนังสือถึงกรมบัญชีกลางเพื่อขอหารือการแก้ไขสัญญาหรือบอกเลิกสัญญาบางส่วน โดยตัดเครื่องเก็บค่าโดยสารอัตโนมัติ (Cash Box) ออกจากสัญญาทั้งหมดดังกล่าว</w:t>
      </w:r>
    </w:p>
    <w:p w14:paraId="2CB4C606" w14:textId="77777777" w:rsidR="001025CA" w:rsidRPr="002B10C3" w:rsidRDefault="001025CA" w:rsidP="001025CA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0FF884A6" w14:textId="0A3AC511" w:rsidR="00801C5C" w:rsidRDefault="00FB5C53" w:rsidP="0080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4 </w:t>
      </w:r>
      <w:r w:rsidR="003C0AFC">
        <w:rPr>
          <w:rFonts w:ascii="Angsana New" w:hAnsi="Angsana New" w:hint="cs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2562 </w:t>
      </w:r>
      <w:r w:rsidR="00801C5C" w:rsidRPr="00801C5C">
        <w:rPr>
          <w:rFonts w:ascii="Angsana New" w:hAnsi="Angsana New" w:hint="cs"/>
          <w:sz w:val="30"/>
          <w:szCs w:val="30"/>
          <w:cs/>
        </w:rPr>
        <w:t xml:space="preserve">บริษัทได้ยื่นฟ้องหน่วยงานรัฐ ณ ศาลปกครองกลาง คดีหมายเลขดำที่ </w:t>
      </w:r>
      <w:r w:rsidR="00801C5C" w:rsidRPr="00801C5C">
        <w:rPr>
          <w:rFonts w:ascii="Angsana New" w:hAnsi="Angsana New"/>
          <w:sz w:val="30"/>
          <w:szCs w:val="30"/>
        </w:rPr>
        <w:t xml:space="preserve">1998/2562 </w:t>
      </w:r>
      <w:r w:rsidR="00027C13">
        <w:rPr>
          <w:rFonts w:ascii="Angsana New" w:hAnsi="Angsana New" w:hint="cs"/>
          <w:sz w:val="30"/>
          <w:szCs w:val="30"/>
          <w:cs/>
        </w:rPr>
        <w:t xml:space="preserve">ระหว่างบริษัทและขสมก. </w:t>
      </w:r>
      <w:r w:rsidR="00801C5C" w:rsidRPr="00801C5C">
        <w:rPr>
          <w:rFonts w:ascii="Angsana New" w:hAnsi="Angsana New" w:hint="cs"/>
          <w:sz w:val="30"/>
          <w:szCs w:val="30"/>
          <w:cs/>
        </w:rPr>
        <w:t xml:space="preserve">เพื่อเรียกร้องค่าเสียหายหรือชดใช้ค่าการงาน และค่าเช่าที่ควรได้รับแก่บริษัทเป็นเงินจำนวน </w:t>
      </w:r>
      <w:r w:rsidR="00801C5C" w:rsidRPr="00801C5C">
        <w:rPr>
          <w:rFonts w:ascii="Angsana New" w:hAnsi="Angsana New"/>
          <w:sz w:val="30"/>
          <w:szCs w:val="30"/>
        </w:rPr>
        <w:t xml:space="preserve">1,556 </w:t>
      </w:r>
      <w:r w:rsidR="00801C5C" w:rsidRPr="00801C5C">
        <w:rPr>
          <w:rFonts w:ascii="Angsana New" w:hAnsi="Angsana New" w:hint="cs"/>
          <w:sz w:val="30"/>
          <w:szCs w:val="30"/>
          <w:cs/>
        </w:rPr>
        <w:t xml:space="preserve">ล้านบาท (ไม่รวมภาษี) พร้อมดอกเบี้ยในอัตราร้อยละ </w:t>
      </w:r>
      <w:r w:rsidR="00801C5C" w:rsidRPr="00801C5C">
        <w:rPr>
          <w:rFonts w:ascii="Angsana New" w:hAnsi="Angsana New"/>
          <w:sz w:val="30"/>
          <w:szCs w:val="30"/>
        </w:rPr>
        <w:t xml:space="preserve">7.5 </w:t>
      </w:r>
      <w:r w:rsidR="00801C5C" w:rsidRPr="00801C5C">
        <w:rPr>
          <w:rFonts w:ascii="Angsana New" w:hAnsi="Angsana New" w:hint="cs"/>
          <w:sz w:val="30"/>
          <w:szCs w:val="30"/>
          <w:cs/>
        </w:rPr>
        <w:t>ต่อปีนับถัดจากวันฟ้องจนถึงวันชำระแล้วเสร็</w:t>
      </w:r>
      <w:r w:rsidR="00801C5C">
        <w:rPr>
          <w:rFonts w:ascii="Angsana New" w:hAnsi="Angsana New" w:hint="cs"/>
          <w:sz w:val="30"/>
          <w:szCs w:val="30"/>
          <w:cs/>
        </w:rPr>
        <w:t>จ</w:t>
      </w:r>
      <w:r w:rsidR="00801C5C" w:rsidRPr="00801C5C">
        <w:rPr>
          <w:rFonts w:ascii="Angsana New" w:hAnsi="Angsana New" w:hint="cs"/>
          <w:sz w:val="30"/>
          <w:szCs w:val="30"/>
          <w:cs/>
        </w:rPr>
        <w:t xml:space="preserve"> และให้คืนหลักประกันสัญญาพร้อมค่าธรรมเนียมที่จะเกิดจากการคืนหลักประกันล่าช้าดังกล่าวแล้ว</w:t>
      </w:r>
    </w:p>
    <w:p w14:paraId="0BA6D168" w14:textId="19BC270D" w:rsidR="00957DB8" w:rsidRPr="002B10C3" w:rsidRDefault="00957DB8" w:rsidP="00801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44398106" w14:textId="45E20DD3" w:rsidR="0042601E" w:rsidRPr="00957DB8" w:rsidRDefault="00957DB8" w:rsidP="00957DB8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957DB8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48539E7" w14:textId="77777777" w:rsidR="002B10C3" w:rsidRPr="00B51C2E" w:rsidRDefault="002B10C3" w:rsidP="00957DB8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0674C2B" w14:textId="3C89260B" w:rsidR="00957DB8" w:rsidRPr="002B10C3" w:rsidRDefault="002B10C3" w:rsidP="002B10C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B10C3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ที่ประชุมคณะกรรมการบริษัทวันที่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25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กุมภาพันธ์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2563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มีการอนุมัติให้เสนอที่ประชุมสามัญผู้ถือหุ้นเพื่ออนุมัติจ่ายเงินปันผลสำหรับปี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2562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0.021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บาท</w:t>
      </w:r>
      <w:r w:rsidRPr="002B10C3">
        <w:rPr>
          <w:rFonts w:ascii="Angsana New" w:hAnsi="Angsana New"/>
          <w:sz w:val="30"/>
          <w:szCs w:val="30"/>
          <w:cs/>
        </w:rPr>
        <w:t xml:space="preserve"> </w:t>
      </w:r>
      <w:r w:rsidRPr="002B10C3">
        <w:rPr>
          <w:rFonts w:ascii="Angsana New" w:hAnsi="Angsana New" w:hint="cs"/>
          <w:sz w:val="30"/>
          <w:szCs w:val="30"/>
          <w:cs/>
        </w:rPr>
        <w:t>ให้แก่ผู้ถือหุ้นเฉพาะผู้ที่มีสิทธิรับเงินปันผลคิดเป็นเงินประมาณ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27.8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ล้านบาท</w:t>
      </w:r>
      <w:r w:rsidRPr="002B10C3">
        <w:rPr>
          <w:rFonts w:ascii="Angsana New" w:hAnsi="Angsana New"/>
          <w:sz w:val="30"/>
          <w:szCs w:val="30"/>
          <w:cs/>
        </w:rPr>
        <w:t xml:space="preserve"> </w:t>
      </w:r>
      <w:r w:rsidRPr="002B10C3">
        <w:rPr>
          <w:rFonts w:ascii="Angsana New" w:hAnsi="Angsana New" w:hint="cs"/>
          <w:sz w:val="30"/>
          <w:szCs w:val="30"/>
          <w:cs/>
        </w:rPr>
        <w:t>โดยกำหนดจ่ายในวันที่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22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พฤษภาคม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2563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การจ่ายปันผลดังกล่าวขึ้นอยู่กับการอนุมัติจากที่ประชุมสามัญผู้ถือหุ้นในวันที่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24</w:t>
      </w:r>
      <w:r w:rsidRPr="002B10C3">
        <w:rPr>
          <w:rFonts w:ascii="Angsana New" w:hAnsi="Angsana New"/>
          <w:sz w:val="30"/>
          <w:szCs w:val="30"/>
        </w:rPr>
        <w:t> </w:t>
      </w:r>
      <w:r w:rsidRPr="002B10C3">
        <w:rPr>
          <w:rFonts w:ascii="Angsana New" w:hAnsi="Angsana New" w:hint="cs"/>
          <w:sz w:val="30"/>
          <w:szCs w:val="30"/>
          <w:cs/>
        </w:rPr>
        <w:t>เมษายน</w:t>
      </w:r>
      <w:r w:rsidRPr="002B10C3">
        <w:rPr>
          <w:rFonts w:ascii="Angsana New" w:hAnsi="Angsana New" w:hint="eastAsia"/>
          <w:sz w:val="30"/>
          <w:szCs w:val="30"/>
        </w:rPr>
        <w:t> </w:t>
      </w:r>
      <w:r w:rsidRPr="002B10C3">
        <w:rPr>
          <w:rFonts w:ascii="Angsana New" w:hAnsi="Angsana New"/>
          <w:sz w:val="30"/>
          <w:szCs w:val="30"/>
          <w:cs/>
        </w:rPr>
        <w:t>2563</w:t>
      </w:r>
    </w:p>
    <w:p w14:paraId="55C23D6A" w14:textId="77777777" w:rsidR="00957DB8" w:rsidRPr="002B10C3" w:rsidRDefault="00957DB8" w:rsidP="001025CA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12F8C5F7" w14:textId="2C8E8F16" w:rsidR="002772DF" w:rsidRPr="000503C6" w:rsidRDefault="002772DF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503C6"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14:paraId="6CCF5EC2" w14:textId="77777777" w:rsidR="0016707C" w:rsidRPr="002B10C3" w:rsidRDefault="0016707C" w:rsidP="00DF6FA6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6A7323FF" w14:textId="77777777" w:rsidR="0016707C" w:rsidRPr="00A66401" w:rsidRDefault="0016707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มาตรฐานการรายงานทางการเงินที่ออกและปรับปรุงใหม่</w:t>
      </w:r>
      <w:r w:rsidR="000B5DB0" w:rsidRPr="00A66401">
        <w:rPr>
          <w:rFonts w:ascii="Angsana New" w:hAnsi="Angsana New" w:hint="cs"/>
          <w:sz w:val="30"/>
          <w:szCs w:val="30"/>
          <w:cs/>
          <w:lang w:val="th-TH"/>
        </w:rPr>
        <w:t>ซึ่ง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เกี่ยวกับการดำเนินงานของกลุ่มบริษัทและบริษัท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A66401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คาดว่าจะมีผลกระทบที่มีสาระสำคัญต่องบการเงินรวมและงบการเงินเฉพาะกิจการของบริษัท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เมื่อนำมาถือปฏิบัติเป็นครั้งแรก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915F1" w:rsidRPr="00A66401"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A66401">
        <w:rPr>
          <w:rFonts w:ascii="Angsana New" w:hAnsi="Angsana New"/>
          <w:sz w:val="30"/>
          <w:szCs w:val="30"/>
        </w:rPr>
        <w:t>1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มกราคม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E53DC" w:rsidRPr="00A66401">
        <w:rPr>
          <w:rFonts w:ascii="Angsana New" w:hAnsi="Angsana New"/>
          <w:sz w:val="30"/>
          <w:szCs w:val="30"/>
        </w:rPr>
        <w:t>2563</w:t>
      </w:r>
      <w:r w:rsidRPr="00A6640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66401">
        <w:rPr>
          <w:rFonts w:ascii="Angsana New" w:hAnsi="Angsana New" w:hint="cs"/>
          <w:sz w:val="30"/>
          <w:szCs w:val="30"/>
          <w:cs/>
          <w:lang w:val="th-TH"/>
        </w:rPr>
        <w:t>มีดังต่อไปนี้</w:t>
      </w:r>
    </w:p>
    <w:p w14:paraId="5E38E0A6" w14:textId="77777777" w:rsidR="00B7178C" w:rsidRPr="002B10C3" w:rsidRDefault="00B7178C" w:rsidP="001670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tbl>
      <w:tblPr>
        <w:tblW w:w="8915" w:type="dxa"/>
        <w:tblInd w:w="450" w:type="dxa"/>
        <w:tblLook w:val="04A0" w:firstRow="1" w:lastRow="0" w:firstColumn="1" w:lastColumn="0" w:noHBand="0" w:noVBand="1"/>
      </w:tblPr>
      <w:tblGrid>
        <w:gridCol w:w="3960"/>
        <w:gridCol w:w="4955"/>
      </w:tblGrid>
      <w:tr w:rsidR="0016707C" w:rsidRPr="00A66401" w14:paraId="7ED7B51C" w14:textId="77777777" w:rsidTr="00B426C4">
        <w:trPr>
          <w:tblHeader/>
        </w:trPr>
        <w:tc>
          <w:tcPr>
            <w:tcW w:w="3960" w:type="dxa"/>
            <w:shd w:val="clear" w:color="auto" w:fill="auto"/>
            <w:vAlign w:val="bottom"/>
            <w:hideMark/>
          </w:tcPr>
          <w:p w14:paraId="470F398A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</w:rPr>
            </w:pPr>
            <w:r w:rsidRPr="00A664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  <w:hideMark/>
          </w:tcPr>
          <w:p w14:paraId="2E1F38E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6640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16707C" w:rsidRPr="00A66401" w14:paraId="6712B6ED" w14:textId="77777777" w:rsidTr="00B426C4">
        <w:tc>
          <w:tcPr>
            <w:tcW w:w="3960" w:type="dxa"/>
            <w:shd w:val="clear" w:color="auto" w:fill="auto"/>
            <w:hideMark/>
          </w:tcPr>
          <w:p w14:paraId="344BEB48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eastAsia="Calibri" w:hAnsi="Angsana New" w:hint="cs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  <w:hideMark/>
          </w:tcPr>
          <w:p w14:paraId="5F8E0996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16707C" w:rsidRPr="00A66401" w14:paraId="5523625A" w14:textId="77777777" w:rsidTr="00B426C4">
        <w:tc>
          <w:tcPr>
            <w:tcW w:w="3960" w:type="dxa"/>
            <w:shd w:val="clear" w:color="auto" w:fill="auto"/>
            <w:hideMark/>
          </w:tcPr>
          <w:p w14:paraId="54009077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  <w:hideMark/>
          </w:tcPr>
          <w:p w14:paraId="34B3146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707C" w:rsidRPr="00A66401" w14:paraId="27668E8F" w14:textId="77777777" w:rsidTr="00B426C4">
        <w:tc>
          <w:tcPr>
            <w:tcW w:w="3960" w:type="dxa"/>
            <w:shd w:val="clear" w:color="auto" w:fill="auto"/>
            <w:hideMark/>
          </w:tcPr>
          <w:p w14:paraId="4980FED8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A66401">
              <w:rPr>
                <w:rFonts w:ascii="Angsana New" w:eastAsia="Calibri" w:hAnsi="Angsana New" w:hint="cs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  <w:hideMark/>
          </w:tcPr>
          <w:p w14:paraId="74BD90BD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A6640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สัญญาเช่า </w:t>
            </w:r>
          </w:p>
        </w:tc>
      </w:tr>
      <w:tr w:rsidR="0016707C" w:rsidRPr="00A66401" w14:paraId="64C92AF7" w14:textId="77777777" w:rsidTr="00B426C4">
        <w:tc>
          <w:tcPr>
            <w:tcW w:w="3960" w:type="dxa"/>
            <w:shd w:val="clear" w:color="auto" w:fill="auto"/>
            <w:hideMark/>
          </w:tcPr>
          <w:p w14:paraId="2477CD02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eastAsia="Times New Roman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A66401">
              <w:rPr>
                <w:rFonts w:ascii="Angsana New" w:hAnsi="Angsana New" w:cs="Cordia New"/>
                <w:sz w:val="30"/>
                <w:szCs w:val="30"/>
                <w:cs/>
              </w:rPr>
              <w:t xml:space="preserve"> </w:t>
            </w: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  <w:hideMark/>
          </w:tcPr>
          <w:p w14:paraId="23007D07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16707C" w:rsidRPr="00A66401" w14:paraId="570615F8" w14:textId="77777777" w:rsidTr="00B426C4">
        <w:tc>
          <w:tcPr>
            <w:tcW w:w="3960" w:type="dxa"/>
            <w:shd w:val="clear" w:color="auto" w:fill="auto"/>
            <w:hideMark/>
          </w:tcPr>
          <w:p w14:paraId="14823321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  <w:hideMark/>
          </w:tcPr>
          <w:p w14:paraId="61F033F5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16707C" w:rsidRPr="00A66401" w14:paraId="2130A5D2" w14:textId="77777777" w:rsidTr="00B426C4">
        <w:tc>
          <w:tcPr>
            <w:tcW w:w="3960" w:type="dxa"/>
            <w:shd w:val="clear" w:color="auto" w:fill="auto"/>
            <w:hideMark/>
          </w:tcPr>
          <w:p w14:paraId="1F85AE60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A66401">
              <w:rPr>
                <w:rFonts w:ascii="Angsana New" w:hAnsi="Angsana New" w:hint="cs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14:paraId="667F6633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0809DC0" w14:textId="77777777" w:rsidR="0016707C" w:rsidRPr="00A66401" w:rsidRDefault="0016707C" w:rsidP="00B170E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 w:cs="Times New Roman"/>
                <w:sz w:val="30"/>
                <w:szCs w:val="30"/>
              </w:rPr>
            </w:pPr>
            <w:r w:rsidRPr="00A6640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3471A0A1" w14:textId="05CA494C" w:rsidR="00BE2553" w:rsidRDefault="0016707C" w:rsidP="002B10C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66401">
        <w:rPr>
          <w:rFonts w:ascii="Angsana New" w:hAnsi="Angsana New" w:hint="cs"/>
          <w:i/>
          <w:iCs/>
          <w:sz w:val="30"/>
          <w:szCs w:val="30"/>
        </w:rPr>
        <w:t xml:space="preserve">* </w:t>
      </w:r>
      <w:r w:rsidRPr="00A66401">
        <w:rPr>
          <w:rFonts w:ascii="Angsana New" w:hAnsi="Angsana New" w:hint="cs"/>
          <w:i/>
          <w:iCs/>
          <w:sz w:val="30"/>
          <w:szCs w:val="30"/>
          <w:cs/>
        </w:rPr>
        <w:t>มาตรฐานการรายงานทางการเงิน</w:t>
      </w:r>
      <w:r w:rsidR="003E1D00" w:rsidRPr="00A66401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A66401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="00BE2553">
        <w:rPr>
          <w:rFonts w:ascii="Angsana New" w:hAnsi="Angsana New"/>
          <w:i/>
          <w:iCs/>
          <w:sz w:val="30"/>
          <w:szCs w:val="30"/>
        </w:rPr>
        <w:br w:type="page"/>
      </w:r>
    </w:p>
    <w:p w14:paraId="5E039252" w14:textId="77777777" w:rsidR="0016707C" w:rsidRPr="00A66401" w:rsidRDefault="0016707C" w:rsidP="001271EC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4A114142" w14:textId="77777777" w:rsidR="0016707C" w:rsidRPr="00BE2553" w:rsidRDefault="0016707C" w:rsidP="0016707C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3016948" w14:textId="7E59F50A" w:rsidR="003E1D00" w:rsidRPr="00A66401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pacing w:val="-6"/>
          <w:sz w:val="30"/>
          <w:szCs w:val="30"/>
        </w:rPr>
      </w:pPr>
      <w:r w:rsidRPr="00A66401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</w:t>
      </w:r>
      <w:r w:rsidRPr="00A66401">
        <w:rPr>
          <w:rFonts w:ascii="Angsana New" w:hAnsi="Angsana New" w:hint="cs"/>
          <w:spacing w:val="-6"/>
          <w:sz w:val="30"/>
          <w:szCs w:val="30"/>
          <w:cs/>
        </w:rPr>
        <w:t>ที่เกี่ยวข้องกับเครื่องมือทางการเงิน</w:t>
      </w:r>
      <w:r w:rsidRPr="00A66401">
        <w:rPr>
          <w:rFonts w:ascii="Angsana New" w:hAnsi="Angsana New"/>
          <w:spacing w:val="-6"/>
          <w:sz w:val="30"/>
          <w:szCs w:val="30"/>
          <w:cs/>
        </w:rPr>
        <w:t xml:space="preserve">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4" w:name="_Hlk15580843"/>
      <w:bookmarkStart w:id="5" w:name="_Hlk15582546"/>
      <w:r w:rsidRPr="00A66401">
        <w:rPr>
          <w:rFonts w:ascii="Angsana New" w:hAnsi="Angsana New" w:hint="cs"/>
          <w:spacing w:val="-6"/>
          <w:sz w:val="30"/>
          <w:szCs w:val="30"/>
          <w:cs/>
        </w:rPr>
        <w:t>เมื่อมาตรฐานการรายงานทางการเงินกลุ่มนี้</w:t>
      </w:r>
      <w:bookmarkEnd w:id="4"/>
      <w:r w:rsidRPr="00A66401">
        <w:rPr>
          <w:rFonts w:ascii="Angsana New" w:hAnsi="Angsana New" w:hint="cs"/>
          <w:spacing w:val="-6"/>
          <w:sz w:val="30"/>
          <w:szCs w:val="30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5"/>
    </w:p>
    <w:p w14:paraId="38309CA3" w14:textId="77777777" w:rsidR="0016707C" w:rsidRPr="00A66401" w:rsidRDefault="0016707C" w:rsidP="00CE2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rPr>
          <w:rFonts w:ascii="Angsana New" w:hAnsi="Angsana New"/>
          <w:sz w:val="20"/>
          <w:szCs w:val="20"/>
        </w:rPr>
      </w:pPr>
    </w:p>
    <w:p w14:paraId="3BF5FCDF" w14:textId="77777777" w:rsidR="0016707C" w:rsidRPr="00A66401" w:rsidRDefault="0016707C" w:rsidP="001271EC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A66401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6F2C0D0" w14:textId="77777777" w:rsidR="0016707C" w:rsidRPr="00A66401" w:rsidRDefault="0016707C" w:rsidP="0016707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09DBE88C" w14:textId="77777777" w:rsidR="003E1D00" w:rsidRPr="00A66401" w:rsidRDefault="003E1D00" w:rsidP="003E1D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66401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A66401">
        <w:rPr>
          <w:rFonts w:asciiTheme="majorBidi" w:hAnsiTheme="majorBidi" w:cstheme="majorBidi"/>
          <w:sz w:val="30"/>
          <w:szCs w:val="30"/>
        </w:rPr>
        <w:t>16</w:t>
      </w:r>
      <w:r w:rsidRPr="00A66401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A66401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</w:t>
      </w:r>
      <w:r w:rsidRPr="00A6640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A6640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</w:t>
      </w:r>
      <w:bookmarkStart w:id="6" w:name="_Hlk15581419"/>
      <w:bookmarkStart w:id="7" w:name="_Hlk15582558"/>
      <w:r w:rsidRPr="00A66401">
        <w:rPr>
          <w:rFonts w:asciiTheme="majorBidi" w:hAnsiTheme="majorBidi" w:cstheme="majorBidi" w:hint="cs"/>
          <w:color w:val="000000"/>
          <w:sz w:val="30"/>
          <w:szCs w:val="30"/>
          <w:cs/>
        </w:rPr>
        <w:t>เมื่อ</w:t>
      </w:r>
      <w:r w:rsidRPr="00A66401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</w:t>
      </w:r>
      <w:bookmarkEnd w:id="6"/>
      <w:r w:rsidRPr="00A66401">
        <w:rPr>
          <w:rFonts w:ascii="Angsana New" w:hAnsi="Angsana New" w:hint="cs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7"/>
    </w:p>
    <w:p w14:paraId="5474F56F" w14:textId="77777777" w:rsidR="00642D5C" w:rsidRPr="00A66401" w:rsidRDefault="00642D5C" w:rsidP="00642D5C">
      <w:pPr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F89478" w14:textId="5BC3AFE7" w:rsidR="0010665C" w:rsidRPr="00A66401" w:rsidRDefault="0016707C" w:rsidP="00FD24C2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 w:hint="cs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</w:t>
      </w:r>
      <w:r w:rsidR="00F734DF" w:rsidRPr="00A66401">
        <w:rPr>
          <w:rFonts w:ascii="Angsana New" w:hAnsi="Angsana New" w:hint="cs"/>
          <w:color w:val="000000"/>
          <w:sz w:val="30"/>
          <w:szCs w:val="30"/>
          <w:cs/>
        </w:rPr>
        <w:t>ต่องบการเงินในงวดแรกที่</w:t>
      </w:r>
      <w:r w:rsidRPr="00A66401">
        <w:rPr>
          <w:rFonts w:ascii="Angsana New" w:hAnsi="Angsana New" w:hint="cs"/>
          <w:color w:val="000000"/>
          <w:sz w:val="30"/>
          <w:szCs w:val="30"/>
          <w:cs/>
        </w:rPr>
        <w:t>ถือปฏิบัติตามมาตรฐานการรายงานทางการเงิน</w:t>
      </w:r>
      <w:r w:rsidR="00383737">
        <w:rPr>
          <w:rFonts w:ascii="Angsana New" w:hAnsi="Angsana New"/>
          <w:color w:val="000000"/>
          <w:sz w:val="30"/>
          <w:szCs w:val="30"/>
        </w:rPr>
        <w:t xml:space="preserve"> (</w:t>
      </w:r>
      <w:r w:rsidR="00383737">
        <w:rPr>
          <w:rFonts w:ascii="Angsana New" w:hAnsi="Angsana New" w:hint="cs"/>
          <w:color w:val="000000"/>
          <w:sz w:val="30"/>
          <w:szCs w:val="30"/>
          <w:cs/>
        </w:rPr>
        <w:t xml:space="preserve">ก) และ (ข) </w:t>
      </w:r>
      <w:r w:rsidR="00F734DF" w:rsidRPr="00A66401">
        <w:rPr>
          <w:rFonts w:ascii="Angsana New" w:hAnsi="Angsana New" w:hint="cs"/>
          <w:color w:val="000000"/>
          <w:sz w:val="30"/>
          <w:szCs w:val="30"/>
          <w:cs/>
        </w:rPr>
        <w:t>ดังกล่าวข้างต้น</w:t>
      </w:r>
    </w:p>
    <w:p w14:paraId="4C647DB5" w14:textId="77777777" w:rsidR="00DE55A4" w:rsidRPr="00A66401" w:rsidRDefault="00DE5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br w:type="page"/>
      </w:r>
    </w:p>
    <w:p w14:paraId="463778D9" w14:textId="77777777" w:rsidR="0016707C" w:rsidRPr="00A66401" w:rsidRDefault="0016707C" w:rsidP="0078461D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66401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5923EC7B" w14:textId="77777777" w:rsidR="00894B4A" w:rsidRPr="00A66401" w:rsidRDefault="00894B4A" w:rsidP="00894B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523407BE" w14:textId="2C42C116" w:rsidR="00E86BC4" w:rsidRDefault="008D148B" w:rsidP="000B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66401">
        <w:rPr>
          <w:rFonts w:ascii="Angsana New" w:hAnsi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A66401">
        <w:rPr>
          <w:rFonts w:ascii="Angsana New" w:hAnsi="Angsana New"/>
          <w:sz w:val="30"/>
          <w:szCs w:val="30"/>
        </w:rPr>
        <w:t xml:space="preserve">31 </w:t>
      </w:r>
      <w:r w:rsidRPr="00A66401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และงบกำไรขาดทุนเบ็ดเสร็จสำหรับ</w:t>
      </w:r>
      <w:r w:rsidR="004314F0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66401">
        <w:rPr>
          <w:rFonts w:ascii="Angsana New" w:hAnsi="Angsana New"/>
          <w:sz w:val="30"/>
          <w:szCs w:val="30"/>
        </w:rPr>
        <w:t>3</w:t>
      </w:r>
      <w:r w:rsidR="004314F0">
        <w:rPr>
          <w:rFonts w:ascii="Angsana New" w:hAnsi="Angsana New"/>
          <w:sz w:val="30"/>
          <w:szCs w:val="30"/>
        </w:rPr>
        <w:t>1</w:t>
      </w:r>
      <w:r w:rsidR="00A27789" w:rsidRPr="00A66401">
        <w:rPr>
          <w:rFonts w:ascii="Angsana New" w:hAnsi="Angsana New"/>
          <w:sz w:val="30"/>
          <w:szCs w:val="30"/>
        </w:rPr>
        <w:t xml:space="preserve"> </w:t>
      </w:r>
      <w:r w:rsidR="004314F0">
        <w:rPr>
          <w:rFonts w:ascii="Angsana New" w:hAnsi="Angsana New" w:hint="cs"/>
          <w:sz w:val="30"/>
          <w:szCs w:val="30"/>
          <w:cs/>
        </w:rPr>
        <w:t>ธันวาคม</w:t>
      </w:r>
      <w:r w:rsidRPr="00A66401">
        <w:rPr>
          <w:rFonts w:ascii="Angsana New" w:hAnsi="Angsana New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 xml:space="preserve">2561 </w:t>
      </w:r>
      <w:r w:rsidRPr="00A66401">
        <w:rPr>
          <w:rFonts w:ascii="Angsana New" w:hAnsi="Angsana New"/>
          <w:sz w:val="30"/>
          <w:szCs w:val="30"/>
          <w:cs/>
        </w:rPr>
        <w:t>ซึ่งรวมอยู่ใน</w:t>
      </w:r>
      <w:r w:rsidRPr="00A66401">
        <w:rPr>
          <w:rFonts w:ascii="Angsana New" w:hAnsi="Angsana New" w:hint="cs"/>
          <w:sz w:val="30"/>
          <w:szCs w:val="30"/>
          <w:cs/>
        </w:rPr>
        <w:t>งบ</w:t>
      </w:r>
      <w:r w:rsidRPr="00A66401">
        <w:rPr>
          <w:rFonts w:ascii="Angsana New" w:hAnsi="Angsana New"/>
          <w:sz w:val="30"/>
          <w:szCs w:val="30"/>
          <w:cs/>
        </w:rPr>
        <w:t>การเงินเพื่อวัตถุประสงค์ในการเปรียบเทียบ</w:t>
      </w:r>
      <w:r w:rsidRPr="00A66401">
        <w:rPr>
          <w:rFonts w:ascii="Angsana New" w:hAnsi="Angsana New" w:hint="cs"/>
          <w:sz w:val="30"/>
          <w:szCs w:val="30"/>
          <w:cs/>
        </w:rPr>
        <w:t>ของ</w:t>
      </w:r>
      <w:r w:rsidR="000E0857">
        <w:rPr>
          <w:rFonts w:ascii="Angsana New" w:hAnsi="Angsana New" w:hint="cs"/>
          <w:sz w:val="30"/>
          <w:szCs w:val="30"/>
          <w:cs/>
        </w:rPr>
        <w:t>ปี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</w:rPr>
        <w:t>2562</w:t>
      </w:r>
      <w:r w:rsidRPr="00A66401">
        <w:rPr>
          <w:rFonts w:ascii="Angsana New" w:hAnsi="Angsana New" w:hint="cs"/>
          <w:sz w:val="30"/>
          <w:szCs w:val="30"/>
          <w:cs/>
        </w:rPr>
        <w:t xml:space="preserve"> </w:t>
      </w:r>
      <w:r w:rsidRPr="00A66401">
        <w:rPr>
          <w:rFonts w:ascii="Angsana New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A66401">
        <w:rPr>
          <w:rFonts w:ascii="Angsana New" w:hAnsi="Angsana New" w:hint="cs"/>
          <w:sz w:val="30"/>
          <w:szCs w:val="30"/>
          <w:cs/>
        </w:rPr>
        <w:t>งบ</w:t>
      </w:r>
      <w:r w:rsidRPr="00A66401">
        <w:rPr>
          <w:rFonts w:ascii="Angsana New" w:hAnsi="Angsana New"/>
          <w:sz w:val="30"/>
          <w:szCs w:val="30"/>
          <w:cs/>
        </w:rPr>
        <w:t xml:space="preserve">การเงินปี </w:t>
      </w:r>
      <w:r w:rsidRPr="00A66401">
        <w:rPr>
          <w:rFonts w:ascii="Angsana New" w:hAnsi="Angsana New"/>
          <w:sz w:val="30"/>
          <w:szCs w:val="30"/>
        </w:rPr>
        <w:t xml:space="preserve">2562 </w:t>
      </w:r>
      <w:r w:rsidRPr="00A6640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A66401">
        <w:rPr>
          <w:rFonts w:ascii="Angsana New" w:hAnsi="Angsana New" w:hint="cs"/>
          <w:sz w:val="30"/>
          <w:szCs w:val="30"/>
          <w:cs/>
        </w:rPr>
        <w:t>ที่มีสาระสำคัญมีดังนี้</w:t>
      </w:r>
    </w:p>
    <w:p w14:paraId="5F950F43" w14:textId="77777777" w:rsidR="000E0857" w:rsidRPr="00A66401" w:rsidRDefault="000E0857" w:rsidP="000B5D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40" w:type="dxa"/>
        <w:tblLook w:val="04A0" w:firstRow="1" w:lastRow="0" w:firstColumn="1" w:lastColumn="0" w:noHBand="0" w:noVBand="1"/>
      </w:tblPr>
      <w:tblGrid>
        <w:gridCol w:w="3150"/>
        <w:gridCol w:w="1800"/>
        <w:gridCol w:w="180"/>
        <w:gridCol w:w="90"/>
        <w:gridCol w:w="230"/>
        <w:gridCol w:w="1480"/>
        <w:gridCol w:w="270"/>
        <w:gridCol w:w="90"/>
        <w:gridCol w:w="1800"/>
      </w:tblGrid>
      <w:tr w:rsidR="00A8449E" w:rsidRPr="00A66401" w14:paraId="24FD7AF0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F4C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0D16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A8449E" w:rsidRPr="00A66401" w14:paraId="44AE9FF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216F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7CA0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A8449E" w:rsidRPr="00A66401" w14:paraId="7768AD4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F21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C3460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172B3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0ACF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D4923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CEC8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A8449E" w:rsidRPr="00A66401" w14:paraId="16A28AC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D98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14B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="00FF1980"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D05D3B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A2C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8910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F654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CF1B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1D7D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AB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A66401" w14:paraId="2F9B8A2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7385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="008E53DC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8E53DC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A4CC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07E4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A548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9589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896B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8449E" w:rsidRPr="00A66401" w14:paraId="677FBDF5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EFA0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3A9C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1,288,06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389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71AB" w14:textId="77777777" w:rsidR="00A8449E" w:rsidRPr="00A66401" w:rsidRDefault="00ED3888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(567,619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44FD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BC3A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720,44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E6D8038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7456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D913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22A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25C1F" w14:textId="77777777" w:rsidR="00A8449E" w:rsidRPr="00A66401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DED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4AB53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567,805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532D1CCA" w14:textId="77777777" w:rsidTr="00ED6FA6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C1D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BC6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</w:t>
            </w:r>
          </w:p>
          <w:p w14:paraId="1819D76C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18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047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B52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8E758EF" w14:textId="77777777" w:rsidR="00A8449E" w:rsidRPr="00A66401" w:rsidRDefault="00ED3888" w:rsidP="00ED38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(186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B926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C617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</w:p>
          <w:p w14:paraId="7B75042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-   </w:t>
            </w:r>
          </w:p>
        </w:tc>
      </w:tr>
      <w:tr w:rsidR="00A8449E" w:rsidRPr="00A66401" w14:paraId="5DD9B3E6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C4F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FFDE4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23</w:t>
            </w:r>
            <w:r w:rsidR="00A43483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C00B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3A9F1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775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F0B8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65D85264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5C7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22560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58,395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DB4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8C898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(58,395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69F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17D7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699D93B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DBDD7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8B01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7DA56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04D0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58,631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64D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B9987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58,631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003E6B2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83B0D" w14:textId="77777777" w:rsidR="00A8449E" w:rsidRPr="00A66401" w:rsidRDefault="00A8449E" w:rsidP="00FF5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E59AF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360F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CE8F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1072D6EE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C11C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1A97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-   </w:t>
            </w:r>
          </w:p>
        </w:tc>
      </w:tr>
      <w:tr w:rsidR="00A8449E" w:rsidRPr="00A66401" w14:paraId="4E1EF084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2ABB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24373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15,826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2956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74CB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(15,826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5F6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82C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-   </w:t>
            </w:r>
          </w:p>
        </w:tc>
      </w:tr>
      <w:tr w:rsidR="00A8449E" w:rsidRPr="00A66401" w14:paraId="75EF126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DE008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8851D9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BB7D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D7317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15,981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1A8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7EA2A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15,981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449E" w:rsidRPr="00A66401" w14:paraId="7B887629" w14:textId="77777777" w:rsidTr="00ED6FA6">
        <w:trPr>
          <w:trHeight w:val="4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25F7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48AD4" w14:textId="77777777" w:rsidR="00A8449E" w:rsidRPr="00A66401" w:rsidRDefault="00A8449E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3,995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ECEF1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CAEB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7F166B44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(3,995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FE00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607D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A66401" w14:paraId="5B68363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9EAAC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C91FE" w14:textId="4FB33201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1,3</w:t>
            </w:r>
            <w:r w:rsidR="00F159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780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E1AE0" w14:textId="085BCEFD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(1,3</w:t>
            </w:r>
            <w:r w:rsidR="00F1598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20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F304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D305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A8449E" w:rsidRPr="00A66401" w14:paraId="7FEE6ED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5B0AE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D9FB" w14:textId="77777777" w:rsidR="00A8449E" w:rsidRPr="00A66401" w:rsidRDefault="00A43483" w:rsidP="00A434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4,119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232B2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BF90" w14:textId="77777777" w:rsidR="00A8449E" w:rsidRPr="00A66401" w:rsidRDefault="00C50D25" w:rsidP="00C50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 w:rsidR="00FC4874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5,31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5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DC8A" w14:textId="77777777" w:rsidR="00A8449E" w:rsidRPr="00A66401" w:rsidRDefault="00A8449E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D832E" w14:textId="77777777" w:rsidR="00A8449E" w:rsidRPr="00A66401" w:rsidRDefault="00FC4874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9,43</w:t>
            </w:r>
            <w:r w:rsidR="00FD24C2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</w:t>
            </w:r>
            <w:r w:rsidR="00A8449E"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66F92" w:rsidRPr="00A66401" w14:paraId="16C4998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06841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C8091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D3DB9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65D692" w14:textId="77777777" w:rsidR="00E66F92" w:rsidRPr="00A66401" w:rsidRDefault="00E66F92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E57C53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F5B76" w14:textId="77777777" w:rsidR="00E66F92" w:rsidRPr="00A66401" w:rsidRDefault="00E66F9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A133E2" w:rsidRPr="00A66401" w14:paraId="43D9B068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C953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5385C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01F01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8122D53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19954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3ECA1" w14:textId="77777777" w:rsidR="00A133E2" w:rsidRPr="00A66401" w:rsidRDefault="00A133E2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A4160" w:rsidRPr="00A66401" w14:paraId="4A830CB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2FD65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00FA4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4DB7A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E48315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85731B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D884F" w14:textId="77777777" w:rsidR="002A4160" w:rsidRPr="00A66401" w:rsidRDefault="002A4160" w:rsidP="00A844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2A4160" w:rsidRPr="00A66401" w14:paraId="1A7D3C90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8EAB38" w14:textId="63F6A9DF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438CCB" w14:textId="7FEC5285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2A4160" w:rsidRPr="00A66401" w14:paraId="366F609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E924A" w14:textId="0BF34EC9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5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5AECA" w14:textId="6FDDCAC3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A4160" w:rsidRPr="00A66401" w14:paraId="798E7ED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DA29CB" w14:textId="0CAB9CF4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4AE0" w14:textId="571D87DE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F766D" w14:textId="77777777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EF0199" w14:textId="41E332EA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D27CA" w14:textId="77777777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8C6F15" w14:textId="5E3033E8" w:rsidR="002A4160" w:rsidRPr="00A66401" w:rsidRDefault="002A4160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4F454E" w:rsidRPr="00A66401" w14:paraId="09CADEC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A44AC7" w14:textId="7A4438AC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60BAE" w14:textId="307B7D34" w:rsidR="004F454E" w:rsidRPr="00A66401" w:rsidRDefault="004F454E" w:rsidP="004F45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F454E" w:rsidRPr="00A66401" w14:paraId="66C9316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656B8B" w14:textId="0257AA26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DB60AE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8BAF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CA7C90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9756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AE3FD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454E" w:rsidRPr="00A66401" w14:paraId="6E4A35D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EC025" w14:textId="6BACE303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04032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4F454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="0004032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04032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31 </w:t>
            </w:r>
            <w:r w:rsidR="0004032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E2463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68E6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03B8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8739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69E0E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F454E" w:rsidRPr="00A66401" w14:paraId="0124036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01FA4" w14:textId="1532A485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4F454E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A84E3" w14:textId="71457A78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  <w:r w:rsidR="001F4E17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78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1F4E17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70</w:t>
            </w:r>
            <w:r w:rsidR="0002522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48B5AF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EBD69" w14:textId="17F025F3" w:rsidR="004F454E" w:rsidRPr="00A66401" w:rsidRDefault="001F4E17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53FE2" w14:textId="77777777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5099AA" w14:textId="1B622D9C" w:rsidR="004F454E" w:rsidRPr="00A66401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297272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297272">
              <w:rPr>
                <w:rFonts w:ascii="Angsana New" w:hAnsi="Angsana New"/>
                <w:color w:val="000000"/>
                <w:sz w:val="28"/>
                <w:szCs w:val="28"/>
              </w:rPr>
              <w:t>020</w:t>
            </w:r>
          </w:p>
        </w:tc>
      </w:tr>
      <w:tr w:rsidR="004F454E" w:rsidRPr="00A66401" w14:paraId="2164DF9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85EC9" w14:textId="6B21F811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8EFCD" w14:textId="3B130D8A" w:rsidR="004F454E" w:rsidRPr="004F454E" w:rsidRDefault="001F4E17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480CF" w14:textId="77777777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E706B" w14:textId="6599C926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="001F4E17">
              <w:rPr>
                <w:rFonts w:ascii="Angsana New" w:hAnsi="Angsana New"/>
                <w:color w:val="000000"/>
                <w:sz w:val="28"/>
                <w:szCs w:val="28"/>
              </w:rPr>
              <w:t>311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BB660" w14:textId="77777777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0644E" w14:textId="48B9DCFA" w:rsidR="004F454E" w:rsidRPr="004F454E" w:rsidRDefault="004F454E" w:rsidP="002A4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023570AB" w14:textId="77777777" w:rsidTr="008B44EE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0DE34" w14:textId="27662E01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2B2F" w14:textId="5F578E5D" w:rsidR="0002522A" w:rsidRPr="004F454E" w:rsidRDefault="001F4E17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A900E" w14:textId="77777777" w:rsidR="0002522A" w:rsidRPr="004F454E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B524BB" w14:textId="3158EE06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1F4E17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1F4E17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E3E2" w14:textId="77777777" w:rsidR="0002522A" w:rsidRPr="004F454E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96006" w14:textId="115BFD6B" w:rsidR="0002522A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6DAC980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B749" w14:textId="3AC8FFF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1456E" w14:textId="3291C06D" w:rsidR="0002522A" w:rsidRPr="00A66401" w:rsidRDefault="001F4E17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0252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754</w:t>
            </w: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18BF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EE35812" w14:textId="7B3F8FB1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  <w:r w:rsidR="001F4E17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="001F4E17">
              <w:rPr>
                <w:rFonts w:ascii="Angsana New" w:hAnsi="Angsana New"/>
                <w:color w:val="000000"/>
                <w:sz w:val="28"/>
                <w:szCs w:val="28"/>
              </w:rPr>
              <w:t>617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6A6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01403" w14:textId="6FDD5E24" w:rsidR="0002522A" w:rsidRPr="00A66401" w:rsidRDefault="00297272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02522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371</w:t>
            </w:r>
          </w:p>
        </w:tc>
      </w:tr>
      <w:tr w:rsidR="0002522A" w:rsidRPr="00A66401" w14:paraId="5208F19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1DFD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5596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4A36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13CB8F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00DA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8B58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522A" w:rsidRPr="00A66401" w14:paraId="76E2245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9A0E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14:paraId="240F60D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  <w:p w14:paraId="7D03E40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theme="minorBidi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20B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  <w:p w14:paraId="3204A2B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02522A" w:rsidRPr="00A66401" w14:paraId="41F4332B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CE6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690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02522A" w:rsidRPr="00A66401" w14:paraId="0EB8430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DBC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A3A8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7333F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D612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3CCB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266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2522A" w:rsidRPr="00A66401" w14:paraId="3B6E364E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C51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19D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</w:tc>
      </w:tr>
      <w:tr w:rsidR="0002522A" w:rsidRPr="00A66401" w14:paraId="612DC2C5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291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AD7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C03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B5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7D1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39BD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6765DE96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E69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 ณ วันที่ 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</w:rPr>
              <w:t>2561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25B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D44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DE5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B5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C99D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342450E1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FD6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E3B4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1,203,610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3D02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45F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(551,825)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35F3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8D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651,785</w:t>
            </w:r>
          </w:p>
        </w:tc>
      </w:tr>
      <w:tr w:rsidR="0002522A" w:rsidRPr="00A66401" w14:paraId="4AFE9319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A33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B99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DC7A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E7F4" w14:textId="37A13B8B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552,010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46A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FAF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552,010 </w:t>
            </w:r>
          </w:p>
        </w:tc>
      </w:tr>
      <w:tr w:rsidR="0002522A" w:rsidRPr="00A66401" w14:paraId="149F084C" w14:textId="77777777" w:rsidTr="00ED6FA6">
        <w:trPr>
          <w:trHeight w:val="86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DF6D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ลูกหนี้พนักงานตามสัญญาเช่าการเงินที่ถึงกำหนดชำระภายในหนึ่งปี (สุทธิ)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020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6E5FAC66" w14:textId="07EC9EA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88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186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B2A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66C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96872AE" w14:textId="2B26CACC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186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5D7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3944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0BDC11AE" w14:textId="29D3FED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5"/>
              </w:tabs>
              <w:spacing w:line="240" w:lineRule="auto"/>
              <w:ind w:right="-15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 xml:space="preserve">              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02522A" w:rsidRPr="00A66401" w14:paraId="42043CB2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F50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สินทรัพย์ตราสารอนุพันธ์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E91F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236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A5C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C6BDC" w14:textId="5028115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(236)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AE3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3EE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02522A" w:rsidRPr="00A66401" w14:paraId="3E0243BA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9608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ภาษีมูลค่าเพิ่ม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8785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58,068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EAB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2360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(58,068)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FE30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4F1F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-   </w:t>
            </w:r>
          </w:p>
        </w:tc>
      </w:tr>
      <w:tr w:rsidR="0002522A" w:rsidRPr="00A66401" w14:paraId="7069A3B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D11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5BB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92B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58A4" w14:textId="37FCFA54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58,305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33D1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C111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58,305 </w:t>
            </w:r>
          </w:p>
        </w:tc>
      </w:tr>
      <w:tr w:rsidR="0002522A" w:rsidRPr="00A66401" w14:paraId="1956BA9D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A41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ลูกหนี้พนักงานตามสัญญาเช่าการเงิน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(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สุทธิ)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8BA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36C2912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155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6E06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BBF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57A99439" w14:textId="3313F4A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(155)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8300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7C79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66C11BD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-   </w:t>
            </w:r>
          </w:p>
        </w:tc>
      </w:tr>
      <w:tr w:rsidR="0002522A" w:rsidRPr="00A66401" w14:paraId="6E4794DF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1DDE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ภาษีเงินได้รอขอคืน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A714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15,722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7CD5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4133" w14:textId="4E2D16F2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(15,722)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8284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20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-   </w:t>
            </w:r>
          </w:p>
        </w:tc>
      </w:tr>
      <w:tr w:rsidR="0002522A" w:rsidRPr="00A66401" w14:paraId="55BAE358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7175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สินทรัพย์ไม่หมุนเวียนอื่น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62BE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-  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46F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12EFE" w14:textId="59623550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15,876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9CE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3AFC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15,876 </w:t>
            </w:r>
          </w:p>
        </w:tc>
      </w:tr>
      <w:tr w:rsidR="00FD4130" w:rsidRPr="00A66401" w14:paraId="6BF58B48" w14:textId="77777777" w:rsidTr="00ED6FA6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1BD9D" w14:textId="77777777" w:rsidR="00FD4130" w:rsidRPr="00A66401" w:rsidRDefault="00FD4130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742D2B" w14:textId="77777777" w:rsidR="00FD4130" w:rsidRPr="00A66401" w:rsidRDefault="00FD4130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4032E" w:rsidRPr="00A66401" w14:paraId="55155BFF" w14:textId="77777777" w:rsidTr="00ED6FA6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18678" w14:textId="77777777" w:rsidR="0004032E" w:rsidRPr="00A66401" w:rsidRDefault="0004032E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9EB6" w14:textId="77777777" w:rsidR="0004032E" w:rsidRPr="00A66401" w:rsidRDefault="0004032E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2522A" w:rsidRPr="00A66401" w14:paraId="5935A441" w14:textId="77777777" w:rsidTr="00ED6FA6">
        <w:trPr>
          <w:trHeight w:val="362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3D7C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0464D" w14:textId="42B2461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2561</w:t>
            </w:r>
          </w:p>
        </w:tc>
      </w:tr>
      <w:tr w:rsidR="0002522A" w:rsidRPr="00A66401" w14:paraId="4A182D3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220D4" w14:textId="3C3E3E1A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594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31A64" w14:textId="2B6774E3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2522A" w:rsidRPr="00A66401" w14:paraId="56A831B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99DA" w14:textId="481F14B1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D0D00" w14:textId="4EDC09F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8737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1A9F7" w14:textId="6CAA0D4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จัดประเภ</w:t>
            </w: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ท</w:t>
            </w: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2427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CCD7" w14:textId="4990EBC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2522A" w:rsidRPr="00A66401" w14:paraId="4E5B1C1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1663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A2DD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C270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A226AA" w14:textId="2C707D8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A66401">
              <w:rPr>
                <w:rFonts w:ascii="Angsana New" w:eastAsia="Times New Roman" w:hAnsi="Angsana New" w:hint="cs"/>
                <w:i/>
                <w:iCs/>
                <w:color w:val="000000"/>
                <w:sz w:val="28"/>
                <w:szCs w:val="28"/>
                <w:cs/>
              </w:rPr>
              <w:t>พัน</w:t>
            </w:r>
            <w:r w:rsidRPr="00A66401">
              <w:rPr>
                <w:rFonts w:ascii="Angsana New" w:eastAsia="Times New Roman" w:hAnsi="Angsana New"/>
                <w:i/>
                <w:iCs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2098C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505C4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</w:tr>
      <w:tr w:rsidR="00E14F6D" w:rsidRPr="00A66401" w14:paraId="6E2D387E" w14:textId="77777777" w:rsidTr="00E14F6D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303CC6" w14:textId="77777777" w:rsidR="00E14F6D" w:rsidRPr="00A66401" w:rsidRDefault="00E14F6D" w:rsidP="00E1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9844BC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46919ABE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3,595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A3893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89392A" w14:textId="77777777" w:rsidR="00E14F6D" w:rsidRPr="00E14F6D" w:rsidRDefault="00E14F6D" w:rsidP="00E14F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  <w:p w14:paraId="3962F153" w14:textId="77777777" w:rsidR="00E14F6D" w:rsidRPr="00E14F6D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E14F6D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(3,595)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0DAAA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799C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</w:t>
            </w:r>
          </w:p>
          <w:p w14:paraId="1C8324F3" w14:textId="77777777" w:rsidR="00E14F6D" w:rsidRPr="00A66401" w:rsidRDefault="00E14F6D" w:rsidP="00654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-   </w:t>
            </w:r>
          </w:p>
        </w:tc>
      </w:tr>
      <w:tr w:rsidR="0002522A" w:rsidRPr="00A66401" w14:paraId="6E803115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D93E4" w14:textId="4D9B76BE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ภาษีมูลค่าเพิ่ม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5B09" w14:textId="130D8B66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1,319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42D8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328169" w14:textId="7BF90947" w:rsidR="0002522A" w:rsidRPr="00ED6FA6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</w:t>
            </w:r>
            <w:r w:rsidRPr="00ED6FA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(</w:t>
            </w:r>
            <w:r w:rsidRPr="00ED6FA6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1,319</w:t>
            </w:r>
            <w:r w:rsidRPr="00ED6FA6"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9B60E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23E63" w14:textId="1EBD5358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626EA977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58A25" w14:textId="34B68BA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18410" w14:textId="4488AB79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3,538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340C6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CC231B" w14:textId="746B4FBC" w:rsidR="0002522A" w:rsidRPr="00ED6FA6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4,915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BA771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34B5A" w14:textId="0A697B6E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8,453</w:t>
            </w:r>
          </w:p>
        </w:tc>
      </w:tr>
      <w:tr w:rsidR="0002522A" w:rsidRPr="00A66401" w14:paraId="3FF9666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7281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AF86B" w14:textId="728CB95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B8DB7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CC83FB8" w14:textId="77777777" w:rsidR="0002522A" w:rsidRPr="00ED6FA6" w:rsidRDefault="0002522A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ED6FA6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1475D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BAC9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  <w:tr w:rsidR="0002522A" w:rsidRPr="00A66401" w14:paraId="65966919" w14:textId="77777777" w:rsidTr="00ED6FA6">
        <w:trPr>
          <w:trHeight w:val="44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ABB8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งบกำไรขาดทุนเบ็ดเสร็จ</w:t>
            </w:r>
            <w:r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14:paraId="2B58639D" w14:textId="496EC1BC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04032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ปี</w:t>
            </w:r>
            <w:r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  <w:r w:rsidR="0004032E" w:rsidRPr="00A66401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วันที่ </w:t>
            </w:r>
            <w:r w:rsidR="0004032E"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3</w:t>
            </w:r>
            <w:r w:rsidR="0004032E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>1</w:t>
            </w:r>
            <w:r w:rsidR="0004032E" w:rsidRPr="00A66401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4032E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3B6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DAF3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6BD72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                           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A5BE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301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522A" w:rsidRPr="00A66401" w14:paraId="02444C51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3D226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FDBB" w14:textId="74BA2848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FC79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B827AB" w14:textId="689A1C1C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   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6C01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93D44C" w14:textId="5550156B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1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75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499</w:t>
            </w:r>
          </w:p>
        </w:tc>
      </w:tr>
      <w:tr w:rsidR="0002522A" w:rsidRPr="00A66401" w14:paraId="34FF40F9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077B3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ขาดทุนจากการตัดสินทรัพย์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CD152" w14:textId="5D59AE0B" w:rsidR="0002522A" w:rsidRPr="00A66401" w:rsidRDefault="00CA3488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311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6DF4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F7762" w14:textId="5059F68E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311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3E25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AEE120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34003203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88DB2" w14:textId="4E2EB6D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  <w:cs/>
              </w:rPr>
              <w:t>กำไรสุทธิจากอัตราแลกเปลี่ยน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E0D30F" w14:textId="575533EE" w:rsidR="0002522A" w:rsidRDefault="00CA3488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802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DC7C8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61B9F" w14:textId="655A0FD6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(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802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E860A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92153" w14:textId="5A690D00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2522A" w:rsidRPr="00A66401" w14:paraId="3C67098A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C5AB6" w14:textId="6DD0EC9F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 w:hint="cs"/>
                <w:color w:val="000000"/>
                <w:sz w:val="28"/>
                <w:szCs w:val="28"/>
                <w:cs/>
              </w:rPr>
              <w:t>รายได้อื่น</w:t>
            </w:r>
            <w:r w:rsidRPr="00A66401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E0D22E" w14:textId="74FD2919" w:rsidR="0002522A" w:rsidRPr="00A66401" w:rsidRDefault="00CA3488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30</w:t>
            </w:r>
            <w:r w:rsidR="0002522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435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EC1549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F984E9" w14:textId="11C58505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                </w:t>
            </w:r>
            <w:r w:rsidR="00CA3488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 xml:space="preserve">   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CADF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5BD0D2" w14:textId="623F4ECB" w:rsidR="0002522A" w:rsidRPr="00A66401" w:rsidRDefault="00CA3488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31</w:t>
            </w:r>
            <w:r w:rsidR="0002522A"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8"/>
                <w:szCs w:val="28"/>
              </w:rPr>
              <w:t>237</w:t>
            </w:r>
          </w:p>
        </w:tc>
      </w:tr>
      <w:tr w:rsidR="0002522A" w:rsidRPr="00A66401" w14:paraId="1CF2F6D2" w14:textId="77777777" w:rsidTr="00ED6FA6">
        <w:trPr>
          <w:trHeight w:val="43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5D9B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DDE825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FA2CB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B506EF" w14:textId="77777777" w:rsidR="0002522A" w:rsidRPr="00A66401" w:rsidRDefault="0002522A" w:rsidP="00EC48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</w:pPr>
            <w:r w:rsidRPr="00A66401">
              <w:rPr>
                <w:rFonts w:ascii="Angsana New" w:eastAsia="Times New Roman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7D9B7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C8019F" w14:textId="77777777" w:rsidR="0002522A" w:rsidRPr="00A66401" w:rsidRDefault="0002522A" w:rsidP="0002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="Angsana New" w:eastAsia="Times New Roman" w:hAnsi="Angsana New"/>
                <w:color w:val="000000"/>
                <w:sz w:val="28"/>
                <w:szCs w:val="28"/>
              </w:rPr>
            </w:pPr>
          </w:p>
        </w:tc>
      </w:tr>
    </w:tbl>
    <w:p w14:paraId="2FF3A9C3" w14:textId="77777777" w:rsidR="00ED3888" w:rsidRPr="00A66401" w:rsidRDefault="008D148B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tab/>
      </w:r>
      <w:r w:rsidR="009D08EE" w:rsidRPr="00A66401">
        <w:rPr>
          <w:rFonts w:ascii="Angsana New" w:hAnsi="Angsana New"/>
          <w:color w:val="000000"/>
          <w:sz w:val="30"/>
          <w:szCs w:val="30"/>
        </w:rPr>
        <w:t xml:space="preserve">  </w:t>
      </w:r>
    </w:p>
    <w:p w14:paraId="31C45EA7" w14:textId="77777777" w:rsidR="008D148B" w:rsidRPr="008D148B" w:rsidRDefault="00ED3888" w:rsidP="008D1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6401">
        <w:rPr>
          <w:rFonts w:ascii="Angsana New" w:hAnsi="Angsana New"/>
          <w:color w:val="000000"/>
          <w:sz w:val="30"/>
          <w:szCs w:val="30"/>
        </w:rPr>
        <w:tab/>
        <w:t xml:space="preserve">  </w:t>
      </w:r>
      <w:r w:rsidR="008D148B" w:rsidRPr="00A66401">
        <w:rPr>
          <w:rFonts w:ascii="Angsana New" w:hAnsi="Angsana New" w:hint="cs"/>
          <w:color w:val="000000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การจัดประเภทรายการใหม่นี้เนื่องจากผู้บริหารเห็นว่ามีความเหมาะสมกับธุรกิจมากกว่า</w:t>
      </w:r>
    </w:p>
    <w:sectPr w:rsidR="008D148B" w:rsidRPr="008D148B" w:rsidSect="00E30858">
      <w:headerReference w:type="even" r:id="rId13"/>
      <w:foot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5ED6" w14:textId="77777777" w:rsidR="00D9381A" w:rsidRDefault="00D9381A" w:rsidP="00900EE2">
      <w:r>
        <w:separator/>
      </w:r>
    </w:p>
  </w:endnote>
  <w:endnote w:type="continuationSeparator" w:id="0">
    <w:p w14:paraId="391235B8" w14:textId="77777777" w:rsidR="00D9381A" w:rsidRDefault="00D9381A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00B14" w14:textId="77777777" w:rsidR="00AE112D" w:rsidRDefault="00AE112D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4665D302" w14:textId="77777777" w:rsidR="00AE112D" w:rsidRDefault="00AE112D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C80882" w14:textId="77777777" w:rsidR="00AE112D" w:rsidRPr="00EE2DC5" w:rsidRDefault="00AE112D" w:rsidP="00433178">
    <w:pPr>
      <w:pStyle w:val="Footer"/>
      <w:framePr w:wrap="around" w:vAnchor="text" w:hAnchor="margin" w:xAlign="center" w:y="-13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48FB3E57" w14:textId="77777777" w:rsidR="00AE112D" w:rsidRDefault="00AE112D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9145D" w14:textId="77777777" w:rsidR="00AE112D" w:rsidRDefault="00AE112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3DF0861" w14:textId="77777777" w:rsidR="00AE112D" w:rsidRPr="00C562FA" w:rsidRDefault="00AE112D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418FE" w14:textId="77777777" w:rsidR="00AE112D" w:rsidRPr="007E2578" w:rsidRDefault="00AE112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49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4A1FB585" w14:textId="77777777" w:rsidR="00AE112D" w:rsidRPr="00984B6E" w:rsidRDefault="00AE112D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C1CB9" w14:textId="77777777" w:rsidR="00D9381A" w:rsidRDefault="00D9381A" w:rsidP="00900EE2">
      <w:r>
        <w:separator/>
      </w:r>
    </w:p>
  </w:footnote>
  <w:footnote w:type="continuationSeparator" w:id="0">
    <w:p w14:paraId="435C7929" w14:textId="77777777" w:rsidR="00D9381A" w:rsidRDefault="00D9381A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46B28" w14:textId="77777777" w:rsidR="00AE112D" w:rsidRDefault="00AE112D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63BC3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ช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ทวี</w:t>
    </w:r>
    <w:r w:rsidRPr="00B63BC3">
      <w:rPr>
        <w:rFonts w:ascii="Angsana New" w:hAnsi="Angsana New"/>
        <w:b/>
        <w:bCs/>
        <w:sz w:val="32"/>
        <w:szCs w:val="32"/>
        <w:cs/>
      </w:rPr>
      <w:t xml:space="preserve"> </w:t>
    </w:r>
    <w:r w:rsidRPr="00B63BC3">
      <w:rPr>
        <w:rFonts w:ascii="Angsana New" w:hAnsi="Angsana New" w:hint="cs"/>
        <w:b/>
        <w:bCs/>
        <w:sz w:val="32"/>
        <w:szCs w:val="32"/>
        <w:cs/>
      </w:rPr>
      <w:t>จำกัด</w:t>
    </w:r>
    <w:r w:rsidRPr="00B63BC3">
      <w:rPr>
        <w:rFonts w:ascii="Angsana New" w:hAnsi="Angsana New"/>
        <w:b/>
        <w:bCs/>
        <w:sz w:val="32"/>
        <w:szCs w:val="32"/>
        <w:cs/>
      </w:rPr>
      <w:t xml:space="preserve"> (</w:t>
    </w:r>
    <w:r w:rsidRPr="00B63BC3">
      <w:rPr>
        <w:rFonts w:ascii="Angsana New" w:hAnsi="Angsana New" w:hint="cs"/>
        <w:b/>
        <w:bCs/>
        <w:sz w:val="32"/>
        <w:szCs w:val="32"/>
        <w:cs/>
      </w:rPr>
      <w:t>มหาชน</w:t>
    </w:r>
    <w:r w:rsidRPr="00B63BC3">
      <w:rPr>
        <w:rFonts w:ascii="Angsana New" w:hAnsi="Angsana New"/>
        <w:b/>
        <w:bCs/>
        <w:sz w:val="32"/>
        <w:szCs w:val="32"/>
        <w:cs/>
      </w:rPr>
      <w:t xml:space="preserve">) </w:t>
    </w:r>
    <w:r w:rsidRPr="00B63BC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02F919B" w14:textId="210E43CB" w:rsidR="00AE112D" w:rsidRPr="003C763B" w:rsidRDefault="00AE112D" w:rsidP="00B63B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1BF1CA5E" w14:textId="6618465D" w:rsidR="00AE112D" w:rsidRDefault="00AE112D" w:rsidP="00574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25ED3092" w14:textId="77777777" w:rsidR="00AE112D" w:rsidRDefault="00AE11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C83A48" w14:textId="77777777" w:rsidR="00AE112D" w:rsidRDefault="00AE112D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905B1E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ช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ทวี</w:t>
    </w:r>
    <w:r w:rsidRPr="00905B1E">
      <w:rPr>
        <w:rFonts w:ascii="Angsana New" w:hAnsi="Angsana New"/>
        <w:b/>
        <w:bCs/>
        <w:sz w:val="32"/>
        <w:szCs w:val="32"/>
        <w:cs/>
      </w:rPr>
      <w:t xml:space="preserve"> </w:t>
    </w:r>
    <w:r w:rsidRPr="00905B1E">
      <w:rPr>
        <w:rFonts w:ascii="Angsana New" w:hAnsi="Angsana New" w:hint="cs"/>
        <w:b/>
        <w:bCs/>
        <w:sz w:val="32"/>
        <w:szCs w:val="32"/>
        <w:cs/>
      </w:rPr>
      <w:t>จำกัด</w:t>
    </w:r>
    <w:r w:rsidRPr="00905B1E">
      <w:rPr>
        <w:rFonts w:ascii="Angsana New" w:hAnsi="Angsana New"/>
        <w:b/>
        <w:bCs/>
        <w:sz w:val="32"/>
        <w:szCs w:val="32"/>
        <w:cs/>
      </w:rPr>
      <w:t xml:space="preserve"> (</w:t>
    </w:r>
    <w:r w:rsidRPr="00905B1E">
      <w:rPr>
        <w:rFonts w:ascii="Angsana New" w:hAnsi="Angsana New" w:hint="cs"/>
        <w:b/>
        <w:bCs/>
        <w:sz w:val="32"/>
        <w:szCs w:val="32"/>
        <w:cs/>
      </w:rPr>
      <w:t>มหาชน</w:t>
    </w:r>
    <w:r w:rsidRPr="00905B1E">
      <w:rPr>
        <w:rFonts w:ascii="Angsana New" w:hAnsi="Angsana New"/>
        <w:b/>
        <w:bCs/>
        <w:sz w:val="32"/>
        <w:szCs w:val="32"/>
        <w:cs/>
      </w:rPr>
      <w:t xml:space="preserve">) </w:t>
    </w:r>
    <w:r w:rsidRPr="00905B1E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C70C31C" w14:textId="330409B0" w:rsidR="00AE112D" w:rsidRPr="003C763B" w:rsidRDefault="00AE112D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3DF73B0F" w14:textId="77777777" w:rsidR="00AE112D" w:rsidRDefault="00AE112D" w:rsidP="00D36D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 xml:space="preserve">ปีสิ้นสุดวันที่ </w:t>
    </w:r>
    <w:r w:rsidRPr="00574D5E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574D5E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171417F5" w14:textId="77777777" w:rsidR="00AE112D" w:rsidRDefault="00AE112D" w:rsidP="00E3085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5B674" w14:textId="77777777" w:rsidR="00AE112D" w:rsidRDefault="00AE11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02010" w14:textId="77777777" w:rsidR="00AE112D" w:rsidRDefault="00AE11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287281"/>
    <w:multiLevelType w:val="hybridMultilevel"/>
    <w:tmpl w:val="27C07592"/>
    <w:lvl w:ilvl="0" w:tplc="F1B2F418">
      <w:start w:val="1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759A0914"/>
    <w:lvl w:ilvl="0" w:tplc="AFBC5F9C">
      <w:start w:val="1"/>
      <w:numFmt w:val="thaiLetters"/>
      <w:lvlText w:val="(%1)"/>
      <w:lvlJc w:val="left"/>
      <w:pPr>
        <w:ind w:left="90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495517D"/>
    <w:multiLevelType w:val="hybridMultilevel"/>
    <w:tmpl w:val="CB0C480C"/>
    <w:lvl w:ilvl="0" w:tplc="499E80B6">
      <w:start w:val="1"/>
      <w:numFmt w:val="thaiLetters"/>
      <w:lvlText w:val="(%1)"/>
      <w:lvlJc w:val="left"/>
      <w:pPr>
        <w:ind w:left="108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9A20BB5"/>
    <w:multiLevelType w:val="hybridMultilevel"/>
    <w:tmpl w:val="BA525952"/>
    <w:lvl w:ilvl="0" w:tplc="1578DD0A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433024A"/>
    <w:multiLevelType w:val="hybridMultilevel"/>
    <w:tmpl w:val="B09A7BA2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D6E6D0B"/>
    <w:multiLevelType w:val="hybridMultilevel"/>
    <w:tmpl w:val="347E44CA"/>
    <w:lvl w:ilvl="0" w:tplc="89AABB08">
      <w:start w:val="19"/>
      <w:numFmt w:val="bullet"/>
      <w:lvlText w:val="-"/>
      <w:lvlJc w:val="left"/>
      <w:pPr>
        <w:ind w:left="612" w:hanging="360"/>
      </w:pPr>
      <w:rPr>
        <w:rFonts w:ascii="Angsana New" w:eastAsia="SimSun" w:hAnsi="Angsana New" w:cs="Angsana New" w:hint="default"/>
      </w:rPr>
    </w:lvl>
    <w:lvl w:ilvl="1" w:tplc="C818F14E">
      <w:start w:val="1"/>
      <w:numFmt w:val="bullet"/>
      <w:lvlText w:val="-"/>
      <w:lvlJc w:val="left"/>
      <w:pPr>
        <w:ind w:left="1332" w:hanging="360"/>
      </w:pPr>
      <w:rPr>
        <w:rFonts w:ascii="Angsana New" w:hAnsi="Angsana New" w:cs="Angsana New" w:hint="default"/>
        <w:b w:val="0"/>
        <w:bCs/>
        <w:i w:val="0"/>
        <w:iCs/>
        <w:color w:val="auto"/>
        <w:sz w:val="30"/>
        <w:szCs w:val="30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767131C9"/>
    <w:multiLevelType w:val="hybridMultilevel"/>
    <w:tmpl w:val="6FAA330A"/>
    <w:lvl w:ilvl="0" w:tplc="80BC2524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94B742B"/>
    <w:multiLevelType w:val="hybridMultilevel"/>
    <w:tmpl w:val="F38E1428"/>
    <w:lvl w:ilvl="0" w:tplc="ADCC1B66">
      <w:start w:val="1"/>
      <w:numFmt w:val="decimal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C117514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4"/>
  </w:num>
  <w:num w:numId="14">
    <w:abstractNumId w:val="18"/>
  </w:num>
  <w:num w:numId="15">
    <w:abstractNumId w:val="21"/>
  </w:num>
  <w:num w:numId="16">
    <w:abstractNumId w:val="25"/>
  </w:num>
  <w:num w:numId="17">
    <w:abstractNumId w:val="22"/>
  </w:num>
  <w:num w:numId="18">
    <w:abstractNumId w:val="26"/>
  </w:num>
  <w:num w:numId="19">
    <w:abstractNumId w:val="15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14"/>
  </w:num>
  <w:num w:numId="23">
    <w:abstractNumId w:val="13"/>
  </w:num>
  <w:num w:numId="24">
    <w:abstractNumId w:val="12"/>
  </w:num>
  <w:num w:numId="25">
    <w:abstractNumId w:val="16"/>
  </w:num>
  <w:num w:numId="26">
    <w:abstractNumId w:val="27"/>
  </w:num>
  <w:num w:numId="27">
    <w:abstractNumId w:val="11"/>
  </w:num>
  <w:num w:numId="28">
    <w:abstractNumId w:val="29"/>
  </w:num>
  <w:num w:numId="29">
    <w:abstractNumId w:val="10"/>
  </w:num>
  <w:num w:numId="30">
    <w:abstractNumId w:val="20"/>
  </w:num>
  <w:num w:numId="31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19"/>
    <w:rsid w:val="00000DA9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91C"/>
    <w:rsid w:val="0000299B"/>
    <w:rsid w:val="00002B1F"/>
    <w:rsid w:val="00002E24"/>
    <w:rsid w:val="000036F9"/>
    <w:rsid w:val="00003A8F"/>
    <w:rsid w:val="00003D90"/>
    <w:rsid w:val="00003EF9"/>
    <w:rsid w:val="00003F05"/>
    <w:rsid w:val="00004681"/>
    <w:rsid w:val="00004982"/>
    <w:rsid w:val="00005193"/>
    <w:rsid w:val="00005444"/>
    <w:rsid w:val="00005497"/>
    <w:rsid w:val="00005CE3"/>
    <w:rsid w:val="00005EA5"/>
    <w:rsid w:val="00006838"/>
    <w:rsid w:val="00006A4A"/>
    <w:rsid w:val="00006BA7"/>
    <w:rsid w:val="00006BFA"/>
    <w:rsid w:val="00006C60"/>
    <w:rsid w:val="00006E4F"/>
    <w:rsid w:val="00006F01"/>
    <w:rsid w:val="0000721C"/>
    <w:rsid w:val="00007318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12C"/>
    <w:rsid w:val="0001035F"/>
    <w:rsid w:val="00010897"/>
    <w:rsid w:val="00010959"/>
    <w:rsid w:val="00010C62"/>
    <w:rsid w:val="00010E30"/>
    <w:rsid w:val="00010FA3"/>
    <w:rsid w:val="000114BE"/>
    <w:rsid w:val="000114E2"/>
    <w:rsid w:val="0001176F"/>
    <w:rsid w:val="00011C53"/>
    <w:rsid w:val="00011FE4"/>
    <w:rsid w:val="0001238E"/>
    <w:rsid w:val="000124D5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3E1C"/>
    <w:rsid w:val="0001445F"/>
    <w:rsid w:val="000146CB"/>
    <w:rsid w:val="00014733"/>
    <w:rsid w:val="00014BB5"/>
    <w:rsid w:val="00015022"/>
    <w:rsid w:val="000152F6"/>
    <w:rsid w:val="0001542F"/>
    <w:rsid w:val="00015634"/>
    <w:rsid w:val="00015645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8B5"/>
    <w:rsid w:val="00017AED"/>
    <w:rsid w:val="00017F57"/>
    <w:rsid w:val="00020346"/>
    <w:rsid w:val="00020696"/>
    <w:rsid w:val="00020B7C"/>
    <w:rsid w:val="00020E6D"/>
    <w:rsid w:val="000210EB"/>
    <w:rsid w:val="000214E7"/>
    <w:rsid w:val="000219FD"/>
    <w:rsid w:val="00022155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4F9"/>
    <w:rsid w:val="000235ED"/>
    <w:rsid w:val="00023855"/>
    <w:rsid w:val="0002389C"/>
    <w:rsid w:val="000239AD"/>
    <w:rsid w:val="00023C68"/>
    <w:rsid w:val="00023DA5"/>
    <w:rsid w:val="0002435A"/>
    <w:rsid w:val="000247AE"/>
    <w:rsid w:val="00024B77"/>
    <w:rsid w:val="0002522A"/>
    <w:rsid w:val="0002523A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13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6F"/>
    <w:rsid w:val="000314FA"/>
    <w:rsid w:val="00031791"/>
    <w:rsid w:val="00031821"/>
    <w:rsid w:val="00031A0D"/>
    <w:rsid w:val="00031A4F"/>
    <w:rsid w:val="00031C46"/>
    <w:rsid w:val="00031CD2"/>
    <w:rsid w:val="0003241F"/>
    <w:rsid w:val="0003247B"/>
    <w:rsid w:val="000324CA"/>
    <w:rsid w:val="000324EF"/>
    <w:rsid w:val="00032727"/>
    <w:rsid w:val="00032852"/>
    <w:rsid w:val="00032C93"/>
    <w:rsid w:val="00032F93"/>
    <w:rsid w:val="000330A1"/>
    <w:rsid w:val="000330D2"/>
    <w:rsid w:val="000335A6"/>
    <w:rsid w:val="000335B5"/>
    <w:rsid w:val="0003392B"/>
    <w:rsid w:val="00033B45"/>
    <w:rsid w:val="00034195"/>
    <w:rsid w:val="00034502"/>
    <w:rsid w:val="00034776"/>
    <w:rsid w:val="00034C7C"/>
    <w:rsid w:val="00034F14"/>
    <w:rsid w:val="00034FD7"/>
    <w:rsid w:val="000351F3"/>
    <w:rsid w:val="0003541D"/>
    <w:rsid w:val="000354ED"/>
    <w:rsid w:val="0003566A"/>
    <w:rsid w:val="000357CA"/>
    <w:rsid w:val="00035B1A"/>
    <w:rsid w:val="00036023"/>
    <w:rsid w:val="00036AD0"/>
    <w:rsid w:val="00036CBF"/>
    <w:rsid w:val="000370DF"/>
    <w:rsid w:val="0003723C"/>
    <w:rsid w:val="0003724C"/>
    <w:rsid w:val="000372C3"/>
    <w:rsid w:val="00037303"/>
    <w:rsid w:val="000375C6"/>
    <w:rsid w:val="00037665"/>
    <w:rsid w:val="0003767C"/>
    <w:rsid w:val="00037861"/>
    <w:rsid w:val="000379FF"/>
    <w:rsid w:val="00037A91"/>
    <w:rsid w:val="00037AB6"/>
    <w:rsid w:val="00037B93"/>
    <w:rsid w:val="00037FFB"/>
    <w:rsid w:val="0004017C"/>
    <w:rsid w:val="0004032E"/>
    <w:rsid w:val="00040B06"/>
    <w:rsid w:val="00040B37"/>
    <w:rsid w:val="00040C52"/>
    <w:rsid w:val="00040FCB"/>
    <w:rsid w:val="00041068"/>
    <w:rsid w:val="00041431"/>
    <w:rsid w:val="0004143C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2F01"/>
    <w:rsid w:val="00043034"/>
    <w:rsid w:val="00043058"/>
    <w:rsid w:val="000430BF"/>
    <w:rsid w:val="00043278"/>
    <w:rsid w:val="000434FE"/>
    <w:rsid w:val="000436D1"/>
    <w:rsid w:val="000438E8"/>
    <w:rsid w:val="00043982"/>
    <w:rsid w:val="000439C7"/>
    <w:rsid w:val="00043CB9"/>
    <w:rsid w:val="00044137"/>
    <w:rsid w:val="00044269"/>
    <w:rsid w:val="000447E8"/>
    <w:rsid w:val="00044817"/>
    <w:rsid w:val="000449F5"/>
    <w:rsid w:val="00044BD6"/>
    <w:rsid w:val="00044CBA"/>
    <w:rsid w:val="00044EFD"/>
    <w:rsid w:val="00045091"/>
    <w:rsid w:val="0004512E"/>
    <w:rsid w:val="00045178"/>
    <w:rsid w:val="00045556"/>
    <w:rsid w:val="00045D70"/>
    <w:rsid w:val="00045E3F"/>
    <w:rsid w:val="00045ECF"/>
    <w:rsid w:val="000460B9"/>
    <w:rsid w:val="00046354"/>
    <w:rsid w:val="000467C8"/>
    <w:rsid w:val="00046D55"/>
    <w:rsid w:val="00046D85"/>
    <w:rsid w:val="00046E6B"/>
    <w:rsid w:val="00046F65"/>
    <w:rsid w:val="000475A1"/>
    <w:rsid w:val="000477E5"/>
    <w:rsid w:val="00047A6D"/>
    <w:rsid w:val="00047A85"/>
    <w:rsid w:val="00047F60"/>
    <w:rsid w:val="0005023C"/>
    <w:rsid w:val="000503C6"/>
    <w:rsid w:val="0005055E"/>
    <w:rsid w:val="00050592"/>
    <w:rsid w:val="00050C52"/>
    <w:rsid w:val="0005116D"/>
    <w:rsid w:val="0005123E"/>
    <w:rsid w:val="000518DA"/>
    <w:rsid w:val="00051920"/>
    <w:rsid w:val="0005196C"/>
    <w:rsid w:val="00051994"/>
    <w:rsid w:val="00051BDE"/>
    <w:rsid w:val="00051C80"/>
    <w:rsid w:val="00051CCA"/>
    <w:rsid w:val="00051FA7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B58"/>
    <w:rsid w:val="00055EBA"/>
    <w:rsid w:val="000560BA"/>
    <w:rsid w:val="00056831"/>
    <w:rsid w:val="0005695D"/>
    <w:rsid w:val="00056FF4"/>
    <w:rsid w:val="00057179"/>
    <w:rsid w:val="000572B9"/>
    <w:rsid w:val="0005746E"/>
    <w:rsid w:val="000575A5"/>
    <w:rsid w:val="00057604"/>
    <w:rsid w:val="0005760A"/>
    <w:rsid w:val="00057A37"/>
    <w:rsid w:val="00057C88"/>
    <w:rsid w:val="00060082"/>
    <w:rsid w:val="0006009D"/>
    <w:rsid w:val="000600D5"/>
    <w:rsid w:val="000606AF"/>
    <w:rsid w:val="00061355"/>
    <w:rsid w:val="0006137A"/>
    <w:rsid w:val="0006158D"/>
    <w:rsid w:val="000618CA"/>
    <w:rsid w:val="00061BF9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E1B"/>
    <w:rsid w:val="00062F23"/>
    <w:rsid w:val="0006335F"/>
    <w:rsid w:val="00063477"/>
    <w:rsid w:val="0006367A"/>
    <w:rsid w:val="0006367C"/>
    <w:rsid w:val="000637A9"/>
    <w:rsid w:val="00063BD8"/>
    <w:rsid w:val="00063C0E"/>
    <w:rsid w:val="00063DCA"/>
    <w:rsid w:val="000641C0"/>
    <w:rsid w:val="0006448C"/>
    <w:rsid w:val="00064632"/>
    <w:rsid w:val="000649D0"/>
    <w:rsid w:val="00064A31"/>
    <w:rsid w:val="00064F19"/>
    <w:rsid w:val="000652DA"/>
    <w:rsid w:val="00065508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11"/>
    <w:rsid w:val="000708C1"/>
    <w:rsid w:val="0007125B"/>
    <w:rsid w:val="00071553"/>
    <w:rsid w:val="00071775"/>
    <w:rsid w:val="00071904"/>
    <w:rsid w:val="0007199D"/>
    <w:rsid w:val="00071E21"/>
    <w:rsid w:val="00071EEB"/>
    <w:rsid w:val="00072187"/>
    <w:rsid w:val="00072261"/>
    <w:rsid w:val="000726C1"/>
    <w:rsid w:val="00072C16"/>
    <w:rsid w:val="00072D74"/>
    <w:rsid w:val="00072D9D"/>
    <w:rsid w:val="00072E15"/>
    <w:rsid w:val="00072F0E"/>
    <w:rsid w:val="00072FDB"/>
    <w:rsid w:val="000736F8"/>
    <w:rsid w:val="00073A0F"/>
    <w:rsid w:val="00073D91"/>
    <w:rsid w:val="00073FE1"/>
    <w:rsid w:val="0007400F"/>
    <w:rsid w:val="00074247"/>
    <w:rsid w:val="0007432E"/>
    <w:rsid w:val="000746A1"/>
    <w:rsid w:val="00074715"/>
    <w:rsid w:val="00074BDE"/>
    <w:rsid w:val="00074C0D"/>
    <w:rsid w:val="00075637"/>
    <w:rsid w:val="00075A9D"/>
    <w:rsid w:val="000761A3"/>
    <w:rsid w:val="00076341"/>
    <w:rsid w:val="000767EE"/>
    <w:rsid w:val="00076822"/>
    <w:rsid w:val="000769EC"/>
    <w:rsid w:val="00076A80"/>
    <w:rsid w:val="00076B9B"/>
    <w:rsid w:val="00076F29"/>
    <w:rsid w:val="00077132"/>
    <w:rsid w:val="000772D4"/>
    <w:rsid w:val="00077351"/>
    <w:rsid w:val="0007776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F1"/>
    <w:rsid w:val="000817D7"/>
    <w:rsid w:val="00081898"/>
    <w:rsid w:val="00081BBB"/>
    <w:rsid w:val="00081E98"/>
    <w:rsid w:val="00081F19"/>
    <w:rsid w:val="00081F99"/>
    <w:rsid w:val="0008241A"/>
    <w:rsid w:val="000824A6"/>
    <w:rsid w:val="00082D5D"/>
    <w:rsid w:val="00082FBE"/>
    <w:rsid w:val="00083049"/>
    <w:rsid w:val="000830DD"/>
    <w:rsid w:val="00083489"/>
    <w:rsid w:val="00083532"/>
    <w:rsid w:val="00083B42"/>
    <w:rsid w:val="00083B65"/>
    <w:rsid w:val="0008412A"/>
    <w:rsid w:val="00084434"/>
    <w:rsid w:val="0008446F"/>
    <w:rsid w:val="0008492A"/>
    <w:rsid w:val="00084A7D"/>
    <w:rsid w:val="00084D0B"/>
    <w:rsid w:val="00084ED8"/>
    <w:rsid w:val="000851C3"/>
    <w:rsid w:val="000853C5"/>
    <w:rsid w:val="00085A22"/>
    <w:rsid w:val="00085E61"/>
    <w:rsid w:val="00086059"/>
    <w:rsid w:val="000862CD"/>
    <w:rsid w:val="00086678"/>
    <w:rsid w:val="00086792"/>
    <w:rsid w:val="00086840"/>
    <w:rsid w:val="00086A77"/>
    <w:rsid w:val="00086D91"/>
    <w:rsid w:val="00086E8C"/>
    <w:rsid w:val="000870D6"/>
    <w:rsid w:val="0008760C"/>
    <w:rsid w:val="00087B8A"/>
    <w:rsid w:val="00087D1D"/>
    <w:rsid w:val="00087F76"/>
    <w:rsid w:val="000901F2"/>
    <w:rsid w:val="000904CB"/>
    <w:rsid w:val="0009077F"/>
    <w:rsid w:val="0009079D"/>
    <w:rsid w:val="00090916"/>
    <w:rsid w:val="000909FC"/>
    <w:rsid w:val="00090BE9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0AB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133"/>
    <w:rsid w:val="00095354"/>
    <w:rsid w:val="00095444"/>
    <w:rsid w:val="00095510"/>
    <w:rsid w:val="0009569B"/>
    <w:rsid w:val="00095798"/>
    <w:rsid w:val="00095AB8"/>
    <w:rsid w:val="00095C90"/>
    <w:rsid w:val="00095CD4"/>
    <w:rsid w:val="00096015"/>
    <w:rsid w:val="00096028"/>
    <w:rsid w:val="000967BD"/>
    <w:rsid w:val="000968BA"/>
    <w:rsid w:val="00096A47"/>
    <w:rsid w:val="00096A5E"/>
    <w:rsid w:val="00097262"/>
    <w:rsid w:val="0009734D"/>
    <w:rsid w:val="00097413"/>
    <w:rsid w:val="000976FF"/>
    <w:rsid w:val="000979F9"/>
    <w:rsid w:val="00097B31"/>
    <w:rsid w:val="00097C5E"/>
    <w:rsid w:val="00097CFD"/>
    <w:rsid w:val="00097E01"/>
    <w:rsid w:val="000A06B0"/>
    <w:rsid w:val="000A0862"/>
    <w:rsid w:val="000A0A6D"/>
    <w:rsid w:val="000A0D33"/>
    <w:rsid w:val="000A0D40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2"/>
    <w:rsid w:val="000A409E"/>
    <w:rsid w:val="000A43BB"/>
    <w:rsid w:val="000A44BB"/>
    <w:rsid w:val="000A44D6"/>
    <w:rsid w:val="000A4635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A78"/>
    <w:rsid w:val="000A6B7A"/>
    <w:rsid w:val="000A6E37"/>
    <w:rsid w:val="000A711B"/>
    <w:rsid w:val="000A727E"/>
    <w:rsid w:val="000A7961"/>
    <w:rsid w:val="000A7C7D"/>
    <w:rsid w:val="000A7D41"/>
    <w:rsid w:val="000A7D6E"/>
    <w:rsid w:val="000A7E5A"/>
    <w:rsid w:val="000A7F7A"/>
    <w:rsid w:val="000A7F7F"/>
    <w:rsid w:val="000B06C7"/>
    <w:rsid w:val="000B0706"/>
    <w:rsid w:val="000B083E"/>
    <w:rsid w:val="000B0B6E"/>
    <w:rsid w:val="000B0EB7"/>
    <w:rsid w:val="000B10E5"/>
    <w:rsid w:val="000B1463"/>
    <w:rsid w:val="000B1688"/>
    <w:rsid w:val="000B171F"/>
    <w:rsid w:val="000B177F"/>
    <w:rsid w:val="000B1BC3"/>
    <w:rsid w:val="000B1C92"/>
    <w:rsid w:val="000B2227"/>
    <w:rsid w:val="000B2261"/>
    <w:rsid w:val="000B2444"/>
    <w:rsid w:val="000B2A77"/>
    <w:rsid w:val="000B30AE"/>
    <w:rsid w:val="000B3641"/>
    <w:rsid w:val="000B4006"/>
    <w:rsid w:val="000B40BD"/>
    <w:rsid w:val="000B410F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B0"/>
    <w:rsid w:val="000B5DC0"/>
    <w:rsid w:val="000B5F86"/>
    <w:rsid w:val="000B64BB"/>
    <w:rsid w:val="000B68B2"/>
    <w:rsid w:val="000B6B51"/>
    <w:rsid w:val="000B6E36"/>
    <w:rsid w:val="000B771B"/>
    <w:rsid w:val="000B78AA"/>
    <w:rsid w:val="000B7F92"/>
    <w:rsid w:val="000C005E"/>
    <w:rsid w:val="000C024F"/>
    <w:rsid w:val="000C0848"/>
    <w:rsid w:val="000C09B2"/>
    <w:rsid w:val="000C0B5B"/>
    <w:rsid w:val="000C0B99"/>
    <w:rsid w:val="000C0E0C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7DE"/>
    <w:rsid w:val="000C39B3"/>
    <w:rsid w:val="000C3AD4"/>
    <w:rsid w:val="000C3BA8"/>
    <w:rsid w:val="000C41E1"/>
    <w:rsid w:val="000C42CA"/>
    <w:rsid w:val="000C4506"/>
    <w:rsid w:val="000C4C30"/>
    <w:rsid w:val="000C4CAD"/>
    <w:rsid w:val="000C55AB"/>
    <w:rsid w:val="000C5986"/>
    <w:rsid w:val="000C5E24"/>
    <w:rsid w:val="000C5EF3"/>
    <w:rsid w:val="000C61BC"/>
    <w:rsid w:val="000C61D7"/>
    <w:rsid w:val="000C64C2"/>
    <w:rsid w:val="000C64C9"/>
    <w:rsid w:val="000C68F7"/>
    <w:rsid w:val="000C6DE9"/>
    <w:rsid w:val="000C6E70"/>
    <w:rsid w:val="000C6F6E"/>
    <w:rsid w:val="000C6FE9"/>
    <w:rsid w:val="000C77EB"/>
    <w:rsid w:val="000C794F"/>
    <w:rsid w:val="000C7A19"/>
    <w:rsid w:val="000C7B47"/>
    <w:rsid w:val="000C7C4D"/>
    <w:rsid w:val="000C7C88"/>
    <w:rsid w:val="000C7CFF"/>
    <w:rsid w:val="000D0245"/>
    <w:rsid w:val="000D02AD"/>
    <w:rsid w:val="000D0312"/>
    <w:rsid w:val="000D0466"/>
    <w:rsid w:val="000D04C7"/>
    <w:rsid w:val="000D075B"/>
    <w:rsid w:val="000D0A81"/>
    <w:rsid w:val="000D0B19"/>
    <w:rsid w:val="000D0B3F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71"/>
    <w:rsid w:val="000D2BA6"/>
    <w:rsid w:val="000D2CD8"/>
    <w:rsid w:val="000D2E4F"/>
    <w:rsid w:val="000D2F70"/>
    <w:rsid w:val="000D2FC6"/>
    <w:rsid w:val="000D303F"/>
    <w:rsid w:val="000D3240"/>
    <w:rsid w:val="000D340E"/>
    <w:rsid w:val="000D36FB"/>
    <w:rsid w:val="000D3919"/>
    <w:rsid w:val="000D3CE6"/>
    <w:rsid w:val="000D419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5F2"/>
    <w:rsid w:val="000D6839"/>
    <w:rsid w:val="000D6ABB"/>
    <w:rsid w:val="000D6F7D"/>
    <w:rsid w:val="000D769C"/>
    <w:rsid w:val="000D78DE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0857"/>
    <w:rsid w:val="000E0AB2"/>
    <w:rsid w:val="000E12FD"/>
    <w:rsid w:val="000E131E"/>
    <w:rsid w:val="000E1C70"/>
    <w:rsid w:val="000E1D30"/>
    <w:rsid w:val="000E1E18"/>
    <w:rsid w:val="000E1E88"/>
    <w:rsid w:val="000E2378"/>
    <w:rsid w:val="000E26EE"/>
    <w:rsid w:val="000E27DA"/>
    <w:rsid w:val="000E2B23"/>
    <w:rsid w:val="000E2E17"/>
    <w:rsid w:val="000E4058"/>
    <w:rsid w:val="000E4137"/>
    <w:rsid w:val="000E415C"/>
    <w:rsid w:val="000E432E"/>
    <w:rsid w:val="000E4512"/>
    <w:rsid w:val="000E4668"/>
    <w:rsid w:val="000E48CD"/>
    <w:rsid w:val="000E4DBE"/>
    <w:rsid w:val="000E4E0B"/>
    <w:rsid w:val="000E50A2"/>
    <w:rsid w:val="000E5648"/>
    <w:rsid w:val="000E5942"/>
    <w:rsid w:val="000E6337"/>
    <w:rsid w:val="000E66A9"/>
    <w:rsid w:val="000E671D"/>
    <w:rsid w:val="000E67F6"/>
    <w:rsid w:val="000E6862"/>
    <w:rsid w:val="000E6F12"/>
    <w:rsid w:val="000E7219"/>
    <w:rsid w:val="000E7420"/>
    <w:rsid w:val="000E76C2"/>
    <w:rsid w:val="000E7AD9"/>
    <w:rsid w:val="000E7B40"/>
    <w:rsid w:val="000E7BF5"/>
    <w:rsid w:val="000E7D49"/>
    <w:rsid w:val="000E7D89"/>
    <w:rsid w:val="000F0021"/>
    <w:rsid w:val="000F053D"/>
    <w:rsid w:val="000F06C7"/>
    <w:rsid w:val="000F08D7"/>
    <w:rsid w:val="000F090A"/>
    <w:rsid w:val="000F0CA8"/>
    <w:rsid w:val="000F0E7E"/>
    <w:rsid w:val="000F1208"/>
    <w:rsid w:val="000F12BE"/>
    <w:rsid w:val="000F1A4E"/>
    <w:rsid w:val="000F1C3E"/>
    <w:rsid w:val="000F1F5D"/>
    <w:rsid w:val="000F25CD"/>
    <w:rsid w:val="000F26DD"/>
    <w:rsid w:val="000F2BFA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B5B"/>
    <w:rsid w:val="000F3E09"/>
    <w:rsid w:val="000F4031"/>
    <w:rsid w:val="000F4174"/>
    <w:rsid w:val="000F44EB"/>
    <w:rsid w:val="000F4ED4"/>
    <w:rsid w:val="000F5155"/>
    <w:rsid w:val="000F522B"/>
    <w:rsid w:val="000F5D4C"/>
    <w:rsid w:val="000F5E2D"/>
    <w:rsid w:val="000F6420"/>
    <w:rsid w:val="000F644E"/>
    <w:rsid w:val="000F6616"/>
    <w:rsid w:val="000F6776"/>
    <w:rsid w:val="000F680B"/>
    <w:rsid w:val="000F6FAE"/>
    <w:rsid w:val="000F7167"/>
    <w:rsid w:val="000F75D4"/>
    <w:rsid w:val="000F77BE"/>
    <w:rsid w:val="000F7F4A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8A"/>
    <w:rsid w:val="001021DB"/>
    <w:rsid w:val="00102495"/>
    <w:rsid w:val="001025CA"/>
    <w:rsid w:val="0010280E"/>
    <w:rsid w:val="00102967"/>
    <w:rsid w:val="00102F25"/>
    <w:rsid w:val="00103548"/>
    <w:rsid w:val="00103C3B"/>
    <w:rsid w:val="00103D0D"/>
    <w:rsid w:val="00103D70"/>
    <w:rsid w:val="00103D93"/>
    <w:rsid w:val="00103DB7"/>
    <w:rsid w:val="00103EE7"/>
    <w:rsid w:val="0010412B"/>
    <w:rsid w:val="0010415F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65C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EB"/>
    <w:rsid w:val="00107EF3"/>
    <w:rsid w:val="00107FC8"/>
    <w:rsid w:val="00107FEB"/>
    <w:rsid w:val="001102E4"/>
    <w:rsid w:val="00110357"/>
    <w:rsid w:val="0011042C"/>
    <w:rsid w:val="001105AA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88"/>
    <w:rsid w:val="00111CA6"/>
    <w:rsid w:val="00111DCE"/>
    <w:rsid w:val="00111F82"/>
    <w:rsid w:val="001123C4"/>
    <w:rsid w:val="00112751"/>
    <w:rsid w:val="00112A0D"/>
    <w:rsid w:val="00112A49"/>
    <w:rsid w:val="00112B86"/>
    <w:rsid w:val="001131F1"/>
    <w:rsid w:val="001136A0"/>
    <w:rsid w:val="001136D5"/>
    <w:rsid w:val="00113F4B"/>
    <w:rsid w:val="001142B2"/>
    <w:rsid w:val="0011445A"/>
    <w:rsid w:val="0011447D"/>
    <w:rsid w:val="00114A6C"/>
    <w:rsid w:val="00114C93"/>
    <w:rsid w:val="00114CF3"/>
    <w:rsid w:val="00115384"/>
    <w:rsid w:val="00115990"/>
    <w:rsid w:val="00115A91"/>
    <w:rsid w:val="00115D8E"/>
    <w:rsid w:val="00115EFD"/>
    <w:rsid w:val="00116838"/>
    <w:rsid w:val="00116A17"/>
    <w:rsid w:val="00116BFD"/>
    <w:rsid w:val="00116F5F"/>
    <w:rsid w:val="00116FDC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D98"/>
    <w:rsid w:val="00117DF1"/>
    <w:rsid w:val="00117FC1"/>
    <w:rsid w:val="00120083"/>
    <w:rsid w:val="001203DF"/>
    <w:rsid w:val="00120434"/>
    <w:rsid w:val="0012055D"/>
    <w:rsid w:val="0012078C"/>
    <w:rsid w:val="00120A10"/>
    <w:rsid w:val="00120ABB"/>
    <w:rsid w:val="00120CF4"/>
    <w:rsid w:val="00120FF3"/>
    <w:rsid w:val="0012107D"/>
    <w:rsid w:val="001213C9"/>
    <w:rsid w:val="001217BA"/>
    <w:rsid w:val="00121A04"/>
    <w:rsid w:val="00121B07"/>
    <w:rsid w:val="001221E7"/>
    <w:rsid w:val="00122208"/>
    <w:rsid w:val="001229B2"/>
    <w:rsid w:val="00122AC9"/>
    <w:rsid w:val="00122C0A"/>
    <w:rsid w:val="00122CFE"/>
    <w:rsid w:val="00122E5C"/>
    <w:rsid w:val="00122FA2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5A0"/>
    <w:rsid w:val="00125B9F"/>
    <w:rsid w:val="00125BA5"/>
    <w:rsid w:val="00125BC2"/>
    <w:rsid w:val="00125C4F"/>
    <w:rsid w:val="00125CE4"/>
    <w:rsid w:val="00125F8A"/>
    <w:rsid w:val="00125FEE"/>
    <w:rsid w:val="001260C3"/>
    <w:rsid w:val="001266E6"/>
    <w:rsid w:val="001268DE"/>
    <w:rsid w:val="00126B0C"/>
    <w:rsid w:val="00126C05"/>
    <w:rsid w:val="00126C38"/>
    <w:rsid w:val="001271EC"/>
    <w:rsid w:val="0012774C"/>
    <w:rsid w:val="00127B2C"/>
    <w:rsid w:val="00127E2A"/>
    <w:rsid w:val="0013000F"/>
    <w:rsid w:val="00130241"/>
    <w:rsid w:val="0013031B"/>
    <w:rsid w:val="00130331"/>
    <w:rsid w:val="0013034C"/>
    <w:rsid w:val="00130527"/>
    <w:rsid w:val="00130975"/>
    <w:rsid w:val="001309AD"/>
    <w:rsid w:val="001309B4"/>
    <w:rsid w:val="00130CDA"/>
    <w:rsid w:val="001316C2"/>
    <w:rsid w:val="0013175C"/>
    <w:rsid w:val="00132040"/>
    <w:rsid w:val="001322EF"/>
    <w:rsid w:val="0013292F"/>
    <w:rsid w:val="0013293B"/>
    <w:rsid w:val="00132955"/>
    <w:rsid w:val="00132A52"/>
    <w:rsid w:val="00132E9B"/>
    <w:rsid w:val="0013358D"/>
    <w:rsid w:val="00133A9C"/>
    <w:rsid w:val="00133C46"/>
    <w:rsid w:val="001342CB"/>
    <w:rsid w:val="0013464F"/>
    <w:rsid w:val="00134692"/>
    <w:rsid w:val="001349ED"/>
    <w:rsid w:val="0013518D"/>
    <w:rsid w:val="001352AD"/>
    <w:rsid w:val="001352C2"/>
    <w:rsid w:val="001357D6"/>
    <w:rsid w:val="00135A21"/>
    <w:rsid w:val="0013608B"/>
    <w:rsid w:val="00136DC2"/>
    <w:rsid w:val="00137605"/>
    <w:rsid w:val="001377D7"/>
    <w:rsid w:val="00137B64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954"/>
    <w:rsid w:val="00141BC6"/>
    <w:rsid w:val="00141CEB"/>
    <w:rsid w:val="00143563"/>
    <w:rsid w:val="001437E2"/>
    <w:rsid w:val="001437F6"/>
    <w:rsid w:val="00143866"/>
    <w:rsid w:val="00143A19"/>
    <w:rsid w:val="00143A44"/>
    <w:rsid w:val="00143B9D"/>
    <w:rsid w:val="0014419E"/>
    <w:rsid w:val="00144413"/>
    <w:rsid w:val="00144E11"/>
    <w:rsid w:val="00144E77"/>
    <w:rsid w:val="00145062"/>
    <w:rsid w:val="00145268"/>
    <w:rsid w:val="001453C7"/>
    <w:rsid w:val="0014564F"/>
    <w:rsid w:val="00145947"/>
    <w:rsid w:val="00145B81"/>
    <w:rsid w:val="00145BB9"/>
    <w:rsid w:val="001462A3"/>
    <w:rsid w:val="0014630F"/>
    <w:rsid w:val="00146444"/>
    <w:rsid w:val="00146D3C"/>
    <w:rsid w:val="00146DC5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053"/>
    <w:rsid w:val="001521A1"/>
    <w:rsid w:val="001521F6"/>
    <w:rsid w:val="00152AE3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33E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B6E"/>
    <w:rsid w:val="00157EB3"/>
    <w:rsid w:val="0016027D"/>
    <w:rsid w:val="001603F3"/>
    <w:rsid w:val="001606AD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587"/>
    <w:rsid w:val="001626DE"/>
    <w:rsid w:val="00162BC2"/>
    <w:rsid w:val="00162C66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0C7"/>
    <w:rsid w:val="00164237"/>
    <w:rsid w:val="00164249"/>
    <w:rsid w:val="001642F4"/>
    <w:rsid w:val="00164920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07C"/>
    <w:rsid w:val="001673D2"/>
    <w:rsid w:val="00167649"/>
    <w:rsid w:val="0016788B"/>
    <w:rsid w:val="00167C2B"/>
    <w:rsid w:val="00167CF1"/>
    <w:rsid w:val="001702F3"/>
    <w:rsid w:val="00170772"/>
    <w:rsid w:val="00170C90"/>
    <w:rsid w:val="00171218"/>
    <w:rsid w:val="0017160C"/>
    <w:rsid w:val="00171765"/>
    <w:rsid w:val="00171D9E"/>
    <w:rsid w:val="00171EC4"/>
    <w:rsid w:val="00171F8C"/>
    <w:rsid w:val="00171FF2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65B"/>
    <w:rsid w:val="00174701"/>
    <w:rsid w:val="0017490B"/>
    <w:rsid w:val="0017495D"/>
    <w:rsid w:val="00174A73"/>
    <w:rsid w:val="00174B86"/>
    <w:rsid w:val="00175091"/>
    <w:rsid w:val="00175464"/>
    <w:rsid w:val="00175799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6FB3"/>
    <w:rsid w:val="0017724C"/>
    <w:rsid w:val="001773A7"/>
    <w:rsid w:val="00177465"/>
    <w:rsid w:val="00177626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15DC"/>
    <w:rsid w:val="00181C40"/>
    <w:rsid w:val="00181DFB"/>
    <w:rsid w:val="00182057"/>
    <w:rsid w:val="0018223A"/>
    <w:rsid w:val="001823F9"/>
    <w:rsid w:val="00182473"/>
    <w:rsid w:val="001825DB"/>
    <w:rsid w:val="00182710"/>
    <w:rsid w:val="00182AC5"/>
    <w:rsid w:val="001830EB"/>
    <w:rsid w:val="0018312F"/>
    <w:rsid w:val="001831B4"/>
    <w:rsid w:val="00183AB4"/>
    <w:rsid w:val="00183DC0"/>
    <w:rsid w:val="00183F7B"/>
    <w:rsid w:val="00184086"/>
    <w:rsid w:val="001841EB"/>
    <w:rsid w:val="00184886"/>
    <w:rsid w:val="00184F8D"/>
    <w:rsid w:val="00185397"/>
    <w:rsid w:val="001854CE"/>
    <w:rsid w:val="00185871"/>
    <w:rsid w:val="00185CE8"/>
    <w:rsid w:val="00185DFD"/>
    <w:rsid w:val="00186001"/>
    <w:rsid w:val="00186A0E"/>
    <w:rsid w:val="00186B8B"/>
    <w:rsid w:val="00186DD5"/>
    <w:rsid w:val="00186EC7"/>
    <w:rsid w:val="00187056"/>
    <w:rsid w:val="00187251"/>
    <w:rsid w:val="00187307"/>
    <w:rsid w:val="00187387"/>
    <w:rsid w:val="001873D4"/>
    <w:rsid w:val="001875A7"/>
    <w:rsid w:val="0018775D"/>
    <w:rsid w:val="00187E54"/>
    <w:rsid w:val="00187F94"/>
    <w:rsid w:val="001903A1"/>
    <w:rsid w:val="001907F0"/>
    <w:rsid w:val="00190E97"/>
    <w:rsid w:val="00191321"/>
    <w:rsid w:val="0019132F"/>
    <w:rsid w:val="001914E5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F3A"/>
    <w:rsid w:val="00192F42"/>
    <w:rsid w:val="00192F8F"/>
    <w:rsid w:val="00193420"/>
    <w:rsid w:val="00193805"/>
    <w:rsid w:val="00193C7B"/>
    <w:rsid w:val="00193F97"/>
    <w:rsid w:val="0019410A"/>
    <w:rsid w:val="001947FC"/>
    <w:rsid w:val="00194845"/>
    <w:rsid w:val="0019489D"/>
    <w:rsid w:val="00194F2B"/>
    <w:rsid w:val="001957FC"/>
    <w:rsid w:val="0019591F"/>
    <w:rsid w:val="00195A31"/>
    <w:rsid w:val="00195CDD"/>
    <w:rsid w:val="00195E66"/>
    <w:rsid w:val="00195E78"/>
    <w:rsid w:val="00195F31"/>
    <w:rsid w:val="00196012"/>
    <w:rsid w:val="00196355"/>
    <w:rsid w:val="00196878"/>
    <w:rsid w:val="001969D8"/>
    <w:rsid w:val="00196A48"/>
    <w:rsid w:val="00196AC6"/>
    <w:rsid w:val="00196AD5"/>
    <w:rsid w:val="00196DF5"/>
    <w:rsid w:val="0019770A"/>
    <w:rsid w:val="00197A5C"/>
    <w:rsid w:val="00197DFA"/>
    <w:rsid w:val="00197F6B"/>
    <w:rsid w:val="001A021D"/>
    <w:rsid w:val="001A0242"/>
    <w:rsid w:val="001A0532"/>
    <w:rsid w:val="001A0571"/>
    <w:rsid w:val="001A057B"/>
    <w:rsid w:val="001A11D9"/>
    <w:rsid w:val="001A1426"/>
    <w:rsid w:val="001A18CE"/>
    <w:rsid w:val="001A1B2B"/>
    <w:rsid w:val="001A1BB1"/>
    <w:rsid w:val="001A226A"/>
    <w:rsid w:val="001A2271"/>
    <w:rsid w:val="001A2291"/>
    <w:rsid w:val="001A24AF"/>
    <w:rsid w:val="001A3AAE"/>
    <w:rsid w:val="001A3BEE"/>
    <w:rsid w:val="001A3FB3"/>
    <w:rsid w:val="001A4036"/>
    <w:rsid w:val="001A4348"/>
    <w:rsid w:val="001A4C5B"/>
    <w:rsid w:val="001A4DEF"/>
    <w:rsid w:val="001A50AE"/>
    <w:rsid w:val="001A5430"/>
    <w:rsid w:val="001A549F"/>
    <w:rsid w:val="001A5507"/>
    <w:rsid w:val="001A57CB"/>
    <w:rsid w:val="001A582A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CE9"/>
    <w:rsid w:val="001A7D31"/>
    <w:rsid w:val="001B03ED"/>
    <w:rsid w:val="001B0491"/>
    <w:rsid w:val="001B055D"/>
    <w:rsid w:val="001B0716"/>
    <w:rsid w:val="001B08FF"/>
    <w:rsid w:val="001B096A"/>
    <w:rsid w:val="001B0974"/>
    <w:rsid w:val="001B097C"/>
    <w:rsid w:val="001B0F3E"/>
    <w:rsid w:val="001B155D"/>
    <w:rsid w:val="001B1F6B"/>
    <w:rsid w:val="001B1FCF"/>
    <w:rsid w:val="001B1FF7"/>
    <w:rsid w:val="001B20F9"/>
    <w:rsid w:val="001B234E"/>
    <w:rsid w:val="001B27AD"/>
    <w:rsid w:val="001B2955"/>
    <w:rsid w:val="001B2E69"/>
    <w:rsid w:val="001B308F"/>
    <w:rsid w:val="001B313F"/>
    <w:rsid w:val="001B3953"/>
    <w:rsid w:val="001B3EA1"/>
    <w:rsid w:val="001B451C"/>
    <w:rsid w:val="001B484D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33"/>
    <w:rsid w:val="001B6542"/>
    <w:rsid w:val="001B687C"/>
    <w:rsid w:val="001B6FBC"/>
    <w:rsid w:val="001B70D2"/>
    <w:rsid w:val="001B7319"/>
    <w:rsid w:val="001B7B8B"/>
    <w:rsid w:val="001B7C10"/>
    <w:rsid w:val="001B7CF7"/>
    <w:rsid w:val="001B7E17"/>
    <w:rsid w:val="001C0094"/>
    <w:rsid w:val="001C00C0"/>
    <w:rsid w:val="001C02CF"/>
    <w:rsid w:val="001C035A"/>
    <w:rsid w:val="001C0872"/>
    <w:rsid w:val="001C0A32"/>
    <w:rsid w:val="001C0AE0"/>
    <w:rsid w:val="001C0BDB"/>
    <w:rsid w:val="001C0D86"/>
    <w:rsid w:val="001C0F69"/>
    <w:rsid w:val="001C1A27"/>
    <w:rsid w:val="001C1F52"/>
    <w:rsid w:val="001C1F94"/>
    <w:rsid w:val="001C2128"/>
    <w:rsid w:val="001C2495"/>
    <w:rsid w:val="001C2541"/>
    <w:rsid w:val="001C258D"/>
    <w:rsid w:val="001C2A69"/>
    <w:rsid w:val="001C2E48"/>
    <w:rsid w:val="001C30D3"/>
    <w:rsid w:val="001C3573"/>
    <w:rsid w:val="001C37EF"/>
    <w:rsid w:val="001C3B54"/>
    <w:rsid w:val="001C3D50"/>
    <w:rsid w:val="001C3DE6"/>
    <w:rsid w:val="001C40BD"/>
    <w:rsid w:val="001C43AB"/>
    <w:rsid w:val="001C4647"/>
    <w:rsid w:val="001C48C6"/>
    <w:rsid w:val="001C4C2D"/>
    <w:rsid w:val="001C5CC5"/>
    <w:rsid w:val="001C5EFB"/>
    <w:rsid w:val="001C6451"/>
    <w:rsid w:val="001C6A29"/>
    <w:rsid w:val="001C6AE4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D0146"/>
    <w:rsid w:val="001D025E"/>
    <w:rsid w:val="001D077E"/>
    <w:rsid w:val="001D0842"/>
    <w:rsid w:val="001D0BDD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2D87"/>
    <w:rsid w:val="001D2F33"/>
    <w:rsid w:val="001D3145"/>
    <w:rsid w:val="001D32F6"/>
    <w:rsid w:val="001D334D"/>
    <w:rsid w:val="001D3A65"/>
    <w:rsid w:val="001D3A98"/>
    <w:rsid w:val="001D40A9"/>
    <w:rsid w:val="001D411B"/>
    <w:rsid w:val="001D4BC1"/>
    <w:rsid w:val="001D4C8D"/>
    <w:rsid w:val="001D500E"/>
    <w:rsid w:val="001D524D"/>
    <w:rsid w:val="001D53D0"/>
    <w:rsid w:val="001D544A"/>
    <w:rsid w:val="001D5CBD"/>
    <w:rsid w:val="001D5EAF"/>
    <w:rsid w:val="001D6022"/>
    <w:rsid w:val="001D69B1"/>
    <w:rsid w:val="001D6A98"/>
    <w:rsid w:val="001D6C4D"/>
    <w:rsid w:val="001D6D25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0EF0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274"/>
    <w:rsid w:val="001E2319"/>
    <w:rsid w:val="001E23A3"/>
    <w:rsid w:val="001E24E2"/>
    <w:rsid w:val="001E261D"/>
    <w:rsid w:val="001E2867"/>
    <w:rsid w:val="001E2C76"/>
    <w:rsid w:val="001E3068"/>
    <w:rsid w:val="001E33FE"/>
    <w:rsid w:val="001E35C9"/>
    <w:rsid w:val="001E3842"/>
    <w:rsid w:val="001E38A4"/>
    <w:rsid w:val="001E3CCE"/>
    <w:rsid w:val="001E3EE6"/>
    <w:rsid w:val="001E434F"/>
    <w:rsid w:val="001E4B4F"/>
    <w:rsid w:val="001E4B62"/>
    <w:rsid w:val="001E4B7B"/>
    <w:rsid w:val="001E4EAF"/>
    <w:rsid w:val="001E506F"/>
    <w:rsid w:val="001E50F3"/>
    <w:rsid w:val="001E538C"/>
    <w:rsid w:val="001E59DC"/>
    <w:rsid w:val="001E59EB"/>
    <w:rsid w:val="001E5BAE"/>
    <w:rsid w:val="001E5BDA"/>
    <w:rsid w:val="001E5D9B"/>
    <w:rsid w:val="001E67E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29"/>
    <w:rsid w:val="001E7E41"/>
    <w:rsid w:val="001F0240"/>
    <w:rsid w:val="001F06BF"/>
    <w:rsid w:val="001F07D0"/>
    <w:rsid w:val="001F0AF2"/>
    <w:rsid w:val="001F0BD7"/>
    <w:rsid w:val="001F0EB6"/>
    <w:rsid w:val="001F0F67"/>
    <w:rsid w:val="001F0FA7"/>
    <w:rsid w:val="001F114A"/>
    <w:rsid w:val="001F1767"/>
    <w:rsid w:val="001F1AD5"/>
    <w:rsid w:val="001F1C4E"/>
    <w:rsid w:val="001F1E37"/>
    <w:rsid w:val="001F1E89"/>
    <w:rsid w:val="001F204B"/>
    <w:rsid w:val="001F20FE"/>
    <w:rsid w:val="001F2743"/>
    <w:rsid w:val="001F2F27"/>
    <w:rsid w:val="001F314F"/>
    <w:rsid w:val="001F31D7"/>
    <w:rsid w:val="001F3372"/>
    <w:rsid w:val="001F33A5"/>
    <w:rsid w:val="001F3466"/>
    <w:rsid w:val="001F35F3"/>
    <w:rsid w:val="001F379F"/>
    <w:rsid w:val="001F3FA7"/>
    <w:rsid w:val="001F42B8"/>
    <w:rsid w:val="001F44A1"/>
    <w:rsid w:val="001F4584"/>
    <w:rsid w:val="001F46F1"/>
    <w:rsid w:val="001F48C3"/>
    <w:rsid w:val="001F4E17"/>
    <w:rsid w:val="001F57FF"/>
    <w:rsid w:val="001F592C"/>
    <w:rsid w:val="001F5D01"/>
    <w:rsid w:val="001F5E0C"/>
    <w:rsid w:val="001F604B"/>
    <w:rsid w:val="001F6225"/>
    <w:rsid w:val="001F6284"/>
    <w:rsid w:val="001F63AB"/>
    <w:rsid w:val="001F65C8"/>
    <w:rsid w:val="001F69CD"/>
    <w:rsid w:val="001F76BC"/>
    <w:rsid w:val="001F78CE"/>
    <w:rsid w:val="001F7D44"/>
    <w:rsid w:val="001F7F33"/>
    <w:rsid w:val="00200173"/>
    <w:rsid w:val="00200537"/>
    <w:rsid w:val="00200603"/>
    <w:rsid w:val="00200B90"/>
    <w:rsid w:val="00200D64"/>
    <w:rsid w:val="00200E87"/>
    <w:rsid w:val="00200FA4"/>
    <w:rsid w:val="002010D6"/>
    <w:rsid w:val="002011BF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7E9"/>
    <w:rsid w:val="00202BB3"/>
    <w:rsid w:val="00202C55"/>
    <w:rsid w:val="002030C1"/>
    <w:rsid w:val="002030EB"/>
    <w:rsid w:val="00203176"/>
    <w:rsid w:val="0020325E"/>
    <w:rsid w:val="0020331B"/>
    <w:rsid w:val="002033B7"/>
    <w:rsid w:val="00203548"/>
    <w:rsid w:val="0020424A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655"/>
    <w:rsid w:val="002058DE"/>
    <w:rsid w:val="00205D80"/>
    <w:rsid w:val="002064F5"/>
    <w:rsid w:val="00206592"/>
    <w:rsid w:val="00206750"/>
    <w:rsid w:val="002068B6"/>
    <w:rsid w:val="0020696D"/>
    <w:rsid w:val="00206A08"/>
    <w:rsid w:val="00206FB3"/>
    <w:rsid w:val="002070A4"/>
    <w:rsid w:val="002073BD"/>
    <w:rsid w:val="00207D75"/>
    <w:rsid w:val="00207F38"/>
    <w:rsid w:val="0021006B"/>
    <w:rsid w:val="00210211"/>
    <w:rsid w:val="00210396"/>
    <w:rsid w:val="002105D2"/>
    <w:rsid w:val="00210A96"/>
    <w:rsid w:val="00210B08"/>
    <w:rsid w:val="002112E9"/>
    <w:rsid w:val="00211939"/>
    <w:rsid w:val="00211AC7"/>
    <w:rsid w:val="00211BF0"/>
    <w:rsid w:val="00211C3A"/>
    <w:rsid w:val="00211CD1"/>
    <w:rsid w:val="00211E9E"/>
    <w:rsid w:val="0021211B"/>
    <w:rsid w:val="00212126"/>
    <w:rsid w:val="00212590"/>
    <w:rsid w:val="002125C8"/>
    <w:rsid w:val="00212831"/>
    <w:rsid w:val="00212931"/>
    <w:rsid w:val="002129A2"/>
    <w:rsid w:val="0021301D"/>
    <w:rsid w:val="002130D9"/>
    <w:rsid w:val="0021333C"/>
    <w:rsid w:val="002133CA"/>
    <w:rsid w:val="002133F7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3B3"/>
    <w:rsid w:val="0021640F"/>
    <w:rsid w:val="00216598"/>
    <w:rsid w:val="002166C0"/>
    <w:rsid w:val="00216773"/>
    <w:rsid w:val="00217034"/>
    <w:rsid w:val="00217220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44"/>
    <w:rsid w:val="00222154"/>
    <w:rsid w:val="002223D8"/>
    <w:rsid w:val="00222544"/>
    <w:rsid w:val="002227D4"/>
    <w:rsid w:val="00222976"/>
    <w:rsid w:val="00222AEC"/>
    <w:rsid w:val="00222D03"/>
    <w:rsid w:val="00222DC2"/>
    <w:rsid w:val="002232C9"/>
    <w:rsid w:val="0022344D"/>
    <w:rsid w:val="0022367C"/>
    <w:rsid w:val="002238A8"/>
    <w:rsid w:val="00223BE0"/>
    <w:rsid w:val="00223CE6"/>
    <w:rsid w:val="00223F02"/>
    <w:rsid w:val="00223F08"/>
    <w:rsid w:val="00224070"/>
    <w:rsid w:val="0022408E"/>
    <w:rsid w:val="0022416A"/>
    <w:rsid w:val="00224448"/>
    <w:rsid w:val="00224839"/>
    <w:rsid w:val="00224B94"/>
    <w:rsid w:val="00224BB5"/>
    <w:rsid w:val="00224CB1"/>
    <w:rsid w:val="002250D4"/>
    <w:rsid w:val="00225280"/>
    <w:rsid w:val="0022538C"/>
    <w:rsid w:val="0022563A"/>
    <w:rsid w:val="00225969"/>
    <w:rsid w:val="00225EEC"/>
    <w:rsid w:val="00226156"/>
    <w:rsid w:val="002262DC"/>
    <w:rsid w:val="0022647F"/>
    <w:rsid w:val="002267A8"/>
    <w:rsid w:val="0022692E"/>
    <w:rsid w:val="00226B70"/>
    <w:rsid w:val="00226BDA"/>
    <w:rsid w:val="00226F80"/>
    <w:rsid w:val="00226F98"/>
    <w:rsid w:val="00227201"/>
    <w:rsid w:val="002278B1"/>
    <w:rsid w:val="00227C78"/>
    <w:rsid w:val="00227D3B"/>
    <w:rsid w:val="00227F69"/>
    <w:rsid w:val="002303A6"/>
    <w:rsid w:val="002305EC"/>
    <w:rsid w:val="00230A79"/>
    <w:rsid w:val="00230AA3"/>
    <w:rsid w:val="00230F67"/>
    <w:rsid w:val="00231629"/>
    <w:rsid w:val="002316D8"/>
    <w:rsid w:val="002317FB"/>
    <w:rsid w:val="00231919"/>
    <w:rsid w:val="00231A48"/>
    <w:rsid w:val="00231B41"/>
    <w:rsid w:val="00231CC7"/>
    <w:rsid w:val="00231DDB"/>
    <w:rsid w:val="00231F31"/>
    <w:rsid w:val="00231FC0"/>
    <w:rsid w:val="00232084"/>
    <w:rsid w:val="00232152"/>
    <w:rsid w:val="00232732"/>
    <w:rsid w:val="002327B3"/>
    <w:rsid w:val="002327B5"/>
    <w:rsid w:val="00232863"/>
    <w:rsid w:val="00232A5D"/>
    <w:rsid w:val="00232C54"/>
    <w:rsid w:val="00232EF9"/>
    <w:rsid w:val="00232F94"/>
    <w:rsid w:val="0023320D"/>
    <w:rsid w:val="0023355F"/>
    <w:rsid w:val="002335B1"/>
    <w:rsid w:val="002335FE"/>
    <w:rsid w:val="00233727"/>
    <w:rsid w:val="002337C3"/>
    <w:rsid w:val="00233806"/>
    <w:rsid w:val="0023381D"/>
    <w:rsid w:val="002339F3"/>
    <w:rsid w:val="00233C4A"/>
    <w:rsid w:val="0023489F"/>
    <w:rsid w:val="00234A7A"/>
    <w:rsid w:val="00234B79"/>
    <w:rsid w:val="00234CB7"/>
    <w:rsid w:val="00234F47"/>
    <w:rsid w:val="002353EC"/>
    <w:rsid w:val="00235964"/>
    <w:rsid w:val="00235C3E"/>
    <w:rsid w:val="00235DB3"/>
    <w:rsid w:val="00235F36"/>
    <w:rsid w:val="0023610A"/>
    <w:rsid w:val="00236442"/>
    <w:rsid w:val="002366A9"/>
    <w:rsid w:val="00236832"/>
    <w:rsid w:val="00236834"/>
    <w:rsid w:val="00236B55"/>
    <w:rsid w:val="00236F1A"/>
    <w:rsid w:val="00236FC4"/>
    <w:rsid w:val="0023721F"/>
    <w:rsid w:val="00237770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651D"/>
    <w:rsid w:val="0024714D"/>
    <w:rsid w:val="00247781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BF2"/>
    <w:rsid w:val="00250D61"/>
    <w:rsid w:val="002511FB"/>
    <w:rsid w:val="00251241"/>
    <w:rsid w:val="0025133F"/>
    <w:rsid w:val="00251444"/>
    <w:rsid w:val="00251615"/>
    <w:rsid w:val="00251657"/>
    <w:rsid w:val="0025184B"/>
    <w:rsid w:val="00251CA4"/>
    <w:rsid w:val="00251F6C"/>
    <w:rsid w:val="0025204D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51E"/>
    <w:rsid w:val="00253677"/>
    <w:rsid w:val="00253761"/>
    <w:rsid w:val="002538E2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1A3"/>
    <w:rsid w:val="002571D8"/>
    <w:rsid w:val="0025730C"/>
    <w:rsid w:val="002574EB"/>
    <w:rsid w:val="002575D3"/>
    <w:rsid w:val="0025792D"/>
    <w:rsid w:val="0026001A"/>
    <w:rsid w:val="0026013E"/>
    <w:rsid w:val="0026020D"/>
    <w:rsid w:val="0026039E"/>
    <w:rsid w:val="002609A8"/>
    <w:rsid w:val="00260CCD"/>
    <w:rsid w:val="00260EE0"/>
    <w:rsid w:val="0026109F"/>
    <w:rsid w:val="002611F8"/>
    <w:rsid w:val="00261326"/>
    <w:rsid w:val="0026133B"/>
    <w:rsid w:val="0026145C"/>
    <w:rsid w:val="002616FB"/>
    <w:rsid w:val="0026186A"/>
    <w:rsid w:val="00261A0A"/>
    <w:rsid w:val="00262A58"/>
    <w:rsid w:val="00262C74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E6F"/>
    <w:rsid w:val="00266066"/>
    <w:rsid w:val="00266299"/>
    <w:rsid w:val="0026630F"/>
    <w:rsid w:val="00266319"/>
    <w:rsid w:val="002663A0"/>
    <w:rsid w:val="002667DE"/>
    <w:rsid w:val="002669C1"/>
    <w:rsid w:val="00266A78"/>
    <w:rsid w:val="00266CB4"/>
    <w:rsid w:val="00266D72"/>
    <w:rsid w:val="002670D7"/>
    <w:rsid w:val="002671AC"/>
    <w:rsid w:val="002671B8"/>
    <w:rsid w:val="00267393"/>
    <w:rsid w:val="0026741A"/>
    <w:rsid w:val="00267947"/>
    <w:rsid w:val="00267C55"/>
    <w:rsid w:val="0027021E"/>
    <w:rsid w:val="0027029F"/>
    <w:rsid w:val="00270301"/>
    <w:rsid w:val="00270820"/>
    <w:rsid w:val="00270CA7"/>
    <w:rsid w:val="002710F7"/>
    <w:rsid w:val="002716E4"/>
    <w:rsid w:val="00271948"/>
    <w:rsid w:val="002719AF"/>
    <w:rsid w:val="00271A16"/>
    <w:rsid w:val="00272218"/>
    <w:rsid w:val="0027221B"/>
    <w:rsid w:val="002723BB"/>
    <w:rsid w:val="002724DF"/>
    <w:rsid w:val="002727B9"/>
    <w:rsid w:val="00272A01"/>
    <w:rsid w:val="00272A86"/>
    <w:rsid w:val="002730A5"/>
    <w:rsid w:val="002733DC"/>
    <w:rsid w:val="00273691"/>
    <w:rsid w:val="002736DB"/>
    <w:rsid w:val="002738A9"/>
    <w:rsid w:val="00273CA9"/>
    <w:rsid w:val="00273D90"/>
    <w:rsid w:val="00273EE9"/>
    <w:rsid w:val="00273F92"/>
    <w:rsid w:val="002740B7"/>
    <w:rsid w:val="0027424D"/>
    <w:rsid w:val="00274343"/>
    <w:rsid w:val="0027483A"/>
    <w:rsid w:val="00274928"/>
    <w:rsid w:val="00274953"/>
    <w:rsid w:val="00274A55"/>
    <w:rsid w:val="00274CAD"/>
    <w:rsid w:val="00275258"/>
    <w:rsid w:val="00275527"/>
    <w:rsid w:val="0027571F"/>
    <w:rsid w:val="002761F1"/>
    <w:rsid w:val="0027621D"/>
    <w:rsid w:val="0027633D"/>
    <w:rsid w:val="00276613"/>
    <w:rsid w:val="00276A7C"/>
    <w:rsid w:val="00276AFC"/>
    <w:rsid w:val="00276DE6"/>
    <w:rsid w:val="00276E30"/>
    <w:rsid w:val="002772DF"/>
    <w:rsid w:val="0027765A"/>
    <w:rsid w:val="002779EC"/>
    <w:rsid w:val="00277C8A"/>
    <w:rsid w:val="00277E3C"/>
    <w:rsid w:val="00277F65"/>
    <w:rsid w:val="002800EE"/>
    <w:rsid w:val="002808E9"/>
    <w:rsid w:val="00280B8C"/>
    <w:rsid w:val="00280F69"/>
    <w:rsid w:val="00280FD1"/>
    <w:rsid w:val="0028185C"/>
    <w:rsid w:val="002818A7"/>
    <w:rsid w:val="00281AF4"/>
    <w:rsid w:val="0028225E"/>
    <w:rsid w:val="002824CF"/>
    <w:rsid w:val="0028270D"/>
    <w:rsid w:val="002827AE"/>
    <w:rsid w:val="002827DB"/>
    <w:rsid w:val="00282D74"/>
    <w:rsid w:val="002834CA"/>
    <w:rsid w:val="0028353A"/>
    <w:rsid w:val="00283BF2"/>
    <w:rsid w:val="00283C17"/>
    <w:rsid w:val="00283D49"/>
    <w:rsid w:val="00284099"/>
    <w:rsid w:val="0028522D"/>
    <w:rsid w:val="002852B0"/>
    <w:rsid w:val="0028554F"/>
    <w:rsid w:val="002856C4"/>
    <w:rsid w:val="002858E4"/>
    <w:rsid w:val="002859CA"/>
    <w:rsid w:val="00285A2E"/>
    <w:rsid w:val="00285A30"/>
    <w:rsid w:val="00285E2C"/>
    <w:rsid w:val="002860DA"/>
    <w:rsid w:val="002860F4"/>
    <w:rsid w:val="00286795"/>
    <w:rsid w:val="0028722D"/>
    <w:rsid w:val="00287507"/>
    <w:rsid w:val="00287524"/>
    <w:rsid w:val="00287667"/>
    <w:rsid w:val="00287790"/>
    <w:rsid w:val="002877A5"/>
    <w:rsid w:val="002878D4"/>
    <w:rsid w:val="00287BB1"/>
    <w:rsid w:val="00287CFE"/>
    <w:rsid w:val="00287D64"/>
    <w:rsid w:val="00287F29"/>
    <w:rsid w:val="002900B7"/>
    <w:rsid w:val="00290190"/>
    <w:rsid w:val="002906E3"/>
    <w:rsid w:val="00290A85"/>
    <w:rsid w:val="00290C76"/>
    <w:rsid w:val="00290DD9"/>
    <w:rsid w:val="00291238"/>
    <w:rsid w:val="002914D7"/>
    <w:rsid w:val="002914DE"/>
    <w:rsid w:val="002915E0"/>
    <w:rsid w:val="00291CE8"/>
    <w:rsid w:val="00291FF4"/>
    <w:rsid w:val="00292064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041"/>
    <w:rsid w:val="00294496"/>
    <w:rsid w:val="0029459B"/>
    <w:rsid w:val="00294EB0"/>
    <w:rsid w:val="0029549E"/>
    <w:rsid w:val="00295555"/>
    <w:rsid w:val="00295563"/>
    <w:rsid w:val="00295ACD"/>
    <w:rsid w:val="00295C2A"/>
    <w:rsid w:val="00296B2D"/>
    <w:rsid w:val="00296D2A"/>
    <w:rsid w:val="00297272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5CC"/>
    <w:rsid w:val="002A26EC"/>
    <w:rsid w:val="002A2BD4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3FCA"/>
    <w:rsid w:val="002A4160"/>
    <w:rsid w:val="002A424B"/>
    <w:rsid w:val="002A4997"/>
    <w:rsid w:val="002A4B37"/>
    <w:rsid w:val="002A4ED6"/>
    <w:rsid w:val="002A5046"/>
    <w:rsid w:val="002A5145"/>
    <w:rsid w:val="002A5365"/>
    <w:rsid w:val="002A543A"/>
    <w:rsid w:val="002A54BB"/>
    <w:rsid w:val="002A58CA"/>
    <w:rsid w:val="002A5F0B"/>
    <w:rsid w:val="002A6220"/>
    <w:rsid w:val="002A6581"/>
    <w:rsid w:val="002A6C19"/>
    <w:rsid w:val="002A6CBB"/>
    <w:rsid w:val="002A72F3"/>
    <w:rsid w:val="002A75BD"/>
    <w:rsid w:val="002A763C"/>
    <w:rsid w:val="002A7A5F"/>
    <w:rsid w:val="002B037C"/>
    <w:rsid w:val="002B0572"/>
    <w:rsid w:val="002B0998"/>
    <w:rsid w:val="002B09AF"/>
    <w:rsid w:val="002B09D9"/>
    <w:rsid w:val="002B0C69"/>
    <w:rsid w:val="002B0E7A"/>
    <w:rsid w:val="002B0FA8"/>
    <w:rsid w:val="002B10C3"/>
    <w:rsid w:val="002B1284"/>
    <w:rsid w:val="002B1359"/>
    <w:rsid w:val="002B16E4"/>
    <w:rsid w:val="002B1812"/>
    <w:rsid w:val="002B19D2"/>
    <w:rsid w:val="002B1D98"/>
    <w:rsid w:val="002B1F5E"/>
    <w:rsid w:val="002B1FC7"/>
    <w:rsid w:val="002B22F0"/>
    <w:rsid w:val="002B23D1"/>
    <w:rsid w:val="002B241B"/>
    <w:rsid w:val="002B24DB"/>
    <w:rsid w:val="002B24E1"/>
    <w:rsid w:val="002B26DE"/>
    <w:rsid w:val="002B2760"/>
    <w:rsid w:val="002B2848"/>
    <w:rsid w:val="002B29E8"/>
    <w:rsid w:val="002B2B30"/>
    <w:rsid w:val="002B2B63"/>
    <w:rsid w:val="002B2E0E"/>
    <w:rsid w:val="002B30B9"/>
    <w:rsid w:val="002B3138"/>
    <w:rsid w:val="002B321B"/>
    <w:rsid w:val="002B3818"/>
    <w:rsid w:val="002B38BE"/>
    <w:rsid w:val="002B3D71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B4B"/>
    <w:rsid w:val="002B5E80"/>
    <w:rsid w:val="002B6450"/>
    <w:rsid w:val="002B6D45"/>
    <w:rsid w:val="002B6FAD"/>
    <w:rsid w:val="002B780A"/>
    <w:rsid w:val="002B7E72"/>
    <w:rsid w:val="002C00F1"/>
    <w:rsid w:val="002C0243"/>
    <w:rsid w:val="002C035E"/>
    <w:rsid w:val="002C0458"/>
    <w:rsid w:val="002C0520"/>
    <w:rsid w:val="002C0738"/>
    <w:rsid w:val="002C080B"/>
    <w:rsid w:val="002C0B87"/>
    <w:rsid w:val="002C0FC0"/>
    <w:rsid w:val="002C1A74"/>
    <w:rsid w:val="002C1F9F"/>
    <w:rsid w:val="002C233B"/>
    <w:rsid w:val="002C299C"/>
    <w:rsid w:val="002C299E"/>
    <w:rsid w:val="002C320F"/>
    <w:rsid w:val="002C340D"/>
    <w:rsid w:val="002C3A00"/>
    <w:rsid w:val="002C3CAC"/>
    <w:rsid w:val="002C3CDC"/>
    <w:rsid w:val="002C3F43"/>
    <w:rsid w:val="002C4252"/>
    <w:rsid w:val="002C432D"/>
    <w:rsid w:val="002C4446"/>
    <w:rsid w:val="002C49AF"/>
    <w:rsid w:val="002C4D74"/>
    <w:rsid w:val="002C4D79"/>
    <w:rsid w:val="002C51D1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6F33"/>
    <w:rsid w:val="002C71A2"/>
    <w:rsid w:val="002C72B9"/>
    <w:rsid w:val="002C7BC0"/>
    <w:rsid w:val="002C7DAC"/>
    <w:rsid w:val="002C7DF7"/>
    <w:rsid w:val="002C7E3D"/>
    <w:rsid w:val="002C7FFA"/>
    <w:rsid w:val="002D022E"/>
    <w:rsid w:val="002D06B5"/>
    <w:rsid w:val="002D07DE"/>
    <w:rsid w:val="002D0819"/>
    <w:rsid w:val="002D08D5"/>
    <w:rsid w:val="002D0C28"/>
    <w:rsid w:val="002D106A"/>
    <w:rsid w:val="002D13F9"/>
    <w:rsid w:val="002D1590"/>
    <w:rsid w:val="002D1619"/>
    <w:rsid w:val="002D16A2"/>
    <w:rsid w:val="002D1FEB"/>
    <w:rsid w:val="002D2218"/>
    <w:rsid w:val="002D2975"/>
    <w:rsid w:val="002D2A92"/>
    <w:rsid w:val="002D2F2D"/>
    <w:rsid w:val="002D2F9D"/>
    <w:rsid w:val="002D32EE"/>
    <w:rsid w:val="002D332D"/>
    <w:rsid w:val="002D3633"/>
    <w:rsid w:val="002D3A4D"/>
    <w:rsid w:val="002D3D35"/>
    <w:rsid w:val="002D3F6F"/>
    <w:rsid w:val="002D4307"/>
    <w:rsid w:val="002D4450"/>
    <w:rsid w:val="002D450D"/>
    <w:rsid w:val="002D4FDB"/>
    <w:rsid w:val="002D507E"/>
    <w:rsid w:val="002D5325"/>
    <w:rsid w:val="002D55E9"/>
    <w:rsid w:val="002D5D0C"/>
    <w:rsid w:val="002D5D70"/>
    <w:rsid w:val="002D6343"/>
    <w:rsid w:val="002D6847"/>
    <w:rsid w:val="002D715D"/>
    <w:rsid w:val="002D775A"/>
    <w:rsid w:val="002D77ED"/>
    <w:rsid w:val="002D7B97"/>
    <w:rsid w:val="002D7D64"/>
    <w:rsid w:val="002D7E53"/>
    <w:rsid w:val="002E0153"/>
    <w:rsid w:val="002E0697"/>
    <w:rsid w:val="002E08F6"/>
    <w:rsid w:val="002E0A03"/>
    <w:rsid w:val="002E0AC2"/>
    <w:rsid w:val="002E1016"/>
    <w:rsid w:val="002E1767"/>
    <w:rsid w:val="002E191A"/>
    <w:rsid w:val="002E1CCB"/>
    <w:rsid w:val="002E1D54"/>
    <w:rsid w:val="002E2020"/>
    <w:rsid w:val="002E2231"/>
    <w:rsid w:val="002E24E3"/>
    <w:rsid w:val="002E2692"/>
    <w:rsid w:val="002E27C5"/>
    <w:rsid w:val="002E2840"/>
    <w:rsid w:val="002E2A3E"/>
    <w:rsid w:val="002E2A77"/>
    <w:rsid w:val="002E2C81"/>
    <w:rsid w:val="002E2E13"/>
    <w:rsid w:val="002E3AFC"/>
    <w:rsid w:val="002E3CE0"/>
    <w:rsid w:val="002E3CF0"/>
    <w:rsid w:val="002E3F8C"/>
    <w:rsid w:val="002E4167"/>
    <w:rsid w:val="002E42E3"/>
    <w:rsid w:val="002E4355"/>
    <w:rsid w:val="002E472B"/>
    <w:rsid w:val="002E49AB"/>
    <w:rsid w:val="002E49DC"/>
    <w:rsid w:val="002E4A6F"/>
    <w:rsid w:val="002E4A84"/>
    <w:rsid w:val="002E4C05"/>
    <w:rsid w:val="002E4EF2"/>
    <w:rsid w:val="002E5524"/>
    <w:rsid w:val="002E55CD"/>
    <w:rsid w:val="002E595D"/>
    <w:rsid w:val="002E5B75"/>
    <w:rsid w:val="002E5C41"/>
    <w:rsid w:val="002E5C8F"/>
    <w:rsid w:val="002E5D02"/>
    <w:rsid w:val="002E5E6C"/>
    <w:rsid w:val="002E6057"/>
    <w:rsid w:val="002E6121"/>
    <w:rsid w:val="002E66CE"/>
    <w:rsid w:val="002E66F5"/>
    <w:rsid w:val="002E688F"/>
    <w:rsid w:val="002E69D8"/>
    <w:rsid w:val="002E6CF9"/>
    <w:rsid w:val="002E6FE2"/>
    <w:rsid w:val="002E719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8DA"/>
    <w:rsid w:val="002F1CC5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AEC"/>
    <w:rsid w:val="002F3CAD"/>
    <w:rsid w:val="002F3F2E"/>
    <w:rsid w:val="002F449C"/>
    <w:rsid w:val="002F46A0"/>
    <w:rsid w:val="002F47A2"/>
    <w:rsid w:val="002F4814"/>
    <w:rsid w:val="002F497A"/>
    <w:rsid w:val="002F4DAB"/>
    <w:rsid w:val="002F5B09"/>
    <w:rsid w:val="002F5C6A"/>
    <w:rsid w:val="002F5EBE"/>
    <w:rsid w:val="002F60A5"/>
    <w:rsid w:val="002F624F"/>
    <w:rsid w:val="002F62A2"/>
    <w:rsid w:val="002F62DA"/>
    <w:rsid w:val="002F6919"/>
    <w:rsid w:val="002F6C07"/>
    <w:rsid w:val="002F6C96"/>
    <w:rsid w:val="002F6E41"/>
    <w:rsid w:val="002F6EBD"/>
    <w:rsid w:val="002F6FB0"/>
    <w:rsid w:val="002F70DF"/>
    <w:rsid w:val="002F7978"/>
    <w:rsid w:val="00300183"/>
    <w:rsid w:val="00300362"/>
    <w:rsid w:val="00300630"/>
    <w:rsid w:val="00300639"/>
    <w:rsid w:val="00300F20"/>
    <w:rsid w:val="003017D0"/>
    <w:rsid w:val="00301B58"/>
    <w:rsid w:val="00301B61"/>
    <w:rsid w:val="003020A2"/>
    <w:rsid w:val="00302124"/>
    <w:rsid w:val="0030254C"/>
    <w:rsid w:val="00302642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135"/>
    <w:rsid w:val="00304678"/>
    <w:rsid w:val="00304772"/>
    <w:rsid w:val="00304873"/>
    <w:rsid w:val="003049B8"/>
    <w:rsid w:val="003049E5"/>
    <w:rsid w:val="00304ADE"/>
    <w:rsid w:val="00304C60"/>
    <w:rsid w:val="00304E04"/>
    <w:rsid w:val="00304F26"/>
    <w:rsid w:val="003051EC"/>
    <w:rsid w:val="00305315"/>
    <w:rsid w:val="0030541B"/>
    <w:rsid w:val="0030555A"/>
    <w:rsid w:val="00305B8F"/>
    <w:rsid w:val="00305C4D"/>
    <w:rsid w:val="00305D5F"/>
    <w:rsid w:val="00306066"/>
    <w:rsid w:val="00306272"/>
    <w:rsid w:val="00306437"/>
    <w:rsid w:val="003064AB"/>
    <w:rsid w:val="00306635"/>
    <w:rsid w:val="003069C3"/>
    <w:rsid w:val="00306BC5"/>
    <w:rsid w:val="00306CE8"/>
    <w:rsid w:val="00307350"/>
    <w:rsid w:val="00307351"/>
    <w:rsid w:val="00307589"/>
    <w:rsid w:val="0030765C"/>
    <w:rsid w:val="00307DA4"/>
    <w:rsid w:val="00307FA4"/>
    <w:rsid w:val="00310313"/>
    <w:rsid w:val="00310391"/>
    <w:rsid w:val="00310455"/>
    <w:rsid w:val="00310564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53C"/>
    <w:rsid w:val="00312BC4"/>
    <w:rsid w:val="003133AD"/>
    <w:rsid w:val="00313734"/>
    <w:rsid w:val="00313742"/>
    <w:rsid w:val="003144E0"/>
    <w:rsid w:val="00314542"/>
    <w:rsid w:val="00314625"/>
    <w:rsid w:val="0031483C"/>
    <w:rsid w:val="00314C00"/>
    <w:rsid w:val="00314E0A"/>
    <w:rsid w:val="00314F52"/>
    <w:rsid w:val="00315607"/>
    <w:rsid w:val="00315C55"/>
    <w:rsid w:val="00315C62"/>
    <w:rsid w:val="00316126"/>
    <w:rsid w:val="00316272"/>
    <w:rsid w:val="00316396"/>
    <w:rsid w:val="003164C3"/>
    <w:rsid w:val="003168A9"/>
    <w:rsid w:val="00316903"/>
    <w:rsid w:val="00316A42"/>
    <w:rsid w:val="00316FA1"/>
    <w:rsid w:val="00316FE3"/>
    <w:rsid w:val="00317110"/>
    <w:rsid w:val="003172A5"/>
    <w:rsid w:val="003176BE"/>
    <w:rsid w:val="00317760"/>
    <w:rsid w:val="00317946"/>
    <w:rsid w:val="00317BED"/>
    <w:rsid w:val="00317F5C"/>
    <w:rsid w:val="00320189"/>
    <w:rsid w:val="0032050F"/>
    <w:rsid w:val="00320F19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623"/>
    <w:rsid w:val="00323741"/>
    <w:rsid w:val="0032378E"/>
    <w:rsid w:val="0032385D"/>
    <w:rsid w:val="003239A0"/>
    <w:rsid w:val="00323ACD"/>
    <w:rsid w:val="00323F30"/>
    <w:rsid w:val="00324262"/>
    <w:rsid w:val="00324397"/>
    <w:rsid w:val="003246B6"/>
    <w:rsid w:val="00324B10"/>
    <w:rsid w:val="00324BA4"/>
    <w:rsid w:val="00324BC0"/>
    <w:rsid w:val="00324FFE"/>
    <w:rsid w:val="0032541D"/>
    <w:rsid w:val="003258F0"/>
    <w:rsid w:val="00325A78"/>
    <w:rsid w:val="00325BB9"/>
    <w:rsid w:val="00325C26"/>
    <w:rsid w:val="0032623A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349"/>
    <w:rsid w:val="00330407"/>
    <w:rsid w:val="003304E7"/>
    <w:rsid w:val="0033097F"/>
    <w:rsid w:val="00330CF2"/>
    <w:rsid w:val="00330E82"/>
    <w:rsid w:val="00331292"/>
    <w:rsid w:val="0033192A"/>
    <w:rsid w:val="00331C43"/>
    <w:rsid w:val="00331E29"/>
    <w:rsid w:val="0033265B"/>
    <w:rsid w:val="00332EE3"/>
    <w:rsid w:val="003332F7"/>
    <w:rsid w:val="003333C1"/>
    <w:rsid w:val="0033353A"/>
    <w:rsid w:val="00333601"/>
    <w:rsid w:val="00333607"/>
    <w:rsid w:val="00333B1F"/>
    <w:rsid w:val="00333B64"/>
    <w:rsid w:val="00333D75"/>
    <w:rsid w:val="00333DF6"/>
    <w:rsid w:val="0033406A"/>
    <w:rsid w:val="00334259"/>
    <w:rsid w:val="0033436E"/>
    <w:rsid w:val="003344F1"/>
    <w:rsid w:val="003348C0"/>
    <w:rsid w:val="00334D1C"/>
    <w:rsid w:val="00334D8D"/>
    <w:rsid w:val="00335314"/>
    <w:rsid w:val="003353DF"/>
    <w:rsid w:val="003358B4"/>
    <w:rsid w:val="00335CF7"/>
    <w:rsid w:val="0033644F"/>
    <w:rsid w:val="003364E1"/>
    <w:rsid w:val="00336A4A"/>
    <w:rsid w:val="0033703A"/>
    <w:rsid w:val="003372D8"/>
    <w:rsid w:val="003375E6"/>
    <w:rsid w:val="003376A1"/>
    <w:rsid w:val="00337749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97A"/>
    <w:rsid w:val="00344C43"/>
    <w:rsid w:val="00344C5B"/>
    <w:rsid w:val="00344E54"/>
    <w:rsid w:val="003450EA"/>
    <w:rsid w:val="003453D6"/>
    <w:rsid w:val="0034561C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273"/>
    <w:rsid w:val="0034733B"/>
    <w:rsid w:val="003475DC"/>
    <w:rsid w:val="003477F6"/>
    <w:rsid w:val="00347B08"/>
    <w:rsid w:val="00347CE9"/>
    <w:rsid w:val="00347E91"/>
    <w:rsid w:val="00350058"/>
    <w:rsid w:val="00350310"/>
    <w:rsid w:val="003503AF"/>
    <w:rsid w:val="0035049C"/>
    <w:rsid w:val="00350502"/>
    <w:rsid w:val="00350BEC"/>
    <w:rsid w:val="00350E27"/>
    <w:rsid w:val="00350F83"/>
    <w:rsid w:val="003510AC"/>
    <w:rsid w:val="003510E7"/>
    <w:rsid w:val="003511B6"/>
    <w:rsid w:val="00351770"/>
    <w:rsid w:val="00351AB4"/>
    <w:rsid w:val="00351AFF"/>
    <w:rsid w:val="00351FF3"/>
    <w:rsid w:val="00352506"/>
    <w:rsid w:val="003526B4"/>
    <w:rsid w:val="003527BA"/>
    <w:rsid w:val="00352848"/>
    <w:rsid w:val="00352888"/>
    <w:rsid w:val="003528AE"/>
    <w:rsid w:val="00352C6A"/>
    <w:rsid w:val="00352CC4"/>
    <w:rsid w:val="00352D17"/>
    <w:rsid w:val="0035330B"/>
    <w:rsid w:val="003535A0"/>
    <w:rsid w:val="0035363D"/>
    <w:rsid w:val="00353780"/>
    <w:rsid w:val="00353782"/>
    <w:rsid w:val="003538FD"/>
    <w:rsid w:val="00353CC7"/>
    <w:rsid w:val="00353E69"/>
    <w:rsid w:val="00354097"/>
    <w:rsid w:val="003541C0"/>
    <w:rsid w:val="0035433F"/>
    <w:rsid w:val="00354407"/>
    <w:rsid w:val="003544F1"/>
    <w:rsid w:val="00354579"/>
    <w:rsid w:val="00354B61"/>
    <w:rsid w:val="00354C97"/>
    <w:rsid w:val="00354C9E"/>
    <w:rsid w:val="00354FAD"/>
    <w:rsid w:val="003551D0"/>
    <w:rsid w:val="00355771"/>
    <w:rsid w:val="0035593B"/>
    <w:rsid w:val="0035596A"/>
    <w:rsid w:val="00355A1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8C"/>
    <w:rsid w:val="00357DB7"/>
    <w:rsid w:val="003608BA"/>
    <w:rsid w:val="00360AF0"/>
    <w:rsid w:val="00360BB2"/>
    <w:rsid w:val="003618D9"/>
    <w:rsid w:val="00361A20"/>
    <w:rsid w:val="00361DCD"/>
    <w:rsid w:val="00361E60"/>
    <w:rsid w:val="00361FC8"/>
    <w:rsid w:val="003625B1"/>
    <w:rsid w:val="00362614"/>
    <w:rsid w:val="00362A4D"/>
    <w:rsid w:val="00362DD8"/>
    <w:rsid w:val="0036313E"/>
    <w:rsid w:val="00363518"/>
    <w:rsid w:val="00363537"/>
    <w:rsid w:val="0036379B"/>
    <w:rsid w:val="00363A4F"/>
    <w:rsid w:val="00363F4D"/>
    <w:rsid w:val="00363FF8"/>
    <w:rsid w:val="00364215"/>
    <w:rsid w:val="00364621"/>
    <w:rsid w:val="00364867"/>
    <w:rsid w:val="0036507C"/>
    <w:rsid w:val="00365231"/>
    <w:rsid w:val="003655FB"/>
    <w:rsid w:val="00365954"/>
    <w:rsid w:val="00365B3C"/>
    <w:rsid w:val="00365BAE"/>
    <w:rsid w:val="00365FA7"/>
    <w:rsid w:val="00365FED"/>
    <w:rsid w:val="0036619B"/>
    <w:rsid w:val="003661D8"/>
    <w:rsid w:val="00366310"/>
    <w:rsid w:val="00366501"/>
    <w:rsid w:val="003666C2"/>
    <w:rsid w:val="00366935"/>
    <w:rsid w:val="00366A2C"/>
    <w:rsid w:val="00366C11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259"/>
    <w:rsid w:val="003712D6"/>
    <w:rsid w:val="00371357"/>
    <w:rsid w:val="003715D6"/>
    <w:rsid w:val="00371810"/>
    <w:rsid w:val="0037191D"/>
    <w:rsid w:val="00371CE2"/>
    <w:rsid w:val="00372002"/>
    <w:rsid w:val="00372260"/>
    <w:rsid w:val="003723D0"/>
    <w:rsid w:val="0037258B"/>
    <w:rsid w:val="00372684"/>
    <w:rsid w:val="00372BF3"/>
    <w:rsid w:val="0037313F"/>
    <w:rsid w:val="00373161"/>
    <w:rsid w:val="003736ED"/>
    <w:rsid w:val="00373CCD"/>
    <w:rsid w:val="00373F7D"/>
    <w:rsid w:val="0037428C"/>
    <w:rsid w:val="00374327"/>
    <w:rsid w:val="003744CB"/>
    <w:rsid w:val="003746AC"/>
    <w:rsid w:val="00374743"/>
    <w:rsid w:val="0037476F"/>
    <w:rsid w:val="00374AB4"/>
    <w:rsid w:val="00374AD3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59B"/>
    <w:rsid w:val="0037564C"/>
    <w:rsid w:val="0037585C"/>
    <w:rsid w:val="00375A52"/>
    <w:rsid w:val="00376257"/>
    <w:rsid w:val="003762DC"/>
    <w:rsid w:val="00376502"/>
    <w:rsid w:val="003765E7"/>
    <w:rsid w:val="0037678B"/>
    <w:rsid w:val="003767F1"/>
    <w:rsid w:val="003768F8"/>
    <w:rsid w:val="00376A9B"/>
    <w:rsid w:val="00376B91"/>
    <w:rsid w:val="00376C2B"/>
    <w:rsid w:val="00376DA0"/>
    <w:rsid w:val="00377153"/>
    <w:rsid w:val="00377637"/>
    <w:rsid w:val="00377A11"/>
    <w:rsid w:val="00377B15"/>
    <w:rsid w:val="00377CC7"/>
    <w:rsid w:val="00377F43"/>
    <w:rsid w:val="00377F75"/>
    <w:rsid w:val="00377F83"/>
    <w:rsid w:val="00380242"/>
    <w:rsid w:val="00380339"/>
    <w:rsid w:val="003804E8"/>
    <w:rsid w:val="00380CF1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D8"/>
    <w:rsid w:val="003834A5"/>
    <w:rsid w:val="00383737"/>
    <w:rsid w:val="00383D5A"/>
    <w:rsid w:val="00383F15"/>
    <w:rsid w:val="00383F50"/>
    <w:rsid w:val="00383FDF"/>
    <w:rsid w:val="00384002"/>
    <w:rsid w:val="0038405A"/>
    <w:rsid w:val="0038409D"/>
    <w:rsid w:val="003840A9"/>
    <w:rsid w:val="003840E6"/>
    <w:rsid w:val="0038430D"/>
    <w:rsid w:val="00384C10"/>
    <w:rsid w:val="00384E71"/>
    <w:rsid w:val="00384F64"/>
    <w:rsid w:val="0038501F"/>
    <w:rsid w:val="003858B9"/>
    <w:rsid w:val="00385959"/>
    <w:rsid w:val="003860B6"/>
    <w:rsid w:val="0038657E"/>
    <w:rsid w:val="00386993"/>
    <w:rsid w:val="00386B84"/>
    <w:rsid w:val="00386C09"/>
    <w:rsid w:val="00386DF6"/>
    <w:rsid w:val="003870CB"/>
    <w:rsid w:val="00387855"/>
    <w:rsid w:val="00390474"/>
    <w:rsid w:val="003904C2"/>
    <w:rsid w:val="00390EFA"/>
    <w:rsid w:val="00390FDA"/>
    <w:rsid w:val="00391301"/>
    <w:rsid w:val="003913B1"/>
    <w:rsid w:val="00391515"/>
    <w:rsid w:val="003918DF"/>
    <w:rsid w:val="00391E4D"/>
    <w:rsid w:val="00391EE1"/>
    <w:rsid w:val="00392631"/>
    <w:rsid w:val="003926D4"/>
    <w:rsid w:val="00392962"/>
    <w:rsid w:val="00392B37"/>
    <w:rsid w:val="00392D12"/>
    <w:rsid w:val="00392E9D"/>
    <w:rsid w:val="00392F5F"/>
    <w:rsid w:val="0039343F"/>
    <w:rsid w:val="00393480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518"/>
    <w:rsid w:val="003968F9"/>
    <w:rsid w:val="00396C69"/>
    <w:rsid w:val="00396C97"/>
    <w:rsid w:val="00396EC5"/>
    <w:rsid w:val="003972D0"/>
    <w:rsid w:val="00397496"/>
    <w:rsid w:val="003974C0"/>
    <w:rsid w:val="003976D1"/>
    <w:rsid w:val="003977C5"/>
    <w:rsid w:val="0039795F"/>
    <w:rsid w:val="00397A31"/>
    <w:rsid w:val="00397ECD"/>
    <w:rsid w:val="00397F32"/>
    <w:rsid w:val="003A0052"/>
    <w:rsid w:val="003A0430"/>
    <w:rsid w:val="003A0450"/>
    <w:rsid w:val="003A0662"/>
    <w:rsid w:val="003A06E9"/>
    <w:rsid w:val="003A0942"/>
    <w:rsid w:val="003A0AFB"/>
    <w:rsid w:val="003A0E5C"/>
    <w:rsid w:val="003A1027"/>
    <w:rsid w:val="003A190C"/>
    <w:rsid w:val="003A1C59"/>
    <w:rsid w:val="003A1E61"/>
    <w:rsid w:val="003A219B"/>
    <w:rsid w:val="003A245A"/>
    <w:rsid w:val="003A252C"/>
    <w:rsid w:val="003A2BAA"/>
    <w:rsid w:val="003A2C9A"/>
    <w:rsid w:val="003A2E9C"/>
    <w:rsid w:val="003A33D9"/>
    <w:rsid w:val="003A3682"/>
    <w:rsid w:val="003A3B5D"/>
    <w:rsid w:val="003A3C37"/>
    <w:rsid w:val="003A3EE6"/>
    <w:rsid w:val="003A3F05"/>
    <w:rsid w:val="003A49FC"/>
    <w:rsid w:val="003A4CB8"/>
    <w:rsid w:val="003A4ECC"/>
    <w:rsid w:val="003A517B"/>
    <w:rsid w:val="003A51B8"/>
    <w:rsid w:val="003A52DF"/>
    <w:rsid w:val="003A5542"/>
    <w:rsid w:val="003A595F"/>
    <w:rsid w:val="003A5CD5"/>
    <w:rsid w:val="003A5EE0"/>
    <w:rsid w:val="003A5FF7"/>
    <w:rsid w:val="003A610C"/>
    <w:rsid w:val="003A62D9"/>
    <w:rsid w:val="003A66C1"/>
    <w:rsid w:val="003A6747"/>
    <w:rsid w:val="003A6D0F"/>
    <w:rsid w:val="003A6D7E"/>
    <w:rsid w:val="003A74E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93E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81"/>
    <w:rsid w:val="003B1CFF"/>
    <w:rsid w:val="003B1E53"/>
    <w:rsid w:val="003B1FBE"/>
    <w:rsid w:val="003B2093"/>
    <w:rsid w:val="003B21EA"/>
    <w:rsid w:val="003B22F2"/>
    <w:rsid w:val="003B23A9"/>
    <w:rsid w:val="003B2790"/>
    <w:rsid w:val="003B2836"/>
    <w:rsid w:val="003B28DB"/>
    <w:rsid w:val="003B2E00"/>
    <w:rsid w:val="003B332E"/>
    <w:rsid w:val="003B336A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DFA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5FDB"/>
    <w:rsid w:val="003B600C"/>
    <w:rsid w:val="003B6105"/>
    <w:rsid w:val="003B6134"/>
    <w:rsid w:val="003B67F7"/>
    <w:rsid w:val="003B6CA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AFC"/>
    <w:rsid w:val="003C1155"/>
    <w:rsid w:val="003C12CF"/>
    <w:rsid w:val="003C13FB"/>
    <w:rsid w:val="003C15D1"/>
    <w:rsid w:val="003C15D8"/>
    <w:rsid w:val="003C18C6"/>
    <w:rsid w:val="003C1909"/>
    <w:rsid w:val="003C19D1"/>
    <w:rsid w:val="003C1AFF"/>
    <w:rsid w:val="003C1BA0"/>
    <w:rsid w:val="003C1C6F"/>
    <w:rsid w:val="003C1F57"/>
    <w:rsid w:val="003C242A"/>
    <w:rsid w:val="003C245F"/>
    <w:rsid w:val="003C26BD"/>
    <w:rsid w:val="003C26F0"/>
    <w:rsid w:val="003C2BE8"/>
    <w:rsid w:val="003C307C"/>
    <w:rsid w:val="003C31E4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43D"/>
    <w:rsid w:val="003C544C"/>
    <w:rsid w:val="003C56DA"/>
    <w:rsid w:val="003C6178"/>
    <w:rsid w:val="003C630D"/>
    <w:rsid w:val="003C69E5"/>
    <w:rsid w:val="003C6A01"/>
    <w:rsid w:val="003C7193"/>
    <w:rsid w:val="003C7270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FFE"/>
    <w:rsid w:val="003D1170"/>
    <w:rsid w:val="003D1333"/>
    <w:rsid w:val="003D1649"/>
    <w:rsid w:val="003D167C"/>
    <w:rsid w:val="003D17BA"/>
    <w:rsid w:val="003D19ED"/>
    <w:rsid w:val="003D1C50"/>
    <w:rsid w:val="003D21AD"/>
    <w:rsid w:val="003D229A"/>
    <w:rsid w:val="003D2D69"/>
    <w:rsid w:val="003D2EBE"/>
    <w:rsid w:val="003D2F28"/>
    <w:rsid w:val="003D3150"/>
    <w:rsid w:val="003D31F4"/>
    <w:rsid w:val="003D3350"/>
    <w:rsid w:val="003D34E9"/>
    <w:rsid w:val="003D41F9"/>
    <w:rsid w:val="003D48EC"/>
    <w:rsid w:val="003D49AA"/>
    <w:rsid w:val="003D4C27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90D"/>
    <w:rsid w:val="003D6EF5"/>
    <w:rsid w:val="003D704A"/>
    <w:rsid w:val="003D74A8"/>
    <w:rsid w:val="003D7BC9"/>
    <w:rsid w:val="003D7D18"/>
    <w:rsid w:val="003E009E"/>
    <w:rsid w:val="003E0335"/>
    <w:rsid w:val="003E04F3"/>
    <w:rsid w:val="003E07AF"/>
    <w:rsid w:val="003E08F4"/>
    <w:rsid w:val="003E09A1"/>
    <w:rsid w:val="003E1060"/>
    <w:rsid w:val="003E128F"/>
    <w:rsid w:val="003E14C2"/>
    <w:rsid w:val="003E1A0B"/>
    <w:rsid w:val="003E1C4F"/>
    <w:rsid w:val="003E1D00"/>
    <w:rsid w:val="003E1EF8"/>
    <w:rsid w:val="003E2153"/>
    <w:rsid w:val="003E217F"/>
    <w:rsid w:val="003E26E9"/>
    <w:rsid w:val="003E28A3"/>
    <w:rsid w:val="003E2964"/>
    <w:rsid w:val="003E2ABA"/>
    <w:rsid w:val="003E2C27"/>
    <w:rsid w:val="003E2C2F"/>
    <w:rsid w:val="003E2DE9"/>
    <w:rsid w:val="003E2E30"/>
    <w:rsid w:val="003E34CA"/>
    <w:rsid w:val="003E3521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6B"/>
    <w:rsid w:val="003E51CC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D6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605"/>
    <w:rsid w:val="003E76E3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DBE"/>
    <w:rsid w:val="003F0ED6"/>
    <w:rsid w:val="003F1157"/>
    <w:rsid w:val="003F1194"/>
    <w:rsid w:val="003F1319"/>
    <w:rsid w:val="003F133B"/>
    <w:rsid w:val="003F1647"/>
    <w:rsid w:val="003F1713"/>
    <w:rsid w:val="003F1B8F"/>
    <w:rsid w:val="003F1F94"/>
    <w:rsid w:val="003F23D5"/>
    <w:rsid w:val="003F29EB"/>
    <w:rsid w:val="003F2A86"/>
    <w:rsid w:val="003F2D94"/>
    <w:rsid w:val="003F319D"/>
    <w:rsid w:val="003F3205"/>
    <w:rsid w:val="003F3404"/>
    <w:rsid w:val="003F3648"/>
    <w:rsid w:val="003F36EA"/>
    <w:rsid w:val="003F387B"/>
    <w:rsid w:val="003F3914"/>
    <w:rsid w:val="003F3A2E"/>
    <w:rsid w:val="003F3DD2"/>
    <w:rsid w:val="003F3F22"/>
    <w:rsid w:val="003F40CC"/>
    <w:rsid w:val="003F457C"/>
    <w:rsid w:val="003F47DD"/>
    <w:rsid w:val="003F48DA"/>
    <w:rsid w:val="003F4B51"/>
    <w:rsid w:val="003F4D90"/>
    <w:rsid w:val="003F4E96"/>
    <w:rsid w:val="003F4EE6"/>
    <w:rsid w:val="003F4F48"/>
    <w:rsid w:val="003F550F"/>
    <w:rsid w:val="003F5708"/>
    <w:rsid w:val="003F5960"/>
    <w:rsid w:val="003F5BA2"/>
    <w:rsid w:val="003F6372"/>
    <w:rsid w:val="003F65B3"/>
    <w:rsid w:val="003F65E8"/>
    <w:rsid w:val="003F6955"/>
    <w:rsid w:val="003F69E7"/>
    <w:rsid w:val="003F6B4C"/>
    <w:rsid w:val="003F6F81"/>
    <w:rsid w:val="003F7A19"/>
    <w:rsid w:val="003F7A9C"/>
    <w:rsid w:val="003F7D2D"/>
    <w:rsid w:val="003F7F4B"/>
    <w:rsid w:val="0040017B"/>
    <w:rsid w:val="004008E7"/>
    <w:rsid w:val="00400AFE"/>
    <w:rsid w:val="00401753"/>
    <w:rsid w:val="00401FE1"/>
    <w:rsid w:val="00402980"/>
    <w:rsid w:val="00402D07"/>
    <w:rsid w:val="00403158"/>
    <w:rsid w:val="00403465"/>
    <w:rsid w:val="00403484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51F"/>
    <w:rsid w:val="004059B8"/>
    <w:rsid w:val="004059D4"/>
    <w:rsid w:val="00405C64"/>
    <w:rsid w:val="004061DA"/>
    <w:rsid w:val="004061FC"/>
    <w:rsid w:val="004063A5"/>
    <w:rsid w:val="0040669B"/>
    <w:rsid w:val="0040671A"/>
    <w:rsid w:val="00406806"/>
    <w:rsid w:val="00406CC6"/>
    <w:rsid w:val="0040722A"/>
    <w:rsid w:val="0040739A"/>
    <w:rsid w:val="00407513"/>
    <w:rsid w:val="00407850"/>
    <w:rsid w:val="00407C74"/>
    <w:rsid w:val="00407CD5"/>
    <w:rsid w:val="00407E56"/>
    <w:rsid w:val="004100B4"/>
    <w:rsid w:val="004101B3"/>
    <w:rsid w:val="0041102D"/>
    <w:rsid w:val="00411661"/>
    <w:rsid w:val="00411998"/>
    <w:rsid w:val="00411ABA"/>
    <w:rsid w:val="00411B1D"/>
    <w:rsid w:val="00411C41"/>
    <w:rsid w:val="00412274"/>
    <w:rsid w:val="004124D5"/>
    <w:rsid w:val="00412B18"/>
    <w:rsid w:val="00412C91"/>
    <w:rsid w:val="00412D2F"/>
    <w:rsid w:val="00412E6D"/>
    <w:rsid w:val="00413098"/>
    <w:rsid w:val="004135BD"/>
    <w:rsid w:val="004140BE"/>
    <w:rsid w:val="004140DA"/>
    <w:rsid w:val="0041425E"/>
    <w:rsid w:val="004147F2"/>
    <w:rsid w:val="00414F10"/>
    <w:rsid w:val="0041513D"/>
    <w:rsid w:val="0041526F"/>
    <w:rsid w:val="004152FA"/>
    <w:rsid w:val="00415356"/>
    <w:rsid w:val="00415817"/>
    <w:rsid w:val="0041593B"/>
    <w:rsid w:val="00415A49"/>
    <w:rsid w:val="00415C81"/>
    <w:rsid w:val="00415CB6"/>
    <w:rsid w:val="00415D98"/>
    <w:rsid w:val="00415E85"/>
    <w:rsid w:val="004161D7"/>
    <w:rsid w:val="0041626A"/>
    <w:rsid w:val="00416318"/>
    <w:rsid w:val="00416890"/>
    <w:rsid w:val="00416C0C"/>
    <w:rsid w:val="00416EF7"/>
    <w:rsid w:val="00417411"/>
    <w:rsid w:val="0041742F"/>
    <w:rsid w:val="004200A7"/>
    <w:rsid w:val="00420932"/>
    <w:rsid w:val="0042124F"/>
    <w:rsid w:val="004215CB"/>
    <w:rsid w:val="00421720"/>
    <w:rsid w:val="00421C12"/>
    <w:rsid w:val="00421C1F"/>
    <w:rsid w:val="00421DEC"/>
    <w:rsid w:val="00421E2B"/>
    <w:rsid w:val="00421E63"/>
    <w:rsid w:val="00422084"/>
    <w:rsid w:val="004224F6"/>
    <w:rsid w:val="004226D9"/>
    <w:rsid w:val="004227A6"/>
    <w:rsid w:val="004228B0"/>
    <w:rsid w:val="004229A8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941"/>
    <w:rsid w:val="00424C79"/>
    <w:rsid w:val="00424EE6"/>
    <w:rsid w:val="00424F8D"/>
    <w:rsid w:val="00425492"/>
    <w:rsid w:val="00425549"/>
    <w:rsid w:val="00425875"/>
    <w:rsid w:val="00425A56"/>
    <w:rsid w:val="00425B5A"/>
    <w:rsid w:val="00425D16"/>
    <w:rsid w:val="0042601E"/>
    <w:rsid w:val="00426107"/>
    <w:rsid w:val="004262F5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298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BD6"/>
    <w:rsid w:val="00430F5D"/>
    <w:rsid w:val="00430FB4"/>
    <w:rsid w:val="00431211"/>
    <w:rsid w:val="00431304"/>
    <w:rsid w:val="00431325"/>
    <w:rsid w:val="004314F0"/>
    <w:rsid w:val="004315FD"/>
    <w:rsid w:val="004318A2"/>
    <w:rsid w:val="0043197D"/>
    <w:rsid w:val="00431F50"/>
    <w:rsid w:val="00432360"/>
    <w:rsid w:val="0043256B"/>
    <w:rsid w:val="004325F2"/>
    <w:rsid w:val="0043278E"/>
    <w:rsid w:val="004327DB"/>
    <w:rsid w:val="004328A5"/>
    <w:rsid w:val="00432AC9"/>
    <w:rsid w:val="00432BAF"/>
    <w:rsid w:val="00432C9B"/>
    <w:rsid w:val="00432FC4"/>
    <w:rsid w:val="004330BA"/>
    <w:rsid w:val="004330E7"/>
    <w:rsid w:val="00433178"/>
    <w:rsid w:val="00433668"/>
    <w:rsid w:val="0043380D"/>
    <w:rsid w:val="00433941"/>
    <w:rsid w:val="00433CF4"/>
    <w:rsid w:val="00433E19"/>
    <w:rsid w:val="00434A38"/>
    <w:rsid w:val="00434B6C"/>
    <w:rsid w:val="00434B8A"/>
    <w:rsid w:val="00434D0C"/>
    <w:rsid w:val="00435103"/>
    <w:rsid w:val="0043519C"/>
    <w:rsid w:val="0043549E"/>
    <w:rsid w:val="00435A08"/>
    <w:rsid w:val="00435DC9"/>
    <w:rsid w:val="00435DF4"/>
    <w:rsid w:val="00436139"/>
    <w:rsid w:val="004365BB"/>
    <w:rsid w:val="00436933"/>
    <w:rsid w:val="00436D04"/>
    <w:rsid w:val="00436E06"/>
    <w:rsid w:val="00436F5B"/>
    <w:rsid w:val="0043709E"/>
    <w:rsid w:val="004370E4"/>
    <w:rsid w:val="004373D1"/>
    <w:rsid w:val="0043754A"/>
    <w:rsid w:val="00437568"/>
    <w:rsid w:val="0043762D"/>
    <w:rsid w:val="004379E9"/>
    <w:rsid w:val="00437A1E"/>
    <w:rsid w:val="00437B4A"/>
    <w:rsid w:val="00437CA2"/>
    <w:rsid w:val="00437D3E"/>
    <w:rsid w:val="00440312"/>
    <w:rsid w:val="0044065B"/>
    <w:rsid w:val="00440864"/>
    <w:rsid w:val="004409CD"/>
    <w:rsid w:val="004411C4"/>
    <w:rsid w:val="00441265"/>
    <w:rsid w:val="004412D9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2B8E"/>
    <w:rsid w:val="00442D80"/>
    <w:rsid w:val="00443331"/>
    <w:rsid w:val="00443449"/>
    <w:rsid w:val="00443530"/>
    <w:rsid w:val="004436AB"/>
    <w:rsid w:val="0044380A"/>
    <w:rsid w:val="00443884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65E"/>
    <w:rsid w:val="004467F1"/>
    <w:rsid w:val="00446E19"/>
    <w:rsid w:val="004470E2"/>
    <w:rsid w:val="0044725C"/>
    <w:rsid w:val="0044730B"/>
    <w:rsid w:val="00447388"/>
    <w:rsid w:val="0044747B"/>
    <w:rsid w:val="00447568"/>
    <w:rsid w:val="00450261"/>
    <w:rsid w:val="0045042D"/>
    <w:rsid w:val="00450686"/>
    <w:rsid w:val="00450ED6"/>
    <w:rsid w:val="004512CC"/>
    <w:rsid w:val="004512CF"/>
    <w:rsid w:val="004514BE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4107"/>
    <w:rsid w:val="00454300"/>
    <w:rsid w:val="00454847"/>
    <w:rsid w:val="00454A63"/>
    <w:rsid w:val="00454A74"/>
    <w:rsid w:val="004551DF"/>
    <w:rsid w:val="004557EA"/>
    <w:rsid w:val="004558CA"/>
    <w:rsid w:val="00455A40"/>
    <w:rsid w:val="004562A2"/>
    <w:rsid w:val="0045653F"/>
    <w:rsid w:val="00456973"/>
    <w:rsid w:val="00457586"/>
    <w:rsid w:val="004577CB"/>
    <w:rsid w:val="00457E1C"/>
    <w:rsid w:val="00457ECC"/>
    <w:rsid w:val="00460049"/>
    <w:rsid w:val="004600D4"/>
    <w:rsid w:val="00460114"/>
    <w:rsid w:val="0046024E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84D"/>
    <w:rsid w:val="00462CC6"/>
    <w:rsid w:val="00462E05"/>
    <w:rsid w:val="00462F90"/>
    <w:rsid w:val="00463038"/>
    <w:rsid w:val="00463209"/>
    <w:rsid w:val="00463335"/>
    <w:rsid w:val="00463363"/>
    <w:rsid w:val="00463546"/>
    <w:rsid w:val="00463B22"/>
    <w:rsid w:val="00463DC0"/>
    <w:rsid w:val="00464BF6"/>
    <w:rsid w:val="00464C36"/>
    <w:rsid w:val="00464EB4"/>
    <w:rsid w:val="00465440"/>
    <w:rsid w:val="0046553B"/>
    <w:rsid w:val="004659A2"/>
    <w:rsid w:val="004659C9"/>
    <w:rsid w:val="00465A6E"/>
    <w:rsid w:val="00465BA8"/>
    <w:rsid w:val="00465F17"/>
    <w:rsid w:val="00466048"/>
    <w:rsid w:val="00466133"/>
    <w:rsid w:val="004661E0"/>
    <w:rsid w:val="004662C0"/>
    <w:rsid w:val="004663C1"/>
    <w:rsid w:val="004668FF"/>
    <w:rsid w:val="00466A29"/>
    <w:rsid w:val="00466B72"/>
    <w:rsid w:val="00466D9D"/>
    <w:rsid w:val="00466E62"/>
    <w:rsid w:val="0046700D"/>
    <w:rsid w:val="00467029"/>
    <w:rsid w:val="004673E6"/>
    <w:rsid w:val="004676A6"/>
    <w:rsid w:val="0046796A"/>
    <w:rsid w:val="00467AB7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309D"/>
    <w:rsid w:val="004730D4"/>
    <w:rsid w:val="004731D2"/>
    <w:rsid w:val="00473A1D"/>
    <w:rsid w:val="00474029"/>
    <w:rsid w:val="00474069"/>
    <w:rsid w:val="00474726"/>
    <w:rsid w:val="0047477B"/>
    <w:rsid w:val="00474881"/>
    <w:rsid w:val="0047489B"/>
    <w:rsid w:val="00474A21"/>
    <w:rsid w:val="00474B89"/>
    <w:rsid w:val="00474D08"/>
    <w:rsid w:val="00474F67"/>
    <w:rsid w:val="004752A5"/>
    <w:rsid w:val="00475361"/>
    <w:rsid w:val="00475827"/>
    <w:rsid w:val="00475907"/>
    <w:rsid w:val="00475A23"/>
    <w:rsid w:val="00475A4A"/>
    <w:rsid w:val="00475B27"/>
    <w:rsid w:val="00475DC4"/>
    <w:rsid w:val="00476029"/>
    <w:rsid w:val="004760D0"/>
    <w:rsid w:val="00476423"/>
    <w:rsid w:val="004769F7"/>
    <w:rsid w:val="00476A60"/>
    <w:rsid w:val="00476B33"/>
    <w:rsid w:val="00476D31"/>
    <w:rsid w:val="00476E1C"/>
    <w:rsid w:val="00476FE5"/>
    <w:rsid w:val="004771CA"/>
    <w:rsid w:val="004777B2"/>
    <w:rsid w:val="004779C1"/>
    <w:rsid w:val="00477C6E"/>
    <w:rsid w:val="00477D42"/>
    <w:rsid w:val="0048047E"/>
    <w:rsid w:val="00480890"/>
    <w:rsid w:val="00480906"/>
    <w:rsid w:val="00480AE1"/>
    <w:rsid w:val="00480D59"/>
    <w:rsid w:val="00480F3A"/>
    <w:rsid w:val="00480F7A"/>
    <w:rsid w:val="00481274"/>
    <w:rsid w:val="00481375"/>
    <w:rsid w:val="00481445"/>
    <w:rsid w:val="004819F3"/>
    <w:rsid w:val="00481A63"/>
    <w:rsid w:val="00481D22"/>
    <w:rsid w:val="00482580"/>
    <w:rsid w:val="004825C5"/>
    <w:rsid w:val="0048283A"/>
    <w:rsid w:val="00482C7E"/>
    <w:rsid w:val="00482D18"/>
    <w:rsid w:val="00482F86"/>
    <w:rsid w:val="004831F8"/>
    <w:rsid w:val="00483240"/>
    <w:rsid w:val="0048353F"/>
    <w:rsid w:val="00483644"/>
    <w:rsid w:val="00483917"/>
    <w:rsid w:val="00483B76"/>
    <w:rsid w:val="00483CCD"/>
    <w:rsid w:val="00483CEA"/>
    <w:rsid w:val="00483E46"/>
    <w:rsid w:val="00483F57"/>
    <w:rsid w:val="0048423E"/>
    <w:rsid w:val="00484316"/>
    <w:rsid w:val="0048470D"/>
    <w:rsid w:val="00484840"/>
    <w:rsid w:val="00484A02"/>
    <w:rsid w:val="00484ABF"/>
    <w:rsid w:val="00484BA0"/>
    <w:rsid w:val="00484BBF"/>
    <w:rsid w:val="004855C9"/>
    <w:rsid w:val="0048568C"/>
    <w:rsid w:val="00485EAB"/>
    <w:rsid w:val="0048610C"/>
    <w:rsid w:val="00486319"/>
    <w:rsid w:val="00486747"/>
    <w:rsid w:val="004870D9"/>
    <w:rsid w:val="0048747E"/>
    <w:rsid w:val="0048752D"/>
    <w:rsid w:val="0048762E"/>
    <w:rsid w:val="0048779E"/>
    <w:rsid w:val="00487ABC"/>
    <w:rsid w:val="00487F3C"/>
    <w:rsid w:val="004900D0"/>
    <w:rsid w:val="004908C7"/>
    <w:rsid w:val="00491045"/>
    <w:rsid w:val="0049106A"/>
    <w:rsid w:val="004912CE"/>
    <w:rsid w:val="004913A4"/>
    <w:rsid w:val="004918A2"/>
    <w:rsid w:val="00491B82"/>
    <w:rsid w:val="00491BE1"/>
    <w:rsid w:val="00491CEF"/>
    <w:rsid w:val="0049209F"/>
    <w:rsid w:val="00492110"/>
    <w:rsid w:val="0049217A"/>
    <w:rsid w:val="00492280"/>
    <w:rsid w:val="004923FD"/>
    <w:rsid w:val="004925FB"/>
    <w:rsid w:val="004929AD"/>
    <w:rsid w:val="00492C06"/>
    <w:rsid w:val="00492CC7"/>
    <w:rsid w:val="004932AC"/>
    <w:rsid w:val="00493521"/>
    <w:rsid w:val="0049354F"/>
    <w:rsid w:val="00493626"/>
    <w:rsid w:val="00493707"/>
    <w:rsid w:val="00493AA4"/>
    <w:rsid w:val="00493B4F"/>
    <w:rsid w:val="00493D22"/>
    <w:rsid w:val="0049411A"/>
    <w:rsid w:val="004942E7"/>
    <w:rsid w:val="00494505"/>
    <w:rsid w:val="00494B4E"/>
    <w:rsid w:val="00494C88"/>
    <w:rsid w:val="004951B6"/>
    <w:rsid w:val="00495625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B0"/>
    <w:rsid w:val="00497DF4"/>
    <w:rsid w:val="00497EF1"/>
    <w:rsid w:val="00497F23"/>
    <w:rsid w:val="004A0021"/>
    <w:rsid w:val="004A014D"/>
    <w:rsid w:val="004A01AE"/>
    <w:rsid w:val="004A0413"/>
    <w:rsid w:val="004A0419"/>
    <w:rsid w:val="004A07BE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D53"/>
    <w:rsid w:val="004A2069"/>
    <w:rsid w:val="004A247D"/>
    <w:rsid w:val="004A2819"/>
    <w:rsid w:val="004A2846"/>
    <w:rsid w:val="004A28E3"/>
    <w:rsid w:val="004A29DC"/>
    <w:rsid w:val="004A2F47"/>
    <w:rsid w:val="004A32B5"/>
    <w:rsid w:val="004A338D"/>
    <w:rsid w:val="004A3432"/>
    <w:rsid w:val="004A36D0"/>
    <w:rsid w:val="004A3895"/>
    <w:rsid w:val="004A3AEB"/>
    <w:rsid w:val="004A3AF3"/>
    <w:rsid w:val="004A4368"/>
    <w:rsid w:val="004A4448"/>
    <w:rsid w:val="004A4549"/>
    <w:rsid w:val="004A46C1"/>
    <w:rsid w:val="004A4AB4"/>
    <w:rsid w:val="004A4D55"/>
    <w:rsid w:val="004A50B3"/>
    <w:rsid w:val="004A51B8"/>
    <w:rsid w:val="004A51E9"/>
    <w:rsid w:val="004A5220"/>
    <w:rsid w:val="004A550A"/>
    <w:rsid w:val="004A5AE5"/>
    <w:rsid w:val="004A5CED"/>
    <w:rsid w:val="004A5DDE"/>
    <w:rsid w:val="004A6A14"/>
    <w:rsid w:val="004A790F"/>
    <w:rsid w:val="004A7989"/>
    <w:rsid w:val="004A7A0B"/>
    <w:rsid w:val="004B02B5"/>
    <w:rsid w:val="004B0308"/>
    <w:rsid w:val="004B0459"/>
    <w:rsid w:val="004B06FF"/>
    <w:rsid w:val="004B09CE"/>
    <w:rsid w:val="004B0CEA"/>
    <w:rsid w:val="004B118E"/>
    <w:rsid w:val="004B1318"/>
    <w:rsid w:val="004B1356"/>
    <w:rsid w:val="004B1452"/>
    <w:rsid w:val="004B1685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44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E79"/>
    <w:rsid w:val="004B7199"/>
    <w:rsid w:val="004B71C1"/>
    <w:rsid w:val="004B753A"/>
    <w:rsid w:val="004B7752"/>
    <w:rsid w:val="004B7B18"/>
    <w:rsid w:val="004B7B65"/>
    <w:rsid w:val="004B7BDE"/>
    <w:rsid w:val="004B7CD0"/>
    <w:rsid w:val="004B7D85"/>
    <w:rsid w:val="004B7E9F"/>
    <w:rsid w:val="004B7F22"/>
    <w:rsid w:val="004C00F5"/>
    <w:rsid w:val="004C0251"/>
    <w:rsid w:val="004C033E"/>
    <w:rsid w:val="004C0990"/>
    <w:rsid w:val="004C0A6C"/>
    <w:rsid w:val="004C0CD8"/>
    <w:rsid w:val="004C1089"/>
    <w:rsid w:val="004C12D2"/>
    <w:rsid w:val="004C1348"/>
    <w:rsid w:val="004C13C1"/>
    <w:rsid w:val="004C1788"/>
    <w:rsid w:val="004C1973"/>
    <w:rsid w:val="004C1AB7"/>
    <w:rsid w:val="004C1AC6"/>
    <w:rsid w:val="004C1AFF"/>
    <w:rsid w:val="004C1B21"/>
    <w:rsid w:val="004C1D9C"/>
    <w:rsid w:val="004C21A8"/>
    <w:rsid w:val="004C21F9"/>
    <w:rsid w:val="004C241E"/>
    <w:rsid w:val="004C2556"/>
    <w:rsid w:val="004C2D4D"/>
    <w:rsid w:val="004C2DEC"/>
    <w:rsid w:val="004C2E0D"/>
    <w:rsid w:val="004C2EDF"/>
    <w:rsid w:val="004C338B"/>
    <w:rsid w:val="004C3A24"/>
    <w:rsid w:val="004C468E"/>
    <w:rsid w:val="004C46D9"/>
    <w:rsid w:val="004C4B1E"/>
    <w:rsid w:val="004C4B45"/>
    <w:rsid w:val="004C4C83"/>
    <w:rsid w:val="004C4E09"/>
    <w:rsid w:val="004C5017"/>
    <w:rsid w:val="004C59D6"/>
    <w:rsid w:val="004C6321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58"/>
    <w:rsid w:val="004C6E78"/>
    <w:rsid w:val="004C6F4B"/>
    <w:rsid w:val="004C71A8"/>
    <w:rsid w:val="004C727F"/>
    <w:rsid w:val="004C747A"/>
    <w:rsid w:val="004C7AF2"/>
    <w:rsid w:val="004C7BD4"/>
    <w:rsid w:val="004C7C2C"/>
    <w:rsid w:val="004D008D"/>
    <w:rsid w:val="004D00C3"/>
    <w:rsid w:val="004D04D1"/>
    <w:rsid w:val="004D04F7"/>
    <w:rsid w:val="004D070C"/>
    <w:rsid w:val="004D0A84"/>
    <w:rsid w:val="004D0BA0"/>
    <w:rsid w:val="004D0EAD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3F89"/>
    <w:rsid w:val="004D4308"/>
    <w:rsid w:val="004D441F"/>
    <w:rsid w:val="004D4444"/>
    <w:rsid w:val="004D44AC"/>
    <w:rsid w:val="004D4505"/>
    <w:rsid w:val="004D469A"/>
    <w:rsid w:val="004D4785"/>
    <w:rsid w:val="004D4B7A"/>
    <w:rsid w:val="004D522E"/>
    <w:rsid w:val="004D52CB"/>
    <w:rsid w:val="004D57F4"/>
    <w:rsid w:val="004D5810"/>
    <w:rsid w:val="004D5DC2"/>
    <w:rsid w:val="004D5FED"/>
    <w:rsid w:val="004D611A"/>
    <w:rsid w:val="004D68C3"/>
    <w:rsid w:val="004D6A6C"/>
    <w:rsid w:val="004D721D"/>
    <w:rsid w:val="004D7309"/>
    <w:rsid w:val="004D7A53"/>
    <w:rsid w:val="004D7AAE"/>
    <w:rsid w:val="004D7C29"/>
    <w:rsid w:val="004D7EBF"/>
    <w:rsid w:val="004E0A43"/>
    <w:rsid w:val="004E0B00"/>
    <w:rsid w:val="004E0FF8"/>
    <w:rsid w:val="004E14A3"/>
    <w:rsid w:val="004E163A"/>
    <w:rsid w:val="004E19E3"/>
    <w:rsid w:val="004E1A3B"/>
    <w:rsid w:val="004E1A9F"/>
    <w:rsid w:val="004E1C01"/>
    <w:rsid w:val="004E1F56"/>
    <w:rsid w:val="004E1FBE"/>
    <w:rsid w:val="004E20D0"/>
    <w:rsid w:val="004E2177"/>
    <w:rsid w:val="004E2513"/>
    <w:rsid w:val="004E2558"/>
    <w:rsid w:val="004E27DE"/>
    <w:rsid w:val="004E2941"/>
    <w:rsid w:val="004E2F90"/>
    <w:rsid w:val="004E3158"/>
    <w:rsid w:val="004E33D5"/>
    <w:rsid w:val="004E3580"/>
    <w:rsid w:val="004E362B"/>
    <w:rsid w:val="004E3983"/>
    <w:rsid w:val="004E3A91"/>
    <w:rsid w:val="004E3B3E"/>
    <w:rsid w:val="004E3F07"/>
    <w:rsid w:val="004E4257"/>
    <w:rsid w:val="004E461B"/>
    <w:rsid w:val="004E468D"/>
    <w:rsid w:val="004E4726"/>
    <w:rsid w:val="004E499A"/>
    <w:rsid w:val="004E55C1"/>
    <w:rsid w:val="004E55EE"/>
    <w:rsid w:val="004E58EE"/>
    <w:rsid w:val="004E59AE"/>
    <w:rsid w:val="004E5A7D"/>
    <w:rsid w:val="004E5D6A"/>
    <w:rsid w:val="004E5ECE"/>
    <w:rsid w:val="004E62C6"/>
    <w:rsid w:val="004E6386"/>
    <w:rsid w:val="004E6720"/>
    <w:rsid w:val="004E6877"/>
    <w:rsid w:val="004E6C43"/>
    <w:rsid w:val="004E6DF6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A2"/>
    <w:rsid w:val="004F0AD2"/>
    <w:rsid w:val="004F0E69"/>
    <w:rsid w:val="004F0F95"/>
    <w:rsid w:val="004F1090"/>
    <w:rsid w:val="004F12D6"/>
    <w:rsid w:val="004F162B"/>
    <w:rsid w:val="004F1846"/>
    <w:rsid w:val="004F1882"/>
    <w:rsid w:val="004F1D64"/>
    <w:rsid w:val="004F1FC6"/>
    <w:rsid w:val="004F2186"/>
    <w:rsid w:val="004F2233"/>
    <w:rsid w:val="004F23B0"/>
    <w:rsid w:val="004F2500"/>
    <w:rsid w:val="004F349B"/>
    <w:rsid w:val="004F39A9"/>
    <w:rsid w:val="004F3A2A"/>
    <w:rsid w:val="004F3A54"/>
    <w:rsid w:val="004F44DC"/>
    <w:rsid w:val="004F454E"/>
    <w:rsid w:val="004F457C"/>
    <w:rsid w:val="004F45D2"/>
    <w:rsid w:val="004F4913"/>
    <w:rsid w:val="004F4B59"/>
    <w:rsid w:val="004F4BC6"/>
    <w:rsid w:val="004F4C65"/>
    <w:rsid w:val="004F4E82"/>
    <w:rsid w:val="004F4F83"/>
    <w:rsid w:val="004F5216"/>
    <w:rsid w:val="004F55E4"/>
    <w:rsid w:val="004F5C4F"/>
    <w:rsid w:val="004F5CA4"/>
    <w:rsid w:val="004F5CEE"/>
    <w:rsid w:val="004F5DEE"/>
    <w:rsid w:val="004F5E8D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0755"/>
    <w:rsid w:val="005011E3"/>
    <w:rsid w:val="00501342"/>
    <w:rsid w:val="005018F6"/>
    <w:rsid w:val="00501D3A"/>
    <w:rsid w:val="00501E23"/>
    <w:rsid w:val="005024A5"/>
    <w:rsid w:val="005024C1"/>
    <w:rsid w:val="005026DA"/>
    <w:rsid w:val="00502BAC"/>
    <w:rsid w:val="00502CA0"/>
    <w:rsid w:val="0050367E"/>
    <w:rsid w:val="00503A2C"/>
    <w:rsid w:val="00503A8A"/>
    <w:rsid w:val="00503CA5"/>
    <w:rsid w:val="00503D30"/>
    <w:rsid w:val="00503DC9"/>
    <w:rsid w:val="00503E7C"/>
    <w:rsid w:val="00503F22"/>
    <w:rsid w:val="00504167"/>
    <w:rsid w:val="0050422F"/>
    <w:rsid w:val="00504517"/>
    <w:rsid w:val="005045F1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02A"/>
    <w:rsid w:val="005071E6"/>
    <w:rsid w:val="00507385"/>
    <w:rsid w:val="005073E7"/>
    <w:rsid w:val="00507A87"/>
    <w:rsid w:val="00507B24"/>
    <w:rsid w:val="00507B39"/>
    <w:rsid w:val="00507BD9"/>
    <w:rsid w:val="00507D3E"/>
    <w:rsid w:val="005100EB"/>
    <w:rsid w:val="0051014C"/>
    <w:rsid w:val="005104B3"/>
    <w:rsid w:val="0051072B"/>
    <w:rsid w:val="00510BD8"/>
    <w:rsid w:val="00511561"/>
    <w:rsid w:val="0051163E"/>
    <w:rsid w:val="005116FF"/>
    <w:rsid w:val="00511846"/>
    <w:rsid w:val="00511CDF"/>
    <w:rsid w:val="00511D25"/>
    <w:rsid w:val="00511D76"/>
    <w:rsid w:val="00511D83"/>
    <w:rsid w:val="00511E5C"/>
    <w:rsid w:val="005120BB"/>
    <w:rsid w:val="00512D8D"/>
    <w:rsid w:val="00513228"/>
    <w:rsid w:val="00513A58"/>
    <w:rsid w:val="00513D9E"/>
    <w:rsid w:val="00514253"/>
    <w:rsid w:val="0051426E"/>
    <w:rsid w:val="00514359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632"/>
    <w:rsid w:val="005207F0"/>
    <w:rsid w:val="005208F2"/>
    <w:rsid w:val="00520BB6"/>
    <w:rsid w:val="00520CF6"/>
    <w:rsid w:val="00520EA3"/>
    <w:rsid w:val="00520F92"/>
    <w:rsid w:val="005213E6"/>
    <w:rsid w:val="00521517"/>
    <w:rsid w:val="00521543"/>
    <w:rsid w:val="00521575"/>
    <w:rsid w:val="005222E9"/>
    <w:rsid w:val="005226F7"/>
    <w:rsid w:val="005226FB"/>
    <w:rsid w:val="00522F48"/>
    <w:rsid w:val="0052310C"/>
    <w:rsid w:val="0052324C"/>
    <w:rsid w:val="00523423"/>
    <w:rsid w:val="00523B22"/>
    <w:rsid w:val="00523B2A"/>
    <w:rsid w:val="00523E22"/>
    <w:rsid w:val="00524043"/>
    <w:rsid w:val="00524200"/>
    <w:rsid w:val="0052440D"/>
    <w:rsid w:val="00524422"/>
    <w:rsid w:val="00524632"/>
    <w:rsid w:val="00524741"/>
    <w:rsid w:val="0052486E"/>
    <w:rsid w:val="00524CD7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D1E"/>
    <w:rsid w:val="00525DE3"/>
    <w:rsid w:val="0052614B"/>
    <w:rsid w:val="0052696E"/>
    <w:rsid w:val="005279EB"/>
    <w:rsid w:val="00527D55"/>
    <w:rsid w:val="00527F77"/>
    <w:rsid w:val="00530717"/>
    <w:rsid w:val="0053103A"/>
    <w:rsid w:val="00531478"/>
    <w:rsid w:val="00531671"/>
    <w:rsid w:val="00531857"/>
    <w:rsid w:val="00531E97"/>
    <w:rsid w:val="00532276"/>
    <w:rsid w:val="005326F1"/>
    <w:rsid w:val="0053271F"/>
    <w:rsid w:val="00532872"/>
    <w:rsid w:val="0053318C"/>
    <w:rsid w:val="005332DD"/>
    <w:rsid w:val="005335B1"/>
    <w:rsid w:val="00533BC7"/>
    <w:rsid w:val="00533ECA"/>
    <w:rsid w:val="00533F4B"/>
    <w:rsid w:val="0053412E"/>
    <w:rsid w:val="00534299"/>
    <w:rsid w:val="005343C0"/>
    <w:rsid w:val="0053469A"/>
    <w:rsid w:val="00534C52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797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0A64"/>
    <w:rsid w:val="005410F8"/>
    <w:rsid w:val="00541317"/>
    <w:rsid w:val="0054134C"/>
    <w:rsid w:val="005415A4"/>
    <w:rsid w:val="00541865"/>
    <w:rsid w:val="00541BB3"/>
    <w:rsid w:val="00541BE8"/>
    <w:rsid w:val="00541F96"/>
    <w:rsid w:val="00542221"/>
    <w:rsid w:val="00542B5B"/>
    <w:rsid w:val="00542FF0"/>
    <w:rsid w:val="005431D9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548"/>
    <w:rsid w:val="00545926"/>
    <w:rsid w:val="00545D15"/>
    <w:rsid w:val="00545E8F"/>
    <w:rsid w:val="005460D9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C2D"/>
    <w:rsid w:val="00550189"/>
    <w:rsid w:val="0055049F"/>
    <w:rsid w:val="005504AB"/>
    <w:rsid w:val="00550637"/>
    <w:rsid w:val="0055097E"/>
    <w:rsid w:val="00550B3D"/>
    <w:rsid w:val="0055119D"/>
    <w:rsid w:val="00551380"/>
    <w:rsid w:val="00551725"/>
    <w:rsid w:val="00551928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7FF"/>
    <w:rsid w:val="00554A64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B04"/>
    <w:rsid w:val="00557E02"/>
    <w:rsid w:val="00557F57"/>
    <w:rsid w:val="00560135"/>
    <w:rsid w:val="00560194"/>
    <w:rsid w:val="00560288"/>
    <w:rsid w:val="00560860"/>
    <w:rsid w:val="00560AF0"/>
    <w:rsid w:val="00560E43"/>
    <w:rsid w:val="0056111B"/>
    <w:rsid w:val="0056153B"/>
    <w:rsid w:val="00561786"/>
    <w:rsid w:val="005618D9"/>
    <w:rsid w:val="00561928"/>
    <w:rsid w:val="00561B99"/>
    <w:rsid w:val="00561C3A"/>
    <w:rsid w:val="0056238E"/>
    <w:rsid w:val="005626E9"/>
    <w:rsid w:val="0056274E"/>
    <w:rsid w:val="005628F0"/>
    <w:rsid w:val="00562CEB"/>
    <w:rsid w:val="005633C4"/>
    <w:rsid w:val="0056346E"/>
    <w:rsid w:val="00563928"/>
    <w:rsid w:val="00563A39"/>
    <w:rsid w:val="00563A8D"/>
    <w:rsid w:val="0056427C"/>
    <w:rsid w:val="00564343"/>
    <w:rsid w:val="00564D20"/>
    <w:rsid w:val="00564D34"/>
    <w:rsid w:val="00564EA8"/>
    <w:rsid w:val="00564F21"/>
    <w:rsid w:val="00565260"/>
    <w:rsid w:val="00565338"/>
    <w:rsid w:val="00566134"/>
    <w:rsid w:val="00566525"/>
    <w:rsid w:val="0056659C"/>
    <w:rsid w:val="005669A3"/>
    <w:rsid w:val="00566BBE"/>
    <w:rsid w:val="00566DDE"/>
    <w:rsid w:val="00567703"/>
    <w:rsid w:val="00567F3C"/>
    <w:rsid w:val="005700CD"/>
    <w:rsid w:val="0057022E"/>
    <w:rsid w:val="005703A0"/>
    <w:rsid w:val="00570835"/>
    <w:rsid w:val="005708F5"/>
    <w:rsid w:val="00570C41"/>
    <w:rsid w:val="0057116E"/>
    <w:rsid w:val="00571192"/>
    <w:rsid w:val="005714B6"/>
    <w:rsid w:val="005716D0"/>
    <w:rsid w:val="00571C7E"/>
    <w:rsid w:val="00571C95"/>
    <w:rsid w:val="00571E6D"/>
    <w:rsid w:val="005721DA"/>
    <w:rsid w:val="00572998"/>
    <w:rsid w:val="00572C14"/>
    <w:rsid w:val="00572D6F"/>
    <w:rsid w:val="005730A6"/>
    <w:rsid w:val="0057322B"/>
    <w:rsid w:val="005732E6"/>
    <w:rsid w:val="00573AAE"/>
    <w:rsid w:val="00573AC8"/>
    <w:rsid w:val="00573C97"/>
    <w:rsid w:val="00574087"/>
    <w:rsid w:val="0057421A"/>
    <w:rsid w:val="00574282"/>
    <w:rsid w:val="00574309"/>
    <w:rsid w:val="0057463F"/>
    <w:rsid w:val="00574D5E"/>
    <w:rsid w:val="0057514B"/>
    <w:rsid w:val="0057520F"/>
    <w:rsid w:val="005752D8"/>
    <w:rsid w:val="0057536D"/>
    <w:rsid w:val="00575949"/>
    <w:rsid w:val="00575972"/>
    <w:rsid w:val="005759D9"/>
    <w:rsid w:val="005761D8"/>
    <w:rsid w:val="00576578"/>
    <w:rsid w:val="005767C8"/>
    <w:rsid w:val="00576DE3"/>
    <w:rsid w:val="00576FF9"/>
    <w:rsid w:val="005777F5"/>
    <w:rsid w:val="00577866"/>
    <w:rsid w:val="005778C8"/>
    <w:rsid w:val="00577998"/>
    <w:rsid w:val="00577A05"/>
    <w:rsid w:val="00577FCD"/>
    <w:rsid w:val="00580AE7"/>
    <w:rsid w:val="00581042"/>
    <w:rsid w:val="005810D1"/>
    <w:rsid w:val="0058110F"/>
    <w:rsid w:val="005812AB"/>
    <w:rsid w:val="0058138A"/>
    <w:rsid w:val="0058156E"/>
    <w:rsid w:val="005816CE"/>
    <w:rsid w:val="00581705"/>
    <w:rsid w:val="005817C6"/>
    <w:rsid w:val="00581CC5"/>
    <w:rsid w:val="00581D63"/>
    <w:rsid w:val="00581F88"/>
    <w:rsid w:val="0058219F"/>
    <w:rsid w:val="00582B8C"/>
    <w:rsid w:val="0058301D"/>
    <w:rsid w:val="005830D8"/>
    <w:rsid w:val="00583181"/>
    <w:rsid w:val="0058360E"/>
    <w:rsid w:val="00583663"/>
    <w:rsid w:val="005836A7"/>
    <w:rsid w:val="005837AF"/>
    <w:rsid w:val="0058382E"/>
    <w:rsid w:val="00583D11"/>
    <w:rsid w:val="00583F19"/>
    <w:rsid w:val="005841B9"/>
    <w:rsid w:val="0058455C"/>
    <w:rsid w:val="00584734"/>
    <w:rsid w:val="00584793"/>
    <w:rsid w:val="00584816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2BD"/>
    <w:rsid w:val="00586417"/>
    <w:rsid w:val="00586F1B"/>
    <w:rsid w:val="00587177"/>
    <w:rsid w:val="0058753A"/>
    <w:rsid w:val="00587856"/>
    <w:rsid w:val="005903FE"/>
    <w:rsid w:val="0059049C"/>
    <w:rsid w:val="00590A2B"/>
    <w:rsid w:val="00590CA1"/>
    <w:rsid w:val="005912B1"/>
    <w:rsid w:val="005915CB"/>
    <w:rsid w:val="005917B1"/>
    <w:rsid w:val="0059193F"/>
    <w:rsid w:val="0059269B"/>
    <w:rsid w:val="00592747"/>
    <w:rsid w:val="00592932"/>
    <w:rsid w:val="00592E0A"/>
    <w:rsid w:val="00592ED8"/>
    <w:rsid w:val="00592EEB"/>
    <w:rsid w:val="00593A29"/>
    <w:rsid w:val="00593B11"/>
    <w:rsid w:val="00593CCC"/>
    <w:rsid w:val="00593CF2"/>
    <w:rsid w:val="00593DD0"/>
    <w:rsid w:val="00593F42"/>
    <w:rsid w:val="00593FC5"/>
    <w:rsid w:val="00594125"/>
    <w:rsid w:val="005945A4"/>
    <w:rsid w:val="00594917"/>
    <w:rsid w:val="0059496C"/>
    <w:rsid w:val="00594A72"/>
    <w:rsid w:val="00594B7F"/>
    <w:rsid w:val="00594C3E"/>
    <w:rsid w:val="00594CC6"/>
    <w:rsid w:val="0059514E"/>
    <w:rsid w:val="00595244"/>
    <w:rsid w:val="005952B7"/>
    <w:rsid w:val="0059530E"/>
    <w:rsid w:val="00595313"/>
    <w:rsid w:val="00595703"/>
    <w:rsid w:val="005957D7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052"/>
    <w:rsid w:val="005A0ECB"/>
    <w:rsid w:val="005A0EDE"/>
    <w:rsid w:val="005A10D5"/>
    <w:rsid w:val="005A14B0"/>
    <w:rsid w:val="005A1848"/>
    <w:rsid w:val="005A1A87"/>
    <w:rsid w:val="005A1AF1"/>
    <w:rsid w:val="005A1F1D"/>
    <w:rsid w:val="005A22A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370"/>
    <w:rsid w:val="005A6443"/>
    <w:rsid w:val="005A6BAA"/>
    <w:rsid w:val="005A6C2E"/>
    <w:rsid w:val="005A6EDB"/>
    <w:rsid w:val="005A6F16"/>
    <w:rsid w:val="005A702A"/>
    <w:rsid w:val="005A7386"/>
    <w:rsid w:val="005A7593"/>
    <w:rsid w:val="005A7B0F"/>
    <w:rsid w:val="005A7C76"/>
    <w:rsid w:val="005B0149"/>
    <w:rsid w:val="005B02F6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CA4"/>
    <w:rsid w:val="005B1DE9"/>
    <w:rsid w:val="005B1E21"/>
    <w:rsid w:val="005B25EA"/>
    <w:rsid w:val="005B27E6"/>
    <w:rsid w:val="005B2807"/>
    <w:rsid w:val="005B2BEE"/>
    <w:rsid w:val="005B2CE5"/>
    <w:rsid w:val="005B2E3C"/>
    <w:rsid w:val="005B2EC1"/>
    <w:rsid w:val="005B2F97"/>
    <w:rsid w:val="005B2FE2"/>
    <w:rsid w:val="005B3166"/>
    <w:rsid w:val="005B36A4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437"/>
    <w:rsid w:val="005B54C3"/>
    <w:rsid w:val="005B5EC8"/>
    <w:rsid w:val="005B6007"/>
    <w:rsid w:val="005B63DC"/>
    <w:rsid w:val="005B6464"/>
    <w:rsid w:val="005B64CD"/>
    <w:rsid w:val="005B6AAB"/>
    <w:rsid w:val="005B6DAF"/>
    <w:rsid w:val="005B722E"/>
    <w:rsid w:val="005B73F5"/>
    <w:rsid w:val="005B7AA0"/>
    <w:rsid w:val="005C012E"/>
    <w:rsid w:val="005C047C"/>
    <w:rsid w:val="005C0699"/>
    <w:rsid w:val="005C072F"/>
    <w:rsid w:val="005C0A50"/>
    <w:rsid w:val="005C0A99"/>
    <w:rsid w:val="005C0B5D"/>
    <w:rsid w:val="005C18B3"/>
    <w:rsid w:val="005C1BCC"/>
    <w:rsid w:val="005C1C35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70"/>
    <w:rsid w:val="005C44E2"/>
    <w:rsid w:val="005C4965"/>
    <w:rsid w:val="005C49EE"/>
    <w:rsid w:val="005C4A0C"/>
    <w:rsid w:val="005C4CCC"/>
    <w:rsid w:val="005C4D93"/>
    <w:rsid w:val="005C4DC5"/>
    <w:rsid w:val="005C529C"/>
    <w:rsid w:val="005C58C8"/>
    <w:rsid w:val="005C59AC"/>
    <w:rsid w:val="005C5D69"/>
    <w:rsid w:val="005C5DF6"/>
    <w:rsid w:val="005C5F22"/>
    <w:rsid w:val="005C5F52"/>
    <w:rsid w:val="005C649C"/>
    <w:rsid w:val="005C66A3"/>
    <w:rsid w:val="005C67EC"/>
    <w:rsid w:val="005C6EE1"/>
    <w:rsid w:val="005C73E0"/>
    <w:rsid w:val="005C7531"/>
    <w:rsid w:val="005D0196"/>
    <w:rsid w:val="005D0449"/>
    <w:rsid w:val="005D059E"/>
    <w:rsid w:val="005D0635"/>
    <w:rsid w:val="005D0A7A"/>
    <w:rsid w:val="005D0F9A"/>
    <w:rsid w:val="005D105A"/>
    <w:rsid w:val="005D1909"/>
    <w:rsid w:val="005D1AB0"/>
    <w:rsid w:val="005D1C5C"/>
    <w:rsid w:val="005D1EA0"/>
    <w:rsid w:val="005D218D"/>
    <w:rsid w:val="005D2806"/>
    <w:rsid w:val="005D2969"/>
    <w:rsid w:val="005D2C80"/>
    <w:rsid w:val="005D2D75"/>
    <w:rsid w:val="005D2F2A"/>
    <w:rsid w:val="005D3137"/>
    <w:rsid w:val="005D31FC"/>
    <w:rsid w:val="005D3B48"/>
    <w:rsid w:val="005D3B9D"/>
    <w:rsid w:val="005D4406"/>
    <w:rsid w:val="005D4661"/>
    <w:rsid w:val="005D5004"/>
    <w:rsid w:val="005D50A6"/>
    <w:rsid w:val="005D52B7"/>
    <w:rsid w:val="005D5779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6C86"/>
    <w:rsid w:val="005D73FE"/>
    <w:rsid w:val="005D76D7"/>
    <w:rsid w:val="005D7912"/>
    <w:rsid w:val="005D7C1C"/>
    <w:rsid w:val="005D7CD3"/>
    <w:rsid w:val="005E0080"/>
    <w:rsid w:val="005E0223"/>
    <w:rsid w:val="005E02AC"/>
    <w:rsid w:val="005E02C8"/>
    <w:rsid w:val="005E04C4"/>
    <w:rsid w:val="005E09C8"/>
    <w:rsid w:val="005E0A01"/>
    <w:rsid w:val="005E0A63"/>
    <w:rsid w:val="005E135F"/>
    <w:rsid w:val="005E1538"/>
    <w:rsid w:val="005E1770"/>
    <w:rsid w:val="005E18CA"/>
    <w:rsid w:val="005E1C36"/>
    <w:rsid w:val="005E1E2E"/>
    <w:rsid w:val="005E21C7"/>
    <w:rsid w:val="005E23B6"/>
    <w:rsid w:val="005E28D8"/>
    <w:rsid w:val="005E2B36"/>
    <w:rsid w:val="005E32F7"/>
    <w:rsid w:val="005E3309"/>
    <w:rsid w:val="005E385B"/>
    <w:rsid w:val="005E39B2"/>
    <w:rsid w:val="005E3ECA"/>
    <w:rsid w:val="005E40DA"/>
    <w:rsid w:val="005E44E8"/>
    <w:rsid w:val="005E46AD"/>
    <w:rsid w:val="005E4943"/>
    <w:rsid w:val="005E4964"/>
    <w:rsid w:val="005E4A74"/>
    <w:rsid w:val="005E4B27"/>
    <w:rsid w:val="005E4BF4"/>
    <w:rsid w:val="005E4EB4"/>
    <w:rsid w:val="005E4EC6"/>
    <w:rsid w:val="005E5282"/>
    <w:rsid w:val="005E52A0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5D4"/>
    <w:rsid w:val="005F0A60"/>
    <w:rsid w:val="005F0C22"/>
    <w:rsid w:val="005F0D48"/>
    <w:rsid w:val="005F0E51"/>
    <w:rsid w:val="005F0E92"/>
    <w:rsid w:val="005F128E"/>
    <w:rsid w:val="005F179D"/>
    <w:rsid w:val="005F1855"/>
    <w:rsid w:val="005F18A1"/>
    <w:rsid w:val="005F18A9"/>
    <w:rsid w:val="005F1FB6"/>
    <w:rsid w:val="005F2426"/>
    <w:rsid w:val="005F28C7"/>
    <w:rsid w:val="005F29D1"/>
    <w:rsid w:val="005F2EEF"/>
    <w:rsid w:val="005F30F9"/>
    <w:rsid w:val="005F3235"/>
    <w:rsid w:val="005F3BA7"/>
    <w:rsid w:val="005F3EFB"/>
    <w:rsid w:val="005F4000"/>
    <w:rsid w:val="005F44FD"/>
    <w:rsid w:val="005F471D"/>
    <w:rsid w:val="005F4736"/>
    <w:rsid w:val="005F497A"/>
    <w:rsid w:val="005F4BDD"/>
    <w:rsid w:val="005F4D03"/>
    <w:rsid w:val="005F52B8"/>
    <w:rsid w:val="005F5419"/>
    <w:rsid w:val="005F57B1"/>
    <w:rsid w:val="005F58FE"/>
    <w:rsid w:val="005F628D"/>
    <w:rsid w:val="005F642C"/>
    <w:rsid w:val="005F64F6"/>
    <w:rsid w:val="005F6911"/>
    <w:rsid w:val="005F6B47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982"/>
    <w:rsid w:val="006019D1"/>
    <w:rsid w:val="00601B6F"/>
    <w:rsid w:val="00601E2A"/>
    <w:rsid w:val="00601ED1"/>
    <w:rsid w:val="00602464"/>
    <w:rsid w:val="00602D97"/>
    <w:rsid w:val="00602FC6"/>
    <w:rsid w:val="006032C7"/>
    <w:rsid w:val="006037C2"/>
    <w:rsid w:val="00603BEE"/>
    <w:rsid w:val="00603D5B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50E5"/>
    <w:rsid w:val="0060520C"/>
    <w:rsid w:val="006053A6"/>
    <w:rsid w:val="00605594"/>
    <w:rsid w:val="00605BC9"/>
    <w:rsid w:val="00605EF6"/>
    <w:rsid w:val="006060DF"/>
    <w:rsid w:val="00606182"/>
    <w:rsid w:val="0060662F"/>
    <w:rsid w:val="00606852"/>
    <w:rsid w:val="00607107"/>
    <w:rsid w:val="006073F1"/>
    <w:rsid w:val="00607699"/>
    <w:rsid w:val="006076BA"/>
    <w:rsid w:val="00607B11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2E2"/>
    <w:rsid w:val="0061231D"/>
    <w:rsid w:val="0061264B"/>
    <w:rsid w:val="006126B3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0A"/>
    <w:rsid w:val="00614080"/>
    <w:rsid w:val="006140FB"/>
    <w:rsid w:val="006142F1"/>
    <w:rsid w:val="00614C02"/>
    <w:rsid w:val="00614D10"/>
    <w:rsid w:val="0061500A"/>
    <w:rsid w:val="00615712"/>
    <w:rsid w:val="00615B0D"/>
    <w:rsid w:val="00615E48"/>
    <w:rsid w:val="00616303"/>
    <w:rsid w:val="006168C6"/>
    <w:rsid w:val="00616CB9"/>
    <w:rsid w:val="006179D4"/>
    <w:rsid w:val="00620016"/>
    <w:rsid w:val="00620138"/>
    <w:rsid w:val="00620463"/>
    <w:rsid w:val="00621038"/>
    <w:rsid w:val="00621446"/>
    <w:rsid w:val="00621580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3FFA"/>
    <w:rsid w:val="006245CB"/>
    <w:rsid w:val="00624632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2B"/>
    <w:rsid w:val="00626B35"/>
    <w:rsid w:val="00627019"/>
    <w:rsid w:val="00627184"/>
    <w:rsid w:val="006276B0"/>
    <w:rsid w:val="00627C4E"/>
    <w:rsid w:val="00627D64"/>
    <w:rsid w:val="00627D89"/>
    <w:rsid w:val="00627E16"/>
    <w:rsid w:val="00627FF7"/>
    <w:rsid w:val="00630010"/>
    <w:rsid w:val="006301EE"/>
    <w:rsid w:val="006306B4"/>
    <w:rsid w:val="006308A5"/>
    <w:rsid w:val="006308A8"/>
    <w:rsid w:val="00630B33"/>
    <w:rsid w:val="00630DBC"/>
    <w:rsid w:val="00630ECC"/>
    <w:rsid w:val="006312FC"/>
    <w:rsid w:val="00631448"/>
    <w:rsid w:val="0063179A"/>
    <w:rsid w:val="0063179C"/>
    <w:rsid w:val="00631861"/>
    <w:rsid w:val="006320AB"/>
    <w:rsid w:val="0063244F"/>
    <w:rsid w:val="00632645"/>
    <w:rsid w:val="00632818"/>
    <w:rsid w:val="00632D78"/>
    <w:rsid w:val="006332E6"/>
    <w:rsid w:val="0063334F"/>
    <w:rsid w:val="006334E1"/>
    <w:rsid w:val="006334F1"/>
    <w:rsid w:val="00633744"/>
    <w:rsid w:val="00633A5F"/>
    <w:rsid w:val="006343B8"/>
    <w:rsid w:val="006344BA"/>
    <w:rsid w:val="00634A89"/>
    <w:rsid w:val="00634DB7"/>
    <w:rsid w:val="00634E48"/>
    <w:rsid w:val="00634FFE"/>
    <w:rsid w:val="0063509C"/>
    <w:rsid w:val="00635531"/>
    <w:rsid w:val="00635923"/>
    <w:rsid w:val="00635958"/>
    <w:rsid w:val="00635BCC"/>
    <w:rsid w:val="00635CFC"/>
    <w:rsid w:val="0063643E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7DF"/>
    <w:rsid w:val="00640C2C"/>
    <w:rsid w:val="00640E90"/>
    <w:rsid w:val="00640EBD"/>
    <w:rsid w:val="00641125"/>
    <w:rsid w:val="00641135"/>
    <w:rsid w:val="00641224"/>
    <w:rsid w:val="00641329"/>
    <w:rsid w:val="00641637"/>
    <w:rsid w:val="00641ED2"/>
    <w:rsid w:val="00641F13"/>
    <w:rsid w:val="00642436"/>
    <w:rsid w:val="0064293E"/>
    <w:rsid w:val="006429DC"/>
    <w:rsid w:val="00642AA0"/>
    <w:rsid w:val="00642C49"/>
    <w:rsid w:val="00642D5C"/>
    <w:rsid w:val="006430B4"/>
    <w:rsid w:val="0064328E"/>
    <w:rsid w:val="006433EB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80"/>
    <w:rsid w:val="006458E7"/>
    <w:rsid w:val="00645AA9"/>
    <w:rsid w:val="00645B28"/>
    <w:rsid w:val="006460AA"/>
    <w:rsid w:val="006464F7"/>
    <w:rsid w:val="00646CD0"/>
    <w:rsid w:val="00646EBA"/>
    <w:rsid w:val="00647172"/>
    <w:rsid w:val="00647ABA"/>
    <w:rsid w:val="00647B83"/>
    <w:rsid w:val="00647BCC"/>
    <w:rsid w:val="00647D84"/>
    <w:rsid w:val="00647FA7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1FBB"/>
    <w:rsid w:val="00652069"/>
    <w:rsid w:val="00652403"/>
    <w:rsid w:val="006524DA"/>
    <w:rsid w:val="006528C9"/>
    <w:rsid w:val="00652A8F"/>
    <w:rsid w:val="00652C4F"/>
    <w:rsid w:val="00652D89"/>
    <w:rsid w:val="00652D9A"/>
    <w:rsid w:val="00652F93"/>
    <w:rsid w:val="0065300A"/>
    <w:rsid w:val="0065394C"/>
    <w:rsid w:val="00653F5F"/>
    <w:rsid w:val="006544FD"/>
    <w:rsid w:val="006547F5"/>
    <w:rsid w:val="00654881"/>
    <w:rsid w:val="0065488C"/>
    <w:rsid w:val="006552DD"/>
    <w:rsid w:val="00655A48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06A6"/>
    <w:rsid w:val="00660F81"/>
    <w:rsid w:val="00661034"/>
    <w:rsid w:val="006613CB"/>
    <w:rsid w:val="006617A3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839"/>
    <w:rsid w:val="00662B44"/>
    <w:rsid w:val="00662C7C"/>
    <w:rsid w:val="006630BA"/>
    <w:rsid w:val="0066314F"/>
    <w:rsid w:val="00663D69"/>
    <w:rsid w:val="00663F2C"/>
    <w:rsid w:val="006640F9"/>
    <w:rsid w:val="00664C2D"/>
    <w:rsid w:val="00664DCF"/>
    <w:rsid w:val="00664E8B"/>
    <w:rsid w:val="006652D0"/>
    <w:rsid w:val="006655C0"/>
    <w:rsid w:val="00665817"/>
    <w:rsid w:val="00665E4B"/>
    <w:rsid w:val="006661A5"/>
    <w:rsid w:val="006664C5"/>
    <w:rsid w:val="00666578"/>
    <w:rsid w:val="006667F8"/>
    <w:rsid w:val="006669B4"/>
    <w:rsid w:val="00666A7A"/>
    <w:rsid w:val="00666A8E"/>
    <w:rsid w:val="00666CA7"/>
    <w:rsid w:val="006675A3"/>
    <w:rsid w:val="006676BA"/>
    <w:rsid w:val="0066795D"/>
    <w:rsid w:val="00667B0D"/>
    <w:rsid w:val="00667BA7"/>
    <w:rsid w:val="006701A6"/>
    <w:rsid w:val="006702CD"/>
    <w:rsid w:val="006704F8"/>
    <w:rsid w:val="00670665"/>
    <w:rsid w:val="0067084D"/>
    <w:rsid w:val="0067088F"/>
    <w:rsid w:val="006709C7"/>
    <w:rsid w:val="006709CA"/>
    <w:rsid w:val="00670A9E"/>
    <w:rsid w:val="00670B98"/>
    <w:rsid w:val="00670F4C"/>
    <w:rsid w:val="00670F8B"/>
    <w:rsid w:val="00671051"/>
    <w:rsid w:val="006711CA"/>
    <w:rsid w:val="006711EA"/>
    <w:rsid w:val="006714E0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439"/>
    <w:rsid w:val="006758B0"/>
    <w:rsid w:val="00675E4C"/>
    <w:rsid w:val="006761F9"/>
    <w:rsid w:val="00676485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BFA"/>
    <w:rsid w:val="00680E41"/>
    <w:rsid w:val="006812C0"/>
    <w:rsid w:val="006814C5"/>
    <w:rsid w:val="006817C0"/>
    <w:rsid w:val="00681D98"/>
    <w:rsid w:val="006821C2"/>
    <w:rsid w:val="006828F0"/>
    <w:rsid w:val="00682A66"/>
    <w:rsid w:val="00682D87"/>
    <w:rsid w:val="00683070"/>
    <w:rsid w:val="00683472"/>
    <w:rsid w:val="006834ED"/>
    <w:rsid w:val="00683570"/>
    <w:rsid w:val="00683607"/>
    <w:rsid w:val="0068379D"/>
    <w:rsid w:val="006844E4"/>
    <w:rsid w:val="00684A96"/>
    <w:rsid w:val="00684AA5"/>
    <w:rsid w:val="00684D17"/>
    <w:rsid w:val="00684DEA"/>
    <w:rsid w:val="00685156"/>
    <w:rsid w:val="006851F8"/>
    <w:rsid w:val="00685335"/>
    <w:rsid w:val="0068597E"/>
    <w:rsid w:val="00685AF0"/>
    <w:rsid w:val="00685B35"/>
    <w:rsid w:val="00685D23"/>
    <w:rsid w:val="00686145"/>
    <w:rsid w:val="00686162"/>
    <w:rsid w:val="006863DA"/>
    <w:rsid w:val="006864E6"/>
    <w:rsid w:val="006869BD"/>
    <w:rsid w:val="00686D1F"/>
    <w:rsid w:val="00686E91"/>
    <w:rsid w:val="00686EC5"/>
    <w:rsid w:val="00687126"/>
    <w:rsid w:val="00687420"/>
    <w:rsid w:val="0068770B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8F1"/>
    <w:rsid w:val="006919DB"/>
    <w:rsid w:val="00691C1B"/>
    <w:rsid w:val="00691C40"/>
    <w:rsid w:val="00692749"/>
    <w:rsid w:val="006929AA"/>
    <w:rsid w:val="00692A62"/>
    <w:rsid w:val="00692A8C"/>
    <w:rsid w:val="00693775"/>
    <w:rsid w:val="006938CC"/>
    <w:rsid w:val="006939A6"/>
    <w:rsid w:val="00694D40"/>
    <w:rsid w:val="00694F90"/>
    <w:rsid w:val="006960AD"/>
    <w:rsid w:val="006960ED"/>
    <w:rsid w:val="0069627A"/>
    <w:rsid w:val="0069629C"/>
    <w:rsid w:val="00696662"/>
    <w:rsid w:val="00696CBD"/>
    <w:rsid w:val="00696EF5"/>
    <w:rsid w:val="00697573"/>
    <w:rsid w:val="006976D5"/>
    <w:rsid w:val="006976DB"/>
    <w:rsid w:val="00697728"/>
    <w:rsid w:val="00697737"/>
    <w:rsid w:val="006977F4"/>
    <w:rsid w:val="00697DDC"/>
    <w:rsid w:val="006A00CC"/>
    <w:rsid w:val="006A0368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2DC2"/>
    <w:rsid w:val="006A2F15"/>
    <w:rsid w:val="006A30A4"/>
    <w:rsid w:val="006A33B1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D"/>
    <w:rsid w:val="006A514F"/>
    <w:rsid w:val="006A5204"/>
    <w:rsid w:val="006A53DB"/>
    <w:rsid w:val="006A55C9"/>
    <w:rsid w:val="006A5667"/>
    <w:rsid w:val="006A5690"/>
    <w:rsid w:val="006A581E"/>
    <w:rsid w:val="006A58D5"/>
    <w:rsid w:val="006A594B"/>
    <w:rsid w:val="006A5BC4"/>
    <w:rsid w:val="006A5D1F"/>
    <w:rsid w:val="006A62CE"/>
    <w:rsid w:val="006A630A"/>
    <w:rsid w:val="006A68C5"/>
    <w:rsid w:val="006A6C4D"/>
    <w:rsid w:val="006A6E2B"/>
    <w:rsid w:val="006A78CA"/>
    <w:rsid w:val="006A7B82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C1A"/>
    <w:rsid w:val="006B2C32"/>
    <w:rsid w:val="006B3101"/>
    <w:rsid w:val="006B3756"/>
    <w:rsid w:val="006B3978"/>
    <w:rsid w:val="006B3BD2"/>
    <w:rsid w:val="006B3D30"/>
    <w:rsid w:val="006B3D46"/>
    <w:rsid w:val="006B3FA5"/>
    <w:rsid w:val="006B40F4"/>
    <w:rsid w:val="006B46D3"/>
    <w:rsid w:val="006B475A"/>
    <w:rsid w:val="006B4A1F"/>
    <w:rsid w:val="006B4A74"/>
    <w:rsid w:val="006B4F00"/>
    <w:rsid w:val="006B4F76"/>
    <w:rsid w:val="006B5260"/>
    <w:rsid w:val="006B53DC"/>
    <w:rsid w:val="006B55A9"/>
    <w:rsid w:val="006B5720"/>
    <w:rsid w:val="006B5D15"/>
    <w:rsid w:val="006B5EBC"/>
    <w:rsid w:val="006B631F"/>
    <w:rsid w:val="006B635C"/>
    <w:rsid w:val="006B6605"/>
    <w:rsid w:val="006B66E0"/>
    <w:rsid w:val="006B6932"/>
    <w:rsid w:val="006B6B80"/>
    <w:rsid w:val="006B6D3D"/>
    <w:rsid w:val="006B71F5"/>
    <w:rsid w:val="006B72A2"/>
    <w:rsid w:val="006B767B"/>
    <w:rsid w:val="006B7B1C"/>
    <w:rsid w:val="006B7F9D"/>
    <w:rsid w:val="006C0161"/>
    <w:rsid w:val="006C01C4"/>
    <w:rsid w:val="006C0294"/>
    <w:rsid w:val="006C04BD"/>
    <w:rsid w:val="006C0512"/>
    <w:rsid w:val="006C0826"/>
    <w:rsid w:val="006C08E0"/>
    <w:rsid w:val="006C0A49"/>
    <w:rsid w:val="006C0C9B"/>
    <w:rsid w:val="006C0E6F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534"/>
    <w:rsid w:val="006C456A"/>
    <w:rsid w:val="006C4CF0"/>
    <w:rsid w:val="006C4EFB"/>
    <w:rsid w:val="006C4F52"/>
    <w:rsid w:val="006C5075"/>
    <w:rsid w:val="006C51DA"/>
    <w:rsid w:val="006C5E7A"/>
    <w:rsid w:val="006C6129"/>
    <w:rsid w:val="006C6386"/>
    <w:rsid w:val="006C64DB"/>
    <w:rsid w:val="006C691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840"/>
    <w:rsid w:val="006D0A1B"/>
    <w:rsid w:val="006D0AD3"/>
    <w:rsid w:val="006D0BB3"/>
    <w:rsid w:val="006D0DFA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2F95"/>
    <w:rsid w:val="006D3007"/>
    <w:rsid w:val="006D323A"/>
    <w:rsid w:val="006D3399"/>
    <w:rsid w:val="006D33E6"/>
    <w:rsid w:val="006D3621"/>
    <w:rsid w:val="006D3A13"/>
    <w:rsid w:val="006D3F26"/>
    <w:rsid w:val="006D4305"/>
    <w:rsid w:val="006D448B"/>
    <w:rsid w:val="006D44F2"/>
    <w:rsid w:val="006D4B53"/>
    <w:rsid w:val="006D4D96"/>
    <w:rsid w:val="006D4E4F"/>
    <w:rsid w:val="006D520A"/>
    <w:rsid w:val="006D534E"/>
    <w:rsid w:val="006D5623"/>
    <w:rsid w:val="006D5F74"/>
    <w:rsid w:val="006D63A6"/>
    <w:rsid w:val="006D64C6"/>
    <w:rsid w:val="006D666E"/>
    <w:rsid w:val="006D6895"/>
    <w:rsid w:val="006D6A83"/>
    <w:rsid w:val="006D6ADC"/>
    <w:rsid w:val="006D6ADF"/>
    <w:rsid w:val="006D6B86"/>
    <w:rsid w:val="006D6BD1"/>
    <w:rsid w:val="006D6C4A"/>
    <w:rsid w:val="006D70EE"/>
    <w:rsid w:val="006D73B4"/>
    <w:rsid w:val="006D7733"/>
    <w:rsid w:val="006D775B"/>
    <w:rsid w:val="006D7CA0"/>
    <w:rsid w:val="006E0868"/>
    <w:rsid w:val="006E0933"/>
    <w:rsid w:val="006E098D"/>
    <w:rsid w:val="006E0BCB"/>
    <w:rsid w:val="006E0DAA"/>
    <w:rsid w:val="006E0E5E"/>
    <w:rsid w:val="006E0FB9"/>
    <w:rsid w:val="006E1055"/>
    <w:rsid w:val="006E1157"/>
    <w:rsid w:val="006E14E3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EF3"/>
    <w:rsid w:val="006E302E"/>
    <w:rsid w:val="006E3178"/>
    <w:rsid w:val="006E3899"/>
    <w:rsid w:val="006E3D50"/>
    <w:rsid w:val="006E3F4A"/>
    <w:rsid w:val="006E4067"/>
    <w:rsid w:val="006E466A"/>
    <w:rsid w:val="006E47D2"/>
    <w:rsid w:val="006E4AF6"/>
    <w:rsid w:val="006E50FE"/>
    <w:rsid w:val="006E5569"/>
    <w:rsid w:val="006E567B"/>
    <w:rsid w:val="006E5F3A"/>
    <w:rsid w:val="006E6469"/>
    <w:rsid w:val="006E6522"/>
    <w:rsid w:val="006E6732"/>
    <w:rsid w:val="006E69EF"/>
    <w:rsid w:val="006E6AA7"/>
    <w:rsid w:val="006E6BAC"/>
    <w:rsid w:val="006E6BE4"/>
    <w:rsid w:val="006E6D56"/>
    <w:rsid w:val="006E70D0"/>
    <w:rsid w:val="006E740C"/>
    <w:rsid w:val="006E773E"/>
    <w:rsid w:val="006E77F6"/>
    <w:rsid w:val="006E7ADB"/>
    <w:rsid w:val="006E7ADF"/>
    <w:rsid w:val="006E7D42"/>
    <w:rsid w:val="006F0022"/>
    <w:rsid w:val="006F015B"/>
    <w:rsid w:val="006F06F5"/>
    <w:rsid w:val="006F076D"/>
    <w:rsid w:val="006F08F7"/>
    <w:rsid w:val="006F0907"/>
    <w:rsid w:val="006F0A88"/>
    <w:rsid w:val="006F0B89"/>
    <w:rsid w:val="006F117D"/>
    <w:rsid w:val="006F1294"/>
    <w:rsid w:val="006F1495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E7"/>
    <w:rsid w:val="006F3119"/>
    <w:rsid w:val="006F321B"/>
    <w:rsid w:val="006F34BB"/>
    <w:rsid w:val="006F35CE"/>
    <w:rsid w:val="006F36E4"/>
    <w:rsid w:val="006F376B"/>
    <w:rsid w:val="006F4857"/>
    <w:rsid w:val="006F4885"/>
    <w:rsid w:val="006F4FEE"/>
    <w:rsid w:val="006F5040"/>
    <w:rsid w:val="006F5103"/>
    <w:rsid w:val="006F54D3"/>
    <w:rsid w:val="006F5885"/>
    <w:rsid w:val="006F5A36"/>
    <w:rsid w:val="006F5B4E"/>
    <w:rsid w:val="006F5E4A"/>
    <w:rsid w:val="006F5FB7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314"/>
    <w:rsid w:val="007004AE"/>
    <w:rsid w:val="00700699"/>
    <w:rsid w:val="00700994"/>
    <w:rsid w:val="007009F4"/>
    <w:rsid w:val="00700D8C"/>
    <w:rsid w:val="007013BF"/>
    <w:rsid w:val="0070195D"/>
    <w:rsid w:val="007021E2"/>
    <w:rsid w:val="00702307"/>
    <w:rsid w:val="00702865"/>
    <w:rsid w:val="00702B34"/>
    <w:rsid w:val="00702EE1"/>
    <w:rsid w:val="00702F5E"/>
    <w:rsid w:val="00703342"/>
    <w:rsid w:val="00703644"/>
    <w:rsid w:val="00703998"/>
    <w:rsid w:val="00703CD5"/>
    <w:rsid w:val="007041A9"/>
    <w:rsid w:val="00704204"/>
    <w:rsid w:val="00704211"/>
    <w:rsid w:val="00704840"/>
    <w:rsid w:val="007049DD"/>
    <w:rsid w:val="00704A71"/>
    <w:rsid w:val="00704AD5"/>
    <w:rsid w:val="00704B0D"/>
    <w:rsid w:val="00704D65"/>
    <w:rsid w:val="007051D0"/>
    <w:rsid w:val="00705384"/>
    <w:rsid w:val="00705397"/>
    <w:rsid w:val="007054BD"/>
    <w:rsid w:val="00705652"/>
    <w:rsid w:val="00705CA8"/>
    <w:rsid w:val="00705D33"/>
    <w:rsid w:val="00705FA3"/>
    <w:rsid w:val="00705FC4"/>
    <w:rsid w:val="007060BF"/>
    <w:rsid w:val="00706374"/>
    <w:rsid w:val="00706462"/>
    <w:rsid w:val="007064C9"/>
    <w:rsid w:val="0070668C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D18"/>
    <w:rsid w:val="00710DA3"/>
    <w:rsid w:val="00710DA5"/>
    <w:rsid w:val="00710DD0"/>
    <w:rsid w:val="00710F81"/>
    <w:rsid w:val="00711023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80B"/>
    <w:rsid w:val="00713931"/>
    <w:rsid w:val="00713A96"/>
    <w:rsid w:val="00713BC6"/>
    <w:rsid w:val="00713D48"/>
    <w:rsid w:val="00713F2D"/>
    <w:rsid w:val="00713F67"/>
    <w:rsid w:val="00713FB8"/>
    <w:rsid w:val="00714199"/>
    <w:rsid w:val="00714246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65C1"/>
    <w:rsid w:val="00717145"/>
    <w:rsid w:val="00717392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7A0"/>
    <w:rsid w:val="00722814"/>
    <w:rsid w:val="00722A60"/>
    <w:rsid w:val="00722A83"/>
    <w:rsid w:val="00722E63"/>
    <w:rsid w:val="00722F20"/>
    <w:rsid w:val="00723709"/>
    <w:rsid w:val="00723829"/>
    <w:rsid w:val="007239ED"/>
    <w:rsid w:val="00723D00"/>
    <w:rsid w:val="0072439A"/>
    <w:rsid w:val="0072448C"/>
    <w:rsid w:val="00724529"/>
    <w:rsid w:val="007245BD"/>
    <w:rsid w:val="00724672"/>
    <w:rsid w:val="007246C0"/>
    <w:rsid w:val="00724C33"/>
    <w:rsid w:val="00724DC8"/>
    <w:rsid w:val="00724EC6"/>
    <w:rsid w:val="007254F5"/>
    <w:rsid w:val="00725770"/>
    <w:rsid w:val="00725D7A"/>
    <w:rsid w:val="0072617E"/>
    <w:rsid w:val="00726222"/>
    <w:rsid w:val="00726580"/>
    <w:rsid w:val="0072665C"/>
    <w:rsid w:val="00726EE5"/>
    <w:rsid w:val="007273B1"/>
    <w:rsid w:val="007273B9"/>
    <w:rsid w:val="007279CD"/>
    <w:rsid w:val="00727D97"/>
    <w:rsid w:val="00727E04"/>
    <w:rsid w:val="00727FAE"/>
    <w:rsid w:val="00727FC7"/>
    <w:rsid w:val="007300DF"/>
    <w:rsid w:val="007303B9"/>
    <w:rsid w:val="00730630"/>
    <w:rsid w:val="00730649"/>
    <w:rsid w:val="007306A2"/>
    <w:rsid w:val="007307C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4DE"/>
    <w:rsid w:val="00732506"/>
    <w:rsid w:val="007325F8"/>
    <w:rsid w:val="00732C75"/>
    <w:rsid w:val="0073301C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2A"/>
    <w:rsid w:val="007348D1"/>
    <w:rsid w:val="00734921"/>
    <w:rsid w:val="00734DA8"/>
    <w:rsid w:val="00734EA9"/>
    <w:rsid w:val="00735007"/>
    <w:rsid w:val="00735083"/>
    <w:rsid w:val="00735EE9"/>
    <w:rsid w:val="00735FAF"/>
    <w:rsid w:val="00736256"/>
    <w:rsid w:val="00736908"/>
    <w:rsid w:val="00736B7A"/>
    <w:rsid w:val="00736EF4"/>
    <w:rsid w:val="00737257"/>
    <w:rsid w:val="007372DF"/>
    <w:rsid w:val="007372E9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18"/>
    <w:rsid w:val="00740A27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39F0"/>
    <w:rsid w:val="007449C7"/>
    <w:rsid w:val="00744A6C"/>
    <w:rsid w:val="00744BE0"/>
    <w:rsid w:val="0074543D"/>
    <w:rsid w:val="007456A9"/>
    <w:rsid w:val="007456ED"/>
    <w:rsid w:val="007457CF"/>
    <w:rsid w:val="0074584E"/>
    <w:rsid w:val="007458C7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031"/>
    <w:rsid w:val="00750818"/>
    <w:rsid w:val="00750F2C"/>
    <w:rsid w:val="00751066"/>
    <w:rsid w:val="00751169"/>
    <w:rsid w:val="00751330"/>
    <w:rsid w:val="007513D9"/>
    <w:rsid w:val="007516D9"/>
    <w:rsid w:val="00751C3D"/>
    <w:rsid w:val="00752591"/>
    <w:rsid w:val="0075261E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38A"/>
    <w:rsid w:val="0075465E"/>
    <w:rsid w:val="0075484E"/>
    <w:rsid w:val="00754E04"/>
    <w:rsid w:val="00754EBA"/>
    <w:rsid w:val="00755271"/>
    <w:rsid w:val="007552D3"/>
    <w:rsid w:val="0075535C"/>
    <w:rsid w:val="00755577"/>
    <w:rsid w:val="00755742"/>
    <w:rsid w:val="00755E61"/>
    <w:rsid w:val="00756275"/>
    <w:rsid w:val="007562C5"/>
    <w:rsid w:val="00756561"/>
    <w:rsid w:val="0075687F"/>
    <w:rsid w:val="00756A23"/>
    <w:rsid w:val="00756F57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1E1A"/>
    <w:rsid w:val="00761FEE"/>
    <w:rsid w:val="007620C3"/>
    <w:rsid w:val="00762238"/>
    <w:rsid w:val="0076255F"/>
    <w:rsid w:val="00762792"/>
    <w:rsid w:val="007627E9"/>
    <w:rsid w:val="00762935"/>
    <w:rsid w:val="00762BBA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46E"/>
    <w:rsid w:val="00764559"/>
    <w:rsid w:val="007647A9"/>
    <w:rsid w:val="00764A26"/>
    <w:rsid w:val="00764C5E"/>
    <w:rsid w:val="00764D07"/>
    <w:rsid w:val="00764E20"/>
    <w:rsid w:val="007656BC"/>
    <w:rsid w:val="00765E5D"/>
    <w:rsid w:val="00766658"/>
    <w:rsid w:val="00766A37"/>
    <w:rsid w:val="00766EF4"/>
    <w:rsid w:val="007670D1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1ED"/>
    <w:rsid w:val="00770242"/>
    <w:rsid w:val="00770371"/>
    <w:rsid w:val="0077060D"/>
    <w:rsid w:val="007707D2"/>
    <w:rsid w:val="00770E05"/>
    <w:rsid w:val="00770F8C"/>
    <w:rsid w:val="007711E5"/>
    <w:rsid w:val="007716D3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884"/>
    <w:rsid w:val="007729DA"/>
    <w:rsid w:val="00772CBF"/>
    <w:rsid w:val="00772DFD"/>
    <w:rsid w:val="00772E7F"/>
    <w:rsid w:val="00773211"/>
    <w:rsid w:val="007733C3"/>
    <w:rsid w:val="0077342C"/>
    <w:rsid w:val="007737C0"/>
    <w:rsid w:val="007738EF"/>
    <w:rsid w:val="00773F74"/>
    <w:rsid w:val="00773F77"/>
    <w:rsid w:val="007741A5"/>
    <w:rsid w:val="007741EF"/>
    <w:rsid w:val="00774907"/>
    <w:rsid w:val="00774D80"/>
    <w:rsid w:val="00774E07"/>
    <w:rsid w:val="00775066"/>
    <w:rsid w:val="0077560E"/>
    <w:rsid w:val="00775B5E"/>
    <w:rsid w:val="00775DCC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9F6"/>
    <w:rsid w:val="00777B9C"/>
    <w:rsid w:val="00777CE2"/>
    <w:rsid w:val="0078053E"/>
    <w:rsid w:val="00780720"/>
    <w:rsid w:val="00780764"/>
    <w:rsid w:val="00780870"/>
    <w:rsid w:val="00780A7E"/>
    <w:rsid w:val="00780C76"/>
    <w:rsid w:val="007811C0"/>
    <w:rsid w:val="00781A45"/>
    <w:rsid w:val="00781AD1"/>
    <w:rsid w:val="00781DE0"/>
    <w:rsid w:val="00781EE1"/>
    <w:rsid w:val="007820CC"/>
    <w:rsid w:val="007820D4"/>
    <w:rsid w:val="007823DF"/>
    <w:rsid w:val="0078268C"/>
    <w:rsid w:val="007827C1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61D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D8"/>
    <w:rsid w:val="00785CF2"/>
    <w:rsid w:val="00785E81"/>
    <w:rsid w:val="0078626A"/>
    <w:rsid w:val="0078696A"/>
    <w:rsid w:val="00786BFE"/>
    <w:rsid w:val="00786F98"/>
    <w:rsid w:val="00787085"/>
    <w:rsid w:val="00787173"/>
    <w:rsid w:val="0078729F"/>
    <w:rsid w:val="007873D9"/>
    <w:rsid w:val="00787580"/>
    <w:rsid w:val="007875A1"/>
    <w:rsid w:val="0078760D"/>
    <w:rsid w:val="007876CC"/>
    <w:rsid w:val="007878BA"/>
    <w:rsid w:val="007878EA"/>
    <w:rsid w:val="0078790A"/>
    <w:rsid w:val="00787F67"/>
    <w:rsid w:val="00790060"/>
    <w:rsid w:val="007905E7"/>
    <w:rsid w:val="00791634"/>
    <w:rsid w:val="007918AA"/>
    <w:rsid w:val="00792185"/>
    <w:rsid w:val="007921C1"/>
    <w:rsid w:val="007923BE"/>
    <w:rsid w:val="00792DCB"/>
    <w:rsid w:val="00792ECF"/>
    <w:rsid w:val="00792F41"/>
    <w:rsid w:val="007932C2"/>
    <w:rsid w:val="0079355D"/>
    <w:rsid w:val="0079365A"/>
    <w:rsid w:val="007937AF"/>
    <w:rsid w:val="00793B39"/>
    <w:rsid w:val="00793FA5"/>
    <w:rsid w:val="0079417F"/>
    <w:rsid w:val="0079461E"/>
    <w:rsid w:val="007947C6"/>
    <w:rsid w:val="00795490"/>
    <w:rsid w:val="00795987"/>
    <w:rsid w:val="00795F80"/>
    <w:rsid w:val="0079601B"/>
    <w:rsid w:val="007960A7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04F"/>
    <w:rsid w:val="007A2189"/>
    <w:rsid w:val="007A2286"/>
    <w:rsid w:val="007A2358"/>
    <w:rsid w:val="007A2485"/>
    <w:rsid w:val="007A24AC"/>
    <w:rsid w:val="007A24EC"/>
    <w:rsid w:val="007A26E5"/>
    <w:rsid w:val="007A2BDE"/>
    <w:rsid w:val="007A2D43"/>
    <w:rsid w:val="007A2D46"/>
    <w:rsid w:val="007A2E7E"/>
    <w:rsid w:val="007A2F07"/>
    <w:rsid w:val="007A31C7"/>
    <w:rsid w:val="007A3380"/>
    <w:rsid w:val="007A3410"/>
    <w:rsid w:val="007A385D"/>
    <w:rsid w:val="007A3950"/>
    <w:rsid w:val="007A3A03"/>
    <w:rsid w:val="007A3C76"/>
    <w:rsid w:val="007A3D24"/>
    <w:rsid w:val="007A41E5"/>
    <w:rsid w:val="007A4278"/>
    <w:rsid w:val="007A4340"/>
    <w:rsid w:val="007A4537"/>
    <w:rsid w:val="007A46AD"/>
    <w:rsid w:val="007A471D"/>
    <w:rsid w:val="007A497A"/>
    <w:rsid w:val="007A4EFF"/>
    <w:rsid w:val="007A51A7"/>
    <w:rsid w:val="007A5342"/>
    <w:rsid w:val="007A541B"/>
    <w:rsid w:val="007A573E"/>
    <w:rsid w:val="007A5FAB"/>
    <w:rsid w:val="007A6229"/>
    <w:rsid w:val="007A628C"/>
    <w:rsid w:val="007A687B"/>
    <w:rsid w:val="007A69F8"/>
    <w:rsid w:val="007A771F"/>
    <w:rsid w:val="007A789C"/>
    <w:rsid w:val="007A7955"/>
    <w:rsid w:val="007A7DB2"/>
    <w:rsid w:val="007A7EAC"/>
    <w:rsid w:val="007A7F0E"/>
    <w:rsid w:val="007A7F1E"/>
    <w:rsid w:val="007B0027"/>
    <w:rsid w:val="007B00D1"/>
    <w:rsid w:val="007B0118"/>
    <w:rsid w:val="007B0626"/>
    <w:rsid w:val="007B0870"/>
    <w:rsid w:val="007B08E5"/>
    <w:rsid w:val="007B101A"/>
    <w:rsid w:val="007B1072"/>
    <w:rsid w:val="007B11DA"/>
    <w:rsid w:val="007B12E4"/>
    <w:rsid w:val="007B13D8"/>
    <w:rsid w:val="007B14AA"/>
    <w:rsid w:val="007B174B"/>
    <w:rsid w:val="007B1922"/>
    <w:rsid w:val="007B1987"/>
    <w:rsid w:val="007B1E10"/>
    <w:rsid w:val="007B1F17"/>
    <w:rsid w:val="007B205C"/>
    <w:rsid w:val="007B20B6"/>
    <w:rsid w:val="007B223B"/>
    <w:rsid w:val="007B22E5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43A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814"/>
    <w:rsid w:val="007C1A12"/>
    <w:rsid w:val="007C1A62"/>
    <w:rsid w:val="007C1A7E"/>
    <w:rsid w:val="007C1CA0"/>
    <w:rsid w:val="007C1D06"/>
    <w:rsid w:val="007C20A5"/>
    <w:rsid w:val="007C2147"/>
    <w:rsid w:val="007C216B"/>
    <w:rsid w:val="007C222C"/>
    <w:rsid w:val="007C227F"/>
    <w:rsid w:val="007C29EA"/>
    <w:rsid w:val="007C2D59"/>
    <w:rsid w:val="007C3316"/>
    <w:rsid w:val="007C39DB"/>
    <w:rsid w:val="007C3BF2"/>
    <w:rsid w:val="007C3BFA"/>
    <w:rsid w:val="007C3C71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E28"/>
    <w:rsid w:val="007C53F8"/>
    <w:rsid w:val="007C586C"/>
    <w:rsid w:val="007C5B27"/>
    <w:rsid w:val="007C5B65"/>
    <w:rsid w:val="007C5E6D"/>
    <w:rsid w:val="007C6164"/>
    <w:rsid w:val="007C6748"/>
    <w:rsid w:val="007C6821"/>
    <w:rsid w:val="007C6FA8"/>
    <w:rsid w:val="007C7096"/>
    <w:rsid w:val="007C70DA"/>
    <w:rsid w:val="007C712F"/>
    <w:rsid w:val="007C7233"/>
    <w:rsid w:val="007C7304"/>
    <w:rsid w:val="007C7AD6"/>
    <w:rsid w:val="007C7B58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263"/>
    <w:rsid w:val="007D144C"/>
    <w:rsid w:val="007D16D4"/>
    <w:rsid w:val="007D1D4B"/>
    <w:rsid w:val="007D1DA3"/>
    <w:rsid w:val="007D1EE4"/>
    <w:rsid w:val="007D1FEB"/>
    <w:rsid w:val="007D2003"/>
    <w:rsid w:val="007D205C"/>
    <w:rsid w:val="007D22E1"/>
    <w:rsid w:val="007D2352"/>
    <w:rsid w:val="007D28DE"/>
    <w:rsid w:val="007D2A6F"/>
    <w:rsid w:val="007D2AB8"/>
    <w:rsid w:val="007D3141"/>
    <w:rsid w:val="007D31D2"/>
    <w:rsid w:val="007D3313"/>
    <w:rsid w:val="007D34EB"/>
    <w:rsid w:val="007D356D"/>
    <w:rsid w:val="007D35A6"/>
    <w:rsid w:val="007D35F4"/>
    <w:rsid w:val="007D36F6"/>
    <w:rsid w:val="007D37DC"/>
    <w:rsid w:val="007D3ADB"/>
    <w:rsid w:val="007D3BA1"/>
    <w:rsid w:val="007D3FED"/>
    <w:rsid w:val="007D4D76"/>
    <w:rsid w:val="007D4E6C"/>
    <w:rsid w:val="007D4F2C"/>
    <w:rsid w:val="007D5165"/>
    <w:rsid w:val="007D51D1"/>
    <w:rsid w:val="007D5866"/>
    <w:rsid w:val="007D5DBF"/>
    <w:rsid w:val="007D5F4A"/>
    <w:rsid w:val="007D60F2"/>
    <w:rsid w:val="007D676B"/>
    <w:rsid w:val="007D6C0B"/>
    <w:rsid w:val="007D71F1"/>
    <w:rsid w:val="007D73DC"/>
    <w:rsid w:val="007D77C6"/>
    <w:rsid w:val="007D7D9A"/>
    <w:rsid w:val="007E015B"/>
    <w:rsid w:val="007E06DD"/>
    <w:rsid w:val="007E080D"/>
    <w:rsid w:val="007E0A3E"/>
    <w:rsid w:val="007E0F82"/>
    <w:rsid w:val="007E1660"/>
    <w:rsid w:val="007E1787"/>
    <w:rsid w:val="007E2578"/>
    <w:rsid w:val="007E25CD"/>
    <w:rsid w:val="007E29E1"/>
    <w:rsid w:val="007E2B1F"/>
    <w:rsid w:val="007E2CB6"/>
    <w:rsid w:val="007E2CFD"/>
    <w:rsid w:val="007E34FF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70A"/>
    <w:rsid w:val="007E57E4"/>
    <w:rsid w:val="007E5A5D"/>
    <w:rsid w:val="007E5C3C"/>
    <w:rsid w:val="007E5D7D"/>
    <w:rsid w:val="007E5EDA"/>
    <w:rsid w:val="007E5F6A"/>
    <w:rsid w:val="007E609A"/>
    <w:rsid w:val="007E6B8B"/>
    <w:rsid w:val="007E6F4E"/>
    <w:rsid w:val="007E7294"/>
    <w:rsid w:val="007E734E"/>
    <w:rsid w:val="007E77C5"/>
    <w:rsid w:val="007E78BF"/>
    <w:rsid w:val="007E7B0B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1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37C2"/>
    <w:rsid w:val="007F3CBB"/>
    <w:rsid w:val="007F3EA0"/>
    <w:rsid w:val="007F4485"/>
    <w:rsid w:val="007F452B"/>
    <w:rsid w:val="007F4611"/>
    <w:rsid w:val="007F46BB"/>
    <w:rsid w:val="007F46FF"/>
    <w:rsid w:val="007F4A65"/>
    <w:rsid w:val="007F4C3A"/>
    <w:rsid w:val="007F4E49"/>
    <w:rsid w:val="007F4EA8"/>
    <w:rsid w:val="007F5271"/>
    <w:rsid w:val="007F55F0"/>
    <w:rsid w:val="007F5A97"/>
    <w:rsid w:val="007F5D2B"/>
    <w:rsid w:val="007F650D"/>
    <w:rsid w:val="007F7420"/>
    <w:rsid w:val="007F7451"/>
    <w:rsid w:val="007F7519"/>
    <w:rsid w:val="007F79EE"/>
    <w:rsid w:val="007F7FDA"/>
    <w:rsid w:val="0080014C"/>
    <w:rsid w:val="00800482"/>
    <w:rsid w:val="00800A7C"/>
    <w:rsid w:val="00800E94"/>
    <w:rsid w:val="0080117B"/>
    <w:rsid w:val="0080143C"/>
    <w:rsid w:val="00801808"/>
    <w:rsid w:val="00801C5C"/>
    <w:rsid w:val="008026A5"/>
    <w:rsid w:val="00802910"/>
    <w:rsid w:val="00802D1A"/>
    <w:rsid w:val="0080339A"/>
    <w:rsid w:val="00803927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2BB"/>
    <w:rsid w:val="008059B7"/>
    <w:rsid w:val="00805B16"/>
    <w:rsid w:val="00805BD5"/>
    <w:rsid w:val="00805CF1"/>
    <w:rsid w:val="00805DC5"/>
    <w:rsid w:val="00805DF2"/>
    <w:rsid w:val="00805E2D"/>
    <w:rsid w:val="0080601A"/>
    <w:rsid w:val="0080631F"/>
    <w:rsid w:val="008065B0"/>
    <w:rsid w:val="008065BD"/>
    <w:rsid w:val="0080684C"/>
    <w:rsid w:val="008068D2"/>
    <w:rsid w:val="008068E7"/>
    <w:rsid w:val="008068F7"/>
    <w:rsid w:val="008069DF"/>
    <w:rsid w:val="00806BDF"/>
    <w:rsid w:val="0080703C"/>
    <w:rsid w:val="008074AA"/>
    <w:rsid w:val="00807654"/>
    <w:rsid w:val="00807AE9"/>
    <w:rsid w:val="00807B21"/>
    <w:rsid w:val="00807DAB"/>
    <w:rsid w:val="00810223"/>
    <w:rsid w:val="008106E7"/>
    <w:rsid w:val="00810B10"/>
    <w:rsid w:val="00810BC5"/>
    <w:rsid w:val="00810C14"/>
    <w:rsid w:val="00810D5B"/>
    <w:rsid w:val="008112E2"/>
    <w:rsid w:val="00811802"/>
    <w:rsid w:val="00811E56"/>
    <w:rsid w:val="008120C2"/>
    <w:rsid w:val="00812387"/>
    <w:rsid w:val="008127A3"/>
    <w:rsid w:val="00812A32"/>
    <w:rsid w:val="00812CDE"/>
    <w:rsid w:val="00812F02"/>
    <w:rsid w:val="008133AF"/>
    <w:rsid w:val="008133B1"/>
    <w:rsid w:val="008139DF"/>
    <w:rsid w:val="00813CDA"/>
    <w:rsid w:val="00813CF0"/>
    <w:rsid w:val="00813F8B"/>
    <w:rsid w:val="0081403E"/>
    <w:rsid w:val="008140A5"/>
    <w:rsid w:val="008141CB"/>
    <w:rsid w:val="00814470"/>
    <w:rsid w:val="00814879"/>
    <w:rsid w:val="00814E3F"/>
    <w:rsid w:val="00814E4A"/>
    <w:rsid w:val="00814EA5"/>
    <w:rsid w:val="00815150"/>
    <w:rsid w:val="00815484"/>
    <w:rsid w:val="00815938"/>
    <w:rsid w:val="0081599B"/>
    <w:rsid w:val="008159F2"/>
    <w:rsid w:val="00815A03"/>
    <w:rsid w:val="00815A5B"/>
    <w:rsid w:val="00815DBC"/>
    <w:rsid w:val="00815DF3"/>
    <w:rsid w:val="00816232"/>
    <w:rsid w:val="0081627A"/>
    <w:rsid w:val="00816401"/>
    <w:rsid w:val="008164EF"/>
    <w:rsid w:val="00816645"/>
    <w:rsid w:val="0081680F"/>
    <w:rsid w:val="008169B1"/>
    <w:rsid w:val="00816C62"/>
    <w:rsid w:val="00816CB7"/>
    <w:rsid w:val="00816DDE"/>
    <w:rsid w:val="0081701D"/>
    <w:rsid w:val="00817045"/>
    <w:rsid w:val="008170E2"/>
    <w:rsid w:val="00817156"/>
    <w:rsid w:val="0081721E"/>
    <w:rsid w:val="0081785A"/>
    <w:rsid w:val="00817951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0DE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64"/>
    <w:rsid w:val="00822544"/>
    <w:rsid w:val="008225BD"/>
    <w:rsid w:val="00822631"/>
    <w:rsid w:val="0082281D"/>
    <w:rsid w:val="00822B6A"/>
    <w:rsid w:val="00822D64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4E09"/>
    <w:rsid w:val="00824E35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BA8"/>
    <w:rsid w:val="00826C1C"/>
    <w:rsid w:val="008271AB"/>
    <w:rsid w:val="00827266"/>
    <w:rsid w:val="00827B7F"/>
    <w:rsid w:val="00827E1B"/>
    <w:rsid w:val="0083039F"/>
    <w:rsid w:val="00830AD7"/>
    <w:rsid w:val="00830BC6"/>
    <w:rsid w:val="008314ED"/>
    <w:rsid w:val="00831D53"/>
    <w:rsid w:val="0083202D"/>
    <w:rsid w:val="0083239F"/>
    <w:rsid w:val="008324B2"/>
    <w:rsid w:val="0083253F"/>
    <w:rsid w:val="008326B7"/>
    <w:rsid w:val="008329D1"/>
    <w:rsid w:val="00832B3E"/>
    <w:rsid w:val="00832C79"/>
    <w:rsid w:val="00832D3D"/>
    <w:rsid w:val="00833132"/>
    <w:rsid w:val="008331BF"/>
    <w:rsid w:val="00833431"/>
    <w:rsid w:val="00833596"/>
    <w:rsid w:val="008338AE"/>
    <w:rsid w:val="00833C2E"/>
    <w:rsid w:val="00833DDA"/>
    <w:rsid w:val="008346DA"/>
    <w:rsid w:val="008347D5"/>
    <w:rsid w:val="00834953"/>
    <w:rsid w:val="00834B9E"/>
    <w:rsid w:val="00834D52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DB0"/>
    <w:rsid w:val="00836F3E"/>
    <w:rsid w:val="00837741"/>
    <w:rsid w:val="0083788B"/>
    <w:rsid w:val="00837EA0"/>
    <w:rsid w:val="008402F7"/>
    <w:rsid w:val="008404DE"/>
    <w:rsid w:val="008407C8"/>
    <w:rsid w:val="008409C1"/>
    <w:rsid w:val="008409CA"/>
    <w:rsid w:val="00840DBE"/>
    <w:rsid w:val="0084125B"/>
    <w:rsid w:val="00841A23"/>
    <w:rsid w:val="00841B39"/>
    <w:rsid w:val="00841B6E"/>
    <w:rsid w:val="00841BA7"/>
    <w:rsid w:val="00841D5D"/>
    <w:rsid w:val="008420F3"/>
    <w:rsid w:val="008421D1"/>
    <w:rsid w:val="00842DBA"/>
    <w:rsid w:val="008434B7"/>
    <w:rsid w:val="00843775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4F2"/>
    <w:rsid w:val="008455AD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88"/>
    <w:rsid w:val="008502B1"/>
    <w:rsid w:val="0085038C"/>
    <w:rsid w:val="008504AC"/>
    <w:rsid w:val="008509FB"/>
    <w:rsid w:val="00850C0C"/>
    <w:rsid w:val="00850F3B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1F6B"/>
    <w:rsid w:val="0085210E"/>
    <w:rsid w:val="0085221C"/>
    <w:rsid w:val="00852393"/>
    <w:rsid w:val="00852415"/>
    <w:rsid w:val="008524E2"/>
    <w:rsid w:val="008527E8"/>
    <w:rsid w:val="008528A6"/>
    <w:rsid w:val="00852A21"/>
    <w:rsid w:val="00852B37"/>
    <w:rsid w:val="00852C05"/>
    <w:rsid w:val="00852C72"/>
    <w:rsid w:val="00852E2A"/>
    <w:rsid w:val="008531B7"/>
    <w:rsid w:val="008533C4"/>
    <w:rsid w:val="00853404"/>
    <w:rsid w:val="00853499"/>
    <w:rsid w:val="0085380D"/>
    <w:rsid w:val="00853B46"/>
    <w:rsid w:val="00853D24"/>
    <w:rsid w:val="00853E60"/>
    <w:rsid w:val="00853FD9"/>
    <w:rsid w:val="00854299"/>
    <w:rsid w:val="008542F1"/>
    <w:rsid w:val="008543E0"/>
    <w:rsid w:val="00854454"/>
    <w:rsid w:val="008547D2"/>
    <w:rsid w:val="00854895"/>
    <w:rsid w:val="00854AD5"/>
    <w:rsid w:val="00854BD2"/>
    <w:rsid w:val="00854F3C"/>
    <w:rsid w:val="00855764"/>
    <w:rsid w:val="00855B1C"/>
    <w:rsid w:val="00855B5D"/>
    <w:rsid w:val="00855C8E"/>
    <w:rsid w:val="00855D8D"/>
    <w:rsid w:val="00856308"/>
    <w:rsid w:val="00856BAD"/>
    <w:rsid w:val="00856D6F"/>
    <w:rsid w:val="00856F02"/>
    <w:rsid w:val="00856FB8"/>
    <w:rsid w:val="0085756A"/>
    <w:rsid w:val="00857AB1"/>
    <w:rsid w:val="00857D95"/>
    <w:rsid w:val="00857D99"/>
    <w:rsid w:val="0086006C"/>
    <w:rsid w:val="0086021F"/>
    <w:rsid w:val="00860366"/>
    <w:rsid w:val="008605C0"/>
    <w:rsid w:val="00860813"/>
    <w:rsid w:val="00860D51"/>
    <w:rsid w:val="00860E24"/>
    <w:rsid w:val="008610A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7DC"/>
    <w:rsid w:val="00862D6F"/>
    <w:rsid w:val="00862D71"/>
    <w:rsid w:val="00862E1B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4E6F"/>
    <w:rsid w:val="0086508E"/>
    <w:rsid w:val="0086537B"/>
    <w:rsid w:val="008653C3"/>
    <w:rsid w:val="0086557D"/>
    <w:rsid w:val="00865DA3"/>
    <w:rsid w:val="00865F3F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BFC"/>
    <w:rsid w:val="00867E1A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44E"/>
    <w:rsid w:val="00873735"/>
    <w:rsid w:val="00873743"/>
    <w:rsid w:val="008737D0"/>
    <w:rsid w:val="00873B28"/>
    <w:rsid w:val="00873CFF"/>
    <w:rsid w:val="00873F87"/>
    <w:rsid w:val="00873FFA"/>
    <w:rsid w:val="00874721"/>
    <w:rsid w:val="008747A6"/>
    <w:rsid w:val="00874BA9"/>
    <w:rsid w:val="00874EC9"/>
    <w:rsid w:val="008753F4"/>
    <w:rsid w:val="0087565E"/>
    <w:rsid w:val="00875959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6F8"/>
    <w:rsid w:val="00877864"/>
    <w:rsid w:val="00877BBA"/>
    <w:rsid w:val="00877C68"/>
    <w:rsid w:val="00877D59"/>
    <w:rsid w:val="00880024"/>
    <w:rsid w:val="0088070B"/>
    <w:rsid w:val="00880ED5"/>
    <w:rsid w:val="0088114B"/>
    <w:rsid w:val="008815F0"/>
    <w:rsid w:val="008817E9"/>
    <w:rsid w:val="00881958"/>
    <w:rsid w:val="00881E2E"/>
    <w:rsid w:val="008821A2"/>
    <w:rsid w:val="008828E4"/>
    <w:rsid w:val="00882B4A"/>
    <w:rsid w:val="00882B85"/>
    <w:rsid w:val="00882E2B"/>
    <w:rsid w:val="00882FAF"/>
    <w:rsid w:val="00883144"/>
    <w:rsid w:val="00883190"/>
    <w:rsid w:val="008836BB"/>
    <w:rsid w:val="0088379D"/>
    <w:rsid w:val="00883BEC"/>
    <w:rsid w:val="00884102"/>
    <w:rsid w:val="0088419F"/>
    <w:rsid w:val="00884601"/>
    <w:rsid w:val="00884763"/>
    <w:rsid w:val="0088482C"/>
    <w:rsid w:val="00884A0C"/>
    <w:rsid w:val="00884D16"/>
    <w:rsid w:val="00885544"/>
    <w:rsid w:val="008855AB"/>
    <w:rsid w:val="00885908"/>
    <w:rsid w:val="00885AF5"/>
    <w:rsid w:val="00885CEE"/>
    <w:rsid w:val="00885F36"/>
    <w:rsid w:val="00886021"/>
    <w:rsid w:val="0088663C"/>
    <w:rsid w:val="00886CE1"/>
    <w:rsid w:val="00886CFF"/>
    <w:rsid w:val="00886E19"/>
    <w:rsid w:val="00886F35"/>
    <w:rsid w:val="00887661"/>
    <w:rsid w:val="008876EC"/>
    <w:rsid w:val="00887867"/>
    <w:rsid w:val="00887DC6"/>
    <w:rsid w:val="00887DD5"/>
    <w:rsid w:val="0089004B"/>
    <w:rsid w:val="00890200"/>
    <w:rsid w:val="008902C8"/>
    <w:rsid w:val="008905CB"/>
    <w:rsid w:val="00890723"/>
    <w:rsid w:val="008908E2"/>
    <w:rsid w:val="00891782"/>
    <w:rsid w:val="00891835"/>
    <w:rsid w:val="00891AF0"/>
    <w:rsid w:val="00891CEC"/>
    <w:rsid w:val="00891DFA"/>
    <w:rsid w:val="00891E80"/>
    <w:rsid w:val="0089217E"/>
    <w:rsid w:val="0089249F"/>
    <w:rsid w:val="00892712"/>
    <w:rsid w:val="0089272F"/>
    <w:rsid w:val="0089274A"/>
    <w:rsid w:val="008929A4"/>
    <w:rsid w:val="00892A9D"/>
    <w:rsid w:val="00892B3B"/>
    <w:rsid w:val="00892D56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4B4A"/>
    <w:rsid w:val="00895001"/>
    <w:rsid w:val="0089535E"/>
    <w:rsid w:val="008955FC"/>
    <w:rsid w:val="00895B46"/>
    <w:rsid w:val="00895D99"/>
    <w:rsid w:val="00895F71"/>
    <w:rsid w:val="00896309"/>
    <w:rsid w:val="00896385"/>
    <w:rsid w:val="00896708"/>
    <w:rsid w:val="0089678A"/>
    <w:rsid w:val="0089681B"/>
    <w:rsid w:val="00897972"/>
    <w:rsid w:val="00897980"/>
    <w:rsid w:val="00897ECF"/>
    <w:rsid w:val="008A0D81"/>
    <w:rsid w:val="008A104D"/>
    <w:rsid w:val="008A11B4"/>
    <w:rsid w:val="008A11C2"/>
    <w:rsid w:val="008A14AC"/>
    <w:rsid w:val="008A17F6"/>
    <w:rsid w:val="008A1E19"/>
    <w:rsid w:val="008A1F62"/>
    <w:rsid w:val="008A1F66"/>
    <w:rsid w:val="008A1FB5"/>
    <w:rsid w:val="008A1FFD"/>
    <w:rsid w:val="008A21DE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926"/>
    <w:rsid w:val="008A3BA7"/>
    <w:rsid w:val="008A3DC1"/>
    <w:rsid w:val="008A3FC1"/>
    <w:rsid w:val="008A40BF"/>
    <w:rsid w:val="008A4119"/>
    <w:rsid w:val="008A41AC"/>
    <w:rsid w:val="008A422D"/>
    <w:rsid w:val="008A423E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5F4A"/>
    <w:rsid w:val="008A6264"/>
    <w:rsid w:val="008A652B"/>
    <w:rsid w:val="008A695F"/>
    <w:rsid w:val="008A6A93"/>
    <w:rsid w:val="008A6D22"/>
    <w:rsid w:val="008A6F39"/>
    <w:rsid w:val="008A6FA9"/>
    <w:rsid w:val="008A7009"/>
    <w:rsid w:val="008A71B4"/>
    <w:rsid w:val="008A749B"/>
    <w:rsid w:val="008A7782"/>
    <w:rsid w:val="008A784F"/>
    <w:rsid w:val="008A7E94"/>
    <w:rsid w:val="008B0342"/>
    <w:rsid w:val="008B048D"/>
    <w:rsid w:val="008B07CB"/>
    <w:rsid w:val="008B0C50"/>
    <w:rsid w:val="008B0D5B"/>
    <w:rsid w:val="008B14B5"/>
    <w:rsid w:val="008B1631"/>
    <w:rsid w:val="008B1823"/>
    <w:rsid w:val="008B1E4C"/>
    <w:rsid w:val="008B1ED5"/>
    <w:rsid w:val="008B1F44"/>
    <w:rsid w:val="008B21CE"/>
    <w:rsid w:val="008B22AB"/>
    <w:rsid w:val="008B2968"/>
    <w:rsid w:val="008B2B66"/>
    <w:rsid w:val="008B2EA3"/>
    <w:rsid w:val="008B31C0"/>
    <w:rsid w:val="008B3470"/>
    <w:rsid w:val="008B352F"/>
    <w:rsid w:val="008B35BC"/>
    <w:rsid w:val="008B371F"/>
    <w:rsid w:val="008B3960"/>
    <w:rsid w:val="008B3B5B"/>
    <w:rsid w:val="008B3F28"/>
    <w:rsid w:val="008B421C"/>
    <w:rsid w:val="008B44E6"/>
    <w:rsid w:val="008B44EE"/>
    <w:rsid w:val="008B458B"/>
    <w:rsid w:val="008B4AB4"/>
    <w:rsid w:val="008B4B6C"/>
    <w:rsid w:val="008B502A"/>
    <w:rsid w:val="008B50A4"/>
    <w:rsid w:val="008B51A5"/>
    <w:rsid w:val="008B51D6"/>
    <w:rsid w:val="008B5429"/>
    <w:rsid w:val="008B563A"/>
    <w:rsid w:val="008B57A2"/>
    <w:rsid w:val="008B5878"/>
    <w:rsid w:val="008B59A7"/>
    <w:rsid w:val="008B5DE6"/>
    <w:rsid w:val="008B5EA1"/>
    <w:rsid w:val="008B5FC7"/>
    <w:rsid w:val="008B628A"/>
    <w:rsid w:val="008B62AE"/>
    <w:rsid w:val="008B639A"/>
    <w:rsid w:val="008B6A93"/>
    <w:rsid w:val="008B6D0D"/>
    <w:rsid w:val="008B7106"/>
    <w:rsid w:val="008B71EF"/>
    <w:rsid w:val="008B7586"/>
    <w:rsid w:val="008B79A7"/>
    <w:rsid w:val="008B7B2E"/>
    <w:rsid w:val="008B7B85"/>
    <w:rsid w:val="008B7F4B"/>
    <w:rsid w:val="008C02F9"/>
    <w:rsid w:val="008C0357"/>
    <w:rsid w:val="008C05D7"/>
    <w:rsid w:val="008C0CB9"/>
    <w:rsid w:val="008C0DEF"/>
    <w:rsid w:val="008C1484"/>
    <w:rsid w:val="008C191D"/>
    <w:rsid w:val="008C1E1B"/>
    <w:rsid w:val="008C2454"/>
    <w:rsid w:val="008C2C4E"/>
    <w:rsid w:val="008C30AB"/>
    <w:rsid w:val="008C3257"/>
    <w:rsid w:val="008C3629"/>
    <w:rsid w:val="008C3AC7"/>
    <w:rsid w:val="008C3C1A"/>
    <w:rsid w:val="008C4714"/>
    <w:rsid w:val="008C4B1C"/>
    <w:rsid w:val="008C4B53"/>
    <w:rsid w:val="008C4B5E"/>
    <w:rsid w:val="008C4E8E"/>
    <w:rsid w:val="008C5871"/>
    <w:rsid w:val="008C5A2B"/>
    <w:rsid w:val="008C5A67"/>
    <w:rsid w:val="008C5C45"/>
    <w:rsid w:val="008C5F10"/>
    <w:rsid w:val="008C6104"/>
    <w:rsid w:val="008C6B44"/>
    <w:rsid w:val="008C7022"/>
    <w:rsid w:val="008C7418"/>
    <w:rsid w:val="008C75C4"/>
    <w:rsid w:val="008C7688"/>
    <w:rsid w:val="008C7AB6"/>
    <w:rsid w:val="008C7B09"/>
    <w:rsid w:val="008C7CF1"/>
    <w:rsid w:val="008C7F9A"/>
    <w:rsid w:val="008D05E3"/>
    <w:rsid w:val="008D071D"/>
    <w:rsid w:val="008D09EE"/>
    <w:rsid w:val="008D0CE3"/>
    <w:rsid w:val="008D0D28"/>
    <w:rsid w:val="008D1001"/>
    <w:rsid w:val="008D10AE"/>
    <w:rsid w:val="008D148B"/>
    <w:rsid w:val="008D1577"/>
    <w:rsid w:val="008D15AB"/>
    <w:rsid w:val="008D1608"/>
    <w:rsid w:val="008D1AF2"/>
    <w:rsid w:val="008D1D5E"/>
    <w:rsid w:val="008D1E84"/>
    <w:rsid w:val="008D2037"/>
    <w:rsid w:val="008D21D5"/>
    <w:rsid w:val="008D244F"/>
    <w:rsid w:val="008D2721"/>
    <w:rsid w:val="008D2BC6"/>
    <w:rsid w:val="008D2C62"/>
    <w:rsid w:val="008D3063"/>
    <w:rsid w:val="008D3561"/>
    <w:rsid w:val="008D393D"/>
    <w:rsid w:val="008D397E"/>
    <w:rsid w:val="008D3CB4"/>
    <w:rsid w:val="008D41BA"/>
    <w:rsid w:val="008D43A7"/>
    <w:rsid w:val="008D4BA1"/>
    <w:rsid w:val="008D503B"/>
    <w:rsid w:val="008D52A3"/>
    <w:rsid w:val="008D532A"/>
    <w:rsid w:val="008D5684"/>
    <w:rsid w:val="008D590E"/>
    <w:rsid w:val="008D599C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63"/>
    <w:rsid w:val="008E0D1D"/>
    <w:rsid w:val="008E0E6F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AE"/>
    <w:rsid w:val="008E4286"/>
    <w:rsid w:val="008E4487"/>
    <w:rsid w:val="008E4D9B"/>
    <w:rsid w:val="008E4DF6"/>
    <w:rsid w:val="008E4EA8"/>
    <w:rsid w:val="008E4EE4"/>
    <w:rsid w:val="008E531E"/>
    <w:rsid w:val="008E53DC"/>
    <w:rsid w:val="008E5884"/>
    <w:rsid w:val="008E5DD4"/>
    <w:rsid w:val="008E62F9"/>
    <w:rsid w:val="008E64D7"/>
    <w:rsid w:val="008E6A99"/>
    <w:rsid w:val="008E6AAA"/>
    <w:rsid w:val="008E7644"/>
    <w:rsid w:val="008E766D"/>
    <w:rsid w:val="008E7B7E"/>
    <w:rsid w:val="008E7F19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CD3"/>
    <w:rsid w:val="008F0CE9"/>
    <w:rsid w:val="008F0D89"/>
    <w:rsid w:val="008F0E8E"/>
    <w:rsid w:val="008F0FF8"/>
    <w:rsid w:val="008F10D0"/>
    <w:rsid w:val="008F11AB"/>
    <w:rsid w:val="008F13EE"/>
    <w:rsid w:val="008F158D"/>
    <w:rsid w:val="008F17D5"/>
    <w:rsid w:val="008F1AB0"/>
    <w:rsid w:val="008F1B9F"/>
    <w:rsid w:val="008F1E14"/>
    <w:rsid w:val="008F23C7"/>
    <w:rsid w:val="008F282B"/>
    <w:rsid w:val="008F2AC4"/>
    <w:rsid w:val="008F356A"/>
    <w:rsid w:val="008F376B"/>
    <w:rsid w:val="008F3900"/>
    <w:rsid w:val="008F3DB2"/>
    <w:rsid w:val="008F3E6E"/>
    <w:rsid w:val="008F3EA7"/>
    <w:rsid w:val="008F41AB"/>
    <w:rsid w:val="008F445A"/>
    <w:rsid w:val="008F4516"/>
    <w:rsid w:val="008F4D7D"/>
    <w:rsid w:val="008F52E0"/>
    <w:rsid w:val="008F59AD"/>
    <w:rsid w:val="008F5AB5"/>
    <w:rsid w:val="008F5D4F"/>
    <w:rsid w:val="008F5F7F"/>
    <w:rsid w:val="008F641D"/>
    <w:rsid w:val="008F661E"/>
    <w:rsid w:val="008F6758"/>
    <w:rsid w:val="008F675D"/>
    <w:rsid w:val="008F6778"/>
    <w:rsid w:val="008F737D"/>
    <w:rsid w:val="008F745C"/>
    <w:rsid w:val="008F7981"/>
    <w:rsid w:val="008F79CE"/>
    <w:rsid w:val="008F7A7A"/>
    <w:rsid w:val="008F7C90"/>
    <w:rsid w:val="008F7EAE"/>
    <w:rsid w:val="008F7FB8"/>
    <w:rsid w:val="00900551"/>
    <w:rsid w:val="00900740"/>
    <w:rsid w:val="00900B49"/>
    <w:rsid w:val="00900D70"/>
    <w:rsid w:val="00900EE2"/>
    <w:rsid w:val="00900F3A"/>
    <w:rsid w:val="00900FF7"/>
    <w:rsid w:val="00901347"/>
    <w:rsid w:val="00901F4C"/>
    <w:rsid w:val="009020B0"/>
    <w:rsid w:val="00902594"/>
    <w:rsid w:val="0090287B"/>
    <w:rsid w:val="009029DC"/>
    <w:rsid w:val="00902A6D"/>
    <w:rsid w:val="00902D9C"/>
    <w:rsid w:val="0090341F"/>
    <w:rsid w:val="0090360E"/>
    <w:rsid w:val="00903883"/>
    <w:rsid w:val="00903A30"/>
    <w:rsid w:val="009042C4"/>
    <w:rsid w:val="00904374"/>
    <w:rsid w:val="0090472E"/>
    <w:rsid w:val="0090490C"/>
    <w:rsid w:val="00904D40"/>
    <w:rsid w:val="00905727"/>
    <w:rsid w:val="0090583E"/>
    <w:rsid w:val="009058EC"/>
    <w:rsid w:val="00905B1E"/>
    <w:rsid w:val="00905DA5"/>
    <w:rsid w:val="009061DF"/>
    <w:rsid w:val="00906242"/>
    <w:rsid w:val="009064BE"/>
    <w:rsid w:val="00906690"/>
    <w:rsid w:val="009066A6"/>
    <w:rsid w:val="00906A03"/>
    <w:rsid w:val="00906B2D"/>
    <w:rsid w:val="0090712A"/>
    <w:rsid w:val="00907488"/>
    <w:rsid w:val="009074CA"/>
    <w:rsid w:val="0090782F"/>
    <w:rsid w:val="009078C1"/>
    <w:rsid w:val="009100E4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0D6"/>
    <w:rsid w:val="00912160"/>
    <w:rsid w:val="0091236C"/>
    <w:rsid w:val="009126EF"/>
    <w:rsid w:val="009127B0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A5"/>
    <w:rsid w:val="00913B3A"/>
    <w:rsid w:val="00913DA1"/>
    <w:rsid w:val="00913DB2"/>
    <w:rsid w:val="009143E4"/>
    <w:rsid w:val="0091448E"/>
    <w:rsid w:val="0091478A"/>
    <w:rsid w:val="00915013"/>
    <w:rsid w:val="009151FD"/>
    <w:rsid w:val="009153BF"/>
    <w:rsid w:val="0091549B"/>
    <w:rsid w:val="0091559D"/>
    <w:rsid w:val="0091575F"/>
    <w:rsid w:val="009157DF"/>
    <w:rsid w:val="0091585E"/>
    <w:rsid w:val="00915B06"/>
    <w:rsid w:val="00915D0D"/>
    <w:rsid w:val="00915DF4"/>
    <w:rsid w:val="00915E28"/>
    <w:rsid w:val="00915E57"/>
    <w:rsid w:val="0091601C"/>
    <w:rsid w:val="00916215"/>
    <w:rsid w:val="00916B79"/>
    <w:rsid w:val="0091700C"/>
    <w:rsid w:val="00917431"/>
    <w:rsid w:val="0091769A"/>
    <w:rsid w:val="00917D61"/>
    <w:rsid w:val="00917DA9"/>
    <w:rsid w:val="00920281"/>
    <w:rsid w:val="00920466"/>
    <w:rsid w:val="009205A0"/>
    <w:rsid w:val="00920624"/>
    <w:rsid w:val="0092086E"/>
    <w:rsid w:val="00920C30"/>
    <w:rsid w:val="00920C72"/>
    <w:rsid w:val="00920C73"/>
    <w:rsid w:val="009210B4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4F0"/>
    <w:rsid w:val="0092287D"/>
    <w:rsid w:val="00922A79"/>
    <w:rsid w:val="00922F3E"/>
    <w:rsid w:val="0092369A"/>
    <w:rsid w:val="009237CB"/>
    <w:rsid w:val="00923AF5"/>
    <w:rsid w:val="009240ED"/>
    <w:rsid w:val="00924383"/>
    <w:rsid w:val="009247F6"/>
    <w:rsid w:val="00924C3C"/>
    <w:rsid w:val="00925031"/>
    <w:rsid w:val="00925378"/>
    <w:rsid w:val="0092559B"/>
    <w:rsid w:val="0092575F"/>
    <w:rsid w:val="00925807"/>
    <w:rsid w:val="00925EB0"/>
    <w:rsid w:val="00926141"/>
    <w:rsid w:val="00926401"/>
    <w:rsid w:val="00926643"/>
    <w:rsid w:val="0092667A"/>
    <w:rsid w:val="00926ADF"/>
    <w:rsid w:val="00926FD6"/>
    <w:rsid w:val="009278E1"/>
    <w:rsid w:val="00927D01"/>
    <w:rsid w:val="00927F84"/>
    <w:rsid w:val="00927FF1"/>
    <w:rsid w:val="0093094C"/>
    <w:rsid w:val="00930CEB"/>
    <w:rsid w:val="00930E09"/>
    <w:rsid w:val="00930FD4"/>
    <w:rsid w:val="0093113B"/>
    <w:rsid w:val="00931266"/>
    <w:rsid w:val="009317F2"/>
    <w:rsid w:val="009326A2"/>
    <w:rsid w:val="009329DF"/>
    <w:rsid w:val="00932AC4"/>
    <w:rsid w:val="00932D34"/>
    <w:rsid w:val="00933407"/>
    <w:rsid w:val="00933442"/>
    <w:rsid w:val="009337F1"/>
    <w:rsid w:val="0093386E"/>
    <w:rsid w:val="00933871"/>
    <w:rsid w:val="00933E55"/>
    <w:rsid w:val="009343DB"/>
    <w:rsid w:val="009343F6"/>
    <w:rsid w:val="009344F6"/>
    <w:rsid w:val="00934765"/>
    <w:rsid w:val="009347F2"/>
    <w:rsid w:val="00934AD6"/>
    <w:rsid w:val="00934E8C"/>
    <w:rsid w:val="00934F78"/>
    <w:rsid w:val="009353DC"/>
    <w:rsid w:val="009355AB"/>
    <w:rsid w:val="0093566A"/>
    <w:rsid w:val="00936053"/>
    <w:rsid w:val="00936673"/>
    <w:rsid w:val="009367D2"/>
    <w:rsid w:val="00936F43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EE9"/>
    <w:rsid w:val="00937F20"/>
    <w:rsid w:val="009401DB"/>
    <w:rsid w:val="009409A2"/>
    <w:rsid w:val="00940ABC"/>
    <w:rsid w:val="00940B62"/>
    <w:rsid w:val="00940DDE"/>
    <w:rsid w:val="0094100A"/>
    <w:rsid w:val="0094106D"/>
    <w:rsid w:val="00941092"/>
    <w:rsid w:val="009410B5"/>
    <w:rsid w:val="0094110A"/>
    <w:rsid w:val="00941293"/>
    <w:rsid w:val="009415A7"/>
    <w:rsid w:val="009415C8"/>
    <w:rsid w:val="00941819"/>
    <w:rsid w:val="00941A18"/>
    <w:rsid w:val="00941AA4"/>
    <w:rsid w:val="00941AF7"/>
    <w:rsid w:val="00941BF6"/>
    <w:rsid w:val="00941E14"/>
    <w:rsid w:val="00941FAE"/>
    <w:rsid w:val="0094220B"/>
    <w:rsid w:val="0094221E"/>
    <w:rsid w:val="00942AF8"/>
    <w:rsid w:val="00942F36"/>
    <w:rsid w:val="00942FF5"/>
    <w:rsid w:val="00943065"/>
    <w:rsid w:val="00943B6C"/>
    <w:rsid w:val="00943DBE"/>
    <w:rsid w:val="00943FF6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4CE"/>
    <w:rsid w:val="0095058D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7A0"/>
    <w:rsid w:val="0095196A"/>
    <w:rsid w:val="00951E13"/>
    <w:rsid w:val="009521C1"/>
    <w:rsid w:val="00952292"/>
    <w:rsid w:val="00952674"/>
    <w:rsid w:val="009527E2"/>
    <w:rsid w:val="009527FB"/>
    <w:rsid w:val="00952BF5"/>
    <w:rsid w:val="009531E2"/>
    <w:rsid w:val="009533D5"/>
    <w:rsid w:val="009536CC"/>
    <w:rsid w:val="0095375A"/>
    <w:rsid w:val="00953887"/>
    <w:rsid w:val="00953CC5"/>
    <w:rsid w:val="00953FC5"/>
    <w:rsid w:val="009548B6"/>
    <w:rsid w:val="0095495F"/>
    <w:rsid w:val="009549A5"/>
    <w:rsid w:val="00954E23"/>
    <w:rsid w:val="00954F09"/>
    <w:rsid w:val="00954F91"/>
    <w:rsid w:val="0095541C"/>
    <w:rsid w:val="0095591D"/>
    <w:rsid w:val="00955DD3"/>
    <w:rsid w:val="00955F49"/>
    <w:rsid w:val="009565B3"/>
    <w:rsid w:val="00956668"/>
    <w:rsid w:val="00957698"/>
    <w:rsid w:val="00957775"/>
    <w:rsid w:val="00957A6E"/>
    <w:rsid w:val="00957CAB"/>
    <w:rsid w:val="00957DB8"/>
    <w:rsid w:val="00960029"/>
    <w:rsid w:val="009600FD"/>
    <w:rsid w:val="0096031C"/>
    <w:rsid w:val="0096062A"/>
    <w:rsid w:val="00960810"/>
    <w:rsid w:val="00960826"/>
    <w:rsid w:val="00960D3B"/>
    <w:rsid w:val="00960F91"/>
    <w:rsid w:val="00961039"/>
    <w:rsid w:val="0096129D"/>
    <w:rsid w:val="009619A5"/>
    <w:rsid w:val="00961ABF"/>
    <w:rsid w:val="009620DA"/>
    <w:rsid w:val="0096227A"/>
    <w:rsid w:val="00962314"/>
    <w:rsid w:val="00962351"/>
    <w:rsid w:val="009624D5"/>
    <w:rsid w:val="0096286F"/>
    <w:rsid w:val="009629BB"/>
    <w:rsid w:val="00962D2B"/>
    <w:rsid w:val="00963111"/>
    <w:rsid w:val="00963258"/>
    <w:rsid w:val="0096331A"/>
    <w:rsid w:val="009637D6"/>
    <w:rsid w:val="00963975"/>
    <w:rsid w:val="00963C1E"/>
    <w:rsid w:val="00963F31"/>
    <w:rsid w:val="009640D7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AB6"/>
    <w:rsid w:val="00965D88"/>
    <w:rsid w:val="009668A9"/>
    <w:rsid w:val="009668EE"/>
    <w:rsid w:val="00966E07"/>
    <w:rsid w:val="00966E45"/>
    <w:rsid w:val="00966F5B"/>
    <w:rsid w:val="0096701C"/>
    <w:rsid w:val="009671DA"/>
    <w:rsid w:val="00967547"/>
    <w:rsid w:val="009675C2"/>
    <w:rsid w:val="0096799B"/>
    <w:rsid w:val="00967C1D"/>
    <w:rsid w:val="00967E50"/>
    <w:rsid w:val="009703C7"/>
    <w:rsid w:val="009704C4"/>
    <w:rsid w:val="009704DC"/>
    <w:rsid w:val="00970599"/>
    <w:rsid w:val="00970620"/>
    <w:rsid w:val="00970656"/>
    <w:rsid w:val="009706A7"/>
    <w:rsid w:val="009707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1CEE"/>
    <w:rsid w:val="009720C1"/>
    <w:rsid w:val="00972135"/>
    <w:rsid w:val="0097221F"/>
    <w:rsid w:val="00972411"/>
    <w:rsid w:val="009726AD"/>
    <w:rsid w:val="00972B06"/>
    <w:rsid w:val="00972B44"/>
    <w:rsid w:val="00972DF4"/>
    <w:rsid w:val="00972E12"/>
    <w:rsid w:val="00973023"/>
    <w:rsid w:val="0097303A"/>
    <w:rsid w:val="00973445"/>
    <w:rsid w:val="00973486"/>
    <w:rsid w:val="00973531"/>
    <w:rsid w:val="00973678"/>
    <w:rsid w:val="00973712"/>
    <w:rsid w:val="00973881"/>
    <w:rsid w:val="00973A40"/>
    <w:rsid w:val="00973BF7"/>
    <w:rsid w:val="00973C25"/>
    <w:rsid w:val="00973E43"/>
    <w:rsid w:val="00973F24"/>
    <w:rsid w:val="0097424F"/>
    <w:rsid w:val="00974270"/>
    <w:rsid w:val="00974721"/>
    <w:rsid w:val="00974C39"/>
    <w:rsid w:val="00974F32"/>
    <w:rsid w:val="0097555D"/>
    <w:rsid w:val="00975660"/>
    <w:rsid w:val="009757D0"/>
    <w:rsid w:val="00975F0E"/>
    <w:rsid w:val="00975F21"/>
    <w:rsid w:val="00975F5A"/>
    <w:rsid w:val="009764B1"/>
    <w:rsid w:val="00976B96"/>
    <w:rsid w:val="00976D91"/>
    <w:rsid w:val="00976F3D"/>
    <w:rsid w:val="00977020"/>
    <w:rsid w:val="00977308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4E"/>
    <w:rsid w:val="00980D9B"/>
    <w:rsid w:val="0098130D"/>
    <w:rsid w:val="009814AF"/>
    <w:rsid w:val="0098153B"/>
    <w:rsid w:val="00981827"/>
    <w:rsid w:val="009819CC"/>
    <w:rsid w:val="00981B08"/>
    <w:rsid w:val="00981CEF"/>
    <w:rsid w:val="00981D30"/>
    <w:rsid w:val="00981E58"/>
    <w:rsid w:val="00982452"/>
    <w:rsid w:val="00982740"/>
    <w:rsid w:val="0098274F"/>
    <w:rsid w:val="00982A8E"/>
    <w:rsid w:val="00982D44"/>
    <w:rsid w:val="00982F1A"/>
    <w:rsid w:val="00982FF8"/>
    <w:rsid w:val="0098362C"/>
    <w:rsid w:val="00983643"/>
    <w:rsid w:val="0098367F"/>
    <w:rsid w:val="009837B6"/>
    <w:rsid w:val="00983AC0"/>
    <w:rsid w:val="00984025"/>
    <w:rsid w:val="009846F4"/>
    <w:rsid w:val="00984841"/>
    <w:rsid w:val="00984B6E"/>
    <w:rsid w:val="00984E81"/>
    <w:rsid w:val="00985389"/>
    <w:rsid w:val="009856A4"/>
    <w:rsid w:val="00985999"/>
    <w:rsid w:val="00985AF3"/>
    <w:rsid w:val="009860FA"/>
    <w:rsid w:val="009865E4"/>
    <w:rsid w:val="009869AA"/>
    <w:rsid w:val="00986CC0"/>
    <w:rsid w:val="00986D83"/>
    <w:rsid w:val="00987002"/>
    <w:rsid w:val="009878C5"/>
    <w:rsid w:val="00990398"/>
    <w:rsid w:val="00990517"/>
    <w:rsid w:val="009909D8"/>
    <w:rsid w:val="00990A58"/>
    <w:rsid w:val="00990FA8"/>
    <w:rsid w:val="0099149F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768"/>
    <w:rsid w:val="00993A39"/>
    <w:rsid w:val="00993CFC"/>
    <w:rsid w:val="00993DD6"/>
    <w:rsid w:val="00994796"/>
    <w:rsid w:val="00994869"/>
    <w:rsid w:val="00994A51"/>
    <w:rsid w:val="00995040"/>
    <w:rsid w:val="00995217"/>
    <w:rsid w:val="00995335"/>
    <w:rsid w:val="00995519"/>
    <w:rsid w:val="009956A0"/>
    <w:rsid w:val="00995754"/>
    <w:rsid w:val="009957CE"/>
    <w:rsid w:val="009959E1"/>
    <w:rsid w:val="00995A46"/>
    <w:rsid w:val="00995D7B"/>
    <w:rsid w:val="00995E8F"/>
    <w:rsid w:val="00996244"/>
    <w:rsid w:val="00996302"/>
    <w:rsid w:val="00996337"/>
    <w:rsid w:val="0099644D"/>
    <w:rsid w:val="00996BE2"/>
    <w:rsid w:val="009970C1"/>
    <w:rsid w:val="0099711C"/>
    <w:rsid w:val="009971CB"/>
    <w:rsid w:val="009975A5"/>
    <w:rsid w:val="00997631"/>
    <w:rsid w:val="009979E2"/>
    <w:rsid w:val="00997B2C"/>
    <w:rsid w:val="00997C36"/>
    <w:rsid w:val="00997C69"/>
    <w:rsid w:val="00997E15"/>
    <w:rsid w:val="009A0361"/>
    <w:rsid w:val="009A08B9"/>
    <w:rsid w:val="009A0DD8"/>
    <w:rsid w:val="009A0F95"/>
    <w:rsid w:val="009A1293"/>
    <w:rsid w:val="009A12D1"/>
    <w:rsid w:val="009A1490"/>
    <w:rsid w:val="009A1572"/>
    <w:rsid w:val="009A162E"/>
    <w:rsid w:val="009A1DF2"/>
    <w:rsid w:val="009A1E31"/>
    <w:rsid w:val="009A1EC9"/>
    <w:rsid w:val="009A1F2E"/>
    <w:rsid w:val="009A21BE"/>
    <w:rsid w:val="009A21F1"/>
    <w:rsid w:val="009A2247"/>
    <w:rsid w:val="009A2579"/>
    <w:rsid w:val="009A2A81"/>
    <w:rsid w:val="009A2B78"/>
    <w:rsid w:val="009A2C34"/>
    <w:rsid w:val="009A2C76"/>
    <w:rsid w:val="009A2D8F"/>
    <w:rsid w:val="009A350A"/>
    <w:rsid w:val="009A35F3"/>
    <w:rsid w:val="009A3725"/>
    <w:rsid w:val="009A3883"/>
    <w:rsid w:val="009A394C"/>
    <w:rsid w:val="009A3A50"/>
    <w:rsid w:val="009A3E9A"/>
    <w:rsid w:val="009A401C"/>
    <w:rsid w:val="009A426D"/>
    <w:rsid w:val="009A4780"/>
    <w:rsid w:val="009A47DF"/>
    <w:rsid w:val="009A56CB"/>
    <w:rsid w:val="009A5D00"/>
    <w:rsid w:val="009A5F91"/>
    <w:rsid w:val="009A63DA"/>
    <w:rsid w:val="009A68F0"/>
    <w:rsid w:val="009A690A"/>
    <w:rsid w:val="009A6C95"/>
    <w:rsid w:val="009A7107"/>
    <w:rsid w:val="009A7355"/>
    <w:rsid w:val="009A7471"/>
    <w:rsid w:val="009A75F0"/>
    <w:rsid w:val="009A76EC"/>
    <w:rsid w:val="009A7A5A"/>
    <w:rsid w:val="009A7EE9"/>
    <w:rsid w:val="009A7F1A"/>
    <w:rsid w:val="009A7F9F"/>
    <w:rsid w:val="009B0313"/>
    <w:rsid w:val="009B0330"/>
    <w:rsid w:val="009B0540"/>
    <w:rsid w:val="009B0995"/>
    <w:rsid w:val="009B0C75"/>
    <w:rsid w:val="009B111A"/>
    <w:rsid w:val="009B116F"/>
    <w:rsid w:val="009B1491"/>
    <w:rsid w:val="009B15D4"/>
    <w:rsid w:val="009B1899"/>
    <w:rsid w:val="009B1C47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04"/>
    <w:rsid w:val="009B46DE"/>
    <w:rsid w:val="009B46DF"/>
    <w:rsid w:val="009B46F0"/>
    <w:rsid w:val="009B4D9C"/>
    <w:rsid w:val="009B4DC7"/>
    <w:rsid w:val="009B4EA6"/>
    <w:rsid w:val="009B5166"/>
    <w:rsid w:val="009B534E"/>
    <w:rsid w:val="009B5ACE"/>
    <w:rsid w:val="009B5AE6"/>
    <w:rsid w:val="009B5C6A"/>
    <w:rsid w:val="009B5CFD"/>
    <w:rsid w:val="009B6164"/>
    <w:rsid w:val="009B62AB"/>
    <w:rsid w:val="009B6494"/>
    <w:rsid w:val="009B6676"/>
    <w:rsid w:val="009B6890"/>
    <w:rsid w:val="009B6CE9"/>
    <w:rsid w:val="009B6F36"/>
    <w:rsid w:val="009B71EE"/>
    <w:rsid w:val="009B72DA"/>
    <w:rsid w:val="009B7353"/>
    <w:rsid w:val="009B736C"/>
    <w:rsid w:val="009B7625"/>
    <w:rsid w:val="009B7C10"/>
    <w:rsid w:val="009B7CDA"/>
    <w:rsid w:val="009B7E9C"/>
    <w:rsid w:val="009C038B"/>
    <w:rsid w:val="009C03A2"/>
    <w:rsid w:val="009C0508"/>
    <w:rsid w:val="009C05F6"/>
    <w:rsid w:val="009C064B"/>
    <w:rsid w:val="009C0798"/>
    <w:rsid w:val="009C08F9"/>
    <w:rsid w:val="009C0A63"/>
    <w:rsid w:val="009C0C93"/>
    <w:rsid w:val="009C0E87"/>
    <w:rsid w:val="009C0F19"/>
    <w:rsid w:val="009C121D"/>
    <w:rsid w:val="009C1350"/>
    <w:rsid w:val="009C142D"/>
    <w:rsid w:val="009C1862"/>
    <w:rsid w:val="009C1A88"/>
    <w:rsid w:val="009C2249"/>
    <w:rsid w:val="009C237B"/>
    <w:rsid w:val="009C2396"/>
    <w:rsid w:val="009C2524"/>
    <w:rsid w:val="009C2906"/>
    <w:rsid w:val="009C297A"/>
    <w:rsid w:val="009C2D37"/>
    <w:rsid w:val="009C2D3D"/>
    <w:rsid w:val="009C2F53"/>
    <w:rsid w:val="009C31EF"/>
    <w:rsid w:val="009C337B"/>
    <w:rsid w:val="009C3592"/>
    <w:rsid w:val="009C39AB"/>
    <w:rsid w:val="009C3B11"/>
    <w:rsid w:val="009C3BE9"/>
    <w:rsid w:val="009C42C0"/>
    <w:rsid w:val="009C43B6"/>
    <w:rsid w:val="009C4435"/>
    <w:rsid w:val="009C4AE8"/>
    <w:rsid w:val="009C4BF9"/>
    <w:rsid w:val="009C4D44"/>
    <w:rsid w:val="009C4E51"/>
    <w:rsid w:val="009C50DE"/>
    <w:rsid w:val="009C526C"/>
    <w:rsid w:val="009C5344"/>
    <w:rsid w:val="009C5A96"/>
    <w:rsid w:val="009C5AFF"/>
    <w:rsid w:val="009C62EE"/>
    <w:rsid w:val="009C6539"/>
    <w:rsid w:val="009C671E"/>
    <w:rsid w:val="009C6845"/>
    <w:rsid w:val="009C6A1C"/>
    <w:rsid w:val="009C6CD4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692"/>
    <w:rsid w:val="009D08EE"/>
    <w:rsid w:val="009D0BE3"/>
    <w:rsid w:val="009D1048"/>
    <w:rsid w:val="009D12CA"/>
    <w:rsid w:val="009D16C6"/>
    <w:rsid w:val="009D1FBE"/>
    <w:rsid w:val="009D20D7"/>
    <w:rsid w:val="009D2311"/>
    <w:rsid w:val="009D253C"/>
    <w:rsid w:val="009D25DE"/>
    <w:rsid w:val="009D26EF"/>
    <w:rsid w:val="009D290F"/>
    <w:rsid w:val="009D29CA"/>
    <w:rsid w:val="009D2CEF"/>
    <w:rsid w:val="009D2E30"/>
    <w:rsid w:val="009D2F49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8BD"/>
    <w:rsid w:val="009D5AC6"/>
    <w:rsid w:val="009D64A7"/>
    <w:rsid w:val="009D662B"/>
    <w:rsid w:val="009D6810"/>
    <w:rsid w:val="009D6897"/>
    <w:rsid w:val="009D6923"/>
    <w:rsid w:val="009D6CE5"/>
    <w:rsid w:val="009D759E"/>
    <w:rsid w:val="009D7665"/>
    <w:rsid w:val="009D7775"/>
    <w:rsid w:val="009D7889"/>
    <w:rsid w:val="009D7935"/>
    <w:rsid w:val="009D7949"/>
    <w:rsid w:val="009D7E4D"/>
    <w:rsid w:val="009E01B7"/>
    <w:rsid w:val="009E03B6"/>
    <w:rsid w:val="009E08E7"/>
    <w:rsid w:val="009E0FB1"/>
    <w:rsid w:val="009E1315"/>
    <w:rsid w:val="009E178F"/>
    <w:rsid w:val="009E1AF0"/>
    <w:rsid w:val="009E1BCB"/>
    <w:rsid w:val="009E2576"/>
    <w:rsid w:val="009E25D4"/>
    <w:rsid w:val="009E269A"/>
    <w:rsid w:val="009E2E2E"/>
    <w:rsid w:val="009E2EFD"/>
    <w:rsid w:val="009E33AF"/>
    <w:rsid w:val="009E381B"/>
    <w:rsid w:val="009E394B"/>
    <w:rsid w:val="009E399C"/>
    <w:rsid w:val="009E3B83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37A"/>
    <w:rsid w:val="009E74BA"/>
    <w:rsid w:val="009E7552"/>
    <w:rsid w:val="009E7AA1"/>
    <w:rsid w:val="009E7B81"/>
    <w:rsid w:val="009E7CBE"/>
    <w:rsid w:val="009E7CCB"/>
    <w:rsid w:val="009F00A7"/>
    <w:rsid w:val="009F00FD"/>
    <w:rsid w:val="009F03D8"/>
    <w:rsid w:val="009F0A48"/>
    <w:rsid w:val="009F15C6"/>
    <w:rsid w:val="009F1845"/>
    <w:rsid w:val="009F1B75"/>
    <w:rsid w:val="009F1C4B"/>
    <w:rsid w:val="009F1FB0"/>
    <w:rsid w:val="009F2026"/>
    <w:rsid w:val="009F207C"/>
    <w:rsid w:val="009F2129"/>
    <w:rsid w:val="009F22E4"/>
    <w:rsid w:val="009F2406"/>
    <w:rsid w:val="009F24C1"/>
    <w:rsid w:val="009F29B7"/>
    <w:rsid w:val="009F2DD0"/>
    <w:rsid w:val="009F3008"/>
    <w:rsid w:val="009F32A4"/>
    <w:rsid w:val="009F3609"/>
    <w:rsid w:val="009F3752"/>
    <w:rsid w:val="009F37EF"/>
    <w:rsid w:val="009F390C"/>
    <w:rsid w:val="009F3B1E"/>
    <w:rsid w:val="009F3E96"/>
    <w:rsid w:val="009F4250"/>
    <w:rsid w:val="009F43C4"/>
    <w:rsid w:val="009F43E4"/>
    <w:rsid w:val="009F46CD"/>
    <w:rsid w:val="009F4746"/>
    <w:rsid w:val="009F5620"/>
    <w:rsid w:val="009F5B7D"/>
    <w:rsid w:val="009F5D7F"/>
    <w:rsid w:val="009F5EEA"/>
    <w:rsid w:val="009F6176"/>
    <w:rsid w:val="009F63F1"/>
    <w:rsid w:val="009F67FC"/>
    <w:rsid w:val="009F6E42"/>
    <w:rsid w:val="009F6F55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3377"/>
    <w:rsid w:val="00A03534"/>
    <w:rsid w:val="00A038AB"/>
    <w:rsid w:val="00A03C53"/>
    <w:rsid w:val="00A03D75"/>
    <w:rsid w:val="00A03EF7"/>
    <w:rsid w:val="00A04213"/>
    <w:rsid w:val="00A049BB"/>
    <w:rsid w:val="00A04C2D"/>
    <w:rsid w:val="00A04FAF"/>
    <w:rsid w:val="00A054AD"/>
    <w:rsid w:val="00A0564C"/>
    <w:rsid w:val="00A05721"/>
    <w:rsid w:val="00A05871"/>
    <w:rsid w:val="00A05A96"/>
    <w:rsid w:val="00A05F45"/>
    <w:rsid w:val="00A067C0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229"/>
    <w:rsid w:val="00A1048C"/>
    <w:rsid w:val="00A1058E"/>
    <w:rsid w:val="00A1076F"/>
    <w:rsid w:val="00A1089D"/>
    <w:rsid w:val="00A108B1"/>
    <w:rsid w:val="00A10AEC"/>
    <w:rsid w:val="00A10C74"/>
    <w:rsid w:val="00A10E7F"/>
    <w:rsid w:val="00A10EEF"/>
    <w:rsid w:val="00A111B0"/>
    <w:rsid w:val="00A112A6"/>
    <w:rsid w:val="00A1167F"/>
    <w:rsid w:val="00A119EB"/>
    <w:rsid w:val="00A11A56"/>
    <w:rsid w:val="00A11C0D"/>
    <w:rsid w:val="00A12374"/>
    <w:rsid w:val="00A12D56"/>
    <w:rsid w:val="00A133E2"/>
    <w:rsid w:val="00A1341E"/>
    <w:rsid w:val="00A1379F"/>
    <w:rsid w:val="00A13990"/>
    <w:rsid w:val="00A13AE5"/>
    <w:rsid w:val="00A15321"/>
    <w:rsid w:val="00A154DD"/>
    <w:rsid w:val="00A155DE"/>
    <w:rsid w:val="00A156DA"/>
    <w:rsid w:val="00A15A7F"/>
    <w:rsid w:val="00A15D3B"/>
    <w:rsid w:val="00A15E57"/>
    <w:rsid w:val="00A15F00"/>
    <w:rsid w:val="00A16356"/>
    <w:rsid w:val="00A1641C"/>
    <w:rsid w:val="00A16B50"/>
    <w:rsid w:val="00A16FC5"/>
    <w:rsid w:val="00A17185"/>
    <w:rsid w:val="00A1721B"/>
    <w:rsid w:val="00A1727D"/>
    <w:rsid w:val="00A17290"/>
    <w:rsid w:val="00A173C0"/>
    <w:rsid w:val="00A1764F"/>
    <w:rsid w:val="00A17A1C"/>
    <w:rsid w:val="00A17D24"/>
    <w:rsid w:val="00A20020"/>
    <w:rsid w:val="00A2029D"/>
    <w:rsid w:val="00A20564"/>
    <w:rsid w:val="00A205A6"/>
    <w:rsid w:val="00A207EE"/>
    <w:rsid w:val="00A20A14"/>
    <w:rsid w:val="00A20ACE"/>
    <w:rsid w:val="00A20C34"/>
    <w:rsid w:val="00A20DCC"/>
    <w:rsid w:val="00A21339"/>
    <w:rsid w:val="00A21515"/>
    <w:rsid w:val="00A21AB8"/>
    <w:rsid w:val="00A21FBE"/>
    <w:rsid w:val="00A220AB"/>
    <w:rsid w:val="00A220EC"/>
    <w:rsid w:val="00A22546"/>
    <w:rsid w:val="00A22678"/>
    <w:rsid w:val="00A2271E"/>
    <w:rsid w:val="00A2275A"/>
    <w:rsid w:val="00A22A5B"/>
    <w:rsid w:val="00A22C05"/>
    <w:rsid w:val="00A22C67"/>
    <w:rsid w:val="00A22DB2"/>
    <w:rsid w:val="00A22E8D"/>
    <w:rsid w:val="00A2333F"/>
    <w:rsid w:val="00A23B8B"/>
    <w:rsid w:val="00A23C66"/>
    <w:rsid w:val="00A23CA5"/>
    <w:rsid w:val="00A23DFE"/>
    <w:rsid w:val="00A25445"/>
    <w:rsid w:val="00A25804"/>
    <w:rsid w:val="00A25B8B"/>
    <w:rsid w:val="00A26248"/>
    <w:rsid w:val="00A265C6"/>
    <w:rsid w:val="00A26E37"/>
    <w:rsid w:val="00A27117"/>
    <w:rsid w:val="00A2719A"/>
    <w:rsid w:val="00A271FD"/>
    <w:rsid w:val="00A27659"/>
    <w:rsid w:val="00A27789"/>
    <w:rsid w:val="00A27ADF"/>
    <w:rsid w:val="00A27B00"/>
    <w:rsid w:val="00A3040C"/>
    <w:rsid w:val="00A30411"/>
    <w:rsid w:val="00A30762"/>
    <w:rsid w:val="00A3095D"/>
    <w:rsid w:val="00A30A57"/>
    <w:rsid w:val="00A30A89"/>
    <w:rsid w:val="00A30CE2"/>
    <w:rsid w:val="00A310DF"/>
    <w:rsid w:val="00A3148C"/>
    <w:rsid w:val="00A3149C"/>
    <w:rsid w:val="00A314D2"/>
    <w:rsid w:val="00A315B2"/>
    <w:rsid w:val="00A31848"/>
    <w:rsid w:val="00A31A06"/>
    <w:rsid w:val="00A31EDE"/>
    <w:rsid w:val="00A31F57"/>
    <w:rsid w:val="00A32661"/>
    <w:rsid w:val="00A32916"/>
    <w:rsid w:val="00A32959"/>
    <w:rsid w:val="00A32F32"/>
    <w:rsid w:val="00A32F4C"/>
    <w:rsid w:val="00A32FF5"/>
    <w:rsid w:val="00A33171"/>
    <w:rsid w:val="00A336DF"/>
    <w:rsid w:val="00A3371B"/>
    <w:rsid w:val="00A338A3"/>
    <w:rsid w:val="00A33A0B"/>
    <w:rsid w:val="00A33B0F"/>
    <w:rsid w:val="00A33E81"/>
    <w:rsid w:val="00A33FEC"/>
    <w:rsid w:val="00A341F3"/>
    <w:rsid w:val="00A3482A"/>
    <w:rsid w:val="00A34864"/>
    <w:rsid w:val="00A34C8E"/>
    <w:rsid w:val="00A352DB"/>
    <w:rsid w:val="00A3537D"/>
    <w:rsid w:val="00A35EA4"/>
    <w:rsid w:val="00A35F12"/>
    <w:rsid w:val="00A366B1"/>
    <w:rsid w:val="00A368DF"/>
    <w:rsid w:val="00A36B58"/>
    <w:rsid w:val="00A37859"/>
    <w:rsid w:val="00A378C9"/>
    <w:rsid w:val="00A379AA"/>
    <w:rsid w:val="00A379D2"/>
    <w:rsid w:val="00A37A5C"/>
    <w:rsid w:val="00A37C22"/>
    <w:rsid w:val="00A37D84"/>
    <w:rsid w:val="00A40A11"/>
    <w:rsid w:val="00A40B83"/>
    <w:rsid w:val="00A41115"/>
    <w:rsid w:val="00A4124D"/>
    <w:rsid w:val="00A414FC"/>
    <w:rsid w:val="00A41630"/>
    <w:rsid w:val="00A41753"/>
    <w:rsid w:val="00A41DB6"/>
    <w:rsid w:val="00A41EFF"/>
    <w:rsid w:val="00A421A1"/>
    <w:rsid w:val="00A421B3"/>
    <w:rsid w:val="00A42222"/>
    <w:rsid w:val="00A42429"/>
    <w:rsid w:val="00A424CA"/>
    <w:rsid w:val="00A424E0"/>
    <w:rsid w:val="00A42676"/>
    <w:rsid w:val="00A4282A"/>
    <w:rsid w:val="00A42845"/>
    <w:rsid w:val="00A42999"/>
    <w:rsid w:val="00A42B38"/>
    <w:rsid w:val="00A42DA2"/>
    <w:rsid w:val="00A42F68"/>
    <w:rsid w:val="00A42F7F"/>
    <w:rsid w:val="00A430A1"/>
    <w:rsid w:val="00A433C6"/>
    <w:rsid w:val="00A43483"/>
    <w:rsid w:val="00A43B5F"/>
    <w:rsid w:val="00A43C99"/>
    <w:rsid w:val="00A44062"/>
    <w:rsid w:val="00A44105"/>
    <w:rsid w:val="00A444AD"/>
    <w:rsid w:val="00A446C0"/>
    <w:rsid w:val="00A44A3A"/>
    <w:rsid w:val="00A450DC"/>
    <w:rsid w:val="00A45640"/>
    <w:rsid w:val="00A45AED"/>
    <w:rsid w:val="00A45B27"/>
    <w:rsid w:val="00A45B63"/>
    <w:rsid w:val="00A45D76"/>
    <w:rsid w:val="00A45DD6"/>
    <w:rsid w:val="00A45ECC"/>
    <w:rsid w:val="00A4610A"/>
    <w:rsid w:val="00A46119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08D"/>
    <w:rsid w:val="00A50219"/>
    <w:rsid w:val="00A50438"/>
    <w:rsid w:val="00A508AF"/>
    <w:rsid w:val="00A50BC5"/>
    <w:rsid w:val="00A50C3E"/>
    <w:rsid w:val="00A50E27"/>
    <w:rsid w:val="00A50EC5"/>
    <w:rsid w:val="00A51002"/>
    <w:rsid w:val="00A51292"/>
    <w:rsid w:val="00A5131B"/>
    <w:rsid w:val="00A516AB"/>
    <w:rsid w:val="00A519A0"/>
    <w:rsid w:val="00A51D0A"/>
    <w:rsid w:val="00A5206C"/>
    <w:rsid w:val="00A524FB"/>
    <w:rsid w:val="00A528B5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436"/>
    <w:rsid w:val="00A55632"/>
    <w:rsid w:val="00A55A3B"/>
    <w:rsid w:val="00A55B5E"/>
    <w:rsid w:val="00A55BD3"/>
    <w:rsid w:val="00A55C25"/>
    <w:rsid w:val="00A55C3A"/>
    <w:rsid w:val="00A56184"/>
    <w:rsid w:val="00A5647D"/>
    <w:rsid w:val="00A56D51"/>
    <w:rsid w:val="00A57635"/>
    <w:rsid w:val="00A57AF1"/>
    <w:rsid w:val="00A57CF9"/>
    <w:rsid w:val="00A605EE"/>
    <w:rsid w:val="00A608DC"/>
    <w:rsid w:val="00A609B6"/>
    <w:rsid w:val="00A60C37"/>
    <w:rsid w:val="00A60D62"/>
    <w:rsid w:val="00A60E3E"/>
    <w:rsid w:val="00A60E92"/>
    <w:rsid w:val="00A60FD5"/>
    <w:rsid w:val="00A61222"/>
    <w:rsid w:val="00A6136D"/>
    <w:rsid w:val="00A6145E"/>
    <w:rsid w:val="00A6156C"/>
    <w:rsid w:val="00A615C9"/>
    <w:rsid w:val="00A61725"/>
    <w:rsid w:val="00A61775"/>
    <w:rsid w:val="00A617B4"/>
    <w:rsid w:val="00A61A8C"/>
    <w:rsid w:val="00A61BF1"/>
    <w:rsid w:val="00A61D4D"/>
    <w:rsid w:val="00A61F8B"/>
    <w:rsid w:val="00A62307"/>
    <w:rsid w:val="00A623BC"/>
    <w:rsid w:val="00A625ED"/>
    <w:rsid w:val="00A628DC"/>
    <w:rsid w:val="00A6294B"/>
    <w:rsid w:val="00A62A0F"/>
    <w:rsid w:val="00A62BC2"/>
    <w:rsid w:val="00A62DFA"/>
    <w:rsid w:val="00A62FD4"/>
    <w:rsid w:val="00A6312E"/>
    <w:rsid w:val="00A634A9"/>
    <w:rsid w:val="00A634FE"/>
    <w:rsid w:val="00A6386A"/>
    <w:rsid w:val="00A63C01"/>
    <w:rsid w:val="00A63CF0"/>
    <w:rsid w:val="00A63DF6"/>
    <w:rsid w:val="00A63E3F"/>
    <w:rsid w:val="00A64A7F"/>
    <w:rsid w:val="00A65116"/>
    <w:rsid w:val="00A65167"/>
    <w:rsid w:val="00A651E3"/>
    <w:rsid w:val="00A65381"/>
    <w:rsid w:val="00A653FF"/>
    <w:rsid w:val="00A65502"/>
    <w:rsid w:val="00A65642"/>
    <w:rsid w:val="00A657E3"/>
    <w:rsid w:val="00A6583A"/>
    <w:rsid w:val="00A65857"/>
    <w:rsid w:val="00A65B6D"/>
    <w:rsid w:val="00A65CCB"/>
    <w:rsid w:val="00A65F21"/>
    <w:rsid w:val="00A66081"/>
    <w:rsid w:val="00A6623E"/>
    <w:rsid w:val="00A6628A"/>
    <w:rsid w:val="00A66401"/>
    <w:rsid w:val="00A666EB"/>
    <w:rsid w:val="00A66797"/>
    <w:rsid w:val="00A66AF9"/>
    <w:rsid w:val="00A66C0A"/>
    <w:rsid w:val="00A6739C"/>
    <w:rsid w:val="00A674AA"/>
    <w:rsid w:val="00A674C3"/>
    <w:rsid w:val="00A674C9"/>
    <w:rsid w:val="00A67547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6D9"/>
    <w:rsid w:val="00A718D5"/>
    <w:rsid w:val="00A71AA8"/>
    <w:rsid w:val="00A71AF4"/>
    <w:rsid w:val="00A71D82"/>
    <w:rsid w:val="00A72719"/>
    <w:rsid w:val="00A72800"/>
    <w:rsid w:val="00A72881"/>
    <w:rsid w:val="00A728E0"/>
    <w:rsid w:val="00A72AF3"/>
    <w:rsid w:val="00A72B10"/>
    <w:rsid w:val="00A73361"/>
    <w:rsid w:val="00A733B7"/>
    <w:rsid w:val="00A7376A"/>
    <w:rsid w:val="00A73BBF"/>
    <w:rsid w:val="00A7417B"/>
    <w:rsid w:val="00A744D4"/>
    <w:rsid w:val="00A74551"/>
    <w:rsid w:val="00A7457C"/>
    <w:rsid w:val="00A7476B"/>
    <w:rsid w:val="00A74A99"/>
    <w:rsid w:val="00A74D11"/>
    <w:rsid w:val="00A74E62"/>
    <w:rsid w:val="00A74F09"/>
    <w:rsid w:val="00A75669"/>
    <w:rsid w:val="00A75825"/>
    <w:rsid w:val="00A758B0"/>
    <w:rsid w:val="00A75C6D"/>
    <w:rsid w:val="00A76048"/>
    <w:rsid w:val="00A761A9"/>
    <w:rsid w:val="00A76407"/>
    <w:rsid w:val="00A76456"/>
    <w:rsid w:val="00A764C0"/>
    <w:rsid w:val="00A765FC"/>
    <w:rsid w:val="00A76841"/>
    <w:rsid w:val="00A768F1"/>
    <w:rsid w:val="00A76CF0"/>
    <w:rsid w:val="00A76D50"/>
    <w:rsid w:val="00A76E0F"/>
    <w:rsid w:val="00A77311"/>
    <w:rsid w:val="00A775B3"/>
    <w:rsid w:val="00A776CC"/>
    <w:rsid w:val="00A77A28"/>
    <w:rsid w:val="00A77E8A"/>
    <w:rsid w:val="00A77FA3"/>
    <w:rsid w:val="00A807BC"/>
    <w:rsid w:val="00A808EB"/>
    <w:rsid w:val="00A81510"/>
    <w:rsid w:val="00A8164F"/>
    <w:rsid w:val="00A818A4"/>
    <w:rsid w:val="00A8196A"/>
    <w:rsid w:val="00A81CB8"/>
    <w:rsid w:val="00A82122"/>
    <w:rsid w:val="00A82594"/>
    <w:rsid w:val="00A82B93"/>
    <w:rsid w:val="00A82C59"/>
    <w:rsid w:val="00A82CA7"/>
    <w:rsid w:val="00A82F6D"/>
    <w:rsid w:val="00A83291"/>
    <w:rsid w:val="00A83829"/>
    <w:rsid w:val="00A83B53"/>
    <w:rsid w:val="00A83D39"/>
    <w:rsid w:val="00A83D5A"/>
    <w:rsid w:val="00A83DC7"/>
    <w:rsid w:val="00A83E80"/>
    <w:rsid w:val="00A84340"/>
    <w:rsid w:val="00A8449E"/>
    <w:rsid w:val="00A84626"/>
    <w:rsid w:val="00A8464A"/>
    <w:rsid w:val="00A8475A"/>
    <w:rsid w:val="00A84872"/>
    <w:rsid w:val="00A84888"/>
    <w:rsid w:val="00A84A03"/>
    <w:rsid w:val="00A84AE5"/>
    <w:rsid w:val="00A84BB3"/>
    <w:rsid w:val="00A84C20"/>
    <w:rsid w:val="00A853D9"/>
    <w:rsid w:val="00A85DF0"/>
    <w:rsid w:val="00A85E64"/>
    <w:rsid w:val="00A860DD"/>
    <w:rsid w:val="00A861C0"/>
    <w:rsid w:val="00A86221"/>
    <w:rsid w:val="00A8630E"/>
    <w:rsid w:val="00A86338"/>
    <w:rsid w:val="00A8648A"/>
    <w:rsid w:val="00A86C6F"/>
    <w:rsid w:val="00A86C90"/>
    <w:rsid w:val="00A86CE1"/>
    <w:rsid w:val="00A86DCB"/>
    <w:rsid w:val="00A87690"/>
    <w:rsid w:val="00A87B03"/>
    <w:rsid w:val="00A87BC7"/>
    <w:rsid w:val="00A87C4F"/>
    <w:rsid w:val="00A87ED2"/>
    <w:rsid w:val="00A90449"/>
    <w:rsid w:val="00A906EC"/>
    <w:rsid w:val="00A907FE"/>
    <w:rsid w:val="00A90AE7"/>
    <w:rsid w:val="00A90AFC"/>
    <w:rsid w:val="00A90CD8"/>
    <w:rsid w:val="00A90F68"/>
    <w:rsid w:val="00A91794"/>
    <w:rsid w:val="00A91A07"/>
    <w:rsid w:val="00A91CEE"/>
    <w:rsid w:val="00A91F6D"/>
    <w:rsid w:val="00A92436"/>
    <w:rsid w:val="00A92456"/>
    <w:rsid w:val="00A9283C"/>
    <w:rsid w:val="00A92C8F"/>
    <w:rsid w:val="00A92D97"/>
    <w:rsid w:val="00A9381A"/>
    <w:rsid w:val="00A938C7"/>
    <w:rsid w:val="00A93BCB"/>
    <w:rsid w:val="00A93C0C"/>
    <w:rsid w:val="00A9401B"/>
    <w:rsid w:val="00A940F9"/>
    <w:rsid w:val="00A9427D"/>
    <w:rsid w:val="00A942D7"/>
    <w:rsid w:val="00A9434C"/>
    <w:rsid w:val="00A943D0"/>
    <w:rsid w:val="00A94431"/>
    <w:rsid w:val="00A94627"/>
    <w:rsid w:val="00A9467E"/>
    <w:rsid w:val="00A9485C"/>
    <w:rsid w:val="00A94BD2"/>
    <w:rsid w:val="00A9515F"/>
    <w:rsid w:val="00A95283"/>
    <w:rsid w:val="00A956A6"/>
    <w:rsid w:val="00A95992"/>
    <w:rsid w:val="00A95A3D"/>
    <w:rsid w:val="00A95BB1"/>
    <w:rsid w:val="00A95D34"/>
    <w:rsid w:val="00A95E7A"/>
    <w:rsid w:val="00A95FF1"/>
    <w:rsid w:val="00A9670A"/>
    <w:rsid w:val="00A967C0"/>
    <w:rsid w:val="00A96AD1"/>
    <w:rsid w:val="00A96B95"/>
    <w:rsid w:val="00A96C11"/>
    <w:rsid w:val="00A96D8D"/>
    <w:rsid w:val="00A96FE7"/>
    <w:rsid w:val="00A97649"/>
    <w:rsid w:val="00A97682"/>
    <w:rsid w:val="00A97803"/>
    <w:rsid w:val="00A97902"/>
    <w:rsid w:val="00A97B44"/>
    <w:rsid w:val="00A97E05"/>
    <w:rsid w:val="00AA01A6"/>
    <w:rsid w:val="00AA0718"/>
    <w:rsid w:val="00AA0799"/>
    <w:rsid w:val="00AA08B7"/>
    <w:rsid w:val="00AA0A9A"/>
    <w:rsid w:val="00AA0BF4"/>
    <w:rsid w:val="00AA0C63"/>
    <w:rsid w:val="00AA11E1"/>
    <w:rsid w:val="00AA1254"/>
    <w:rsid w:val="00AA155D"/>
    <w:rsid w:val="00AA1576"/>
    <w:rsid w:val="00AA159C"/>
    <w:rsid w:val="00AA1615"/>
    <w:rsid w:val="00AA17AF"/>
    <w:rsid w:val="00AA1807"/>
    <w:rsid w:val="00AA19B6"/>
    <w:rsid w:val="00AA19EC"/>
    <w:rsid w:val="00AA1DD0"/>
    <w:rsid w:val="00AA21E4"/>
    <w:rsid w:val="00AA22DB"/>
    <w:rsid w:val="00AA281C"/>
    <w:rsid w:val="00AA285F"/>
    <w:rsid w:val="00AA28BE"/>
    <w:rsid w:val="00AA29F8"/>
    <w:rsid w:val="00AA2F06"/>
    <w:rsid w:val="00AA31A5"/>
    <w:rsid w:val="00AA32EC"/>
    <w:rsid w:val="00AA360F"/>
    <w:rsid w:val="00AA3884"/>
    <w:rsid w:val="00AA3918"/>
    <w:rsid w:val="00AA3953"/>
    <w:rsid w:val="00AA3A7F"/>
    <w:rsid w:val="00AA3C3E"/>
    <w:rsid w:val="00AA3CF0"/>
    <w:rsid w:val="00AA3E54"/>
    <w:rsid w:val="00AA4275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8AE"/>
    <w:rsid w:val="00AA6AF1"/>
    <w:rsid w:val="00AA6F09"/>
    <w:rsid w:val="00AA7047"/>
    <w:rsid w:val="00AA735A"/>
    <w:rsid w:val="00AA76F8"/>
    <w:rsid w:val="00AB016B"/>
    <w:rsid w:val="00AB01BF"/>
    <w:rsid w:val="00AB02D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D6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982"/>
    <w:rsid w:val="00AB3ADA"/>
    <w:rsid w:val="00AB3FC4"/>
    <w:rsid w:val="00AB4304"/>
    <w:rsid w:val="00AB49A9"/>
    <w:rsid w:val="00AB4A28"/>
    <w:rsid w:val="00AB4E4C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DC8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2D"/>
    <w:rsid w:val="00AC0F54"/>
    <w:rsid w:val="00AC16A8"/>
    <w:rsid w:val="00AC202E"/>
    <w:rsid w:val="00AC206E"/>
    <w:rsid w:val="00AC215E"/>
    <w:rsid w:val="00AC2532"/>
    <w:rsid w:val="00AC26F2"/>
    <w:rsid w:val="00AC2933"/>
    <w:rsid w:val="00AC2CF4"/>
    <w:rsid w:val="00AC2D28"/>
    <w:rsid w:val="00AC2ECB"/>
    <w:rsid w:val="00AC300D"/>
    <w:rsid w:val="00AC31C1"/>
    <w:rsid w:val="00AC3369"/>
    <w:rsid w:val="00AC35F2"/>
    <w:rsid w:val="00AC3616"/>
    <w:rsid w:val="00AC387C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E4A"/>
    <w:rsid w:val="00AC5028"/>
    <w:rsid w:val="00AC5302"/>
    <w:rsid w:val="00AC54BF"/>
    <w:rsid w:val="00AC561A"/>
    <w:rsid w:val="00AC5639"/>
    <w:rsid w:val="00AC5684"/>
    <w:rsid w:val="00AC575E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9D6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95"/>
    <w:rsid w:val="00AD07C2"/>
    <w:rsid w:val="00AD0C96"/>
    <w:rsid w:val="00AD10E0"/>
    <w:rsid w:val="00AD120A"/>
    <w:rsid w:val="00AD1479"/>
    <w:rsid w:val="00AD1598"/>
    <w:rsid w:val="00AD1A49"/>
    <w:rsid w:val="00AD1FAC"/>
    <w:rsid w:val="00AD235D"/>
    <w:rsid w:val="00AD283E"/>
    <w:rsid w:val="00AD2D0B"/>
    <w:rsid w:val="00AD2DCF"/>
    <w:rsid w:val="00AD37A9"/>
    <w:rsid w:val="00AD39F3"/>
    <w:rsid w:val="00AD3A39"/>
    <w:rsid w:val="00AD3A8C"/>
    <w:rsid w:val="00AD3AA6"/>
    <w:rsid w:val="00AD3B7C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59"/>
    <w:rsid w:val="00AD77E0"/>
    <w:rsid w:val="00AD79A1"/>
    <w:rsid w:val="00AD7AB6"/>
    <w:rsid w:val="00AD7D57"/>
    <w:rsid w:val="00AD7E8F"/>
    <w:rsid w:val="00AE0294"/>
    <w:rsid w:val="00AE0331"/>
    <w:rsid w:val="00AE065E"/>
    <w:rsid w:val="00AE077C"/>
    <w:rsid w:val="00AE095D"/>
    <w:rsid w:val="00AE0B0E"/>
    <w:rsid w:val="00AE0C1E"/>
    <w:rsid w:val="00AE0D60"/>
    <w:rsid w:val="00AE112D"/>
    <w:rsid w:val="00AE11FE"/>
    <w:rsid w:val="00AE1310"/>
    <w:rsid w:val="00AE139C"/>
    <w:rsid w:val="00AE1641"/>
    <w:rsid w:val="00AE1729"/>
    <w:rsid w:val="00AE1C6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0C7"/>
    <w:rsid w:val="00AE32FC"/>
    <w:rsid w:val="00AE34EF"/>
    <w:rsid w:val="00AE3709"/>
    <w:rsid w:val="00AE371B"/>
    <w:rsid w:val="00AE3B2F"/>
    <w:rsid w:val="00AE3E57"/>
    <w:rsid w:val="00AE3E6F"/>
    <w:rsid w:val="00AE3EF9"/>
    <w:rsid w:val="00AE40E3"/>
    <w:rsid w:val="00AE4103"/>
    <w:rsid w:val="00AE42DF"/>
    <w:rsid w:val="00AE4559"/>
    <w:rsid w:val="00AE496B"/>
    <w:rsid w:val="00AE4B72"/>
    <w:rsid w:val="00AE4B88"/>
    <w:rsid w:val="00AE4C2D"/>
    <w:rsid w:val="00AE5071"/>
    <w:rsid w:val="00AE59C4"/>
    <w:rsid w:val="00AE5B39"/>
    <w:rsid w:val="00AE5D5A"/>
    <w:rsid w:val="00AE5E28"/>
    <w:rsid w:val="00AE5FA4"/>
    <w:rsid w:val="00AE60F4"/>
    <w:rsid w:val="00AE6157"/>
    <w:rsid w:val="00AE615B"/>
    <w:rsid w:val="00AE6537"/>
    <w:rsid w:val="00AE737F"/>
    <w:rsid w:val="00AE781B"/>
    <w:rsid w:val="00AF06B7"/>
    <w:rsid w:val="00AF06EB"/>
    <w:rsid w:val="00AF0C89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8D0"/>
    <w:rsid w:val="00AF5B7E"/>
    <w:rsid w:val="00AF5FF7"/>
    <w:rsid w:val="00AF6463"/>
    <w:rsid w:val="00AF690B"/>
    <w:rsid w:val="00AF6F0E"/>
    <w:rsid w:val="00AF703D"/>
    <w:rsid w:val="00AF7331"/>
    <w:rsid w:val="00AF7455"/>
    <w:rsid w:val="00AF7C55"/>
    <w:rsid w:val="00AF7DB9"/>
    <w:rsid w:val="00AF7ED0"/>
    <w:rsid w:val="00B001A6"/>
    <w:rsid w:val="00B003B2"/>
    <w:rsid w:val="00B0083D"/>
    <w:rsid w:val="00B00DBD"/>
    <w:rsid w:val="00B00F22"/>
    <w:rsid w:val="00B0107C"/>
    <w:rsid w:val="00B01191"/>
    <w:rsid w:val="00B01389"/>
    <w:rsid w:val="00B01590"/>
    <w:rsid w:val="00B01620"/>
    <w:rsid w:val="00B01AFC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148"/>
    <w:rsid w:val="00B072D6"/>
    <w:rsid w:val="00B07925"/>
    <w:rsid w:val="00B07B82"/>
    <w:rsid w:val="00B07C2D"/>
    <w:rsid w:val="00B07E4F"/>
    <w:rsid w:val="00B07EE9"/>
    <w:rsid w:val="00B10096"/>
    <w:rsid w:val="00B10129"/>
    <w:rsid w:val="00B10174"/>
    <w:rsid w:val="00B1021C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36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2C6E"/>
    <w:rsid w:val="00B12E56"/>
    <w:rsid w:val="00B12F60"/>
    <w:rsid w:val="00B131C0"/>
    <w:rsid w:val="00B132CC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453"/>
    <w:rsid w:val="00B16E51"/>
    <w:rsid w:val="00B16EB0"/>
    <w:rsid w:val="00B16FA7"/>
    <w:rsid w:val="00B16FC4"/>
    <w:rsid w:val="00B170E3"/>
    <w:rsid w:val="00B17463"/>
    <w:rsid w:val="00B17767"/>
    <w:rsid w:val="00B178C9"/>
    <w:rsid w:val="00B17971"/>
    <w:rsid w:val="00B17A1B"/>
    <w:rsid w:val="00B17B07"/>
    <w:rsid w:val="00B17C12"/>
    <w:rsid w:val="00B2010D"/>
    <w:rsid w:val="00B20255"/>
    <w:rsid w:val="00B20514"/>
    <w:rsid w:val="00B20589"/>
    <w:rsid w:val="00B20829"/>
    <w:rsid w:val="00B2098B"/>
    <w:rsid w:val="00B2099B"/>
    <w:rsid w:val="00B20D16"/>
    <w:rsid w:val="00B20D3F"/>
    <w:rsid w:val="00B211D9"/>
    <w:rsid w:val="00B214C2"/>
    <w:rsid w:val="00B214D6"/>
    <w:rsid w:val="00B217AD"/>
    <w:rsid w:val="00B21A46"/>
    <w:rsid w:val="00B21C7B"/>
    <w:rsid w:val="00B22162"/>
    <w:rsid w:val="00B221F7"/>
    <w:rsid w:val="00B223AB"/>
    <w:rsid w:val="00B22A4E"/>
    <w:rsid w:val="00B22BD7"/>
    <w:rsid w:val="00B22F1A"/>
    <w:rsid w:val="00B22F66"/>
    <w:rsid w:val="00B22F98"/>
    <w:rsid w:val="00B23543"/>
    <w:rsid w:val="00B237B9"/>
    <w:rsid w:val="00B239FF"/>
    <w:rsid w:val="00B23B38"/>
    <w:rsid w:val="00B23D45"/>
    <w:rsid w:val="00B23E4C"/>
    <w:rsid w:val="00B240A6"/>
    <w:rsid w:val="00B2434F"/>
    <w:rsid w:val="00B243BC"/>
    <w:rsid w:val="00B24997"/>
    <w:rsid w:val="00B24BCE"/>
    <w:rsid w:val="00B24BFD"/>
    <w:rsid w:val="00B250B0"/>
    <w:rsid w:val="00B25342"/>
    <w:rsid w:val="00B2539A"/>
    <w:rsid w:val="00B254CF"/>
    <w:rsid w:val="00B259F4"/>
    <w:rsid w:val="00B25B06"/>
    <w:rsid w:val="00B25C35"/>
    <w:rsid w:val="00B25D5B"/>
    <w:rsid w:val="00B25FD3"/>
    <w:rsid w:val="00B261D2"/>
    <w:rsid w:val="00B261FF"/>
    <w:rsid w:val="00B2629F"/>
    <w:rsid w:val="00B2664F"/>
    <w:rsid w:val="00B26835"/>
    <w:rsid w:val="00B26909"/>
    <w:rsid w:val="00B26A10"/>
    <w:rsid w:val="00B26A48"/>
    <w:rsid w:val="00B26AD1"/>
    <w:rsid w:val="00B26E3D"/>
    <w:rsid w:val="00B26F08"/>
    <w:rsid w:val="00B27252"/>
    <w:rsid w:val="00B272C1"/>
    <w:rsid w:val="00B27716"/>
    <w:rsid w:val="00B278A1"/>
    <w:rsid w:val="00B278F9"/>
    <w:rsid w:val="00B27A5A"/>
    <w:rsid w:val="00B27BB3"/>
    <w:rsid w:val="00B27C62"/>
    <w:rsid w:val="00B27DF1"/>
    <w:rsid w:val="00B27F63"/>
    <w:rsid w:val="00B27FE5"/>
    <w:rsid w:val="00B301FC"/>
    <w:rsid w:val="00B30448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FA"/>
    <w:rsid w:val="00B328FE"/>
    <w:rsid w:val="00B32EDE"/>
    <w:rsid w:val="00B3304B"/>
    <w:rsid w:val="00B33193"/>
    <w:rsid w:val="00B3322D"/>
    <w:rsid w:val="00B33373"/>
    <w:rsid w:val="00B33491"/>
    <w:rsid w:val="00B33BFF"/>
    <w:rsid w:val="00B33C2B"/>
    <w:rsid w:val="00B33F0B"/>
    <w:rsid w:val="00B340CF"/>
    <w:rsid w:val="00B3417E"/>
    <w:rsid w:val="00B3423B"/>
    <w:rsid w:val="00B34452"/>
    <w:rsid w:val="00B344E4"/>
    <w:rsid w:val="00B3489B"/>
    <w:rsid w:val="00B34EBA"/>
    <w:rsid w:val="00B35557"/>
    <w:rsid w:val="00B35756"/>
    <w:rsid w:val="00B35C09"/>
    <w:rsid w:val="00B35D2A"/>
    <w:rsid w:val="00B35E71"/>
    <w:rsid w:val="00B35F53"/>
    <w:rsid w:val="00B360B8"/>
    <w:rsid w:val="00B36442"/>
    <w:rsid w:val="00B366C9"/>
    <w:rsid w:val="00B36BC4"/>
    <w:rsid w:val="00B36EF5"/>
    <w:rsid w:val="00B37183"/>
    <w:rsid w:val="00B3719B"/>
    <w:rsid w:val="00B37554"/>
    <w:rsid w:val="00B378C2"/>
    <w:rsid w:val="00B37B7C"/>
    <w:rsid w:val="00B37C2E"/>
    <w:rsid w:val="00B4062D"/>
    <w:rsid w:val="00B406BB"/>
    <w:rsid w:val="00B409D9"/>
    <w:rsid w:val="00B40F2E"/>
    <w:rsid w:val="00B411AC"/>
    <w:rsid w:val="00B41260"/>
    <w:rsid w:val="00B4149F"/>
    <w:rsid w:val="00B4164E"/>
    <w:rsid w:val="00B41A7C"/>
    <w:rsid w:val="00B41B83"/>
    <w:rsid w:val="00B41B9E"/>
    <w:rsid w:val="00B41F0F"/>
    <w:rsid w:val="00B41F92"/>
    <w:rsid w:val="00B42265"/>
    <w:rsid w:val="00B426C4"/>
    <w:rsid w:val="00B429F8"/>
    <w:rsid w:val="00B42A85"/>
    <w:rsid w:val="00B42C74"/>
    <w:rsid w:val="00B42FAC"/>
    <w:rsid w:val="00B430F6"/>
    <w:rsid w:val="00B4354E"/>
    <w:rsid w:val="00B43BFF"/>
    <w:rsid w:val="00B43CB5"/>
    <w:rsid w:val="00B43CDF"/>
    <w:rsid w:val="00B43F27"/>
    <w:rsid w:val="00B441C7"/>
    <w:rsid w:val="00B4421F"/>
    <w:rsid w:val="00B44679"/>
    <w:rsid w:val="00B448A4"/>
    <w:rsid w:val="00B44A7E"/>
    <w:rsid w:val="00B44CD2"/>
    <w:rsid w:val="00B44E86"/>
    <w:rsid w:val="00B4537C"/>
    <w:rsid w:val="00B454C6"/>
    <w:rsid w:val="00B454EC"/>
    <w:rsid w:val="00B456C6"/>
    <w:rsid w:val="00B45C8F"/>
    <w:rsid w:val="00B4614B"/>
    <w:rsid w:val="00B463AF"/>
    <w:rsid w:val="00B46494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744"/>
    <w:rsid w:val="00B50982"/>
    <w:rsid w:val="00B50BBF"/>
    <w:rsid w:val="00B50F73"/>
    <w:rsid w:val="00B51084"/>
    <w:rsid w:val="00B5137A"/>
    <w:rsid w:val="00B513EB"/>
    <w:rsid w:val="00B519DC"/>
    <w:rsid w:val="00B51A37"/>
    <w:rsid w:val="00B51ABB"/>
    <w:rsid w:val="00B51C2E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D3D"/>
    <w:rsid w:val="00B52F64"/>
    <w:rsid w:val="00B52FB1"/>
    <w:rsid w:val="00B53000"/>
    <w:rsid w:val="00B533A6"/>
    <w:rsid w:val="00B53405"/>
    <w:rsid w:val="00B53644"/>
    <w:rsid w:val="00B536B4"/>
    <w:rsid w:val="00B538E5"/>
    <w:rsid w:val="00B53D60"/>
    <w:rsid w:val="00B540ED"/>
    <w:rsid w:val="00B54127"/>
    <w:rsid w:val="00B5422C"/>
    <w:rsid w:val="00B545B0"/>
    <w:rsid w:val="00B545C0"/>
    <w:rsid w:val="00B54630"/>
    <w:rsid w:val="00B54B4E"/>
    <w:rsid w:val="00B54BB7"/>
    <w:rsid w:val="00B54CFE"/>
    <w:rsid w:val="00B54F95"/>
    <w:rsid w:val="00B5523C"/>
    <w:rsid w:val="00B552E9"/>
    <w:rsid w:val="00B55523"/>
    <w:rsid w:val="00B55763"/>
    <w:rsid w:val="00B55852"/>
    <w:rsid w:val="00B559BA"/>
    <w:rsid w:val="00B55B67"/>
    <w:rsid w:val="00B55B76"/>
    <w:rsid w:val="00B55F01"/>
    <w:rsid w:val="00B55F80"/>
    <w:rsid w:val="00B55F82"/>
    <w:rsid w:val="00B561ED"/>
    <w:rsid w:val="00B5664A"/>
    <w:rsid w:val="00B566FC"/>
    <w:rsid w:val="00B56B40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CAF"/>
    <w:rsid w:val="00B60D97"/>
    <w:rsid w:val="00B60DD2"/>
    <w:rsid w:val="00B61079"/>
    <w:rsid w:val="00B612BC"/>
    <w:rsid w:val="00B612BF"/>
    <w:rsid w:val="00B615BD"/>
    <w:rsid w:val="00B616ED"/>
    <w:rsid w:val="00B61EAE"/>
    <w:rsid w:val="00B61ED9"/>
    <w:rsid w:val="00B61FFC"/>
    <w:rsid w:val="00B62023"/>
    <w:rsid w:val="00B6218E"/>
    <w:rsid w:val="00B624DC"/>
    <w:rsid w:val="00B6262A"/>
    <w:rsid w:val="00B628BB"/>
    <w:rsid w:val="00B62A03"/>
    <w:rsid w:val="00B62B7C"/>
    <w:rsid w:val="00B62DB5"/>
    <w:rsid w:val="00B62E6A"/>
    <w:rsid w:val="00B63094"/>
    <w:rsid w:val="00B63420"/>
    <w:rsid w:val="00B63837"/>
    <w:rsid w:val="00B639F7"/>
    <w:rsid w:val="00B63BC3"/>
    <w:rsid w:val="00B63C5C"/>
    <w:rsid w:val="00B63EA7"/>
    <w:rsid w:val="00B63EC0"/>
    <w:rsid w:val="00B64238"/>
    <w:rsid w:val="00B64528"/>
    <w:rsid w:val="00B64769"/>
    <w:rsid w:val="00B647D0"/>
    <w:rsid w:val="00B64A76"/>
    <w:rsid w:val="00B64AD3"/>
    <w:rsid w:val="00B64AF1"/>
    <w:rsid w:val="00B64B13"/>
    <w:rsid w:val="00B64C26"/>
    <w:rsid w:val="00B64DCC"/>
    <w:rsid w:val="00B65130"/>
    <w:rsid w:val="00B652F0"/>
    <w:rsid w:val="00B65829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609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5B"/>
    <w:rsid w:val="00B73D85"/>
    <w:rsid w:val="00B73F30"/>
    <w:rsid w:val="00B73F79"/>
    <w:rsid w:val="00B7409A"/>
    <w:rsid w:val="00B742E2"/>
    <w:rsid w:val="00B746B7"/>
    <w:rsid w:val="00B7474C"/>
    <w:rsid w:val="00B74809"/>
    <w:rsid w:val="00B74A3A"/>
    <w:rsid w:val="00B74B21"/>
    <w:rsid w:val="00B74B7A"/>
    <w:rsid w:val="00B74BCC"/>
    <w:rsid w:val="00B7515C"/>
    <w:rsid w:val="00B75234"/>
    <w:rsid w:val="00B760BA"/>
    <w:rsid w:val="00B7646A"/>
    <w:rsid w:val="00B764F7"/>
    <w:rsid w:val="00B767ED"/>
    <w:rsid w:val="00B7682A"/>
    <w:rsid w:val="00B76941"/>
    <w:rsid w:val="00B77064"/>
    <w:rsid w:val="00B7716F"/>
    <w:rsid w:val="00B774CF"/>
    <w:rsid w:val="00B77819"/>
    <w:rsid w:val="00B77825"/>
    <w:rsid w:val="00B77C04"/>
    <w:rsid w:val="00B806EA"/>
    <w:rsid w:val="00B8072B"/>
    <w:rsid w:val="00B809E5"/>
    <w:rsid w:val="00B809F7"/>
    <w:rsid w:val="00B80C4E"/>
    <w:rsid w:val="00B80E59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F9C"/>
    <w:rsid w:val="00B83164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6"/>
    <w:rsid w:val="00B84CBC"/>
    <w:rsid w:val="00B84E62"/>
    <w:rsid w:val="00B851C4"/>
    <w:rsid w:val="00B852C6"/>
    <w:rsid w:val="00B854E3"/>
    <w:rsid w:val="00B856C7"/>
    <w:rsid w:val="00B8570C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79"/>
    <w:rsid w:val="00B872F3"/>
    <w:rsid w:val="00B87747"/>
    <w:rsid w:val="00B878FB"/>
    <w:rsid w:val="00B87A51"/>
    <w:rsid w:val="00B87A63"/>
    <w:rsid w:val="00B87C3E"/>
    <w:rsid w:val="00B87E4C"/>
    <w:rsid w:val="00B905F1"/>
    <w:rsid w:val="00B906A4"/>
    <w:rsid w:val="00B90756"/>
    <w:rsid w:val="00B9080A"/>
    <w:rsid w:val="00B90D4D"/>
    <w:rsid w:val="00B9146A"/>
    <w:rsid w:val="00B9156D"/>
    <w:rsid w:val="00B915F1"/>
    <w:rsid w:val="00B916C5"/>
    <w:rsid w:val="00B9171D"/>
    <w:rsid w:val="00B91871"/>
    <w:rsid w:val="00B9196A"/>
    <w:rsid w:val="00B91CA5"/>
    <w:rsid w:val="00B91CAD"/>
    <w:rsid w:val="00B923FA"/>
    <w:rsid w:val="00B9244D"/>
    <w:rsid w:val="00B92625"/>
    <w:rsid w:val="00B92710"/>
    <w:rsid w:val="00B927E7"/>
    <w:rsid w:val="00B928CE"/>
    <w:rsid w:val="00B92958"/>
    <w:rsid w:val="00B92A7A"/>
    <w:rsid w:val="00B92CA9"/>
    <w:rsid w:val="00B92D6B"/>
    <w:rsid w:val="00B92EB8"/>
    <w:rsid w:val="00B93200"/>
    <w:rsid w:val="00B93530"/>
    <w:rsid w:val="00B935CF"/>
    <w:rsid w:val="00B93624"/>
    <w:rsid w:val="00B93BD7"/>
    <w:rsid w:val="00B93D07"/>
    <w:rsid w:val="00B93EBD"/>
    <w:rsid w:val="00B94009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3CE"/>
    <w:rsid w:val="00B95775"/>
    <w:rsid w:val="00B95797"/>
    <w:rsid w:val="00B95912"/>
    <w:rsid w:val="00B9593D"/>
    <w:rsid w:val="00B95AD4"/>
    <w:rsid w:val="00B95D6B"/>
    <w:rsid w:val="00B95E03"/>
    <w:rsid w:val="00B95F13"/>
    <w:rsid w:val="00B9626B"/>
    <w:rsid w:val="00B9631D"/>
    <w:rsid w:val="00B96B58"/>
    <w:rsid w:val="00B96C03"/>
    <w:rsid w:val="00B96F09"/>
    <w:rsid w:val="00B975F0"/>
    <w:rsid w:val="00B97B26"/>
    <w:rsid w:val="00B97D90"/>
    <w:rsid w:val="00B97E54"/>
    <w:rsid w:val="00BA0405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22AC"/>
    <w:rsid w:val="00BA281E"/>
    <w:rsid w:val="00BA28F1"/>
    <w:rsid w:val="00BA3172"/>
    <w:rsid w:val="00BA3304"/>
    <w:rsid w:val="00BA339D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604"/>
    <w:rsid w:val="00BA67B2"/>
    <w:rsid w:val="00BA6C47"/>
    <w:rsid w:val="00BA6D38"/>
    <w:rsid w:val="00BA6DC2"/>
    <w:rsid w:val="00BA6EA1"/>
    <w:rsid w:val="00BA6F69"/>
    <w:rsid w:val="00BA7177"/>
    <w:rsid w:val="00BA7702"/>
    <w:rsid w:val="00BA788B"/>
    <w:rsid w:val="00BA7A3C"/>
    <w:rsid w:val="00BB04A1"/>
    <w:rsid w:val="00BB053C"/>
    <w:rsid w:val="00BB0699"/>
    <w:rsid w:val="00BB0CA5"/>
    <w:rsid w:val="00BB0E69"/>
    <w:rsid w:val="00BB0EDE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240"/>
    <w:rsid w:val="00BB2344"/>
    <w:rsid w:val="00BB29EA"/>
    <w:rsid w:val="00BB2BE6"/>
    <w:rsid w:val="00BB2EA9"/>
    <w:rsid w:val="00BB315C"/>
    <w:rsid w:val="00BB3272"/>
    <w:rsid w:val="00BB3516"/>
    <w:rsid w:val="00BB354D"/>
    <w:rsid w:val="00BB3934"/>
    <w:rsid w:val="00BB3A7F"/>
    <w:rsid w:val="00BB3DB7"/>
    <w:rsid w:val="00BB4080"/>
    <w:rsid w:val="00BB45EF"/>
    <w:rsid w:val="00BB49BF"/>
    <w:rsid w:val="00BB4B07"/>
    <w:rsid w:val="00BB4C94"/>
    <w:rsid w:val="00BB4E06"/>
    <w:rsid w:val="00BB51E1"/>
    <w:rsid w:val="00BB52F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6147"/>
    <w:rsid w:val="00BB6263"/>
    <w:rsid w:val="00BB63AE"/>
    <w:rsid w:val="00BB7210"/>
    <w:rsid w:val="00BB74C7"/>
    <w:rsid w:val="00BB75C8"/>
    <w:rsid w:val="00BB75D9"/>
    <w:rsid w:val="00BB763C"/>
    <w:rsid w:val="00BB79C3"/>
    <w:rsid w:val="00BB7C62"/>
    <w:rsid w:val="00BC00DE"/>
    <w:rsid w:val="00BC0167"/>
    <w:rsid w:val="00BC0596"/>
    <w:rsid w:val="00BC05AE"/>
    <w:rsid w:val="00BC06E7"/>
    <w:rsid w:val="00BC09BA"/>
    <w:rsid w:val="00BC0CD3"/>
    <w:rsid w:val="00BC0D00"/>
    <w:rsid w:val="00BC11F9"/>
    <w:rsid w:val="00BC1623"/>
    <w:rsid w:val="00BC16FD"/>
    <w:rsid w:val="00BC181D"/>
    <w:rsid w:val="00BC18FA"/>
    <w:rsid w:val="00BC1CF5"/>
    <w:rsid w:val="00BC2081"/>
    <w:rsid w:val="00BC235D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62D"/>
    <w:rsid w:val="00BC5CA7"/>
    <w:rsid w:val="00BC5DCB"/>
    <w:rsid w:val="00BC5DDB"/>
    <w:rsid w:val="00BC61B7"/>
    <w:rsid w:val="00BC6649"/>
    <w:rsid w:val="00BC69A2"/>
    <w:rsid w:val="00BC6D56"/>
    <w:rsid w:val="00BC709B"/>
    <w:rsid w:val="00BC7220"/>
    <w:rsid w:val="00BC73FE"/>
    <w:rsid w:val="00BC7490"/>
    <w:rsid w:val="00BC75DA"/>
    <w:rsid w:val="00BC7628"/>
    <w:rsid w:val="00BC765B"/>
    <w:rsid w:val="00BC79CB"/>
    <w:rsid w:val="00BC7BCC"/>
    <w:rsid w:val="00BC7C48"/>
    <w:rsid w:val="00BC7CF8"/>
    <w:rsid w:val="00BD043F"/>
    <w:rsid w:val="00BD072E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B43"/>
    <w:rsid w:val="00BD2C42"/>
    <w:rsid w:val="00BD31D4"/>
    <w:rsid w:val="00BD354D"/>
    <w:rsid w:val="00BD3771"/>
    <w:rsid w:val="00BD3C60"/>
    <w:rsid w:val="00BD3E84"/>
    <w:rsid w:val="00BD424C"/>
    <w:rsid w:val="00BD4654"/>
    <w:rsid w:val="00BD468B"/>
    <w:rsid w:val="00BD48A2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267"/>
    <w:rsid w:val="00BE0496"/>
    <w:rsid w:val="00BE05AC"/>
    <w:rsid w:val="00BE05F4"/>
    <w:rsid w:val="00BE06B9"/>
    <w:rsid w:val="00BE07A9"/>
    <w:rsid w:val="00BE08B7"/>
    <w:rsid w:val="00BE08D0"/>
    <w:rsid w:val="00BE093D"/>
    <w:rsid w:val="00BE0CA7"/>
    <w:rsid w:val="00BE0D60"/>
    <w:rsid w:val="00BE10D4"/>
    <w:rsid w:val="00BE1131"/>
    <w:rsid w:val="00BE12E3"/>
    <w:rsid w:val="00BE1581"/>
    <w:rsid w:val="00BE1738"/>
    <w:rsid w:val="00BE1864"/>
    <w:rsid w:val="00BE1888"/>
    <w:rsid w:val="00BE194C"/>
    <w:rsid w:val="00BE1AD9"/>
    <w:rsid w:val="00BE2075"/>
    <w:rsid w:val="00BE23A3"/>
    <w:rsid w:val="00BE255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46"/>
    <w:rsid w:val="00BE36DC"/>
    <w:rsid w:val="00BE3CA3"/>
    <w:rsid w:val="00BE3DC8"/>
    <w:rsid w:val="00BE416D"/>
    <w:rsid w:val="00BE4446"/>
    <w:rsid w:val="00BE4588"/>
    <w:rsid w:val="00BE46A3"/>
    <w:rsid w:val="00BE49F7"/>
    <w:rsid w:val="00BE4A7B"/>
    <w:rsid w:val="00BE4B4E"/>
    <w:rsid w:val="00BE4CA2"/>
    <w:rsid w:val="00BE4D30"/>
    <w:rsid w:val="00BE4DB1"/>
    <w:rsid w:val="00BE4F83"/>
    <w:rsid w:val="00BE4FC3"/>
    <w:rsid w:val="00BE504B"/>
    <w:rsid w:val="00BE57DB"/>
    <w:rsid w:val="00BE58C4"/>
    <w:rsid w:val="00BE5B26"/>
    <w:rsid w:val="00BE5B67"/>
    <w:rsid w:val="00BE5D75"/>
    <w:rsid w:val="00BE60D0"/>
    <w:rsid w:val="00BE6165"/>
    <w:rsid w:val="00BE62F2"/>
    <w:rsid w:val="00BE6579"/>
    <w:rsid w:val="00BE6590"/>
    <w:rsid w:val="00BE65E4"/>
    <w:rsid w:val="00BE66FA"/>
    <w:rsid w:val="00BE6A2B"/>
    <w:rsid w:val="00BE6AB3"/>
    <w:rsid w:val="00BE6DDD"/>
    <w:rsid w:val="00BE74B7"/>
    <w:rsid w:val="00BE76B2"/>
    <w:rsid w:val="00BE76D3"/>
    <w:rsid w:val="00BE7767"/>
    <w:rsid w:val="00BE78DB"/>
    <w:rsid w:val="00BE7A27"/>
    <w:rsid w:val="00BE7A3F"/>
    <w:rsid w:val="00BE7A42"/>
    <w:rsid w:val="00BE7F78"/>
    <w:rsid w:val="00BF0044"/>
    <w:rsid w:val="00BF0405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907"/>
    <w:rsid w:val="00BF350C"/>
    <w:rsid w:val="00BF3AD1"/>
    <w:rsid w:val="00BF408E"/>
    <w:rsid w:val="00BF41B4"/>
    <w:rsid w:val="00BF429E"/>
    <w:rsid w:val="00BF45D3"/>
    <w:rsid w:val="00BF4C26"/>
    <w:rsid w:val="00BF4E50"/>
    <w:rsid w:val="00BF507D"/>
    <w:rsid w:val="00BF5370"/>
    <w:rsid w:val="00BF543E"/>
    <w:rsid w:val="00BF5850"/>
    <w:rsid w:val="00BF599C"/>
    <w:rsid w:val="00BF59C5"/>
    <w:rsid w:val="00BF59ED"/>
    <w:rsid w:val="00BF5BD5"/>
    <w:rsid w:val="00BF5ECB"/>
    <w:rsid w:val="00BF5F3E"/>
    <w:rsid w:val="00BF6287"/>
    <w:rsid w:val="00BF6702"/>
    <w:rsid w:val="00BF6843"/>
    <w:rsid w:val="00BF7022"/>
    <w:rsid w:val="00BF70A2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DB3"/>
    <w:rsid w:val="00C0302D"/>
    <w:rsid w:val="00C03143"/>
    <w:rsid w:val="00C031C6"/>
    <w:rsid w:val="00C03487"/>
    <w:rsid w:val="00C03A86"/>
    <w:rsid w:val="00C03A8B"/>
    <w:rsid w:val="00C03ABB"/>
    <w:rsid w:val="00C03B3A"/>
    <w:rsid w:val="00C03D52"/>
    <w:rsid w:val="00C03E3B"/>
    <w:rsid w:val="00C04444"/>
    <w:rsid w:val="00C04AD2"/>
    <w:rsid w:val="00C04BEF"/>
    <w:rsid w:val="00C04C50"/>
    <w:rsid w:val="00C04F22"/>
    <w:rsid w:val="00C04F5D"/>
    <w:rsid w:val="00C0550D"/>
    <w:rsid w:val="00C0617A"/>
    <w:rsid w:val="00C0632D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FBD"/>
    <w:rsid w:val="00C07FFE"/>
    <w:rsid w:val="00C1093A"/>
    <w:rsid w:val="00C10C7A"/>
    <w:rsid w:val="00C10DE0"/>
    <w:rsid w:val="00C10E25"/>
    <w:rsid w:val="00C10EE4"/>
    <w:rsid w:val="00C10FB5"/>
    <w:rsid w:val="00C110C3"/>
    <w:rsid w:val="00C112E0"/>
    <w:rsid w:val="00C1173C"/>
    <w:rsid w:val="00C1185F"/>
    <w:rsid w:val="00C11DB6"/>
    <w:rsid w:val="00C11E0B"/>
    <w:rsid w:val="00C11FED"/>
    <w:rsid w:val="00C1208C"/>
    <w:rsid w:val="00C121D7"/>
    <w:rsid w:val="00C12354"/>
    <w:rsid w:val="00C12409"/>
    <w:rsid w:val="00C12871"/>
    <w:rsid w:val="00C1295B"/>
    <w:rsid w:val="00C12A67"/>
    <w:rsid w:val="00C1308D"/>
    <w:rsid w:val="00C133D9"/>
    <w:rsid w:val="00C1341B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BD"/>
    <w:rsid w:val="00C15CFD"/>
    <w:rsid w:val="00C16066"/>
    <w:rsid w:val="00C16748"/>
    <w:rsid w:val="00C167A7"/>
    <w:rsid w:val="00C16826"/>
    <w:rsid w:val="00C16827"/>
    <w:rsid w:val="00C1686A"/>
    <w:rsid w:val="00C16C47"/>
    <w:rsid w:val="00C171F7"/>
    <w:rsid w:val="00C17286"/>
    <w:rsid w:val="00C179B9"/>
    <w:rsid w:val="00C17DBC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D69"/>
    <w:rsid w:val="00C22004"/>
    <w:rsid w:val="00C22863"/>
    <w:rsid w:val="00C22CC1"/>
    <w:rsid w:val="00C23009"/>
    <w:rsid w:val="00C236D7"/>
    <w:rsid w:val="00C239DE"/>
    <w:rsid w:val="00C23DF6"/>
    <w:rsid w:val="00C2470C"/>
    <w:rsid w:val="00C24847"/>
    <w:rsid w:val="00C249FC"/>
    <w:rsid w:val="00C24A5F"/>
    <w:rsid w:val="00C24B02"/>
    <w:rsid w:val="00C24BDE"/>
    <w:rsid w:val="00C24C50"/>
    <w:rsid w:val="00C24D19"/>
    <w:rsid w:val="00C24DD6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1E4"/>
    <w:rsid w:val="00C26308"/>
    <w:rsid w:val="00C2651B"/>
    <w:rsid w:val="00C2660B"/>
    <w:rsid w:val="00C2689D"/>
    <w:rsid w:val="00C26BF6"/>
    <w:rsid w:val="00C26C78"/>
    <w:rsid w:val="00C2730E"/>
    <w:rsid w:val="00C3059D"/>
    <w:rsid w:val="00C3077D"/>
    <w:rsid w:val="00C3080D"/>
    <w:rsid w:val="00C32F54"/>
    <w:rsid w:val="00C33168"/>
    <w:rsid w:val="00C33372"/>
    <w:rsid w:val="00C3338B"/>
    <w:rsid w:val="00C3349E"/>
    <w:rsid w:val="00C3352D"/>
    <w:rsid w:val="00C340A2"/>
    <w:rsid w:val="00C342D8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13A"/>
    <w:rsid w:val="00C361BB"/>
    <w:rsid w:val="00C363DD"/>
    <w:rsid w:val="00C3669E"/>
    <w:rsid w:val="00C367CD"/>
    <w:rsid w:val="00C36EA7"/>
    <w:rsid w:val="00C370A4"/>
    <w:rsid w:val="00C37582"/>
    <w:rsid w:val="00C3791C"/>
    <w:rsid w:val="00C37DCA"/>
    <w:rsid w:val="00C37FE6"/>
    <w:rsid w:val="00C40047"/>
    <w:rsid w:val="00C402F3"/>
    <w:rsid w:val="00C40374"/>
    <w:rsid w:val="00C408EE"/>
    <w:rsid w:val="00C40921"/>
    <w:rsid w:val="00C409AA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3AE"/>
    <w:rsid w:val="00C44692"/>
    <w:rsid w:val="00C4470D"/>
    <w:rsid w:val="00C44753"/>
    <w:rsid w:val="00C44772"/>
    <w:rsid w:val="00C44B58"/>
    <w:rsid w:val="00C44D37"/>
    <w:rsid w:val="00C4559B"/>
    <w:rsid w:val="00C456B4"/>
    <w:rsid w:val="00C45E45"/>
    <w:rsid w:val="00C4601B"/>
    <w:rsid w:val="00C4606C"/>
    <w:rsid w:val="00C461CA"/>
    <w:rsid w:val="00C46653"/>
    <w:rsid w:val="00C46894"/>
    <w:rsid w:val="00C46952"/>
    <w:rsid w:val="00C46DED"/>
    <w:rsid w:val="00C47108"/>
    <w:rsid w:val="00C47259"/>
    <w:rsid w:val="00C472E2"/>
    <w:rsid w:val="00C4747C"/>
    <w:rsid w:val="00C4790A"/>
    <w:rsid w:val="00C47EC3"/>
    <w:rsid w:val="00C47EF2"/>
    <w:rsid w:val="00C501A9"/>
    <w:rsid w:val="00C5048F"/>
    <w:rsid w:val="00C50AEA"/>
    <w:rsid w:val="00C50D25"/>
    <w:rsid w:val="00C51287"/>
    <w:rsid w:val="00C51580"/>
    <w:rsid w:val="00C5175C"/>
    <w:rsid w:val="00C519E7"/>
    <w:rsid w:val="00C51A17"/>
    <w:rsid w:val="00C526BD"/>
    <w:rsid w:val="00C52B67"/>
    <w:rsid w:val="00C52DD8"/>
    <w:rsid w:val="00C53276"/>
    <w:rsid w:val="00C536DE"/>
    <w:rsid w:val="00C5378A"/>
    <w:rsid w:val="00C537A2"/>
    <w:rsid w:val="00C543E9"/>
    <w:rsid w:val="00C5450A"/>
    <w:rsid w:val="00C54CCB"/>
    <w:rsid w:val="00C55150"/>
    <w:rsid w:val="00C55233"/>
    <w:rsid w:val="00C5537D"/>
    <w:rsid w:val="00C55E65"/>
    <w:rsid w:val="00C56259"/>
    <w:rsid w:val="00C562FA"/>
    <w:rsid w:val="00C563C1"/>
    <w:rsid w:val="00C56628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3FD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4DA"/>
    <w:rsid w:val="00C6477E"/>
    <w:rsid w:val="00C64A9F"/>
    <w:rsid w:val="00C65017"/>
    <w:rsid w:val="00C6530B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7B"/>
    <w:rsid w:val="00C67B8C"/>
    <w:rsid w:val="00C67D0A"/>
    <w:rsid w:val="00C67E06"/>
    <w:rsid w:val="00C67E0B"/>
    <w:rsid w:val="00C704CD"/>
    <w:rsid w:val="00C707F3"/>
    <w:rsid w:val="00C70AC5"/>
    <w:rsid w:val="00C71599"/>
    <w:rsid w:val="00C71650"/>
    <w:rsid w:val="00C71699"/>
    <w:rsid w:val="00C718BB"/>
    <w:rsid w:val="00C71C5A"/>
    <w:rsid w:val="00C72100"/>
    <w:rsid w:val="00C7249F"/>
    <w:rsid w:val="00C7277D"/>
    <w:rsid w:val="00C72976"/>
    <w:rsid w:val="00C72D42"/>
    <w:rsid w:val="00C72E99"/>
    <w:rsid w:val="00C72F75"/>
    <w:rsid w:val="00C72FF1"/>
    <w:rsid w:val="00C730B8"/>
    <w:rsid w:val="00C731A6"/>
    <w:rsid w:val="00C7350F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4D17"/>
    <w:rsid w:val="00C74E89"/>
    <w:rsid w:val="00C75070"/>
    <w:rsid w:val="00C752E4"/>
    <w:rsid w:val="00C755CE"/>
    <w:rsid w:val="00C7572F"/>
    <w:rsid w:val="00C75A4D"/>
    <w:rsid w:val="00C75A6B"/>
    <w:rsid w:val="00C75AB8"/>
    <w:rsid w:val="00C761C9"/>
    <w:rsid w:val="00C7638B"/>
    <w:rsid w:val="00C767F3"/>
    <w:rsid w:val="00C768F9"/>
    <w:rsid w:val="00C7695D"/>
    <w:rsid w:val="00C76FE3"/>
    <w:rsid w:val="00C77072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3B1"/>
    <w:rsid w:val="00C82427"/>
    <w:rsid w:val="00C8242A"/>
    <w:rsid w:val="00C829A3"/>
    <w:rsid w:val="00C82B70"/>
    <w:rsid w:val="00C834BD"/>
    <w:rsid w:val="00C835FE"/>
    <w:rsid w:val="00C836D3"/>
    <w:rsid w:val="00C84135"/>
    <w:rsid w:val="00C84150"/>
    <w:rsid w:val="00C84DE0"/>
    <w:rsid w:val="00C850FD"/>
    <w:rsid w:val="00C85260"/>
    <w:rsid w:val="00C856EB"/>
    <w:rsid w:val="00C8575A"/>
    <w:rsid w:val="00C85C2D"/>
    <w:rsid w:val="00C85D2C"/>
    <w:rsid w:val="00C86688"/>
    <w:rsid w:val="00C868E5"/>
    <w:rsid w:val="00C86A72"/>
    <w:rsid w:val="00C86B24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6F"/>
    <w:rsid w:val="00C9177D"/>
    <w:rsid w:val="00C91B02"/>
    <w:rsid w:val="00C91CDC"/>
    <w:rsid w:val="00C920E8"/>
    <w:rsid w:val="00C9221E"/>
    <w:rsid w:val="00C92254"/>
    <w:rsid w:val="00C92746"/>
    <w:rsid w:val="00C928E6"/>
    <w:rsid w:val="00C929C7"/>
    <w:rsid w:val="00C936EB"/>
    <w:rsid w:val="00C93A18"/>
    <w:rsid w:val="00C93D92"/>
    <w:rsid w:val="00C93F83"/>
    <w:rsid w:val="00C93FDE"/>
    <w:rsid w:val="00C946B3"/>
    <w:rsid w:val="00C94793"/>
    <w:rsid w:val="00C948A2"/>
    <w:rsid w:val="00C94A8A"/>
    <w:rsid w:val="00C94AA8"/>
    <w:rsid w:val="00C94EED"/>
    <w:rsid w:val="00C951BA"/>
    <w:rsid w:val="00C951FB"/>
    <w:rsid w:val="00C953BB"/>
    <w:rsid w:val="00C9575D"/>
    <w:rsid w:val="00C95925"/>
    <w:rsid w:val="00C95AC2"/>
    <w:rsid w:val="00C95B13"/>
    <w:rsid w:val="00C95EF1"/>
    <w:rsid w:val="00C9656B"/>
    <w:rsid w:val="00C96716"/>
    <w:rsid w:val="00C96FCA"/>
    <w:rsid w:val="00C971A5"/>
    <w:rsid w:val="00C9748F"/>
    <w:rsid w:val="00C97494"/>
    <w:rsid w:val="00C9770A"/>
    <w:rsid w:val="00C97754"/>
    <w:rsid w:val="00C97B49"/>
    <w:rsid w:val="00C97BF8"/>
    <w:rsid w:val="00C97CA8"/>
    <w:rsid w:val="00C97DE0"/>
    <w:rsid w:val="00C97E6E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9C3"/>
    <w:rsid w:val="00CA2C72"/>
    <w:rsid w:val="00CA2CCE"/>
    <w:rsid w:val="00CA2D85"/>
    <w:rsid w:val="00CA2D97"/>
    <w:rsid w:val="00CA3123"/>
    <w:rsid w:val="00CA322D"/>
    <w:rsid w:val="00CA3488"/>
    <w:rsid w:val="00CA3546"/>
    <w:rsid w:val="00CA3768"/>
    <w:rsid w:val="00CA3D86"/>
    <w:rsid w:val="00CA3F9E"/>
    <w:rsid w:val="00CA3FA0"/>
    <w:rsid w:val="00CA4298"/>
    <w:rsid w:val="00CA42CF"/>
    <w:rsid w:val="00CA4321"/>
    <w:rsid w:val="00CA4853"/>
    <w:rsid w:val="00CA4B12"/>
    <w:rsid w:val="00CA522D"/>
    <w:rsid w:val="00CA55C4"/>
    <w:rsid w:val="00CA5742"/>
    <w:rsid w:val="00CA5874"/>
    <w:rsid w:val="00CA59F7"/>
    <w:rsid w:val="00CA5F07"/>
    <w:rsid w:val="00CA5F77"/>
    <w:rsid w:val="00CA617B"/>
    <w:rsid w:val="00CA62A1"/>
    <w:rsid w:val="00CA6BC8"/>
    <w:rsid w:val="00CA6C2A"/>
    <w:rsid w:val="00CA70C5"/>
    <w:rsid w:val="00CA741C"/>
    <w:rsid w:val="00CA76C3"/>
    <w:rsid w:val="00CA7A1D"/>
    <w:rsid w:val="00CA7B57"/>
    <w:rsid w:val="00CA7D2F"/>
    <w:rsid w:val="00CA7FDE"/>
    <w:rsid w:val="00CB07C9"/>
    <w:rsid w:val="00CB09BD"/>
    <w:rsid w:val="00CB0B02"/>
    <w:rsid w:val="00CB0CDD"/>
    <w:rsid w:val="00CB14FB"/>
    <w:rsid w:val="00CB152F"/>
    <w:rsid w:val="00CB15B0"/>
    <w:rsid w:val="00CB17E1"/>
    <w:rsid w:val="00CB23F0"/>
    <w:rsid w:val="00CB2AF6"/>
    <w:rsid w:val="00CB2B11"/>
    <w:rsid w:val="00CB2B88"/>
    <w:rsid w:val="00CB31C1"/>
    <w:rsid w:val="00CB3288"/>
    <w:rsid w:val="00CB32BB"/>
    <w:rsid w:val="00CB3565"/>
    <w:rsid w:val="00CB35BE"/>
    <w:rsid w:val="00CB3673"/>
    <w:rsid w:val="00CB3B0B"/>
    <w:rsid w:val="00CB4427"/>
    <w:rsid w:val="00CB4568"/>
    <w:rsid w:val="00CB457E"/>
    <w:rsid w:val="00CB460E"/>
    <w:rsid w:val="00CB4EE4"/>
    <w:rsid w:val="00CB4F15"/>
    <w:rsid w:val="00CB5977"/>
    <w:rsid w:val="00CB5CCE"/>
    <w:rsid w:val="00CB5DAD"/>
    <w:rsid w:val="00CB608C"/>
    <w:rsid w:val="00CB6334"/>
    <w:rsid w:val="00CB6374"/>
    <w:rsid w:val="00CB64A1"/>
    <w:rsid w:val="00CB66A5"/>
    <w:rsid w:val="00CB6729"/>
    <w:rsid w:val="00CB6ABA"/>
    <w:rsid w:val="00CB6BF5"/>
    <w:rsid w:val="00CB6DA0"/>
    <w:rsid w:val="00CB6EED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52F"/>
    <w:rsid w:val="00CC1794"/>
    <w:rsid w:val="00CC2177"/>
    <w:rsid w:val="00CC2A28"/>
    <w:rsid w:val="00CC2C34"/>
    <w:rsid w:val="00CC2D4A"/>
    <w:rsid w:val="00CC2FE1"/>
    <w:rsid w:val="00CC3100"/>
    <w:rsid w:val="00CC326C"/>
    <w:rsid w:val="00CC3389"/>
    <w:rsid w:val="00CC3583"/>
    <w:rsid w:val="00CC3636"/>
    <w:rsid w:val="00CC37EC"/>
    <w:rsid w:val="00CC3A54"/>
    <w:rsid w:val="00CC4583"/>
    <w:rsid w:val="00CC4770"/>
    <w:rsid w:val="00CC480B"/>
    <w:rsid w:val="00CC501F"/>
    <w:rsid w:val="00CC5040"/>
    <w:rsid w:val="00CC5099"/>
    <w:rsid w:val="00CC5258"/>
    <w:rsid w:val="00CC526B"/>
    <w:rsid w:val="00CC52F1"/>
    <w:rsid w:val="00CC5587"/>
    <w:rsid w:val="00CC56DD"/>
    <w:rsid w:val="00CC59DE"/>
    <w:rsid w:val="00CC5A9C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636"/>
    <w:rsid w:val="00CC772A"/>
    <w:rsid w:val="00CD003B"/>
    <w:rsid w:val="00CD0198"/>
    <w:rsid w:val="00CD0228"/>
    <w:rsid w:val="00CD02AA"/>
    <w:rsid w:val="00CD02D7"/>
    <w:rsid w:val="00CD0580"/>
    <w:rsid w:val="00CD0ACD"/>
    <w:rsid w:val="00CD0AD1"/>
    <w:rsid w:val="00CD0BC6"/>
    <w:rsid w:val="00CD0CE9"/>
    <w:rsid w:val="00CD11B8"/>
    <w:rsid w:val="00CD14C1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D1E"/>
    <w:rsid w:val="00CD30FF"/>
    <w:rsid w:val="00CD3977"/>
    <w:rsid w:val="00CD39A7"/>
    <w:rsid w:val="00CD3A10"/>
    <w:rsid w:val="00CD4214"/>
    <w:rsid w:val="00CD42E7"/>
    <w:rsid w:val="00CD4305"/>
    <w:rsid w:val="00CD454F"/>
    <w:rsid w:val="00CD465A"/>
    <w:rsid w:val="00CD4755"/>
    <w:rsid w:val="00CD4ADF"/>
    <w:rsid w:val="00CD5131"/>
    <w:rsid w:val="00CD5212"/>
    <w:rsid w:val="00CD5421"/>
    <w:rsid w:val="00CD551C"/>
    <w:rsid w:val="00CD5A63"/>
    <w:rsid w:val="00CD60D8"/>
    <w:rsid w:val="00CD6460"/>
    <w:rsid w:val="00CD6586"/>
    <w:rsid w:val="00CD6744"/>
    <w:rsid w:val="00CD6D3E"/>
    <w:rsid w:val="00CD6EA1"/>
    <w:rsid w:val="00CD702A"/>
    <w:rsid w:val="00CD710A"/>
    <w:rsid w:val="00CD74AA"/>
    <w:rsid w:val="00CD7918"/>
    <w:rsid w:val="00CD7998"/>
    <w:rsid w:val="00CD7A29"/>
    <w:rsid w:val="00CD7C7A"/>
    <w:rsid w:val="00CE00C0"/>
    <w:rsid w:val="00CE0213"/>
    <w:rsid w:val="00CE0718"/>
    <w:rsid w:val="00CE0842"/>
    <w:rsid w:val="00CE094A"/>
    <w:rsid w:val="00CE1286"/>
    <w:rsid w:val="00CE13C5"/>
    <w:rsid w:val="00CE16E3"/>
    <w:rsid w:val="00CE183C"/>
    <w:rsid w:val="00CE1BFA"/>
    <w:rsid w:val="00CE211F"/>
    <w:rsid w:val="00CE262A"/>
    <w:rsid w:val="00CE2706"/>
    <w:rsid w:val="00CE2835"/>
    <w:rsid w:val="00CE2D00"/>
    <w:rsid w:val="00CE3007"/>
    <w:rsid w:val="00CE365D"/>
    <w:rsid w:val="00CE36C8"/>
    <w:rsid w:val="00CE3BAE"/>
    <w:rsid w:val="00CE3C66"/>
    <w:rsid w:val="00CE3DC9"/>
    <w:rsid w:val="00CE45B0"/>
    <w:rsid w:val="00CE4F45"/>
    <w:rsid w:val="00CE4FD3"/>
    <w:rsid w:val="00CE564B"/>
    <w:rsid w:val="00CE58AD"/>
    <w:rsid w:val="00CE58F6"/>
    <w:rsid w:val="00CE5A80"/>
    <w:rsid w:val="00CE5B51"/>
    <w:rsid w:val="00CE6059"/>
    <w:rsid w:val="00CE621A"/>
    <w:rsid w:val="00CE6590"/>
    <w:rsid w:val="00CE6B98"/>
    <w:rsid w:val="00CE6B9E"/>
    <w:rsid w:val="00CE6C77"/>
    <w:rsid w:val="00CE6F7D"/>
    <w:rsid w:val="00CE7967"/>
    <w:rsid w:val="00CE7BC6"/>
    <w:rsid w:val="00CE7E01"/>
    <w:rsid w:val="00CF0381"/>
    <w:rsid w:val="00CF08DC"/>
    <w:rsid w:val="00CF0C6E"/>
    <w:rsid w:val="00CF0D69"/>
    <w:rsid w:val="00CF0D6C"/>
    <w:rsid w:val="00CF14C0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8F0"/>
    <w:rsid w:val="00CF316A"/>
    <w:rsid w:val="00CF3359"/>
    <w:rsid w:val="00CF3377"/>
    <w:rsid w:val="00CF385B"/>
    <w:rsid w:val="00CF3FE8"/>
    <w:rsid w:val="00CF40BE"/>
    <w:rsid w:val="00CF4506"/>
    <w:rsid w:val="00CF4B04"/>
    <w:rsid w:val="00CF4B32"/>
    <w:rsid w:val="00CF4D86"/>
    <w:rsid w:val="00CF4FDC"/>
    <w:rsid w:val="00CF508C"/>
    <w:rsid w:val="00CF5193"/>
    <w:rsid w:val="00CF535B"/>
    <w:rsid w:val="00CF6443"/>
    <w:rsid w:val="00CF68F6"/>
    <w:rsid w:val="00CF6E44"/>
    <w:rsid w:val="00CF6FD5"/>
    <w:rsid w:val="00CF6FE6"/>
    <w:rsid w:val="00CF789A"/>
    <w:rsid w:val="00CF78B3"/>
    <w:rsid w:val="00CF7B87"/>
    <w:rsid w:val="00CF7F99"/>
    <w:rsid w:val="00D009BB"/>
    <w:rsid w:val="00D00A8A"/>
    <w:rsid w:val="00D00AFB"/>
    <w:rsid w:val="00D00C94"/>
    <w:rsid w:val="00D00F1B"/>
    <w:rsid w:val="00D00F5C"/>
    <w:rsid w:val="00D00FB0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C4A"/>
    <w:rsid w:val="00D02CAE"/>
    <w:rsid w:val="00D02E15"/>
    <w:rsid w:val="00D02EC1"/>
    <w:rsid w:val="00D02F54"/>
    <w:rsid w:val="00D03044"/>
    <w:rsid w:val="00D03625"/>
    <w:rsid w:val="00D03998"/>
    <w:rsid w:val="00D03A27"/>
    <w:rsid w:val="00D040E1"/>
    <w:rsid w:val="00D045C4"/>
    <w:rsid w:val="00D0476A"/>
    <w:rsid w:val="00D048EF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EC2"/>
    <w:rsid w:val="00D06FA2"/>
    <w:rsid w:val="00D07343"/>
    <w:rsid w:val="00D07369"/>
    <w:rsid w:val="00D075D3"/>
    <w:rsid w:val="00D07629"/>
    <w:rsid w:val="00D078CC"/>
    <w:rsid w:val="00D07BC2"/>
    <w:rsid w:val="00D07E8C"/>
    <w:rsid w:val="00D07EB0"/>
    <w:rsid w:val="00D102F9"/>
    <w:rsid w:val="00D10316"/>
    <w:rsid w:val="00D10508"/>
    <w:rsid w:val="00D10731"/>
    <w:rsid w:val="00D108B7"/>
    <w:rsid w:val="00D10927"/>
    <w:rsid w:val="00D10A55"/>
    <w:rsid w:val="00D10B9B"/>
    <w:rsid w:val="00D10D9E"/>
    <w:rsid w:val="00D10EFB"/>
    <w:rsid w:val="00D1110C"/>
    <w:rsid w:val="00D11168"/>
    <w:rsid w:val="00D11266"/>
    <w:rsid w:val="00D11667"/>
    <w:rsid w:val="00D11B3F"/>
    <w:rsid w:val="00D12023"/>
    <w:rsid w:val="00D1226F"/>
    <w:rsid w:val="00D12AC1"/>
    <w:rsid w:val="00D12B44"/>
    <w:rsid w:val="00D12DF5"/>
    <w:rsid w:val="00D13118"/>
    <w:rsid w:val="00D13400"/>
    <w:rsid w:val="00D1372E"/>
    <w:rsid w:val="00D13A64"/>
    <w:rsid w:val="00D13B96"/>
    <w:rsid w:val="00D13C6E"/>
    <w:rsid w:val="00D1428D"/>
    <w:rsid w:val="00D142BF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6DC"/>
    <w:rsid w:val="00D17BCB"/>
    <w:rsid w:val="00D17C49"/>
    <w:rsid w:val="00D17F45"/>
    <w:rsid w:val="00D20214"/>
    <w:rsid w:val="00D206C6"/>
    <w:rsid w:val="00D20AA1"/>
    <w:rsid w:val="00D20BFB"/>
    <w:rsid w:val="00D20F91"/>
    <w:rsid w:val="00D2138B"/>
    <w:rsid w:val="00D213EE"/>
    <w:rsid w:val="00D21CAF"/>
    <w:rsid w:val="00D21D65"/>
    <w:rsid w:val="00D21F1F"/>
    <w:rsid w:val="00D2209D"/>
    <w:rsid w:val="00D2212F"/>
    <w:rsid w:val="00D2221B"/>
    <w:rsid w:val="00D22311"/>
    <w:rsid w:val="00D22B3D"/>
    <w:rsid w:val="00D22F30"/>
    <w:rsid w:val="00D23240"/>
    <w:rsid w:val="00D2359B"/>
    <w:rsid w:val="00D23610"/>
    <w:rsid w:val="00D23842"/>
    <w:rsid w:val="00D2398B"/>
    <w:rsid w:val="00D23AC8"/>
    <w:rsid w:val="00D23D10"/>
    <w:rsid w:val="00D24034"/>
    <w:rsid w:val="00D242BB"/>
    <w:rsid w:val="00D242D0"/>
    <w:rsid w:val="00D2431F"/>
    <w:rsid w:val="00D24731"/>
    <w:rsid w:val="00D24810"/>
    <w:rsid w:val="00D24D18"/>
    <w:rsid w:val="00D2500E"/>
    <w:rsid w:val="00D25231"/>
    <w:rsid w:val="00D255C0"/>
    <w:rsid w:val="00D25A51"/>
    <w:rsid w:val="00D25BD0"/>
    <w:rsid w:val="00D2686B"/>
    <w:rsid w:val="00D26A20"/>
    <w:rsid w:val="00D26AA5"/>
    <w:rsid w:val="00D26D39"/>
    <w:rsid w:val="00D26D7F"/>
    <w:rsid w:val="00D272FA"/>
    <w:rsid w:val="00D276FF"/>
    <w:rsid w:val="00D278C6"/>
    <w:rsid w:val="00D305BA"/>
    <w:rsid w:val="00D306FF"/>
    <w:rsid w:val="00D30F78"/>
    <w:rsid w:val="00D31426"/>
    <w:rsid w:val="00D31659"/>
    <w:rsid w:val="00D316B5"/>
    <w:rsid w:val="00D31767"/>
    <w:rsid w:val="00D3187E"/>
    <w:rsid w:val="00D3190C"/>
    <w:rsid w:val="00D31C75"/>
    <w:rsid w:val="00D31CE2"/>
    <w:rsid w:val="00D31F15"/>
    <w:rsid w:val="00D31F1F"/>
    <w:rsid w:val="00D32DF6"/>
    <w:rsid w:val="00D3353A"/>
    <w:rsid w:val="00D3360C"/>
    <w:rsid w:val="00D3386D"/>
    <w:rsid w:val="00D3396F"/>
    <w:rsid w:val="00D33F94"/>
    <w:rsid w:val="00D344D3"/>
    <w:rsid w:val="00D3491F"/>
    <w:rsid w:val="00D34C22"/>
    <w:rsid w:val="00D34C84"/>
    <w:rsid w:val="00D34ECB"/>
    <w:rsid w:val="00D35021"/>
    <w:rsid w:val="00D35178"/>
    <w:rsid w:val="00D354B8"/>
    <w:rsid w:val="00D358B2"/>
    <w:rsid w:val="00D35AE5"/>
    <w:rsid w:val="00D35D8B"/>
    <w:rsid w:val="00D35DDF"/>
    <w:rsid w:val="00D35F62"/>
    <w:rsid w:val="00D36059"/>
    <w:rsid w:val="00D360A6"/>
    <w:rsid w:val="00D360F3"/>
    <w:rsid w:val="00D3621D"/>
    <w:rsid w:val="00D3632D"/>
    <w:rsid w:val="00D364F9"/>
    <w:rsid w:val="00D36744"/>
    <w:rsid w:val="00D36937"/>
    <w:rsid w:val="00D36CD9"/>
    <w:rsid w:val="00D36DBC"/>
    <w:rsid w:val="00D37616"/>
    <w:rsid w:val="00D376DE"/>
    <w:rsid w:val="00D37B78"/>
    <w:rsid w:val="00D37CE3"/>
    <w:rsid w:val="00D4001E"/>
    <w:rsid w:val="00D402A1"/>
    <w:rsid w:val="00D40539"/>
    <w:rsid w:val="00D406E2"/>
    <w:rsid w:val="00D40889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2DF"/>
    <w:rsid w:val="00D43667"/>
    <w:rsid w:val="00D43986"/>
    <w:rsid w:val="00D43C5A"/>
    <w:rsid w:val="00D43EE8"/>
    <w:rsid w:val="00D43F3D"/>
    <w:rsid w:val="00D44386"/>
    <w:rsid w:val="00D446B7"/>
    <w:rsid w:val="00D44805"/>
    <w:rsid w:val="00D4491B"/>
    <w:rsid w:val="00D44DE0"/>
    <w:rsid w:val="00D45B54"/>
    <w:rsid w:val="00D45D3B"/>
    <w:rsid w:val="00D45D7A"/>
    <w:rsid w:val="00D45FDC"/>
    <w:rsid w:val="00D46057"/>
    <w:rsid w:val="00D4644B"/>
    <w:rsid w:val="00D46709"/>
    <w:rsid w:val="00D4735B"/>
    <w:rsid w:val="00D4764F"/>
    <w:rsid w:val="00D4786E"/>
    <w:rsid w:val="00D47AA1"/>
    <w:rsid w:val="00D47DDB"/>
    <w:rsid w:val="00D501A6"/>
    <w:rsid w:val="00D501C0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7D2"/>
    <w:rsid w:val="00D52C01"/>
    <w:rsid w:val="00D52D81"/>
    <w:rsid w:val="00D53096"/>
    <w:rsid w:val="00D5324A"/>
    <w:rsid w:val="00D532D5"/>
    <w:rsid w:val="00D53487"/>
    <w:rsid w:val="00D53D31"/>
    <w:rsid w:val="00D53EBA"/>
    <w:rsid w:val="00D54094"/>
    <w:rsid w:val="00D54231"/>
    <w:rsid w:val="00D544B3"/>
    <w:rsid w:val="00D544DD"/>
    <w:rsid w:val="00D54614"/>
    <w:rsid w:val="00D54A03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73A"/>
    <w:rsid w:val="00D5689C"/>
    <w:rsid w:val="00D568E9"/>
    <w:rsid w:val="00D56938"/>
    <w:rsid w:val="00D56BFB"/>
    <w:rsid w:val="00D56D7E"/>
    <w:rsid w:val="00D57088"/>
    <w:rsid w:val="00D574B3"/>
    <w:rsid w:val="00D575E4"/>
    <w:rsid w:val="00D57748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49"/>
    <w:rsid w:val="00D60CC6"/>
    <w:rsid w:val="00D60CD3"/>
    <w:rsid w:val="00D60CDC"/>
    <w:rsid w:val="00D60FAD"/>
    <w:rsid w:val="00D615DD"/>
    <w:rsid w:val="00D61653"/>
    <w:rsid w:val="00D616CC"/>
    <w:rsid w:val="00D61913"/>
    <w:rsid w:val="00D61CB0"/>
    <w:rsid w:val="00D6212C"/>
    <w:rsid w:val="00D624B3"/>
    <w:rsid w:val="00D6272B"/>
    <w:rsid w:val="00D627A1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90C"/>
    <w:rsid w:val="00D64B2D"/>
    <w:rsid w:val="00D6517C"/>
    <w:rsid w:val="00D6530E"/>
    <w:rsid w:val="00D65656"/>
    <w:rsid w:val="00D6584B"/>
    <w:rsid w:val="00D65DBE"/>
    <w:rsid w:val="00D65DE7"/>
    <w:rsid w:val="00D65E22"/>
    <w:rsid w:val="00D662C1"/>
    <w:rsid w:val="00D66818"/>
    <w:rsid w:val="00D66AA3"/>
    <w:rsid w:val="00D66C46"/>
    <w:rsid w:val="00D67120"/>
    <w:rsid w:val="00D672E4"/>
    <w:rsid w:val="00D67573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D6"/>
    <w:rsid w:val="00D748F2"/>
    <w:rsid w:val="00D749AA"/>
    <w:rsid w:val="00D74A98"/>
    <w:rsid w:val="00D74E51"/>
    <w:rsid w:val="00D74F7D"/>
    <w:rsid w:val="00D75057"/>
    <w:rsid w:val="00D754B9"/>
    <w:rsid w:val="00D754E7"/>
    <w:rsid w:val="00D75FEE"/>
    <w:rsid w:val="00D768FE"/>
    <w:rsid w:val="00D76B59"/>
    <w:rsid w:val="00D76D5C"/>
    <w:rsid w:val="00D7750F"/>
    <w:rsid w:val="00D7754D"/>
    <w:rsid w:val="00D7787E"/>
    <w:rsid w:val="00D778CB"/>
    <w:rsid w:val="00D77A57"/>
    <w:rsid w:val="00D77C3A"/>
    <w:rsid w:val="00D77E7B"/>
    <w:rsid w:val="00D77ECC"/>
    <w:rsid w:val="00D802D3"/>
    <w:rsid w:val="00D805CB"/>
    <w:rsid w:val="00D81136"/>
    <w:rsid w:val="00D81562"/>
    <w:rsid w:val="00D81567"/>
    <w:rsid w:val="00D817D5"/>
    <w:rsid w:val="00D81838"/>
    <w:rsid w:val="00D81959"/>
    <w:rsid w:val="00D81AF9"/>
    <w:rsid w:val="00D81EBA"/>
    <w:rsid w:val="00D81F6B"/>
    <w:rsid w:val="00D82026"/>
    <w:rsid w:val="00D8206E"/>
    <w:rsid w:val="00D823E4"/>
    <w:rsid w:val="00D8247D"/>
    <w:rsid w:val="00D829AE"/>
    <w:rsid w:val="00D82BD0"/>
    <w:rsid w:val="00D82C66"/>
    <w:rsid w:val="00D830D3"/>
    <w:rsid w:val="00D835F5"/>
    <w:rsid w:val="00D83927"/>
    <w:rsid w:val="00D839A8"/>
    <w:rsid w:val="00D83B34"/>
    <w:rsid w:val="00D83B7C"/>
    <w:rsid w:val="00D83C03"/>
    <w:rsid w:val="00D842BB"/>
    <w:rsid w:val="00D842DE"/>
    <w:rsid w:val="00D843E2"/>
    <w:rsid w:val="00D847F4"/>
    <w:rsid w:val="00D84E02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92"/>
    <w:rsid w:val="00D8775A"/>
    <w:rsid w:val="00D87DD2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3008"/>
    <w:rsid w:val="00D93044"/>
    <w:rsid w:val="00D9317E"/>
    <w:rsid w:val="00D931F2"/>
    <w:rsid w:val="00D937B5"/>
    <w:rsid w:val="00D937C7"/>
    <w:rsid w:val="00D937E0"/>
    <w:rsid w:val="00D9381A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672"/>
    <w:rsid w:val="00D95A32"/>
    <w:rsid w:val="00D95A38"/>
    <w:rsid w:val="00D95A6B"/>
    <w:rsid w:val="00D95E2C"/>
    <w:rsid w:val="00D95F00"/>
    <w:rsid w:val="00D95F82"/>
    <w:rsid w:val="00D9602C"/>
    <w:rsid w:val="00D96709"/>
    <w:rsid w:val="00D967AF"/>
    <w:rsid w:val="00D9689E"/>
    <w:rsid w:val="00D96F0C"/>
    <w:rsid w:val="00D972B0"/>
    <w:rsid w:val="00D97700"/>
    <w:rsid w:val="00D97882"/>
    <w:rsid w:val="00D979B6"/>
    <w:rsid w:val="00D97AE5"/>
    <w:rsid w:val="00D97CA7"/>
    <w:rsid w:val="00D97EF0"/>
    <w:rsid w:val="00DA00E8"/>
    <w:rsid w:val="00DA02DB"/>
    <w:rsid w:val="00DA035F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12A"/>
    <w:rsid w:val="00DA2642"/>
    <w:rsid w:val="00DA2840"/>
    <w:rsid w:val="00DA2BC1"/>
    <w:rsid w:val="00DA2CB0"/>
    <w:rsid w:val="00DA2D6C"/>
    <w:rsid w:val="00DA2DC1"/>
    <w:rsid w:val="00DA2F16"/>
    <w:rsid w:val="00DA3086"/>
    <w:rsid w:val="00DA311C"/>
    <w:rsid w:val="00DA3505"/>
    <w:rsid w:val="00DA363E"/>
    <w:rsid w:val="00DA375F"/>
    <w:rsid w:val="00DA3CE4"/>
    <w:rsid w:val="00DA42EF"/>
    <w:rsid w:val="00DA43F8"/>
    <w:rsid w:val="00DA444F"/>
    <w:rsid w:val="00DA44BA"/>
    <w:rsid w:val="00DA4610"/>
    <w:rsid w:val="00DA4836"/>
    <w:rsid w:val="00DA4857"/>
    <w:rsid w:val="00DA4CB2"/>
    <w:rsid w:val="00DA4D80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C8F"/>
    <w:rsid w:val="00DB0035"/>
    <w:rsid w:val="00DB050B"/>
    <w:rsid w:val="00DB06D1"/>
    <w:rsid w:val="00DB07AB"/>
    <w:rsid w:val="00DB086D"/>
    <w:rsid w:val="00DB08A0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CC2"/>
    <w:rsid w:val="00DB1F0C"/>
    <w:rsid w:val="00DB1F1B"/>
    <w:rsid w:val="00DB225F"/>
    <w:rsid w:val="00DB276C"/>
    <w:rsid w:val="00DB2AD7"/>
    <w:rsid w:val="00DB3353"/>
    <w:rsid w:val="00DB3B17"/>
    <w:rsid w:val="00DB3C1C"/>
    <w:rsid w:val="00DB3E72"/>
    <w:rsid w:val="00DB43EA"/>
    <w:rsid w:val="00DB450A"/>
    <w:rsid w:val="00DB47AC"/>
    <w:rsid w:val="00DB481D"/>
    <w:rsid w:val="00DB4B23"/>
    <w:rsid w:val="00DB4E25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6BF"/>
    <w:rsid w:val="00DC073C"/>
    <w:rsid w:val="00DC0D8C"/>
    <w:rsid w:val="00DC0FD2"/>
    <w:rsid w:val="00DC0FE2"/>
    <w:rsid w:val="00DC12D5"/>
    <w:rsid w:val="00DC150B"/>
    <w:rsid w:val="00DC15CA"/>
    <w:rsid w:val="00DC1CE9"/>
    <w:rsid w:val="00DC1D23"/>
    <w:rsid w:val="00DC26FF"/>
    <w:rsid w:val="00DC2708"/>
    <w:rsid w:val="00DC2CD2"/>
    <w:rsid w:val="00DC2F74"/>
    <w:rsid w:val="00DC3289"/>
    <w:rsid w:val="00DC3314"/>
    <w:rsid w:val="00DC355F"/>
    <w:rsid w:val="00DC3B8A"/>
    <w:rsid w:val="00DC4149"/>
    <w:rsid w:val="00DC43D5"/>
    <w:rsid w:val="00DC440A"/>
    <w:rsid w:val="00DC470A"/>
    <w:rsid w:val="00DC4C89"/>
    <w:rsid w:val="00DC4FD3"/>
    <w:rsid w:val="00DC5177"/>
    <w:rsid w:val="00DC53F2"/>
    <w:rsid w:val="00DC5492"/>
    <w:rsid w:val="00DC560F"/>
    <w:rsid w:val="00DC5A59"/>
    <w:rsid w:val="00DC6316"/>
    <w:rsid w:val="00DC65F7"/>
    <w:rsid w:val="00DC668D"/>
    <w:rsid w:val="00DC6842"/>
    <w:rsid w:val="00DC6A4E"/>
    <w:rsid w:val="00DC6E86"/>
    <w:rsid w:val="00DC6F5A"/>
    <w:rsid w:val="00DC7E3F"/>
    <w:rsid w:val="00DC7F7D"/>
    <w:rsid w:val="00DD0053"/>
    <w:rsid w:val="00DD028C"/>
    <w:rsid w:val="00DD02CF"/>
    <w:rsid w:val="00DD06F9"/>
    <w:rsid w:val="00DD072E"/>
    <w:rsid w:val="00DD07E1"/>
    <w:rsid w:val="00DD0D61"/>
    <w:rsid w:val="00DD0F40"/>
    <w:rsid w:val="00DD0FBA"/>
    <w:rsid w:val="00DD1038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36"/>
    <w:rsid w:val="00DD32ED"/>
    <w:rsid w:val="00DD3CDB"/>
    <w:rsid w:val="00DD3CE2"/>
    <w:rsid w:val="00DD3F19"/>
    <w:rsid w:val="00DD3F37"/>
    <w:rsid w:val="00DD4867"/>
    <w:rsid w:val="00DD4B0B"/>
    <w:rsid w:val="00DD4E9E"/>
    <w:rsid w:val="00DD4F1E"/>
    <w:rsid w:val="00DD5085"/>
    <w:rsid w:val="00DD5131"/>
    <w:rsid w:val="00DD5407"/>
    <w:rsid w:val="00DD5434"/>
    <w:rsid w:val="00DD5468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72BC"/>
    <w:rsid w:val="00DD7509"/>
    <w:rsid w:val="00DD75A1"/>
    <w:rsid w:val="00DD7E3A"/>
    <w:rsid w:val="00DE045D"/>
    <w:rsid w:val="00DE047C"/>
    <w:rsid w:val="00DE099C"/>
    <w:rsid w:val="00DE0D85"/>
    <w:rsid w:val="00DE0E61"/>
    <w:rsid w:val="00DE0F82"/>
    <w:rsid w:val="00DE12AA"/>
    <w:rsid w:val="00DE1449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711"/>
    <w:rsid w:val="00DE49B5"/>
    <w:rsid w:val="00DE4A94"/>
    <w:rsid w:val="00DE534F"/>
    <w:rsid w:val="00DE553D"/>
    <w:rsid w:val="00DE55A4"/>
    <w:rsid w:val="00DE55A7"/>
    <w:rsid w:val="00DE5C92"/>
    <w:rsid w:val="00DE5CAF"/>
    <w:rsid w:val="00DE5F72"/>
    <w:rsid w:val="00DE6167"/>
    <w:rsid w:val="00DE653D"/>
    <w:rsid w:val="00DE6833"/>
    <w:rsid w:val="00DE68D9"/>
    <w:rsid w:val="00DE69C1"/>
    <w:rsid w:val="00DE6CF8"/>
    <w:rsid w:val="00DE6F47"/>
    <w:rsid w:val="00DE73F0"/>
    <w:rsid w:val="00DE7937"/>
    <w:rsid w:val="00DE7A3A"/>
    <w:rsid w:val="00DE7AD2"/>
    <w:rsid w:val="00DE7D4F"/>
    <w:rsid w:val="00DE7FCE"/>
    <w:rsid w:val="00DF030E"/>
    <w:rsid w:val="00DF0635"/>
    <w:rsid w:val="00DF07CF"/>
    <w:rsid w:val="00DF0A93"/>
    <w:rsid w:val="00DF0A97"/>
    <w:rsid w:val="00DF11BC"/>
    <w:rsid w:val="00DF1298"/>
    <w:rsid w:val="00DF1477"/>
    <w:rsid w:val="00DF188F"/>
    <w:rsid w:val="00DF19FE"/>
    <w:rsid w:val="00DF2298"/>
    <w:rsid w:val="00DF237E"/>
    <w:rsid w:val="00DF24CD"/>
    <w:rsid w:val="00DF24DE"/>
    <w:rsid w:val="00DF29E8"/>
    <w:rsid w:val="00DF2BCA"/>
    <w:rsid w:val="00DF2C0D"/>
    <w:rsid w:val="00DF2CA2"/>
    <w:rsid w:val="00DF2DB1"/>
    <w:rsid w:val="00DF2EBA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4D37"/>
    <w:rsid w:val="00DF527D"/>
    <w:rsid w:val="00DF59EE"/>
    <w:rsid w:val="00DF5A6D"/>
    <w:rsid w:val="00DF5B6B"/>
    <w:rsid w:val="00DF64A3"/>
    <w:rsid w:val="00DF66A0"/>
    <w:rsid w:val="00DF69C7"/>
    <w:rsid w:val="00DF6F52"/>
    <w:rsid w:val="00DF6FA6"/>
    <w:rsid w:val="00DF7037"/>
    <w:rsid w:val="00DF72C9"/>
    <w:rsid w:val="00DF73C8"/>
    <w:rsid w:val="00DF7456"/>
    <w:rsid w:val="00DF776F"/>
    <w:rsid w:val="00DF77B0"/>
    <w:rsid w:val="00DF7B34"/>
    <w:rsid w:val="00DF7DF2"/>
    <w:rsid w:val="00DF7F26"/>
    <w:rsid w:val="00E00069"/>
    <w:rsid w:val="00E001C2"/>
    <w:rsid w:val="00E005CC"/>
    <w:rsid w:val="00E00606"/>
    <w:rsid w:val="00E0060E"/>
    <w:rsid w:val="00E008B2"/>
    <w:rsid w:val="00E00B76"/>
    <w:rsid w:val="00E00C9D"/>
    <w:rsid w:val="00E00D72"/>
    <w:rsid w:val="00E00FD3"/>
    <w:rsid w:val="00E01211"/>
    <w:rsid w:val="00E01D73"/>
    <w:rsid w:val="00E01DE9"/>
    <w:rsid w:val="00E020FD"/>
    <w:rsid w:val="00E0213F"/>
    <w:rsid w:val="00E022EE"/>
    <w:rsid w:val="00E0239E"/>
    <w:rsid w:val="00E0298F"/>
    <w:rsid w:val="00E02AA4"/>
    <w:rsid w:val="00E02F58"/>
    <w:rsid w:val="00E03147"/>
    <w:rsid w:val="00E031C1"/>
    <w:rsid w:val="00E0378F"/>
    <w:rsid w:val="00E03A14"/>
    <w:rsid w:val="00E03BF8"/>
    <w:rsid w:val="00E041C0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0E1"/>
    <w:rsid w:val="00E06648"/>
    <w:rsid w:val="00E067A5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592"/>
    <w:rsid w:val="00E11E98"/>
    <w:rsid w:val="00E1227D"/>
    <w:rsid w:val="00E122AC"/>
    <w:rsid w:val="00E123FF"/>
    <w:rsid w:val="00E124AD"/>
    <w:rsid w:val="00E12572"/>
    <w:rsid w:val="00E12624"/>
    <w:rsid w:val="00E1263B"/>
    <w:rsid w:val="00E12BDD"/>
    <w:rsid w:val="00E12D35"/>
    <w:rsid w:val="00E12FC5"/>
    <w:rsid w:val="00E13051"/>
    <w:rsid w:val="00E133E0"/>
    <w:rsid w:val="00E135EF"/>
    <w:rsid w:val="00E138E5"/>
    <w:rsid w:val="00E13911"/>
    <w:rsid w:val="00E13915"/>
    <w:rsid w:val="00E1406E"/>
    <w:rsid w:val="00E1443A"/>
    <w:rsid w:val="00E1444E"/>
    <w:rsid w:val="00E145B9"/>
    <w:rsid w:val="00E14B4B"/>
    <w:rsid w:val="00E14C3F"/>
    <w:rsid w:val="00E14C58"/>
    <w:rsid w:val="00E14CB9"/>
    <w:rsid w:val="00E14F6D"/>
    <w:rsid w:val="00E15285"/>
    <w:rsid w:val="00E15588"/>
    <w:rsid w:val="00E15598"/>
    <w:rsid w:val="00E1599A"/>
    <w:rsid w:val="00E159E3"/>
    <w:rsid w:val="00E15F55"/>
    <w:rsid w:val="00E16143"/>
    <w:rsid w:val="00E16537"/>
    <w:rsid w:val="00E16B61"/>
    <w:rsid w:val="00E16C6A"/>
    <w:rsid w:val="00E16F23"/>
    <w:rsid w:val="00E16F46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78"/>
    <w:rsid w:val="00E22D88"/>
    <w:rsid w:val="00E22DD4"/>
    <w:rsid w:val="00E22F89"/>
    <w:rsid w:val="00E22F9D"/>
    <w:rsid w:val="00E22FE1"/>
    <w:rsid w:val="00E23032"/>
    <w:rsid w:val="00E23049"/>
    <w:rsid w:val="00E2386E"/>
    <w:rsid w:val="00E23C1C"/>
    <w:rsid w:val="00E23CE8"/>
    <w:rsid w:val="00E23E8D"/>
    <w:rsid w:val="00E2400B"/>
    <w:rsid w:val="00E2435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955"/>
    <w:rsid w:val="00E26B72"/>
    <w:rsid w:val="00E275B3"/>
    <w:rsid w:val="00E27847"/>
    <w:rsid w:val="00E27B40"/>
    <w:rsid w:val="00E27DD5"/>
    <w:rsid w:val="00E27F25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B9E"/>
    <w:rsid w:val="00E32C56"/>
    <w:rsid w:val="00E32CA5"/>
    <w:rsid w:val="00E32FC8"/>
    <w:rsid w:val="00E32FDB"/>
    <w:rsid w:val="00E33147"/>
    <w:rsid w:val="00E33151"/>
    <w:rsid w:val="00E336C6"/>
    <w:rsid w:val="00E337A5"/>
    <w:rsid w:val="00E33C87"/>
    <w:rsid w:val="00E34240"/>
    <w:rsid w:val="00E34901"/>
    <w:rsid w:val="00E349D5"/>
    <w:rsid w:val="00E34A96"/>
    <w:rsid w:val="00E34BE5"/>
    <w:rsid w:val="00E35005"/>
    <w:rsid w:val="00E3597A"/>
    <w:rsid w:val="00E35990"/>
    <w:rsid w:val="00E35B45"/>
    <w:rsid w:val="00E364F3"/>
    <w:rsid w:val="00E3681B"/>
    <w:rsid w:val="00E368D3"/>
    <w:rsid w:val="00E36FEC"/>
    <w:rsid w:val="00E37708"/>
    <w:rsid w:val="00E377B3"/>
    <w:rsid w:val="00E37820"/>
    <w:rsid w:val="00E37A2A"/>
    <w:rsid w:val="00E37B43"/>
    <w:rsid w:val="00E37D4B"/>
    <w:rsid w:val="00E37ECE"/>
    <w:rsid w:val="00E37FAA"/>
    <w:rsid w:val="00E40293"/>
    <w:rsid w:val="00E403F9"/>
    <w:rsid w:val="00E4076B"/>
    <w:rsid w:val="00E408FC"/>
    <w:rsid w:val="00E409CA"/>
    <w:rsid w:val="00E40A49"/>
    <w:rsid w:val="00E40D3B"/>
    <w:rsid w:val="00E4123F"/>
    <w:rsid w:val="00E41251"/>
    <w:rsid w:val="00E41875"/>
    <w:rsid w:val="00E418FA"/>
    <w:rsid w:val="00E41C38"/>
    <w:rsid w:val="00E41E77"/>
    <w:rsid w:val="00E41E7B"/>
    <w:rsid w:val="00E42972"/>
    <w:rsid w:val="00E42AE8"/>
    <w:rsid w:val="00E42EC3"/>
    <w:rsid w:val="00E43006"/>
    <w:rsid w:val="00E43136"/>
    <w:rsid w:val="00E43150"/>
    <w:rsid w:val="00E43332"/>
    <w:rsid w:val="00E4357D"/>
    <w:rsid w:val="00E438AB"/>
    <w:rsid w:val="00E43D98"/>
    <w:rsid w:val="00E43ED6"/>
    <w:rsid w:val="00E44215"/>
    <w:rsid w:val="00E44395"/>
    <w:rsid w:val="00E444D3"/>
    <w:rsid w:val="00E44502"/>
    <w:rsid w:val="00E44DFA"/>
    <w:rsid w:val="00E450F0"/>
    <w:rsid w:val="00E45155"/>
    <w:rsid w:val="00E4517D"/>
    <w:rsid w:val="00E453AC"/>
    <w:rsid w:val="00E453DE"/>
    <w:rsid w:val="00E4541D"/>
    <w:rsid w:val="00E45492"/>
    <w:rsid w:val="00E45714"/>
    <w:rsid w:val="00E457ED"/>
    <w:rsid w:val="00E45839"/>
    <w:rsid w:val="00E45965"/>
    <w:rsid w:val="00E45C8E"/>
    <w:rsid w:val="00E45D07"/>
    <w:rsid w:val="00E45DF1"/>
    <w:rsid w:val="00E46016"/>
    <w:rsid w:val="00E4610D"/>
    <w:rsid w:val="00E46159"/>
    <w:rsid w:val="00E462AC"/>
    <w:rsid w:val="00E467BF"/>
    <w:rsid w:val="00E46996"/>
    <w:rsid w:val="00E46E8E"/>
    <w:rsid w:val="00E470DE"/>
    <w:rsid w:val="00E47542"/>
    <w:rsid w:val="00E47A36"/>
    <w:rsid w:val="00E47C30"/>
    <w:rsid w:val="00E50163"/>
    <w:rsid w:val="00E50257"/>
    <w:rsid w:val="00E506C5"/>
    <w:rsid w:val="00E5070B"/>
    <w:rsid w:val="00E50BBC"/>
    <w:rsid w:val="00E51138"/>
    <w:rsid w:val="00E5118C"/>
    <w:rsid w:val="00E512F7"/>
    <w:rsid w:val="00E5135D"/>
    <w:rsid w:val="00E51BBC"/>
    <w:rsid w:val="00E51C16"/>
    <w:rsid w:val="00E520D2"/>
    <w:rsid w:val="00E522A6"/>
    <w:rsid w:val="00E52875"/>
    <w:rsid w:val="00E5288B"/>
    <w:rsid w:val="00E52A05"/>
    <w:rsid w:val="00E52B23"/>
    <w:rsid w:val="00E52BF4"/>
    <w:rsid w:val="00E52F40"/>
    <w:rsid w:val="00E5347D"/>
    <w:rsid w:val="00E5359F"/>
    <w:rsid w:val="00E53616"/>
    <w:rsid w:val="00E53801"/>
    <w:rsid w:val="00E538BB"/>
    <w:rsid w:val="00E53976"/>
    <w:rsid w:val="00E54AFE"/>
    <w:rsid w:val="00E54F6D"/>
    <w:rsid w:val="00E5503D"/>
    <w:rsid w:val="00E55097"/>
    <w:rsid w:val="00E55223"/>
    <w:rsid w:val="00E5523F"/>
    <w:rsid w:val="00E55596"/>
    <w:rsid w:val="00E5594F"/>
    <w:rsid w:val="00E55B8E"/>
    <w:rsid w:val="00E55F81"/>
    <w:rsid w:val="00E56635"/>
    <w:rsid w:val="00E56C1D"/>
    <w:rsid w:val="00E56D62"/>
    <w:rsid w:val="00E56E02"/>
    <w:rsid w:val="00E57531"/>
    <w:rsid w:val="00E57E77"/>
    <w:rsid w:val="00E60389"/>
    <w:rsid w:val="00E6076A"/>
    <w:rsid w:val="00E60A88"/>
    <w:rsid w:val="00E61084"/>
    <w:rsid w:val="00E61417"/>
    <w:rsid w:val="00E619B6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90F"/>
    <w:rsid w:val="00E63948"/>
    <w:rsid w:val="00E640BC"/>
    <w:rsid w:val="00E642D5"/>
    <w:rsid w:val="00E64308"/>
    <w:rsid w:val="00E6431C"/>
    <w:rsid w:val="00E64408"/>
    <w:rsid w:val="00E644FD"/>
    <w:rsid w:val="00E64618"/>
    <w:rsid w:val="00E6535A"/>
    <w:rsid w:val="00E65D6D"/>
    <w:rsid w:val="00E6616D"/>
    <w:rsid w:val="00E6626C"/>
    <w:rsid w:val="00E66330"/>
    <w:rsid w:val="00E66778"/>
    <w:rsid w:val="00E66A86"/>
    <w:rsid w:val="00E66BFD"/>
    <w:rsid w:val="00E66EC4"/>
    <w:rsid w:val="00E66F92"/>
    <w:rsid w:val="00E67136"/>
    <w:rsid w:val="00E673AE"/>
    <w:rsid w:val="00E6757D"/>
    <w:rsid w:val="00E67710"/>
    <w:rsid w:val="00E679FE"/>
    <w:rsid w:val="00E67A51"/>
    <w:rsid w:val="00E67D50"/>
    <w:rsid w:val="00E67EBB"/>
    <w:rsid w:val="00E7024D"/>
    <w:rsid w:val="00E70667"/>
    <w:rsid w:val="00E70776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8F3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7E7"/>
    <w:rsid w:val="00E75A0F"/>
    <w:rsid w:val="00E75C37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BAE"/>
    <w:rsid w:val="00E8407E"/>
    <w:rsid w:val="00E84226"/>
    <w:rsid w:val="00E84316"/>
    <w:rsid w:val="00E84C2A"/>
    <w:rsid w:val="00E84C86"/>
    <w:rsid w:val="00E84E1E"/>
    <w:rsid w:val="00E85095"/>
    <w:rsid w:val="00E85169"/>
    <w:rsid w:val="00E859F2"/>
    <w:rsid w:val="00E85B2D"/>
    <w:rsid w:val="00E85B73"/>
    <w:rsid w:val="00E85C5F"/>
    <w:rsid w:val="00E85D3A"/>
    <w:rsid w:val="00E85EE6"/>
    <w:rsid w:val="00E8612B"/>
    <w:rsid w:val="00E86530"/>
    <w:rsid w:val="00E869F3"/>
    <w:rsid w:val="00E86A88"/>
    <w:rsid w:val="00E86BC4"/>
    <w:rsid w:val="00E8707E"/>
    <w:rsid w:val="00E877E0"/>
    <w:rsid w:val="00E87AE9"/>
    <w:rsid w:val="00E87F94"/>
    <w:rsid w:val="00E900E4"/>
    <w:rsid w:val="00E908AC"/>
    <w:rsid w:val="00E90998"/>
    <w:rsid w:val="00E90A02"/>
    <w:rsid w:val="00E9115A"/>
    <w:rsid w:val="00E9173A"/>
    <w:rsid w:val="00E91C5F"/>
    <w:rsid w:val="00E91D94"/>
    <w:rsid w:val="00E92536"/>
    <w:rsid w:val="00E92A5B"/>
    <w:rsid w:val="00E92A98"/>
    <w:rsid w:val="00E92ADB"/>
    <w:rsid w:val="00E9309B"/>
    <w:rsid w:val="00E932DA"/>
    <w:rsid w:val="00E93A68"/>
    <w:rsid w:val="00E93B8D"/>
    <w:rsid w:val="00E9441F"/>
    <w:rsid w:val="00E9466B"/>
    <w:rsid w:val="00E947B4"/>
    <w:rsid w:val="00E947E3"/>
    <w:rsid w:val="00E94AEB"/>
    <w:rsid w:val="00E95053"/>
    <w:rsid w:val="00E95161"/>
    <w:rsid w:val="00E9557F"/>
    <w:rsid w:val="00E95648"/>
    <w:rsid w:val="00E95928"/>
    <w:rsid w:val="00E9594E"/>
    <w:rsid w:val="00E9598E"/>
    <w:rsid w:val="00E95C45"/>
    <w:rsid w:val="00E967C4"/>
    <w:rsid w:val="00E96A0E"/>
    <w:rsid w:val="00E96A3F"/>
    <w:rsid w:val="00E96A58"/>
    <w:rsid w:val="00E96AEB"/>
    <w:rsid w:val="00E97362"/>
    <w:rsid w:val="00E97AC6"/>
    <w:rsid w:val="00E97C1E"/>
    <w:rsid w:val="00E97C87"/>
    <w:rsid w:val="00EA01A4"/>
    <w:rsid w:val="00EA05E6"/>
    <w:rsid w:val="00EA05ED"/>
    <w:rsid w:val="00EA087B"/>
    <w:rsid w:val="00EA0A78"/>
    <w:rsid w:val="00EA0C5E"/>
    <w:rsid w:val="00EA0CC2"/>
    <w:rsid w:val="00EA0E8F"/>
    <w:rsid w:val="00EA0F7B"/>
    <w:rsid w:val="00EA13EF"/>
    <w:rsid w:val="00EA1507"/>
    <w:rsid w:val="00EA2541"/>
    <w:rsid w:val="00EA2574"/>
    <w:rsid w:val="00EA2A8A"/>
    <w:rsid w:val="00EA2C1F"/>
    <w:rsid w:val="00EA2DD7"/>
    <w:rsid w:val="00EA2E61"/>
    <w:rsid w:val="00EA3272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4D2B"/>
    <w:rsid w:val="00EA5032"/>
    <w:rsid w:val="00EA5141"/>
    <w:rsid w:val="00EA5352"/>
    <w:rsid w:val="00EA53AE"/>
    <w:rsid w:val="00EA54B6"/>
    <w:rsid w:val="00EA56D3"/>
    <w:rsid w:val="00EA5954"/>
    <w:rsid w:val="00EA5AF0"/>
    <w:rsid w:val="00EA5BC8"/>
    <w:rsid w:val="00EA5C7E"/>
    <w:rsid w:val="00EA5E83"/>
    <w:rsid w:val="00EA6304"/>
    <w:rsid w:val="00EA6540"/>
    <w:rsid w:val="00EA6B7C"/>
    <w:rsid w:val="00EA6C88"/>
    <w:rsid w:val="00EA6E87"/>
    <w:rsid w:val="00EA7022"/>
    <w:rsid w:val="00EA7102"/>
    <w:rsid w:val="00EA72C5"/>
    <w:rsid w:val="00EA782B"/>
    <w:rsid w:val="00EA7900"/>
    <w:rsid w:val="00EA7A35"/>
    <w:rsid w:val="00EA7B8D"/>
    <w:rsid w:val="00EA7BBA"/>
    <w:rsid w:val="00EA7C84"/>
    <w:rsid w:val="00EB0416"/>
    <w:rsid w:val="00EB0496"/>
    <w:rsid w:val="00EB07AB"/>
    <w:rsid w:val="00EB0F97"/>
    <w:rsid w:val="00EB14E7"/>
    <w:rsid w:val="00EB1AED"/>
    <w:rsid w:val="00EB1C91"/>
    <w:rsid w:val="00EB1D23"/>
    <w:rsid w:val="00EB1EE2"/>
    <w:rsid w:val="00EB1F50"/>
    <w:rsid w:val="00EB1F80"/>
    <w:rsid w:val="00EB21CD"/>
    <w:rsid w:val="00EB241A"/>
    <w:rsid w:val="00EB252D"/>
    <w:rsid w:val="00EB2A15"/>
    <w:rsid w:val="00EB2B29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8F0"/>
    <w:rsid w:val="00EB59F7"/>
    <w:rsid w:val="00EB5C9B"/>
    <w:rsid w:val="00EB5EFD"/>
    <w:rsid w:val="00EB637B"/>
    <w:rsid w:val="00EB65C2"/>
    <w:rsid w:val="00EB6825"/>
    <w:rsid w:val="00EB689E"/>
    <w:rsid w:val="00EB697A"/>
    <w:rsid w:val="00EB6ED0"/>
    <w:rsid w:val="00EB6F3B"/>
    <w:rsid w:val="00EB6FF2"/>
    <w:rsid w:val="00EB704D"/>
    <w:rsid w:val="00EB758E"/>
    <w:rsid w:val="00EB7675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1D6"/>
    <w:rsid w:val="00EC328C"/>
    <w:rsid w:val="00EC32BC"/>
    <w:rsid w:val="00EC334F"/>
    <w:rsid w:val="00EC396F"/>
    <w:rsid w:val="00EC3991"/>
    <w:rsid w:val="00EC3C59"/>
    <w:rsid w:val="00EC40CF"/>
    <w:rsid w:val="00EC445F"/>
    <w:rsid w:val="00EC4511"/>
    <w:rsid w:val="00EC466D"/>
    <w:rsid w:val="00EC48DC"/>
    <w:rsid w:val="00EC48E3"/>
    <w:rsid w:val="00EC4CF4"/>
    <w:rsid w:val="00EC4E23"/>
    <w:rsid w:val="00EC4F93"/>
    <w:rsid w:val="00EC548E"/>
    <w:rsid w:val="00EC561C"/>
    <w:rsid w:val="00EC5970"/>
    <w:rsid w:val="00EC59DB"/>
    <w:rsid w:val="00EC5A91"/>
    <w:rsid w:val="00EC5CFF"/>
    <w:rsid w:val="00EC5E80"/>
    <w:rsid w:val="00EC6761"/>
    <w:rsid w:val="00EC685B"/>
    <w:rsid w:val="00EC68A5"/>
    <w:rsid w:val="00EC7217"/>
    <w:rsid w:val="00EC7611"/>
    <w:rsid w:val="00EC7752"/>
    <w:rsid w:val="00EC7CCE"/>
    <w:rsid w:val="00EC7FB1"/>
    <w:rsid w:val="00ED010C"/>
    <w:rsid w:val="00ED03B7"/>
    <w:rsid w:val="00ED0C07"/>
    <w:rsid w:val="00ED0E7F"/>
    <w:rsid w:val="00ED1112"/>
    <w:rsid w:val="00ED18BF"/>
    <w:rsid w:val="00ED1BAA"/>
    <w:rsid w:val="00ED249F"/>
    <w:rsid w:val="00ED27D4"/>
    <w:rsid w:val="00ED2BB7"/>
    <w:rsid w:val="00ED2DA7"/>
    <w:rsid w:val="00ED3117"/>
    <w:rsid w:val="00ED32E3"/>
    <w:rsid w:val="00ED3427"/>
    <w:rsid w:val="00ED383A"/>
    <w:rsid w:val="00ED3888"/>
    <w:rsid w:val="00ED3B42"/>
    <w:rsid w:val="00ED4146"/>
    <w:rsid w:val="00ED4325"/>
    <w:rsid w:val="00ED47D0"/>
    <w:rsid w:val="00ED48FE"/>
    <w:rsid w:val="00ED4BD5"/>
    <w:rsid w:val="00ED4C9A"/>
    <w:rsid w:val="00ED4DE9"/>
    <w:rsid w:val="00ED562C"/>
    <w:rsid w:val="00ED56B2"/>
    <w:rsid w:val="00ED56CA"/>
    <w:rsid w:val="00ED592C"/>
    <w:rsid w:val="00ED5D29"/>
    <w:rsid w:val="00ED5F6E"/>
    <w:rsid w:val="00ED6557"/>
    <w:rsid w:val="00ED6FA6"/>
    <w:rsid w:val="00ED7667"/>
    <w:rsid w:val="00ED781C"/>
    <w:rsid w:val="00ED7E86"/>
    <w:rsid w:val="00EE0078"/>
    <w:rsid w:val="00EE044E"/>
    <w:rsid w:val="00EE04F0"/>
    <w:rsid w:val="00EE0A56"/>
    <w:rsid w:val="00EE0A98"/>
    <w:rsid w:val="00EE0AE4"/>
    <w:rsid w:val="00EE0B84"/>
    <w:rsid w:val="00EE10DF"/>
    <w:rsid w:val="00EE12A3"/>
    <w:rsid w:val="00EE1555"/>
    <w:rsid w:val="00EE15B2"/>
    <w:rsid w:val="00EE170D"/>
    <w:rsid w:val="00EE1837"/>
    <w:rsid w:val="00EE19B0"/>
    <w:rsid w:val="00EE1E45"/>
    <w:rsid w:val="00EE1E48"/>
    <w:rsid w:val="00EE1FAF"/>
    <w:rsid w:val="00EE20B9"/>
    <w:rsid w:val="00EE28ED"/>
    <w:rsid w:val="00EE293D"/>
    <w:rsid w:val="00EE2DC5"/>
    <w:rsid w:val="00EE2E6D"/>
    <w:rsid w:val="00EE32A2"/>
    <w:rsid w:val="00EE33CC"/>
    <w:rsid w:val="00EE352D"/>
    <w:rsid w:val="00EE38FF"/>
    <w:rsid w:val="00EE39B1"/>
    <w:rsid w:val="00EE39C1"/>
    <w:rsid w:val="00EE3C1A"/>
    <w:rsid w:val="00EE3D3B"/>
    <w:rsid w:val="00EE3D46"/>
    <w:rsid w:val="00EE4069"/>
    <w:rsid w:val="00EE469B"/>
    <w:rsid w:val="00EE484A"/>
    <w:rsid w:val="00EE4AA2"/>
    <w:rsid w:val="00EE4BCE"/>
    <w:rsid w:val="00EE4ED7"/>
    <w:rsid w:val="00EE51A8"/>
    <w:rsid w:val="00EE544D"/>
    <w:rsid w:val="00EE57C6"/>
    <w:rsid w:val="00EE5939"/>
    <w:rsid w:val="00EE5A97"/>
    <w:rsid w:val="00EE5CD5"/>
    <w:rsid w:val="00EE5EF8"/>
    <w:rsid w:val="00EE60A8"/>
    <w:rsid w:val="00EE621B"/>
    <w:rsid w:val="00EE65C0"/>
    <w:rsid w:val="00EE68A0"/>
    <w:rsid w:val="00EE68AA"/>
    <w:rsid w:val="00EE717F"/>
    <w:rsid w:val="00EE734C"/>
    <w:rsid w:val="00EE73F9"/>
    <w:rsid w:val="00EE7C38"/>
    <w:rsid w:val="00EF002A"/>
    <w:rsid w:val="00EF0033"/>
    <w:rsid w:val="00EF0050"/>
    <w:rsid w:val="00EF02CF"/>
    <w:rsid w:val="00EF0780"/>
    <w:rsid w:val="00EF08B1"/>
    <w:rsid w:val="00EF094E"/>
    <w:rsid w:val="00EF0B8F"/>
    <w:rsid w:val="00EF1751"/>
    <w:rsid w:val="00EF1A02"/>
    <w:rsid w:val="00EF234F"/>
    <w:rsid w:val="00EF270D"/>
    <w:rsid w:val="00EF2A2F"/>
    <w:rsid w:val="00EF2AA0"/>
    <w:rsid w:val="00EF2ADA"/>
    <w:rsid w:val="00EF2B43"/>
    <w:rsid w:val="00EF3367"/>
    <w:rsid w:val="00EF3376"/>
    <w:rsid w:val="00EF3866"/>
    <w:rsid w:val="00EF3D52"/>
    <w:rsid w:val="00EF4312"/>
    <w:rsid w:val="00EF44D7"/>
    <w:rsid w:val="00EF47E8"/>
    <w:rsid w:val="00EF490F"/>
    <w:rsid w:val="00EF4B9A"/>
    <w:rsid w:val="00EF4BB5"/>
    <w:rsid w:val="00EF4BC9"/>
    <w:rsid w:val="00EF4F0F"/>
    <w:rsid w:val="00EF50D1"/>
    <w:rsid w:val="00EF56FC"/>
    <w:rsid w:val="00EF5D18"/>
    <w:rsid w:val="00EF6200"/>
    <w:rsid w:val="00EF699A"/>
    <w:rsid w:val="00EF6A6A"/>
    <w:rsid w:val="00EF6BA4"/>
    <w:rsid w:val="00EF6F64"/>
    <w:rsid w:val="00EF70C8"/>
    <w:rsid w:val="00EF716D"/>
    <w:rsid w:val="00EF71AC"/>
    <w:rsid w:val="00EF728C"/>
    <w:rsid w:val="00EF750A"/>
    <w:rsid w:val="00EF7793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4FF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345"/>
    <w:rsid w:val="00F044C7"/>
    <w:rsid w:val="00F045B8"/>
    <w:rsid w:val="00F04B58"/>
    <w:rsid w:val="00F04CA4"/>
    <w:rsid w:val="00F04D96"/>
    <w:rsid w:val="00F04EFF"/>
    <w:rsid w:val="00F05276"/>
    <w:rsid w:val="00F05B4A"/>
    <w:rsid w:val="00F05C49"/>
    <w:rsid w:val="00F05FC7"/>
    <w:rsid w:val="00F06389"/>
    <w:rsid w:val="00F063B3"/>
    <w:rsid w:val="00F066D6"/>
    <w:rsid w:val="00F0674B"/>
    <w:rsid w:val="00F067FA"/>
    <w:rsid w:val="00F06BB4"/>
    <w:rsid w:val="00F06BBD"/>
    <w:rsid w:val="00F06E52"/>
    <w:rsid w:val="00F07086"/>
    <w:rsid w:val="00F07574"/>
    <w:rsid w:val="00F07782"/>
    <w:rsid w:val="00F07A98"/>
    <w:rsid w:val="00F07CD7"/>
    <w:rsid w:val="00F07E99"/>
    <w:rsid w:val="00F1009A"/>
    <w:rsid w:val="00F105A0"/>
    <w:rsid w:val="00F10CD1"/>
    <w:rsid w:val="00F10EC9"/>
    <w:rsid w:val="00F1122B"/>
    <w:rsid w:val="00F114C7"/>
    <w:rsid w:val="00F11532"/>
    <w:rsid w:val="00F1160C"/>
    <w:rsid w:val="00F119F2"/>
    <w:rsid w:val="00F12273"/>
    <w:rsid w:val="00F124E4"/>
    <w:rsid w:val="00F125E9"/>
    <w:rsid w:val="00F127BC"/>
    <w:rsid w:val="00F12DA0"/>
    <w:rsid w:val="00F1303A"/>
    <w:rsid w:val="00F13068"/>
    <w:rsid w:val="00F1355B"/>
    <w:rsid w:val="00F1359E"/>
    <w:rsid w:val="00F1372B"/>
    <w:rsid w:val="00F13741"/>
    <w:rsid w:val="00F13C72"/>
    <w:rsid w:val="00F13D2E"/>
    <w:rsid w:val="00F13E68"/>
    <w:rsid w:val="00F13F66"/>
    <w:rsid w:val="00F13FBE"/>
    <w:rsid w:val="00F146DB"/>
    <w:rsid w:val="00F14FB2"/>
    <w:rsid w:val="00F151D2"/>
    <w:rsid w:val="00F1567B"/>
    <w:rsid w:val="00F1572E"/>
    <w:rsid w:val="00F158F0"/>
    <w:rsid w:val="00F1598D"/>
    <w:rsid w:val="00F15AB5"/>
    <w:rsid w:val="00F15DAD"/>
    <w:rsid w:val="00F15E87"/>
    <w:rsid w:val="00F1641D"/>
    <w:rsid w:val="00F168A7"/>
    <w:rsid w:val="00F16DAC"/>
    <w:rsid w:val="00F16ECC"/>
    <w:rsid w:val="00F1702B"/>
    <w:rsid w:val="00F1721F"/>
    <w:rsid w:val="00F174BD"/>
    <w:rsid w:val="00F175E6"/>
    <w:rsid w:val="00F17BAB"/>
    <w:rsid w:val="00F17DBF"/>
    <w:rsid w:val="00F17FF5"/>
    <w:rsid w:val="00F2011A"/>
    <w:rsid w:val="00F201F0"/>
    <w:rsid w:val="00F205D3"/>
    <w:rsid w:val="00F20C95"/>
    <w:rsid w:val="00F20E43"/>
    <w:rsid w:val="00F212CE"/>
    <w:rsid w:val="00F2159E"/>
    <w:rsid w:val="00F216DD"/>
    <w:rsid w:val="00F216FE"/>
    <w:rsid w:val="00F2190D"/>
    <w:rsid w:val="00F21E38"/>
    <w:rsid w:val="00F21EF4"/>
    <w:rsid w:val="00F21F46"/>
    <w:rsid w:val="00F22328"/>
    <w:rsid w:val="00F225FC"/>
    <w:rsid w:val="00F22903"/>
    <w:rsid w:val="00F22934"/>
    <w:rsid w:val="00F22975"/>
    <w:rsid w:val="00F22A68"/>
    <w:rsid w:val="00F2316D"/>
    <w:rsid w:val="00F23248"/>
    <w:rsid w:val="00F234B1"/>
    <w:rsid w:val="00F23606"/>
    <w:rsid w:val="00F2366D"/>
    <w:rsid w:val="00F236A4"/>
    <w:rsid w:val="00F2372D"/>
    <w:rsid w:val="00F23950"/>
    <w:rsid w:val="00F23A9D"/>
    <w:rsid w:val="00F23C2B"/>
    <w:rsid w:val="00F2404B"/>
    <w:rsid w:val="00F242E0"/>
    <w:rsid w:val="00F247AF"/>
    <w:rsid w:val="00F24D29"/>
    <w:rsid w:val="00F24FBE"/>
    <w:rsid w:val="00F250F7"/>
    <w:rsid w:val="00F2521D"/>
    <w:rsid w:val="00F25B15"/>
    <w:rsid w:val="00F25BFB"/>
    <w:rsid w:val="00F25C7B"/>
    <w:rsid w:val="00F25F61"/>
    <w:rsid w:val="00F262AA"/>
    <w:rsid w:val="00F268B8"/>
    <w:rsid w:val="00F26936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27CD5"/>
    <w:rsid w:val="00F305D1"/>
    <w:rsid w:val="00F306BA"/>
    <w:rsid w:val="00F30962"/>
    <w:rsid w:val="00F30D31"/>
    <w:rsid w:val="00F31428"/>
    <w:rsid w:val="00F3198E"/>
    <w:rsid w:val="00F31D82"/>
    <w:rsid w:val="00F31EE4"/>
    <w:rsid w:val="00F32195"/>
    <w:rsid w:val="00F324B7"/>
    <w:rsid w:val="00F32913"/>
    <w:rsid w:val="00F33087"/>
    <w:rsid w:val="00F3308F"/>
    <w:rsid w:val="00F33299"/>
    <w:rsid w:val="00F335B5"/>
    <w:rsid w:val="00F33621"/>
    <w:rsid w:val="00F3369E"/>
    <w:rsid w:val="00F3380A"/>
    <w:rsid w:val="00F33815"/>
    <w:rsid w:val="00F33BAB"/>
    <w:rsid w:val="00F3450E"/>
    <w:rsid w:val="00F347BA"/>
    <w:rsid w:val="00F3485C"/>
    <w:rsid w:val="00F348C7"/>
    <w:rsid w:val="00F34FE2"/>
    <w:rsid w:val="00F356A6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26"/>
    <w:rsid w:val="00F36755"/>
    <w:rsid w:val="00F36882"/>
    <w:rsid w:val="00F36B16"/>
    <w:rsid w:val="00F36B56"/>
    <w:rsid w:val="00F3730E"/>
    <w:rsid w:val="00F3794F"/>
    <w:rsid w:val="00F37BE2"/>
    <w:rsid w:val="00F402B6"/>
    <w:rsid w:val="00F40B51"/>
    <w:rsid w:val="00F40D4F"/>
    <w:rsid w:val="00F40DA0"/>
    <w:rsid w:val="00F40EF4"/>
    <w:rsid w:val="00F41128"/>
    <w:rsid w:val="00F41317"/>
    <w:rsid w:val="00F41401"/>
    <w:rsid w:val="00F41532"/>
    <w:rsid w:val="00F415E4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DDD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161"/>
    <w:rsid w:val="00F4519D"/>
    <w:rsid w:val="00F45570"/>
    <w:rsid w:val="00F458AF"/>
    <w:rsid w:val="00F458F5"/>
    <w:rsid w:val="00F45CCE"/>
    <w:rsid w:val="00F46058"/>
    <w:rsid w:val="00F46709"/>
    <w:rsid w:val="00F46C54"/>
    <w:rsid w:val="00F46F4D"/>
    <w:rsid w:val="00F471B3"/>
    <w:rsid w:val="00F477C4"/>
    <w:rsid w:val="00F479B3"/>
    <w:rsid w:val="00F47BC1"/>
    <w:rsid w:val="00F47E24"/>
    <w:rsid w:val="00F47EA4"/>
    <w:rsid w:val="00F506E8"/>
    <w:rsid w:val="00F5072D"/>
    <w:rsid w:val="00F50EC6"/>
    <w:rsid w:val="00F50F8B"/>
    <w:rsid w:val="00F50FC5"/>
    <w:rsid w:val="00F5154A"/>
    <w:rsid w:val="00F5165A"/>
    <w:rsid w:val="00F5178A"/>
    <w:rsid w:val="00F51842"/>
    <w:rsid w:val="00F51CFE"/>
    <w:rsid w:val="00F520A0"/>
    <w:rsid w:val="00F524DA"/>
    <w:rsid w:val="00F52911"/>
    <w:rsid w:val="00F52BEF"/>
    <w:rsid w:val="00F5329F"/>
    <w:rsid w:val="00F5333A"/>
    <w:rsid w:val="00F53460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6A6"/>
    <w:rsid w:val="00F54A2B"/>
    <w:rsid w:val="00F54D9E"/>
    <w:rsid w:val="00F54ED6"/>
    <w:rsid w:val="00F54F56"/>
    <w:rsid w:val="00F5508D"/>
    <w:rsid w:val="00F550DC"/>
    <w:rsid w:val="00F55352"/>
    <w:rsid w:val="00F55642"/>
    <w:rsid w:val="00F558C4"/>
    <w:rsid w:val="00F55B3A"/>
    <w:rsid w:val="00F55B4A"/>
    <w:rsid w:val="00F55C74"/>
    <w:rsid w:val="00F5602E"/>
    <w:rsid w:val="00F56078"/>
    <w:rsid w:val="00F5623A"/>
    <w:rsid w:val="00F56436"/>
    <w:rsid w:val="00F566FB"/>
    <w:rsid w:val="00F56959"/>
    <w:rsid w:val="00F56C78"/>
    <w:rsid w:val="00F56FC6"/>
    <w:rsid w:val="00F5751D"/>
    <w:rsid w:val="00F57BAC"/>
    <w:rsid w:val="00F603D2"/>
    <w:rsid w:val="00F6058D"/>
    <w:rsid w:val="00F607AF"/>
    <w:rsid w:val="00F60977"/>
    <w:rsid w:val="00F6108B"/>
    <w:rsid w:val="00F6136A"/>
    <w:rsid w:val="00F6155A"/>
    <w:rsid w:val="00F618AD"/>
    <w:rsid w:val="00F61A28"/>
    <w:rsid w:val="00F61ABF"/>
    <w:rsid w:val="00F61B39"/>
    <w:rsid w:val="00F61BDB"/>
    <w:rsid w:val="00F61F2A"/>
    <w:rsid w:val="00F6209B"/>
    <w:rsid w:val="00F6230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448"/>
    <w:rsid w:val="00F646BC"/>
    <w:rsid w:val="00F646DD"/>
    <w:rsid w:val="00F64CA8"/>
    <w:rsid w:val="00F64EFE"/>
    <w:rsid w:val="00F65040"/>
    <w:rsid w:val="00F650BF"/>
    <w:rsid w:val="00F652FB"/>
    <w:rsid w:val="00F655CC"/>
    <w:rsid w:val="00F6588B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678CF"/>
    <w:rsid w:val="00F7031F"/>
    <w:rsid w:val="00F704FC"/>
    <w:rsid w:val="00F705A9"/>
    <w:rsid w:val="00F70861"/>
    <w:rsid w:val="00F70BB3"/>
    <w:rsid w:val="00F70D00"/>
    <w:rsid w:val="00F716A8"/>
    <w:rsid w:val="00F716AE"/>
    <w:rsid w:val="00F71A67"/>
    <w:rsid w:val="00F71FF7"/>
    <w:rsid w:val="00F720D9"/>
    <w:rsid w:val="00F7214D"/>
    <w:rsid w:val="00F723C6"/>
    <w:rsid w:val="00F72665"/>
    <w:rsid w:val="00F7269C"/>
    <w:rsid w:val="00F72FA0"/>
    <w:rsid w:val="00F73220"/>
    <w:rsid w:val="00F734DF"/>
    <w:rsid w:val="00F73515"/>
    <w:rsid w:val="00F73988"/>
    <w:rsid w:val="00F739E8"/>
    <w:rsid w:val="00F73F2D"/>
    <w:rsid w:val="00F74356"/>
    <w:rsid w:val="00F74477"/>
    <w:rsid w:val="00F744FD"/>
    <w:rsid w:val="00F74FDB"/>
    <w:rsid w:val="00F753B9"/>
    <w:rsid w:val="00F75A7A"/>
    <w:rsid w:val="00F75D7A"/>
    <w:rsid w:val="00F76356"/>
    <w:rsid w:val="00F76488"/>
    <w:rsid w:val="00F765A1"/>
    <w:rsid w:val="00F768BD"/>
    <w:rsid w:val="00F769EA"/>
    <w:rsid w:val="00F76AC3"/>
    <w:rsid w:val="00F76D53"/>
    <w:rsid w:val="00F76E8E"/>
    <w:rsid w:val="00F772E7"/>
    <w:rsid w:val="00F774EC"/>
    <w:rsid w:val="00F77604"/>
    <w:rsid w:val="00F777A7"/>
    <w:rsid w:val="00F77D8E"/>
    <w:rsid w:val="00F77D96"/>
    <w:rsid w:val="00F77EE3"/>
    <w:rsid w:val="00F80043"/>
    <w:rsid w:val="00F8009B"/>
    <w:rsid w:val="00F80357"/>
    <w:rsid w:val="00F803F1"/>
    <w:rsid w:val="00F80428"/>
    <w:rsid w:val="00F80462"/>
    <w:rsid w:val="00F807D6"/>
    <w:rsid w:val="00F80817"/>
    <w:rsid w:val="00F80C12"/>
    <w:rsid w:val="00F80F23"/>
    <w:rsid w:val="00F80F2E"/>
    <w:rsid w:val="00F80F50"/>
    <w:rsid w:val="00F8100E"/>
    <w:rsid w:val="00F81141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075"/>
    <w:rsid w:val="00F83137"/>
    <w:rsid w:val="00F832C4"/>
    <w:rsid w:val="00F832EF"/>
    <w:rsid w:val="00F836B2"/>
    <w:rsid w:val="00F837C9"/>
    <w:rsid w:val="00F83B03"/>
    <w:rsid w:val="00F83C6D"/>
    <w:rsid w:val="00F841F3"/>
    <w:rsid w:val="00F84CCE"/>
    <w:rsid w:val="00F8505B"/>
    <w:rsid w:val="00F850DE"/>
    <w:rsid w:val="00F85225"/>
    <w:rsid w:val="00F85458"/>
    <w:rsid w:val="00F85475"/>
    <w:rsid w:val="00F8561F"/>
    <w:rsid w:val="00F85787"/>
    <w:rsid w:val="00F857B2"/>
    <w:rsid w:val="00F85B36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3FC"/>
    <w:rsid w:val="00F8760D"/>
    <w:rsid w:val="00F8762F"/>
    <w:rsid w:val="00F87D03"/>
    <w:rsid w:val="00F87F38"/>
    <w:rsid w:val="00F87FEE"/>
    <w:rsid w:val="00F90692"/>
    <w:rsid w:val="00F908C0"/>
    <w:rsid w:val="00F909C2"/>
    <w:rsid w:val="00F90F27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F04"/>
    <w:rsid w:val="00F940B5"/>
    <w:rsid w:val="00F9418A"/>
    <w:rsid w:val="00F941F9"/>
    <w:rsid w:val="00F94284"/>
    <w:rsid w:val="00F94B32"/>
    <w:rsid w:val="00F94DC3"/>
    <w:rsid w:val="00F950F3"/>
    <w:rsid w:val="00F9591A"/>
    <w:rsid w:val="00F95BE6"/>
    <w:rsid w:val="00F95C1A"/>
    <w:rsid w:val="00F95F85"/>
    <w:rsid w:val="00F96084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26C"/>
    <w:rsid w:val="00FA0463"/>
    <w:rsid w:val="00FA05E2"/>
    <w:rsid w:val="00FA0746"/>
    <w:rsid w:val="00FA0D7D"/>
    <w:rsid w:val="00FA0DD2"/>
    <w:rsid w:val="00FA0F17"/>
    <w:rsid w:val="00FA1049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0A"/>
    <w:rsid w:val="00FA28DD"/>
    <w:rsid w:val="00FA2939"/>
    <w:rsid w:val="00FA2ABA"/>
    <w:rsid w:val="00FA2E01"/>
    <w:rsid w:val="00FA2EE7"/>
    <w:rsid w:val="00FA3077"/>
    <w:rsid w:val="00FA32A1"/>
    <w:rsid w:val="00FA32EC"/>
    <w:rsid w:val="00FA343B"/>
    <w:rsid w:val="00FA34F8"/>
    <w:rsid w:val="00FA392A"/>
    <w:rsid w:val="00FA3A52"/>
    <w:rsid w:val="00FA3CF4"/>
    <w:rsid w:val="00FA3E32"/>
    <w:rsid w:val="00FA3F7D"/>
    <w:rsid w:val="00FA4300"/>
    <w:rsid w:val="00FA4452"/>
    <w:rsid w:val="00FA465A"/>
    <w:rsid w:val="00FA4B52"/>
    <w:rsid w:val="00FA4C5F"/>
    <w:rsid w:val="00FA4C6A"/>
    <w:rsid w:val="00FA502B"/>
    <w:rsid w:val="00FA532E"/>
    <w:rsid w:val="00FA5335"/>
    <w:rsid w:val="00FA558B"/>
    <w:rsid w:val="00FA59E7"/>
    <w:rsid w:val="00FA5DF4"/>
    <w:rsid w:val="00FA6058"/>
    <w:rsid w:val="00FA65F3"/>
    <w:rsid w:val="00FA68DC"/>
    <w:rsid w:val="00FA6E67"/>
    <w:rsid w:val="00FA736E"/>
    <w:rsid w:val="00FA771C"/>
    <w:rsid w:val="00FA775E"/>
    <w:rsid w:val="00FA77BF"/>
    <w:rsid w:val="00FA7AB2"/>
    <w:rsid w:val="00FA7F25"/>
    <w:rsid w:val="00FA7F57"/>
    <w:rsid w:val="00FA7F99"/>
    <w:rsid w:val="00FB0009"/>
    <w:rsid w:val="00FB028B"/>
    <w:rsid w:val="00FB07C6"/>
    <w:rsid w:val="00FB0D21"/>
    <w:rsid w:val="00FB0D9B"/>
    <w:rsid w:val="00FB10F3"/>
    <w:rsid w:val="00FB123A"/>
    <w:rsid w:val="00FB12AE"/>
    <w:rsid w:val="00FB155C"/>
    <w:rsid w:val="00FB162F"/>
    <w:rsid w:val="00FB1A2D"/>
    <w:rsid w:val="00FB1AA3"/>
    <w:rsid w:val="00FB1E62"/>
    <w:rsid w:val="00FB2055"/>
    <w:rsid w:val="00FB2060"/>
    <w:rsid w:val="00FB21C1"/>
    <w:rsid w:val="00FB232E"/>
    <w:rsid w:val="00FB284E"/>
    <w:rsid w:val="00FB2B5E"/>
    <w:rsid w:val="00FB2C49"/>
    <w:rsid w:val="00FB2D75"/>
    <w:rsid w:val="00FB3420"/>
    <w:rsid w:val="00FB3575"/>
    <w:rsid w:val="00FB398F"/>
    <w:rsid w:val="00FB3BE8"/>
    <w:rsid w:val="00FB3C27"/>
    <w:rsid w:val="00FB3F2F"/>
    <w:rsid w:val="00FB4546"/>
    <w:rsid w:val="00FB468B"/>
    <w:rsid w:val="00FB46BF"/>
    <w:rsid w:val="00FB4723"/>
    <w:rsid w:val="00FB4940"/>
    <w:rsid w:val="00FB49B1"/>
    <w:rsid w:val="00FB4A35"/>
    <w:rsid w:val="00FB4CA9"/>
    <w:rsid w:val="00FB4FB8"/>
    <w:rsid w:val="00FB5002"/>
    <w:rsid w:val="00FB50B3"/>
    <w:rsid w:val="00FB5C53"/>
    <w:rsid w:val="00FB5C74"/>
    <w:rsid w:val="00FB5DF7"/>
    <w:rsid w:val="00FB5F2F"/>
    <w:rsid w:val="00FB6BFC"/>
    <w:rsid w:val="00FB6FB9"/>
    <w:rsid w:val="00FB704A"/>
    <w:rsid w:val="00FB7329"/>
    <w:rsid w:val="00FB7537"/>
    <w:rsid w:val="00FB78FF"/>
    <w:rsid w:val="00FB7964"/>
    <w:rsid w:val="00FB7F32"/>
    <w:rsid w:val="00FB7F63"/>
    <w:rsid w:val="00FC0199"/>
    <w:rsid w:val="00FC04E1"/>
    <w:rsid w:val="00FC058F"/>
    <w:rsid w:val="00FC078D"/>
    <w:rsid w:val="00FC0A07"/>
    <w:rsid w:val="00FC0A46"/>
    <w:rsid w:val="00FC0C5B"/>
    <w:rsid w:val="00FC0C87"/>
    <w:rsid w:val="00FC113F"/>
    <w:rsid w:val="00FC17F8"/>
    <w:rsid w:val="00FC18AF"/>
    <w:rsid w:val="00FC1E79"/>
    <w:rsid w:val="00FC2040"/>
    <w:rsid w:val="00FC23B1"/>
    <w:rsid w:val="00FC27CC"/>
    <w:rsid w:val="00FC28B1"/>
    <w:rsid w:val="00FC2FE5"/>
    <w:rsid w:val="00FC3578"/>
    <w:rsid w:val="00FC35BE"/>
    <w:rsid w:val="00FC366A"/>
    <w:rsid w:val="00FC388F"/>
    <w:rsid w:val="00FC3AA6"/>
    <w:rsid w:val="00FC3ADC"/>
    <w:rsid w:val="00FC40C3"/>
    <w:rsid w:val="00FC4874"/>
    <w:rsid w:val="00FC504E"/>
    <w:rsid w:val="00FC50B8"/>
    <w:rsid w:val="00FC52D6"/>
    <w:rsid w:val="00FC5EF5"/>
    <w:rsid w:val="00FC5FB2"/>
    <w:rsid w:val="00FC60DF"/>
    <w:rsid w:val="00FC64B0"/>
    <w:rsid w:val="00FC68B2"/>
    <w:rsid w:val="00FC68B9"/>
    <w:rsid w:val="00FC6999"/>
    <w:rsid w:val="00FC6A20"/>
    <w:rsid w:val="00FC6C6B"/>
    <w:rsid w:val="00FC6CE7"/>
    <w:rsid w:val="00FC6DD4"/>
    <w:rsid w:val="00FC6FD6"/>
    <w:rsid w:val="00FC74D4"/>
    <w:rsid w:val="00FC7600"/>
    <w:rsid w:val="00FC787F"/>
    <w:rsid w:val="00FC7A51"/>
    <w:rsid w:val="00FC7DB5"/>
    <w:rsid w:val="00FC7EE4"/>
    <w:rsid w:val="00FD0314"/>
    <w:rsid w:val="00FD0342"/>
    <w:rsid w:val="00FD0C33"/>
    <w:rsid w:val="00FD127B"/>
    <w:rsid w:val="00FD1A53"/>
    <w:rsid w:val="00FD1BAF"/>
    <w:rsid w:val="00FD1BD7"/>
    <w:rsid w:val="00FD1BF5"/>
    <w:rsid w:val="00FD1C72"/>
    <w:rsid w:val="00FD1FB2"/>
    <w:rsid w:val="00FD2181"/>
    <w:rsid w:val="00FD2245"/>
    <w:rsid w:val="00FD24C2"/>
    <w:rsid w:val="00FD27DD"/>
    <w:rsid w:val="00FD2854"/>
    <w:rsid w:val="00FD2B5B"/>
    <w:rsid w:val="00FD36C7"/>
    <w:rsid w:val="00FD3AC1"/>
    <w:rsid w:val="00FD404A"/>
    <w:rsid w:val="00FD4130"/>
    <w:rsid w:val="00FD4145"/>
    <w:rsid w:val="00FD45B4"/>
    <w:rsid w:val="00FD4F29"/>
    <w:rsid w:val="00FD5059"/>
    <w:rsid w:val="00FD5099"/>
    <w:rsid w:val="00FD5414"/>
    <w:rsid w:val="00FD54C8"/>
    <w:rsid w:val="00FD559E"/>
    <w:rsid w:val="00FD5787"/>
    <w:rsid w:val="00FD5999"/>
    <w:rsid w:val="00FD5B95"/>
    <w:rsid w:val="00FD5CA2"/>
    <w:rsid w:val="00FD5E06"/>
    <w:rsid w:val="00FD638E"/>
    <w:rsid w:val="00FD6617"/>
    <w:rsid w:val="00FD6896"/>
    <w:rsid w:val="00FD6A71"/>
    <w:rsid w:val="00FD6C8F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0A4"/>
    <w:rsid w:val="00FE1154"/>
    <w:rsid w:val="00FE13AB"/>
    <w:rsid w:val="00FE13E6"/>
    <w:rsid w:val="00FE176E"/>
    <w:rsid w:val="00FE1B8F"/>
    <w:rsid w:val="00FE1B9E"/>
    <w:rsid w:val="00FE1EC4"/>
    <w:rsid w:val="00FE24E6"/>
    <w:rsid w:val="00FE2A07"/>
    <w:rsid w:val="00FE2BA7"/>
    <w:rsid w:val="00FE2FB2"/>
    <w:rsid w:val="00FE33C5"/>
    <w:rsid w:val="00FE33E6"/>
    <w:rsid w:val="00FE34FB"/>
    <w:rsid w:val="00FE35BE"/>
    <w:rsid w:val="00FE3768"/>
    <w:rsid w:val="00FE3D6C"/>
    <w:rsid w:val="00FE3DD4"/>
    <w:rsid w:val="00FE43B8"/>
    <w:rsid w:val="00FE44C0"/>
    <w:rsid w:val="00FE4906"/>
    <w:rsid w:val="00FE495B"/>
    <w:rsid w:val="00FE4991"/>
    <w:rsid w:val="00FE4CC8"/>
    <w:rsid w:val="00FE50F9"/>
    <w:rsid w:val="00FE57C3"/>
    <w:rsid w:val="00FE5F2B"/>
    <w:rsid w:val="00FE6125"/>
    <w:rsid w:val="00FE6345"/>
    <w:rsid w:val="00FE6D5C"/>
    <w:rsid w:val="00FE6E9F"/>
    <w:rsid w:val="00FE6F49"/>
    <w:rsid w:val="00FE70B8"/>
    <w:rsid w:val="00FE70F5"/>
    <w:rsid w:val="00FE7503"/>
    <w:rsid w:val="00FE760E"/>
    <w:rsid w:val="00FE767F"/>
    <w:rsid w:val="00FE7777"/>
    <w:rsid w:val="00FE79AC"/>
    <w:rsid w:val="00FE7B7D"/>
    <w:rsid w:val="00FE7EFB"/>
    <w:rsid w:val="00FF044D"/>
    <w:rsid w:val="00FF074A"/>
    <w:rsid w:val="00FF07BA"/>
    <w:rsid w:val="00FF0FE2"/>
    <w:rsid w:val="00FF13CE"/>
    <w:rsid w:val="00FF163B"/>
    <w:rsid w:val="00FF1828"/>
    <w:rsid w:val="00FF1956"/>
    <w:rsid w:val="00FF1980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A54"/>
    <w:rsid w:val="00FF2E1F"/>
    <w:rsid w:val="00FF3317"/>
    <w:rsid w:val="00FF3427"/>
    <w:rsid w:val="00FF3452"/>
    <w:rsid w:val="00FF34B5"/>
    <w:rsid w:val="00FF34E3"/>
    <w:rsid w:val="00FF377B"/>
    <w:rsid w:val="00FF3862"/>
    <w:rsid w:val="00FF39F1"/>
    <w:rsid w:val="00FF3CF4"/>
    <w:rsid w:val="00FF46BF"/>
    <w:rsid w:val="00FF4825"/>
    <w:rsid w:val="00FF487C"/>
    <w:rsid w:val="00FF48CC"/>
    <w:rsid w:val="00FF48F1"/>
    <w:rsid w:val="00FF4B5A"/>
    <w:rsid w:val="00FF4EAC"/>
    <w:rsid w:val="00FF5630"/>
    <w:rsid w:val="00FF5789"/>
    <w:rsid w:val="00FF5898"/>
    <w:rsid w:val="00FF589C"/>
    <w:rsid w:val="00FF58AE"/>
    <w:rsid w:val="00FF5C07"/>
    <w:rsid w:val="00FF5C87"/>
    <w:rsid w:val="00FF5D22"/>
    <w:rsid w:val="00FF5D50"/>
    <w:rsid w:val="00FF5E85"/>
    <w:rsid w:val="00FF5F05"/>
    <w:rsid w:val="00FF5FAE"/>
    <w:rsid w:val="00FF65D0"/>
    <w:rsid w:val="00FF6868"/>
    <w:rsid w:val="00FF69F9"/>
    <w:rsid w:val="00FF6D42"/>
    <w:rsid w:val="00FF7159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5A75D70"/>
  <w15:chartTrackingRefBased/>
  <w15:docId w15:val="{5D8A559E-73B2-4C25-8190-9C48B096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9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basedOn w:val="DefaultParagraphFont"/>
    <w:qFormat/>
    <w:rsid w:val="00A10E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CAA05-780A-4CE1-8029-AC617C739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730</TotalTime>
  <Pages>67</Pages>
  <Words>13581</Words>
  <Characters>77413</Characters>
  <Application>Microsoft Office Word</Application>
  <DocSecurity>0</DocSecurity>
  <Lines>645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90813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Ukrit, Techanusorn</dc:creator>
  <cp:keywords/>
  <cp:lastModifiedBy>Nutthaphol, Rungsakhon</cp:lastModifiedBy>
  <cp:revision>57</cp:revision>
  <cp:lastPrinted>2020-02-25T14:37:00Z</cp:lastPrinted>
  <dcterms:created xsi:type="dcterms:W3CDTF">2020-02-23T13:53:00Z</dcterms:created>
  <dcterms:modified xsi:type="dcterms:W3CDTF">2020-02-25T14:37:00Z</dcterms:modified>
</cp:coreProperties>
</file>