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:rsidR="00FB1617" w:rsidRPr="003145B0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4"/>
          <w:szCs w:val="24"/>
        </w:rPr>
      </w:pPr>
    </w:p>
    <w:p w:rsidR="00AE3212" w:rsidRPr="009A0030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A0030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AE3212" w:rsidRPr="00F87630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87630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:rsidR="002C6BD5" w:rsidRPr="00F87630" w:rsidRDefault="002C6BD5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87630">
        <w:rPr>
          <w:rFonts w:ascii="Angsana New" w:hAnsi="Angsana New" w:hint="cs"/>
          <w:sz w:val="30"/>
          <w:szCs w:val="30"/>
          <w:cs/>
        </w:rPr>
        <w:t>นโยบายการบัญชีที่สำคัญ</w:t>
      </w:r>
    </w:p>
    <w:p w:rsidR="002A1F29" w:rsidRPr="009A0030" w:rsidRDefault="006F25C3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A0030">
        <w:rPr>
          <w:rFonts w:ascii="Angsana New" w:hAnsi="Angsana New" w:hint="cs"/>
          <w:sz w:val="30"/>
          <w:szCs w:val="30"/>
          <w:cs/>
        </w:rPr>
        <w:t>การซื้อบริษัทย่อย</w:t>
      </w:r>
    </w:p>
    <w:p w:rsidR="0062551B" w:rsidRPr="009A0030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A003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6222EB" w:rsidRPr="002F6ABA" w:rsidRDefault="006222EB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F6ABA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:rsidR="0062551B" w:rsidRPr="002F6ABA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F6ABA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6222EB" w:rsidRPr="000E584C" w:rsidRDefault="006222EB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E584C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:rsidR="00812F66" w:rsidRDefault="0039708F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8555A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5B5DB1" w:rsidRDefault="0008254F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5B5DB1" w:rsidRPr="005B5DB1" w:rsidRDefault="0008254F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5B5DB1">
        <w:rPr>
          <w:rFonts w:ascii="Angsana New" w:hAnsi="Angsana New" w:hint="cs"/>
          <w:sz w:val="30"/>
          <w:szCs w:val="30"/>
          <w:cs/>
        </w:rPr>
        <w:t>ค่าความนิยม</w:t>
      </w:r>
      <w:r w:rsidR="005B5DB1" w:rsidRPr="005B5DB1">
        <w:rPr>
          <w:rFonts w:ascii="Angsana New" w:hAnsi="Angsana New" w:hint="cs"/>
          <w:sz w:val="30"/>
          <w:szCs w:val="30"/>
          <w:cs/>
        </w:rPr>
        <w:t>และ</w:t>
      </w:r>
      <w:r w:rsidR="005B5DB1" w:rsidRPr="005B5DB1">
        <w:rPr>
          <w:rFonts w:ascii="Angsana New" w:hAnsi="Angsana New"/>
          <w:sz w:val="30"/>
          <w:szCs w:val="30"/>
          <w:cs/>
        </w:rPr>
        <w:t>สินทรัพย์ไม่มีตัวตนอื่น</w:t>
      </w:r>
    </w:p>
    <w:p w:rsidR="00FD6D40" w:rsidRPr="00973057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:rsidR="00FD6D40" w:rsidRPr="00973057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:rsidR="00FE3874" w:rsidRPr="00973057" w:rsidRDefault="00FE3874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3A4C11" w:rsidRPr="00973057" w:rsidRDefault="003A4C11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:rsidR="0068387C" w:rsidRPr="00973057" w:rsidRDefault="0068387C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สำรอง</w:t>
      </w:r>
    </w:p>
    <w:p w:rsidR="00FD6D40" w:rsidRPr="00973057" w:rsidRDefault="00506DCA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FD6D40" w:rsidRPr="00973057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ค่าใช้จ่ายผลประโยชน์</w:t>
      </w:r>
      <w:r w:rsidR="007732DE" w:rsidRPr="00973057">
        <w:rPr>
          <w:rFonts w:ascii="Angsana New" w:hAnsi="Angsana New" w:hint="cs"/>
          <w:sz w:val="30"/>
          <w:szCs w:val="30"/>
          <w:cs/>
        </w:rPr>
        <w:t>ของ</w:t>
      </w:r>
      <w:r w:rsidRPr="00973057">
        <w:rPr>
          <w:rFonts w:ascii="Angsana New" w:hAnsi="Angsana New" w:hint="cs"/>
          <w:sz w:val="30"/>
          <w:szCs w:val="30"/>
          <w:cs/>
        </w:rPr>
        <w:t>พนักงาน</w:t>
      </w:r>
    </w:p>
    <w:p w:rsidR="00FD6D40" w:rsidRPr="001C3AE8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1C3AE8"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:rsidR="00FD6D40" w:rsidRPr="001C3AE8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1C3AE8"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A44BD7" w:rsidRPr="00973057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/>
          <w:sz w:val="30"/>
          <w:szCs w:val="30"/>
          <w:cs/>
        </w:rPr>
        <w:t>กำไร</w:t>
      </w:r>
      <w:r w:rsidR="002F0C04">
        <w:rPr>
          <w:rFonts w:ascii="Angsana New" w:hAnsi="Angsana New"/>
          <w:sz w:val="30"/>
          <w:szCs w:val="30"/>
        </w:rPr>
        <w:t xml:space="preserve"> </w:t>
      </w:r>
      <w:r w:rsidR="002F0C04" w:rsidRPr="002F0C04">
        <w:rPr>
          <w:rFonts w:ascii="Angsana New" w:hAnsi="Angsana New"/>
          <w:sz w:val="30"/>
          <w:szCs w:val="30"/>
          <w:cs/>
        </w:rPr>
        <w:t>(ขาดทุน)</w:t>
      </w:r>
      <w:r w:rsidR="002F0C04">
        <w:rPr>
          <w:rFonts w:ascii="Angsana New" w:hAnsi="Angsana New"/>
          <w:sz w:val="30"/>
          <w:szCs w:val="30"/>
        </w:rPr>
        <w:t xml:space="preserve"> </w:t>
      </w:r>
      <w:r w:rsidRPr="00973057">
        <w:rPr>
          <w:rFonts w:ascii="Angsana New" w:hAnsi="Angsana New"/>
          <w:sz w:val="30"/>
          <w:szCs w:val="30"/>
          <w:cs/>
        </w:rPr>
        <w:t>ต่อหุ้นขั้นพื้นฐาน</w:t>
      </w:r>
    </w:p>
    <w:p w:rsidR="006A1E0A" w:rsidRPr="00973057" w:rsidRDefault="006A1E0A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FD6D40" w:rsidRPr="00973057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294B79" w:rsidRDefault="009D4435" w:rsidP="00294B79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:rsidR="00294B79" w:rsidRPr="00294B79" w:rsidRDefault="00294B79" w:rsidP="00294B79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94B79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:rsidR="00140157" w:rsidRDefault="003145B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1C3AE8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62551B" w:rsidRPr="00624005" w:rsidRDefault="003145B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624005"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  <w:r w:rsidR="00E474E2" w:rsidRPr="00624005">
        <w:rPr>
          <w:rFonts w:ascii="Angsana New" w:hAnsi="Angsana New"/>
          <w:sz w:val="30"/>
          <w:szCs w:val="30"/>
          <w:cs/>
        </w:rPr>
        <w:tab/>
      </w:r>
      <w:r w:rsidR="00E474E2" w:rsidRPr="00624005">
        <w:rPr>
          <w:rFonts w:ascii="Angsana New" w:hAnsi="Angsana New"/>
          <w:sz w:val="30"/>
          <w:szCs w:val="30"/>
          <w:cs/>
        </w:rPr>
        <w:tab/>
      </w:r>
      <w:r w:rsidR="00E474E2" w:rsidRPr="00624005">
        <w:rPr>
          <w:rFonts w:ascii="Angsana New" w:hAnsi="Angsana New"/>
          <w:sz w:val="30"/>
          <w:szCs w:val="30"/>
          <w:cs/>
        </w:rPr>
        <w:tab/>
      </w:r>
      <w:r w:rsidR="00E474E2" w:rsidRPr="00624005">
        <w:rPr>
          <w:rFonts w:ascii="Angsana New" w:hAnsi="Angsana New"/>
          <w:sz w:val="30"/>
          <w:szCs w:val="30"/>
          <w:cs/>
        </w:rPr>
        <w:tab/>
      </w:r>
    </w:p>
    <w:p w:rsidR="00477138" w:rsidRPr="00684A1B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D574B5" w:rsidRPr="0004226C" w:rsidRDefault="00D574B5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22"/>
          <w:szCs w:val="22"/>
        </w:rPr>
      </w:pPr>
    </w:p>
    <w:p w:rsidR="00905CF4" w:rsidRPr="00684A1B" w:rsidRDefault="00EB5726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</w:t>
      </w:r>
      <w:r w:rsidR="00EF0F62" w:rsidRPr="00993940">
        <w:rPr>
          <w:rFonts w:ascii="Angsana New" w:hAnsi="Angsana New"/>
          <w:sz w:val="30"/>
          <w:szCs w:val="30"/>
          <w:cs/>
        </w:rPr>
        <w:t>จาก</w:t>
      </w:r>
      <w:r w:rsidR="006473DF" w:rsidRPr="00993940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EF0F62" w:rsidRPr="00993940">
        <w:rPr>
          <w:rFonts w:ascii="Angsana New" w:hAnsi="Angsana New"/>
          <w:sz w:val="30"/>
          <w:szCs w:val="30"/>
          <w:cs/>
        </w:rPr>
        <w:t>เมื่อวันที่</w:t>
      </w:r>
      <w:r w:rsidR="00A767EC" w:rsidRPr="00993940">
        <w:rPr>
          <w:rFonts w:ascii="Angsana New" w:hAnsi="Angsana New"/>
          <w:sz w:val="30"/>
          <w:szCs w:val="30"/>
        </w:rPr>
        <w:t xml:space="preserve"> </w:t>
      </w:r>
      <w:r w:rsidR="005A65F6">
        <w:rPr>
          <w:rFonts w:ascii="Angsana New" w:hAnsi="Angsana New"/>
          <w:sz w:val="30"/>
          <w:szCs w:val="30"/>
        </w:rPr>
        <w:t>2</w:t>
      </w:r>
      <w:r w:rsidR="009C4CD9">
        <w:rPr>
          <w:rFonts w:ascii="Angsana New" w:hAnsi="Angsana New"/>
          <w:sz w:val="30"/>
          <w:szCs w:val="30"/>
        </w:rPr>
        <w:t>5</w:t>
      </w:r>
      <w:r w:rsidR="005A65F6">
        <w:rPr>
          <w:rFonts w:ascii="Angsana New" w:hAnsi="Angsana New" w:hint="cs"/>
          <w:sz w:val="30"/>
          <w:szCs w:val="30"/>
          <w:cs/>
        </w:rPr>
        <w:t xml:space="preserve"> </w:t>
      </w:r>
      <w:r w:rsidR="005A65F6" w:rsidRPr="005A65F6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5A65F6" w:rsidRPr="005A65F6">
        <w:rPr>
          <w:rFonts w:ascii="Angsana New" w:hAnsi="Angsana New"/>
          <w:sz w:val="30"/>
          <w:szCs w:val="30"/>
        </w:rPr>
        <w:t>2563</w:t>
      </w:r>
    </w:p>
    <w:p w:rsidR="00FB1617" w:rsidRPr="0004226C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2"/>
          <w:szCs w:val="22"/>
        </w:rPr>
      </w:pPr>
    </w:p>
    <w:p w:rsidR="00DE1932" w:rsidRPr="00F518E3" w:rsidRDefault="00EB5726" w:rsidP="00F518E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518E3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ข้อมูลทั่วไป </w:t>
      </w:r>
    </w:p>
    <w:p w:rsidR="00FB1617" w:rsidRPr="0004226C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2"/>
          <w:szCs w:val="22"/>
        </w:rPr>
      </w:pPr>
    </w:p>
    <w:p w:rsidR="00215B36" w:rsidRPr="009D2125" w:rsidRDefault="00EB5726" w:rsidP="000121D0">
      <w:pPr>
        <w:pStyle w:val="Heading9"/>
        <w:keepNext w:val="0"/>
        <w:widowControl w:val="0"/>
        <w:ind w:left="540" w:right="-7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84A1B">
        <w:rPr>
          <w:rFonts w:ascii="Angsana New" w:hAnsi="Angsana New"/>
          <w:sz w:val="30"/>
          <w:szCs w:val="30"/>
          <w:cs/>
        </w:rPr>
        <w:t xml:space="preserve">บริษัท </w:t>
      </w:r>
      <w:r w:rsidR="006F25C3" w:rsidRPr="00684A1B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684A1B">
        <w:rPr>
          <w:rFonts w:ascii="Angsana New" w:hAnsi="Angsana New"/>
          <w:sz w:val="30"/>
          <w:szCs w:val="30"/>
          <w:cs/>
        </w:rPr>
        <w:t xml:space="preserve"> จำกัด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 xml:space="preserve">(มหาชน) </w:t>
      </w:r>
      <w:r w:rsidRPr="00684A1B">
        <w:rPr>
          <w:rFonts w:ascii="Angsana New" w:hAnsi="Angsana New"/>
          <w:sz w:val="30"/>
          <w:szCs w:val="30"/>
        </w:rPr>
        <w:t>“</w:t>
      </w:r>
      <w:proofErr w:type="spellStart"/>
      <w:r w:rsidRPr="00684A1B">
        <w:rPr>
          <w:rFonts w:ascii="Angsana New" w:hAnsi="Angsana New"/>
          <w:sz w:val="30"/>
          <w:szCs w:val="30"/>
          <w:cs/>
        </w:rPr>
        <w:t>บริษัท</w:t>
      </w:r>
      <w:proofErr w:type="spellEnd"/>
      <w:r w:rsidRPr="00684A1B">
        <w:rPr>
          <w:rFonts w:ascii="Angsana New" w:hAnsi="Angsana New"/>
          <w:sz w:val="30"/>
          <w:szCs w:val="30"/>
        </w:rPr>
        <w:t xml:space="preserve">” </w:t>
      </w:r>
      <w:r w:rsidRPr="00684A1B">
        <w:rPr>
          <w:rFonts w:ascii="Angsana New" w:hAnsi="Angsana New"/>
          <w:sz w:val="30"/>
          <w:szCs w:val="30"/>
          <w:cs/>
        </w:rPr>
        <w:t>เป็นนิติบุคคลที่จัดตั้งขึ้นและจดทะเบียน</w:t>
      </w:r>
      <w:r w:rsidR="00327B3B" w:rsidRPr="00684A1B">
        <w:rPr>
          <w:rFonts w:ascii="Angsana New" w:hAnsi="Angsana New"/>
          <w:sz w:val="30"/>
          <w:szCs w:val="30"/>
          <w:cs/>
        </w:rPr>
        <w:t>กับตลาดหลักทรัพย์</w:t>
      </w:r>
      <w:r w:rsidR="00327B3B" w:rsidRPr="00684A1B">
        <w:rPr>
          <w:rFonts w:ascii="Angsana New" w:hAnsi="Angsana New"/>
          <w:sz w:val="30"/>
          <w:szCs w:val="30"/>
          <w:lang w:val="en-US"/>
        </w:rPr>
        <w:t xml:space="preserve"> </w:t>
      </w:r>
      <w:r w:rsidR="00327B3B" w:rsidRPr="00684A1B">
        <w:rPr>
          <w:rFonts w:ascii="Angsana New" w:hAnsi="Angsana New" w:hint="cs"/>
          <w:sz w:val="30"/>
          <w:szCs w:val="30"/>
          <w:cs/>
          <w:lang w:val="en-US"/>
        </w:rPr>
        <w:t>เอ็ม เอ ไอ</w:t>
      </w:r>
      <w:r w:rsidRPr="00684A1B">
        <w:rPr>
          <w:rFonts w:ascii="Angsana New" w:hAnsi="Angsana New"/>
          <w:sz w:val="30"/>
          <w:szCs w:val="30"/>
          <w:cs/>
        </w:rPr>
        <w:t>ในประเทศไทย</w:t>
      </w:r>
      <w:r w:rsidR="00454BFA">
        <w:rPr>
          <w:rFonts w:ascii="Angsana New" w:hAnsi="Angsana New"/>
          <w:sz w:val="30"/>
          <w:szCs w:val="30"/>
          <w:lang w:val="en-US"/>
        </w:rPr>
        <w:t xml:space="preserve"> </w:t>
      </w:r>
      <w:r w:rsidR="00454BFA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454BFA">
        <w:rPr>
          <w:rFonts w:ascii="Angsana New" w:hAnsi="Angsana New"/>
          <w:sz w:val="30"/>
          <w:szCs w:val="30"/>
          <w:lang w:val="en-US"/>
        </w:rPr>
        <w:t xml:space="preserve">18 </w:t>
      </w:r>
      <w:r w:rsidR="00454BFA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454BFA">
        <w:rPr>
          <w:rFonts w:ascii="Angsana New" w:hAnsi="Angsana New"/>
          <w:sz w:val="30"/>
          <w:szCs w:val="30"/>
          <w:lang w:val="en-US"/>
        </w:rPr>
        <w:t>2559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="005C7D5D">
        <w:rPr>
          <w:rFonts w:ascii="Angsana New" w:hAnsi="Angsana New" w:hint="cs"/>
          <w:sz w:val="30"/>
          <w:szCs w:val="30"/>
          <w:cs/>
        </w:rPr>
        <w:t>โดย</w:t>
      </w:r>
      <w:r w:rsidRPr="00684A1B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5C7D5D">
        <w:rPr>
          <w:rFonts w:ascii="Angsana New" w:hAnsi="Angsana New" w:hint="cs"/>
          <w:sz w:val="30"/>
          <w:szCs w:val="30"/>
          <w:cs/>
        </w:rPr>
        <w:t>ของบริษัท</w:t>
      </w:r>
      <w:r w:rsidR="009D2125">
        <w:rPr>
          <w:rFonts w:ascii="Angsana New" w:hAnsi="Angsana New" w:hint="cs"/>
          <w:sz w:val="30"/>
          <w:szCs w:val="30"/>
          <w:cs/>
          <w:lang w:val="en-US"/>
        </w:rPr>
        <w:t xml:space="preserve">ตั้งอยู่เลขที่ </w:t>
      </w:r>
      <w:r w:rsidR="009D2125" w:rsidRPr="00684A1B">
        <w:rPr>
          <w:rFonts w:ascii="Angsana New" w:hAnsi="Angsana New"/>
          <w:sz w:val="30"/>
          <w:szCs w:val="30"/>
          <w:cs/>
        </w:rPr>
        <w:t>270 ถนนเลียบคลอง</w:t>
      </w:r>
      <w:r w:rsidR="00454BFA">
        <w:rPr>
          <w:rFonts w:ascii="Angsana New" w:hAnsi="Angsana New"/>
          <w:sz w:val="30"/>
          <w:szCs w:val="30"/>
        </w:rPr>
        <w:br/>
      </w:r>
      <w:r w:rsidR="009D2125" w:rsidRPr="00684A1B">
        <w:rPr>
          <w:rFonts w:ascii="Angsana New" w:hAnsi="Angsana New"/>
          <w:sz w:val="30"/>
          <w:szCs w:val="30"/>
          <w:cs/>
        </w:rPr>
        <w:t>ภาษีเจริญฝั่งใต้ แขวงหนองแขม เขตหนองแขม กรุงเทพมหานคร ประเทศไทย</w:t>
      </w:r>
    </w:p>
    <w:p w:rsidR="00FB1617" w:rsidRPr="0004226C" w:rsidRDefault="00EB5726" w:rsidP="000121D0">
      <w:pPr>
        <w:pStyle w:val="Heading9"/>
        <w:keepNext w:val="0"/>
        <w:widowControl w:val="0"/>
        <w:ind w:left="540" w:right="-72"/>
        <w:jc w:val="thaiDistribute"/>
        <w:rPr>
          <w:rFonts w:ascii="Angsana New" w:hAnsi="Angsana New"/>
          <w:color w:val="FF0000"/>
          <w:sz w:val="22"/>
          <w:szCs w:val="22"/>
          <w:lang w:val="en-US"/>
        </w:rPr>
      </w:pPr>
      <w:r w:rsidRPr="00AE59A5">
        <w:rPr>
          <w:rFonts w:ascii="Angsana New" w:hAnsi="Angsana New"/>
          <w:color w:val="FF0000"/>
          <w:sz w:val="24"/>
          <w:szCs w:val="24"/>
          <w:cs/>
        </w:rPr>
        <w:t xml:space="preserve"> </w:t>
      </w:r>
    </w:p>
    <w:p w:rsidR="00F27548" w:rsidRPr="00684A1B" w:rsidRDefault="00F27548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ผู้ถือหุ้นรายใหญ่ในระหว่าง</w:t>
      </w:r>
      <w:r w:rsidR="00BC67B3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ปี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ได้แก่ </w:t>
      </w:r>
      <w:r w:rsidRPr="00684A1B">
        <w:rPr>
          <w:rFonts w:asciiTheme="majorBidi" w:hAnsiTheme="majorBidi" w:cstheme="majorBidi" w:hint="cs"/>
          <w:sz w:val="30"/>
          <w:szCs w:val="30"/>
          <w:cs/>
          <w:lang w:eastAsia="x-none"/>
        </w:rPr>
        <w:t>นายณรงค์ สุวัฒนพิมพ์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(ถือหุ้นร้อยละ </w:t>
      </w:r>
      <w:r w:rsidRPr="00684A1B">
        <w:rPr>
          <w:rFonts w:asciiTheme="majorBidi" w:hAnsiTheme="majorBidi" w:cstheme="majorBidi"/>
          <w:sz w:val="30"/>
          <w:szCs w:val="30"/>
          <w:lang w:eastAsia="x-none"/>
        </w:rPr>
        <w:t>29.64</w:t>
      </w:r>
      <w:r w:rsidRPr="00684A1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>และ</w:t>
      </w:r>
      <w:r w:rsidRPr="00684A1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นายเอก สุวัฒนพิมพ์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  <w:t xml:space="preserve">(ถือหุ้นร้อยละ </w:t>
      </w:r>
      <w:r w:rsidRPr="00684A1B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="00865288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684A1B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865288">
        <w:rPr>
          <w:rFonts w:asciiTheme="majorBidi" w:hAnsiTheme="majorBidi" w:cstheme="majorBidi"/>
          <w:sz w:val="30"/>
          <w:szCs w:val="30"/>
          <w:lang w:eastAsia="x-none"/>
        </w:rPr>
        <w:t>45</w:t>
      </w:r>
      <w:r w:rsidRPr="00684A1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>ซึ่ง</w:t>
      </w:r>
      <w:r w:rsidRPr="00684A1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บุคคลทั้งสองเป็นกรรมการของบริษัท</w:t>
      </w:r>
    </w:p>
    <w:p w:rsidR="00903490" w:rsidRPr="0004226C" w:rsidRDefault="00903490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:rsidR="00031441" w:rsidRPr="00684A1B" w:rsidRDefault="00EB5726" w:rsidP="000121D0">
      <w:pPr>
        <w:pStyle w:val="Heading9"/>
        <w:keepNext w:val="0"/>
        <w:widowControl w:val="0"/>
        <w:ind w:left="540" w:right="-72"/>
        <w:jc w:val="thaiDistribute"/>
        <w:rPr>
          <w:rFonts w:ascii="Angsana New" w:hAnsi="Angsana New"/>
          <w:sz w:val="30"/>
          <w:szCs w:val="30"/>
          <w:lang w:val="en-US"/>
        </w:rPr>
      </w:pPr>
      <w:r w:rsidRPr="00684A1B">
        <w:rPr>
          <w:rFonts w:ascii="Angsana New" w:hAnsi="Angsana New"/>
          <w:sz w:val="30"/>
          <w:szCs w:val="30"/>
          <w:cs/>
        </w:rPr>
        <w:t>บริษัท</w:t>
      </w:r>
      <w:r w:rsidR="00173C16">
        <w:rPr>
          <w:rFonts w:ascii="Angsana New" w:hAnsi="Angsana New" w:hint="cs"/>
          <w:sz w:val="30"/>
          <w:szCs w:val="30"/>
          <w:cs/>
          <w:lang w:val="en-US"/>
        </w:rPr>
        <w:t xml:space="preserve">และบริษัทย่อย </w:t>
      </w:r>
      <w:r w:rsidR="00B82144">
        <w:rPr>
          <w:rFonts w:ascii="Angsana New" w:hAnsi="Angsana New" w:hint="cs"/>
          <w:sz w:val="30"/>
          <w:szCs w:val="30"/>
          <w:cs/>
          <w:lang w:val="en-US"/>
        </w:rPr>
        <w:t>(</w:t>
      </w:r>
      <w:r w:rsidR="00B82144">
        <w:rPr>
          <w:rFonts w:ascii="Angsana New" w:hAnsi="Angsana New"/>
          <w:sz w:val="30"/>
          <w:szCs w:val="30"/>
          <w:lang w:val="en-US"/>
        </w:rPr>
        <w:t>“</w:t>
      </w:r>
      <w:r w:rsidR="00B82144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กลุ่มบริษัท”) </w:t>
      </w:r>
      <w:r w:rsidRPr="00684A1B">
        <w:rPr>
          <w:rFonts w:ascii="Angsana New" w:hAnsi="Angsana New"/>
          <w:sz w:val="30"/>
          <w:szCs w:val="30"/>
          <w:cs/>
          <w:lang w:val="th-TH"/>
        </w:rPr>
        <w:t>ดำเนินธุรกิจหลักเกี่ยวกับการ</w:t>
      </w:r>
      <w:bookmarkStart w:id="1" w:name="_Hlk7509253"/>
      <w:r w:rsidRPr="00684A1B">
        <w:rPr>
          <w:rFonts w:ascii="Angsana New" w:hAnsi="Angsana New"/>
          <w:sz w:val="30"/>
          <w:szCs w:val="30"/>
          <w:cs/>
          <w:lang w:val="th-TH"/>
        </w:rPr>
        <w:t>ผลิตและจำหน่าย</w:t>
      </w:r>
      <w:r w:rsidR="006E7ABB" w:rsidRPr="00684A1B">
        <w:rPr>
          <w:rFonts w:ascii="Angsana New" w:hAnsi="Angsana New" w:hint="cs"/>
          <w:sz w:val="30"/>
          <w:szCs w:val="30"/>
          <w:cs/>
          <w:lang w:val="th-TH"/>
        </w:rPr>
        <w:t xml:space="preserve">กาวซึ่งใช้ในอุตสาหกรรมประเภทต่างๆ </w:t>
      </w:r>
      <w:bookmarkEnd w:id="1"/>
      <w:r w:rsidR="006B562D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="00176288">
        <w:rPr>
          <w:rFonts w:ascii="Angsana New" w:hAnsi="Angsana New" w:hint="cs"/>
          <w:sz w:val="30"/>
          <w:szCs w:val="30"/>
          <w:cs/>
          <w:lang w:val="th-TH"/>
        </w:rPr>
        <w:t>ฉลาก</w:t>
      </w:r>
      <w:r w:rsidR="00CB6A2B">
        <w:rPr>
          <w:rFonts w:ascii="Angsana New" w:hAnsi="Angsana New" w:hint="cs"/>
          <w:sz w:val="30"/>
          <w:szCs w:val="30"/>
          <w:cs/>
          <w:lang w:val="th-TH"/>
        </w:rPr>
        <w:t>ที่มีกาวในตัว</w:t>
      </w:r>
      <w:r w:rsidR="009F78A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A7F23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สำหรับตลาดทั้งในและต่างประเทศ </w:t>
      </w:r>
      <w:r w:rsidRPr="00684A1B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9F78A5">
        <w:rPr>
          <w:rFonts w:ascii="Angsana New" w:hAnsi="Angsana New"/>
          <w:sz w:val="30"/>
          <w:szCs w:val="30"/>
          <w:cs/>
        </w:rPr>
        <w:br/>
      </w:r>
      <w:r w:rsidR="00C01007">
        <w:rPr>
          <w:rFonts w:ascii="Angsana New" w:hAnsi="Angsana New"/>
          <w:sz w:val="30"/>
          <w:szCs w:val="30"/>
          <w:lang w:val="en-US"/>
        </w:rPr>
        <w:t>3</w:t>
      </w:r>
      <w:r w:rsidR="00284B4F">
        <w:rPr>
          <w:rFonts w:ascii="Angsana New" w:hAnsi="Angsana New"/>
          <w:sz w:val="30"/>
          <w:szCs w:val="30"/>
          <w:lang w:val="en-US"/>
        </w:rPr>
        <w:t>1</w:t>
      </w:r>
      <w:r w:rsidR="006E7ABB" w:rsidRPr="00684A1B">
        <w:rPr>
          <w:rFonts w:ascii="Angsana New" w:hAnsi="Angsana New"/>
          <w:sz w:val="30"/>
          <w:szCs w:val="30"/>
          <w:lang w:val="en-US"/>
        </w:rPr>
        <w:t xml:space="preserve"> </w:t>
      </w:r>
      <w:r w:rsidR="00284B4F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6E7ABB" w:rsidRPr="00684A1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มีดังนี้</w:t>
      </w:r>
    </w:p>
    <w:p w:rsidR="00031441" w:rsidRPr="0004226C" w:rsidRDefault="00031441" w:rsidP="005D0F6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0"/>
        <w:gridCol w:w="2880"/>
        <w:gridCol w:w="1080"/>
        <w:gridCol w:w="990"/>
        <w:gridCol w:w="990"/>
      </w:tblGrid>
      <w:tr w:rsidR="000C0955" w:rsidRPr="00684A1B" w:rsidTr="00C80B9B">
        <w:trPr>
          <w:trHeight w:val="413"/>
          <w:tblHeader/>
        </w:trPr>
        <w:tc>
          <w:tcPr>
            <w:tcW w:w="3240" w:type="dxa"/>
            <w:vMerge w:val="restart"/>
          </w:tcPr>
          <w:p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F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80" w:type="dxa"/>
            <w:vMerge w:val="restart"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1080" w:type="dxa"/>
            <w:vMerge w:val="restart"/>
          </w:tcPr>
          <w:p w:rsid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ประเทศที่</w:t>
            </w:r>
          </w:p>
          <w:p w:rsidR="00487103" w:rsidRP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กิจการ</w:t>
            </w:r>
          </w:p>
          <w:p w:rsidR="000C0955" w:rsidRPr="00BC0FF3" w:rsidRDefault="000C0955" w:rsidP="00321209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จัดตั้ง</w:t>
            </w:r>
          </w:p>
        </w:tc>
        <w:tc>
          <w:tcPr>
            <w:tcW w:w="1980" w:type="dxa"/>
            <w:gridSpan w:val="2"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บริษัทถือหุ้นร้อยละ</w:t>
            </w:r>
          </w:p>
        </w:tc>
      </w:tr>
      <w:tr w:rsidR="000C0955" w:rsidRPr="00855BEC" w:rsidTr="00A50AF9">
        <w:trPr>
          <w:trHeight w:val="749"/>
          <w:tblHeader/>
        </w:trPr>
        <w:tc>
          <w:tcPr>
            <w:tcW w:w="3240" w:type="dxa"/>
            <w:vMerge/>
          </w:tcPr>
          <w:p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vMerge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vMerge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:rsidR="000C0955" w:rsidRPr="00BC0FF3" w:rsidRDefault="000C0955" w:rsidP="00A50AF9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25</w:t>
            </w: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6</w:t>
            </w:r>
            <w:r w:rsidR="006E7ABB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90" w:type="dxa"/>
            <w:vAlign w:val="bottom"/>
          </w:tcPr>
          <w:p w:rsidR="000C0955" w:rsidRPr="00BC0FF3" w:rsidRDefault="000C0955" w:rsidP="00A50AF9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 w:rsidR="006E7ABB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0637C2" w:rsidRPr="00855BEC" w:rsidTr="00C80B9B">
        <w:tc>
          <w:tcPr>
            <w:tcW w:w="324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="006E7ABB"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อี</w:t>
            </w:r>
            <w:r w:rsidR="006E7ABB"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6E7ABB"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วี</w:t>
            </w:r>
            <w:r w:rsidR="006E7ABB"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6E7ABB"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เอ อินเตอร์เนชั่นแนล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:rsidR="000637C2" w:rsidRPr="00BC0FF3" w:rsidRDefault="006E7ABB" w:rsidP="000A7342">
            <w:pPr>
              <w:widowControl w:val="0"/>
              <w:spacing w:line="240" w:lineRule="auto"/>
              <w:ind w:left="155" w:right="-210" w:hanging="15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ขายส่งเคมีภัณฑ์ทางอุตสาหกรรม</w:t>
            </w:r>
          </w:p>
        </w:tc>
        <w:tc>
          <w:tcPr>
            <w:tcW w:w="108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  <w:tr w:rsidR="000637C2" w:rsidRPr="00855BEC" w:rsidTr="00C80B9B">
        <w:tc>
          <w:tcPr>
            <w:tcW w:w="324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6E7ABB" w:rsidRPr="00BC0FF3">
              <w:rPr>
                <w:rFonts w:ascii="Angsana New" w:hAnsi="Angsana New" w:hint="cs"/>
                <w:sz w:val="28"/>
                <w:szCs w:val="28"/>
                <w:cs/>
              </w:rPr>
              <w:t>พีเอ็มซี เลเบิล แมททีเรียลส์</w:t>
            </w: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:rsidR="000637C2" w:rsidRPr="00BC0FF3" w:rsidRDefault="00AB2426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7509270"/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</w:t>
            </w:r>
            <w:bookmarkEnd w:id="2"/>
            <w:r w:rsidR="009F78A5">
              <w:rPr>
                <w:rFonts w:ascii="Angsana New" w:hAnsi="Angsana New" w:hint="cs"/>
                <w:sz w:val="28"/>
                <w:szCs w:val="28"/>
                <w:cs/>
              </w:rPr>
              <w:t>ฉลากที่มีกาวในตัว</w:t>
            </w:r>
          </w:p>
        </w:tc>
        <w:tc>
          <w:tcPr>
            <w:tcW w:w="108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7C2" w:rsidRPr="00855BEC" w:rsidTr="00C80B9B">
        <w:tc>
          <w:tcPr>
            <w:tcW w:w="3240" w:type="dxa"/>
            <w:shd w:val="clear" w:color="auto" w:fill="auto"/>
          </w:tcPr>
          <w:p w:rsidR="000637C2" w:rsidRPr="00BC0FF3" w:rsidRDefault="001F214D" w:rsidP="000A7342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PMC Label Materials Pte. Ltd.</w:t>
            </w:r>
          </w:p>
        </w:tc>
        <w:tc>
          <w:tcPr>
            <w:tcW w:w="2880" w:type="dxa"/>
          </w:tcPr>
          <w:p w:rsidR="000637C2" w:rsidRPr="00BC0FF3" w:rsidRDefault="00AB2426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="009F78A5">
              <w:rPr>
                <w:rFonts w:ascii="Angsana New" w:hAnsi="Angsana New" w:hint="cs"/>
                <w:sz w:val="28"/>
                <w:szCs w:val="28"/>
                <w:cs/>
              </w:rPr>
              <w:t>ฉลากที่มีกาวในตัว</w:t>
            </w:r>
          </w:p>
        </w:tc>
        <w:tc>
          <w:tcPr>
            <w:tcW w:w="1080" w:type="dxa"/>
            <w:shd w:val="clear" w:color="auto" w:fill="auto"/>
          </w:tcPr>
          <w:p w:rsidR="000637C2" w:rsidRPr="00BC0FF3" w:rsidRDefault="00023372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C5865" w:rsidRPr="00CA2873" w:rsidRDefault="00DC5865" w:rsidP="000A7342">
      <w:pPr>
        <w:pStyle w:val="Heading9"/>
        <w:ind w:left="54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DE1932" w:rsidRPr="00032D20" w:rsidRDefault="00B15330" w:rsidP="00032D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032D20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ณฑ์การจัดทำงบการเงิน </w:t>
      </w:r>
    </w:p>
    <w:p w:rsidR="00CB087A" w:rsidRPr="0004226C" w:rsidRDefault="00CB087A" w:rsidP="000A734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</w:rPr>
      </w:pPr>
    </w:p>
    <w:p w:rsidR="00930FDB" w:rsidRPr="00D20923" w:rsidRDefault="00930FDB" w:rsidP="00C22CE7">
      <w:pPr>
        <w:pStyle w:val="ListParagraph"/>
        <w:widowControl w:val="0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0923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B15330" w:rsidRPr="0004226C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</w:rPr>
      </w:pPr>
    </w:p>
    <w:p w:rsidR="00620A24" w:rsidRDefault="00694AFD" w:rsidP="0069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9D49CD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C3AE8">
        <w:rPr>
          <w:rFonts w:ascii="Angsana New" w:hAnsi="Angsana New"/>
          <w:sz w:val="30"/>
          <w:szCs w:val="30"/>
        </w:rPr>
        <w:br/>
      </w:r>
      <w:r w:rsidRPr="009D49CD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94AFD">
        <w:rPr>
          <w:rFonts w:ascii="Angsana New" w:hAnsi="Angsana New"/>
          <w:sz w:val="30"/>
          <w:szCs w:val="30"/>
          <w:cs/>
        </w:rPr>
        <w:t xml:space="preserve"> </w:t>
      </w:r>
    </w:p>
    <w:p w:rsidR="00AE336F" w:rsidRDefault="00AE3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highlight w:val="yellow"/>
          <w:cs/>
        </w:rPr>
      </w:pPr>
      <w:r>
        <w:rPr>
          <w:rFonts w:ascii="Angsana New" w:hAnsi="Angsana New"/>
          <w:sz w:val="20"/>
          <w:szCs w:val="20"/>
          <w:highlight w:val="yellow"/>
          <w:cs/>
        </w:rPr>
        <w:br w:type="page"/>
      </w:r>
    </w:p>
    <w:p w:rsidR="0041685F" w:rsidRDefault="0041685F" w:rsidP="0069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9D49CD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A87471" w:rsidRPr="009D49CD">
        <w:rPr>
          <w:rFonts w:ascii="Angsana New" w:hAnsi="Angsana New"/>
          <w:sz w:val="30"/>
          <w:szCs w:val="30"/>
        </w:rPr>
        <w:t xml:space="preserve"> </w:t>
      </w:r>
      <w:r w:rsidRPr="009D49CD">
        <w:rPr>
          <w:rFonts w:ascii="Angsana New" w:hAnsi="Angsana New"/>
          <w:sz w:val="30"/>
          <w:szCs w:val="30"/>
        </w:rPr>
        <w:t xml:space="preserve">1  </w:t>
      </w:r>
      <w:r w:rsidRPr="009D49CD">
        <w:rPr>
          <w:rFonts w:ascii="Angsana New" w:hAnsi="Angsana New"/>
          <w:sz w:val="30"/>
          <w:szCs w:val="30"/>
          <w:cs/>
        </w:rPr>
        <w:t xml:space="preserve">มกราคม </w:t>
      </w:r>
      <w:r w:rsidRPr="009D49CD">
        <w:rPr>
          <w:rFonts w:ascii="Angsana New" w:hAnsi="Angsana New"/>
          <w:sz w:val="30"/>
          <w:szCs w:val="30"/>
        </w:rPr>
        <w:t xml:space="preserve">2562  </w:t>
      </w:r>
      <w:r w:rsidRPr="009D49CD">
        <w:rPr>
          <w:rFonts w:ascii="Angsana New" w:hAnsi="Angsana New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A87471" w:rsidRPr="009D49CD">
        <w:rPr>
          <w:rFonts w:ascii="Angsana New" w:hAnsi="Angsana New"/>
          <w:sz w:val="30"/>
          <w:szCs w:val="30"/>
        </w:rPr>
        <w:t xml:space="preserve"> </w:t>
      </w:r>
      <w:r w:rsidR="00A87471" w:rsidRPr="009D49CD">
        <w:rPr>
          <w:rFonts w:ascii="Angsana New" w:hAnsi="Angsana New"/>
          <w:sz w:val="30"/>
          <w:szCs w:val="30"/>
          <w:cs/>
        </w:rPr>
        <w:t xml:space="preserve">ซึ่งไม่มีผลกระทบอย่างมีสาระสำคัญต่องบการเงินของกลุ่มบริษัท ทั้งนี้กลุ่มบริษัทได้ปฏิบัติตามมาตรฐานการรายงานทางการเงิน ฉบับที่ </w:t>
      </w:r>
      <w:r w:rsidR="00A87471" w:rsidRPr="009D49CD">
        <w:rPr>
          <w:rFonts w:ascii="Angsana New" w:hAnsi="Angsana New"/>
          <w:sz w:val="30"/>
          <w:szCs w:val="30"/>
        </w:rPr>
        <w:t xml:space="preserve">15 </w:t>
      </w:r>
      <w:r w:rsidR="00A87471" w:rsidRPr="009D49CD">
        <w:rPr>
          <w:rFonts w:ascii="Angsana New" w:hAnsi="Angsana New"/>
          <w:sz w:val="30"/>
          <w:szCs w:val="30"/>
          <w:cs/>
        </w:rPr>
        <w:t>เรื่อง รายได้จากสัญญาที่ทำกับลูกค้า (“</w:t>
      </w:r>
      <w:r w:rsidR="00A87471" w:rsidRPr="009D49CD">
        <w:rPr>
          <w:rFonts w:ascii="Angsana New" w:hAnsi="Angsana New"/>
          <w:sz w:val="30"/>
          <w:szCs w:val="30"/>
        </w:rPr>
        <w:t xml:space="preserve">TFRS 15”) </w:t>
      </w:r>
      <w:r w:rsidR="00A87471" w:rsidRPr="009D49CD">
        <w:rPr>
          <w:rFonts w:ascii="Angsana New" w:hAnsi="Angsana New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="00A87471" w:rsidRPr="009D49CD">
        <w:rPr>
          <w:rFonts w:ascii="Angsana New" w:hAnsi="Angsana New"/>
          <w:sz w:val="30"/>
          <w:szCs w:val="30"/>
        </w:rPr>
        <w:t xml:space="preserve">18 </w:t>
      </w:r>
      <w:r w:rsidR="00A87471" w:rsidRPr="009D49CD">
        <w:rPr>
          <w:rFonts w:ascii="Angsana New" w:hAnsi="Angsana New"/>
          <w:sz w:val="30"/>
          <w:szCs w:val="30"/>
          <w:cs/>
        </w:rPr>
        <w:t>เรื่อง รายได้ (“</w:t>
      </w:r>
      <w:r w:rsidR="00A87471" w:rsidRPr="009D49CD">
        <w:rPr>
          <w:rFonts w:ascii="Angsana New" w:hAnsi="Angsana New"/>
          <w:sz w:val="30"/>
          <w:szCs w:val="30"/>
        </w:rPr>
        <w:t xml:space="preserve">TAS 18”) </w:t>
      </w:r>
      <w:r w:rsidR="00A87471" w:rsidRPr="009D49CD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="00A87471" w:rsidRPr="009D49CD">
        <w:rPr>
          <w:rFonts w:ascii="Angsana New" w:hAnsi="Angsana New"/>
          <w:sz w:val="30"/>
          <w:szCs w:val="30"/>
        </w:rPr>
        <w:t xml:space="preserve">11 </w:t>
      </w:r>
      <w:r w:rsidR="00A87471" w:rsidRPr="009D49CD">
        <w:rPr>
          <w:rFonts w:ascii="Angsana New" w:hAnsi="Angsana New"/>
          <w:sz w:val="30"/>
          <w:szCs w:val="30"/>
          <w:cs/>
        </w:rPr>
        <w:t>เรื่อง สัญญาก่อสร้าง (“</w:t>
      </w:r>
      <w:r w:rsidR="00A87471" w:rsidRPr="009D49CD">
        <w:rPr>
          <w:rFonts w:ascii="Angsana New" w:hAnsi="Angsana New"/>
          <w:sz w:val="30"/>
          <w:szCs w:val="30"/>
        </w:rPr>
        <w:t xml:space="preserve">TAS 11”) </w:t>
      </w:r>
      <w:r w:rsidR="00A87471" w:rsidRPr="009D49CD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รายละเอียดของนโยบายการบัญชีได้เปิดเผยในหมายเหตุข้อ </w:t>
      </w:r>
      <w:r w:rsidR="004F45B7">
        <w:rPr>
          <w:rFonts w:ascii="Angsana New" w:hAnsi="Angsana New"/>
          <w:sz w:val="30"/>
          <w:szCs w:val="30"/>
        </w:rPr>
        <w:t>3</w:t>
      </w:r>
      <w:r w:rsidR="00A87471" w:rsidRPr="009D49CD">
        <w:rPr>
          <w:rFonts w:ascii="Angsana New" w:hAnsi="Angsana New"/>
          <w:sz w:val="30"/>
          <w:szCs w:val="30"/>
        </w:rPr>
        <w:t xml:space="preserve"> (</w:t>
      </w:r>
      <w:r w:rsidR="00F53C36">
        <w:rPr>
          <w:rFonts w:ascii="Angsana New" w:hAnsi="Angsana New" w:hint="cs"/>
          <w:sz w:val="30"/>
          <w:szCs w:val="30"/>
          <w:cs/>
        </w:rPr>
        <w:t>ต</w:t>
      </w:r>
      <w:r w:rsidR="00A87471" w:rsidRPr="009D49CD">
        <w:rPr>
          <w:rFonts w:ascii="Angsana New" w:hAnsi="Angsana New"/>
          <w:sz w:val="30"/>
          <w:szCs w:val="30"/>
          <w:cs/>
        </w:rPr>
        <w:t>)</w:t>
      </w:r>
    </w:p>
    <w:p w:rsidR="00A87471" w:rsidRPr="0004226C" w:rsidRDefault="00A87471" w:rsidP="0069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2"/>
          <w:szCs w:val="22"/>
        </w:rPr>
      </w:pPr>
    </w:p>
    <w:p w:rsidR="00A87471" w:rsidRDefault="00A87471" w:rsidP="0069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9D49CD">
        <w:rPr>
          <w:rFonts w:ascii="Angsana New" w:hAnsi="Angsana New"/>
          <w:sz w:val="30"/>
          <w:szCs w:val="30"/>
          <w:cs/>
        </w:rPr>
        <w:t xml:space="preserve">กลุ่มบริษัทประเมินผลกระทบจากการถือปฏิบัติตาม </w:t>
      </w:r>
      <w:r w:rsidRPr="009D49CD">
        <w:rPr>
          <w:rFonts w:ascii="Angsana New" w:hAnsi="Angsana New"/>
          <w:sz w:val="30"/>
          <w:szCs w:val="30"/>
        </w:rPr>
        <w:t xml:space="preserve">TFRS 15 </w:t>
      </w:r>
      <w:r w:rsidRPr="009D49CD">
        <w:rPr>
          <w:rFonts w:ascii="Angsana New" w:hAnsi="Angsana New"/>
          <w:sz w:val="30"/>
          <w:szCs w:val="30"/>
          <w:cs/>
        </w:rPr>
        <w:t xml:space="preserve">โดยใช้วิธีรับรู้ผลกระทบสะสม ซึ่งผลกระทบของการถือปฏิบัติตามมาตรฐานฉบับนี้เป็นครั้งแรกสำหรับสัญญาที่ยังไม่เสร็จสมบูรณ์ก่อนวันที่ </w:t>
      </w:r>
      <w:r w:rsidRPr="009D49CD">
        <w:rPr>
          <w:rFonts w:ascii="Angsana New" w:hAnsi="Angsana New"/>
          <w:sz w:val="30"/>
          <w:szCs w:val="30"/>
        </w:rPr>
        <w:t xml:space="preserve">1 </w:t>
      </w:r>
      <w:r w:rsidRPr="009D49CD">
        <w:rPr>
          <w:rFonts w:ascii="Angsana New" w:hAnsi="Angsana New"/>
          <w:sz w:val="30"/>
          <w:szCs w:val="30"/>
          <w:cs/>
        </w:rPr>
        <w:t xml:space="preserve">มกราคม </w:t>
      </w:r>
      <w:r w:rsidRPr="009D49CD">
        <w:rPr>
          <w:rFonts w:ascii="Angsana New" w:hAnsi="Angsana New"/>
          <w:sz w:val="30"/>
          <w:szCs w:val="30"/>
        </w:rPr>
        <w:t xml:space="preserve">2562 </w:t>
      </w:r>
      <w:r w:rsidRPr="009D49CD">
        <w:rPr>
          <w:rFonts w:ascii="Angsana New" w:hAnsi="Angsana New"/>
          <w:sz w:val="30"/>
          <w:szCs w:val="30"/>
          <w:cs/>
        </w:rPr>
        <w:t xml:space="preserve">ไม่มีสาระสำคัญต่อกำไรสะสม ณ วันที่ </w:t>
      </w:r>
      <w:r w:rsidRPr="009D49CD">
        <w:rPr>
          <w:rFonts w:ascii="Angsana New" w:hAnsi="Angsana New"/>
          <w:sz w:val="30"/>
          <w:szCs w:val="30"/>
        </w:rPr>
        <w:t xml:space="preserve">1 </w:t>
      </w:r>
      <w:r w:rsidRPr="009D49CD">
        <w:rPr>
          <w:rFonts w:ascii="Angsana New" w:hAnsi="Angsana New"/>
          <w:sz w:val="30"/>
          <w:szCs w:val="30"/>
          <w:cs/>
        </w:rPr>
        <w:t xml:space="preserve">มกราคม </w:t>
      </w:r>
      <w:r w:rsidRPr="009D49CD">
        <w:rPr>
          <w:rFonts w:ascii="Angsana New" w:hAnsi="Angsana New"/>
          <w:sz w:val="30"/>
          <w:szCs w:val="30"/>
        </w:rPr>
        <w:t xml:space="preserve">2562  </w:t>
      </w:r>
      <w:r w:rsidRPr="009D49CD">
        <w:rPr>
          <w:rFonts w:ascii="Angsana New" w:hAnsi="Angsana New"/>
          <w:sz w:val="30"/>
          <w:szCs w:val="30"/>
          <w:cs/>
        </w:rPr>
        <w:t>ดังนั้น</w:t>
      </w:r>
      <w:r w:rsidRPr="009D49CD">
        <w:rPr>
          <w:rFonts w:ascii="Angsana New" w:hAnsi="Angsana New"/>
          <w:sz w:val="30"/>
          <w:szCs w:val="30"/>
        </w:rPr>
        <w:t xml:space="preserve"> </w:t>
      </w:r>
      <w:r w:rsidRPr="009D49CD">
        <w:rPr>
          <w:rFonts w:ascii="Angsana New" w:hAnsi="Angsana New"/>
          <w:sz w:val="30"/>
          <w:szCs w:val="30"/>
          <w:cs/>
        </w:rPr>
        <w:t xml:space="preserve">กลุ่มบริษัทจึงไม่ได้ปรับปรุงกำไรสะสม ณ วันที่ </w:t>
      </w:r>
      <w:r w:rsidR="005947E2">
        <w:rPr>
          <w:rFonts w:ascii="Angsana New" w:hAnsi="Angsana New"/>
          <w:sz w:val="30"/>
          <w:szCs w:val="30"/>
        </w:rPr>
        <w:br/>
      </w:r>
      <w:r w:rsidRPr="009D49CD">
        <w:rPr>
          <w:rFonts w:ascii="Angsana New" w:hAnsi="Angsana New"/>
          <w:sz w:val="30"/>
          <w:szCs w:val="30"/>
        </w:rPr>
        <w:t xml:space="preserve">1 </w:t>
      </w:r>
      <w:r w:rsidRPr="009D49CD">
        <w:rPr>
          <w:rFonts w:ascii="Angsana New" w:hAnsi="Angsana New"/>
          <w:sz w:val="30"/>
          <w:szCs w:val="30"/>
          <w:cs/>
        </w:rPr>
        <w:t xml:space="preserve">มกราคม </w:t>
      </w:r>
      <w:r w:rsidRPr="009D49CD">
        <w:rPr>
          <w:rFonts w:ascii="Angsana New" w:hAnsi="Angsana New"/>
          <w:sz w:val="30"/>
          <w:szCs w:val="30"/>
        </w:rPr>
        <w:t xml:space="preserve">2562  </w:t>
      </w:r>
      <w:r w:rsidRPr="009D49CD">
        <w:rPr>
          <w:rFonts w:ascii="Angsana New" w:hAnsi="Angsana New"/>
          <w:sz w:val="30"/>
          <w:szCs w:val="30"/>
          <w:cs/>
        </w:rPr>
        <w:t xml:space="preserve">และไม่ปรับปรุงข้อมูลที่นำเสนอในปี </w:t>
      </w:r>
      <w:r w:rsidRPr="009D49CD">
        <w:rPr>
          <w:rFonts w:ascii="Angsana New" w:hAnsi="Angsana New"/>
          <w:sz w:val="30"/>
          <w:szCs w:val="30"/>
        </w:rPr>
        <w:t xml:space="preserve">2561 </w:t>
      </w:r>
      <w:r w:rsidRPr="009D49CD">
        <w:rPr>
          <w:rFonts w:ascii="Angsana New" w:hAnsi="Angsana New"/>
          <w:sz w:val="30"/>
          <w:szCs w:val="30"/>
          <w:cs/>
        </w:rPr>
        <w:t xml:space="preserve">ซึ่งได้เคยรายงานไว้ตาม </w:t>
      </w:r>
      <w:r w:rsidRPr="009D49CD">
        <w:rPr>
          <w:rFonts w:ascii="Angsana New" w:hAnsi="Angsana New"/>
          <w:sz w:val="30"/>
          <w:szCs w:val="30"/>
        </w:rPr>
        <w:t xml:space="preserve">TAS 18 </w:t>
      </w:r>
      <w:r w:rsidRPr="009D49CD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และการตีความมาตรฐานการรายงานทางการเงินที่เกี่ยวข้อง ทั้งนี้ ข้อกำหนดในการเปิดเผยข้อมูลของ </w:t>
      </w:r>
      <w:r w:rsidRPr="009D49CD">
        <w:rPr>
          <w:rFonts w:ascii="Angsana New" w:hAnsi="Angsana New"/>
          <w:sz w:val="30"/>
          <w:szCs w:val="30"/>
        </w:rPr>
        <w:t xml:space="preserve">TFRS 15 </w:t>
      </w:r>
      <w:r w:rsidRPr="009D49CD">
        <w:rPr>
          <w:rFonts w:ascii="Angsana New" w:hAnsi="Angsana New"/>
          <w:sz w:val="30"/>
          <w:szCs w:val="30"/>
          <w:cs/>
        </w:rPr>
        <w:t>จะไม่ถูกนำมาใช้กับข้อมูลเปรียบเทียบ</w:t>
      </w:r>
    </w:p>
    <w:p w:rsidR="00023372" w:rsidRPr="0004226C" w:rsidRDefault="00023372" w:rsidP="00A87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 w:cstheme="minorBidi"/>
          <w:b/>
          <w:bCs/>
          <w:color w:val="0000FF"/>
          <w:sz w:val="22"/>
          <w:szCs w:val="22"/>
        </w:rPr>
      </w:pPr>
    </w:p>
    <w:p w:rsidR="00023372" w:rsidRDefault="000C4AD2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C47D15"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023372" w:rsidRPr="00C47D15">
        <w:rPr>
          <w:rFonts w:asciiTheme="majorBidi" w:hAnsiTheme="majorBidi" w:cstheme="majorBidi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</w:t>
      </w:r>
      <w:r w:rsidRPr="00C47D15">
        <w:rPr>
          <w:rFonts w:asciiTheme="majorBidi" w:hAnsiTheme="majorBidi" w:cstheme="majorBidi"/>
          <w:sz w:val="30"/>
          <w:szCs w:val="30"/>
          <w:cs/>
        </w:rPr>
        <w:br/>
      </w:r>
      <w:r w:rsidR="00023372" w:rsidRPr="00C47D15">
        <w:rPr>
          <w:rFonts w:asciiTheme="majorBidi" w:hAnsiTheme="majorBidi" w:cstheme="majorBidi" w:hint="cs"/>
          <w:sz w:val="30"/>
          <w:szCs w:val="30"/>
          <w:cs/>
        </w:rPr>
        <w:t>ในงวดปัจจุบันมาถือปฏิบัติในการจัดทำงบการเงินนี้ก่อนวันที่มีผลบังคับใช้</w:t>
      </w:r>
      <w:r w:rsidR="00250297" w:rsidRPr="00C47D15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250297" w:rsidRPr="00C47D1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="00250297" w:rsidRPr="00C47D15">
        <w:rPr>
          <w:rFonts w:asciiTheme="majorBidi" w:hAnsiTheme="majorBidi" w:cstheme="majorBidi" w:hint="cs"/>
          <w:sz w:val="30"/>
          <w:szCs w:val="30"/>
          <w:cs/>
        </w:rPr>
        <w:t>ที่ออกและปรับปรุงใหม่ที่เกี่ยวกับการดำเนินงานของกลุ่มบริษัทได้เปิดเผยใน</w:t>
      </w:r>
      <w:r w:rsidR="00250297" w:rsidRPr="005947E2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716002">
        <w:rPr>
          <w:rFonts w:asciiTheme="majorBidi" w:hAnsiTheme="majorBidi" w:cstheme="majorBidi"/>
          <w:sz w:val="30"/>
          <w:szCs w:val="30"/>
        </w:rPr>
        <w:t>2</w:t>
      </w:r>
      <w:r w:rsidR="00D05321">
        <w:rPr>
          <w:rFonts w:asciiTheme="majorBidi" w:hAnsiTheme="majorBidi" w:cstheme="majorBidi"/>
          <w:sz w:val="30"/>
          <w:szCs w:val="30"/>
        </w:rPr>
        <w:t>6</w:t>
      </w:r>
    </w:p>
    <w:p w:rsidR="00732958" w:rsidRPr="0004226C" w:rsidRDefault="00732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:rsidR="00852DA2" w:rsidRPr="005947E2" w:rsidRDefault="00852DA2" w:rsidP="00C22CE7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7E2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852DA2" w:rsidRPr="0004226C" w:rsidRDefault="00852DA2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22"/>
          <w:szCs w:val="22"/>
        </w:rPr>
      </w:pPr>
    </w:p>
    <w:p w:rsidR="00126295" w:rsidRDefault="00852DA2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 xml:space="preserve">งบการเงินนี้จัดทำเป็นเงินบาท ซึ่งเป็นสกุลเงินที่ใช้ในการดำเนินงานของบริษัท </w:t>
      </w:r>
    </w:p>
    <w:p w:rsidR="00294401" w:rsidRPr="0004226C" w:rsidRDefault="00294401" w:rsidP="005D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72" w:hanging="540"/>
        <w:jc w:val="thaiDistribute"/>
        <w:rPr>
          <w:rFonts w:ascii="Angsana New" w:hAnsi="Angsana New"/>
          <w:sz w:val="22"/>
          <w:szCs w:val="22"/>
          <w:cs/>
        </w:rPr>
      </w:pPr>
    </w:p>
    <w:p w:rsidR="00852DA2" w:rsidRPr="005D2907" w:rsidRDefault="00852DA2" w:rsidP="00C22CE7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2907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1E2DC5" w:rsidRPr="005D2907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4147DC" w:rsidRPr="005D2907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575A8F" w:rsidRPr="005D2907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5D2907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852DA2" w:rsidRPr="0004226C" w:rsidRDefault="00852DA2" w:rsidP="0066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rPr>
          <w:rFonts w:ascii="Angsana New" w:hAnsi="Angsana New"/>
          <w:sz w:val="22"/>
          <w:szCs w:val="22"/>
        </w:rPr>
      </w:pPr>
      <w:r w:rsidRPr="00AE59A5">
        <w:rPr>
          <w:rFonts w:ascii="Angsana New" w:hAnsi="Angsana New"/>
          <w:b/>
          <w:bCs/>
          <w:i/>
          <w:iCs/>
          <w:sz w:val="24"/>
          <w:szCs w:val="24"/>
          <w:cs/>
        </w:rPr>
        <w:t xml:space="preserve"> </w:t>
      </w:r>
    </w:p>
    <w:p w:rsidR="00E847C7" w:rsidRDefault="00852DA2" w:rsidP="005D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="005D2907" w:rsidRPr="005D2907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5D2907">
        <w:rPr>
          <w:rFonts w:ascii="Angsana New" w:hAnsi="Angsana New"/>
          <w:sz w:val="30"/>
          <w:szCs w:val="30"/>
        </w:rPr>
        <w:t xml:space="preserve"> </w:t>
      </w:r>
      <w:r w:rsidR="005D2907" w:rsidRPr="005D2907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</w:t>
      </w:r>
      <w:r w:rsidR="005D2907">
        <w:rPr>
          <w:rFonts w:ascii="Angsana New" w:hAnsi="Angsana New"/>
          <w:sz w:val="30"/>
          <w:szCs w:val="30"/>
        </w:rPr>
        <w:br/>
      </w:r>
      <w:r w:rsidR="005D2907" w:rsidRPr="005D2907">
        <w:rPr>
          <w:rFonts w:ascii="Angsana New" w:hAnsi="Angsana New"/>
          <w:sz w:val="30"/>
          <w:szCs w:val="30"/>
          <w:cs/>
        </w:rPr>
        <w:t>อย่างต่อเนื่อง การปรับประมาณการทางบัญชีจะบันทึกโดยวิธีเปลี่ยนทันทีเป็นต้นไป</w:t>
      </w:r>
    </w:p>
    <w:p w:rsidR="002835B5" w:rsidRDefault="00283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ED28B8" w:rsidRPr="00D83701" w:rsidRDefault="00ED28B8" w:rsidP="00D837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3701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:rsidR="00ED28B8" w:rsidRPr="00E229D5" w:rsidRDefault="00ED28B8" w:rsidP="00ED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:rsidR="00ED28B8" w:rsidRDefault="0045256C" w:rsidP="00AC4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MS Mincho" w:hAnsiTheme="majorBidi"/>
          <w:color w:val="000000"/>
          <w:sz w:val="30"/>
          <w:szCs w:val="30"/>
          <w:lang w:val="en-GB"/>
        </w:rPr>
      </w:pPr>
      <w:r w:rsidRPr="0045256C">
        <w:rPr>
          <w:rFonts w:asciiTheme="majorBidi" w:eastAsia="MS Mincho" w:hAnsiTheme="majorBidi"/>
          <w:color w:val="000000"/>
          <w:sz w:val="30"/>
          <w:szCs w:val="30"/>
          <w:cs/>
          <w:lang w:val="en-GB"/>
        </w:rPr>
        <w:t>ข้อมูลเกี่ยวกับข้อสมมติและความไม่แน่นอนของการประมาณการ ณ วันที่ 31 ธันวาคม 2562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ได้เปิดเผยในหมายเหตุข้อต่อไปนี้</w:t>
      </w:r>
    </w:p>
    <w:p w:rsidR="0045256C" w:rsidRPr="0045256C" w:rsidRDefault="0045256C" w:rsidP="0045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1980"/>
        <w:gridCol w:w="7110"/>
      </w:tblGrid>
      <w:tr w:rsidR="00ED28B8" w:rsidRPr="00623946" w:rsidTr="00DD0E2E">
        <w:tc>
          <w:tcPr>
            <w:tcW w:w="1980" w:type="dxa"/>
          </w:tcPr>
          <w:p w:rsidR="00ED28B8" w:rsidRPr="00561C17" w:rsidRDefault="00716002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110" w:type="dxa"/>
          </w:tcPr>
          <w:p w:rsidR="00ED28B8" w:rsidRPr="00561C17" w:rsidRDefault="00DD0E2E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0E2E">
              <w:rPr>
                <w:rFonts w:asciiTheme="majorBidi" w:hAnsiTheme="majorBidi"/>
                <w:sz w:val="30"/>
                <w:szCs w:val="30"/>
                <w:cs/>
              </w:rPr>
              <w:t xml:space="preserve">การซื้อบริษัทย่อย </w:t>
            </w:r>
            <w:r w:rsidR="002835B5">
              <w:rPr>
                <w:rFonts w:asciiTheme="majorBidi" w:hAnsiTheme="majorBidi" w:hint="cs"/>
                <w:sz w:val="30"/>
                <w:szCs w:val="30"/>
                <w:cs/>
              </w:rPr>
              <w:t>เกี่ยวกับ</w:t>
            </w:r>
            <w:r w:rsidRPr="00DD0E2E">
              <w:rPr>
                <w:rFonts w:asciiTheme="majorBidi" w:hAnsiTheme="majorBidi"/>
                <w:sz w:val="30"/>
                <w:szCs w:val="30"/>
                <w:cs/>
              </w:rPr>
              <w:t>การวัดมูลค่ายุติธรรมของสิ่งตอบแทนที่โอนให้</w:t>
            </w:r>
            <w:r w:rsidR="00BF2A3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2835B5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และ</w:t>
            </w:r>
            <w:r w:rsidR="002835B5" w:rsidRPr="002835B5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การวัด</w:t>
            </w:r>
            <w:r w:rsidRPr="00BF2A37">
              <w:rPr>
                <w:rFonts w:asciiTheme="majorBidi" w:hAnsiTheme="majorBidi"/>
                <w:sz w:val="30"/>
                <w:szCs w:val="30"/>
                <w:cs/>
              </w:rPr>
              <w:t>มูลค่ายุติธรรมของสินทรัพย์ที่ได้มาและหนี้สินที่รับมา</w:t>
            </w:r>
          </w:p>
        </w:tc>
      </w:tr>
      <w:tr w:rsidR="00ED28B8" w:rsidRPr="00623946" w:rsidTr="00DD0E2E">
        <w:tc>
          <w:tcPr>
            <w:tcW w:w="1980" w:type="dxa"/>
          </w:tcPr>
          <w:p w:rsidR="00ED28B8" w:rsidRPr="00476242" w:rsidRDefault="00ED28B8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624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60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110" w:type="dxa"/>
          </w:tcPr>
          <w:p w:rsidR="00ED28B8" w:rsidRPr="00476242" w:rsidRDefault="00795BB2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2A37">
              <w:rPr>
                <w:rFonts w:asciiTheme="majorBidi" w:hAnsiTheme="majorBidi"/>
                <w:sz w:val="30"/>
                <w:szCs w:val="30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</w:t>
            </w:r>
            <w:r w:rsidRPr="00795BB2">
              <w:rPr>
                <w:rFonts w:asciiTheme="majorBidi" w:hAnsiTheme="majorBidi"/>
                <w:sz w:val="30"/>
                <w:szCs w:val="30"/>
                <w:cs/>
              </w:rPr>
              <w:t>มูลค่าที่คาดว่าจะได้รับคืน</w:t>
            </w:r>
          </w:p>
        </w:tc>
      </w:tr>
      <w:tr w:rsidR="00ED28B8" w:rsidRPr="00623946" w:rsidTr="00DD0E2E">
        <w:tc>
          <w:tcPr>
            <w:tcW w:w="1980" w:type="dxa"/>
          </w:tcPr>
          <w:p w:rsidR="00ED28B8" w:rsidRPr="00476242" w:rsidRDefault="00ED28B8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624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7D8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110" w:type="dxa"/>
          </w:tcPr>
          <w:p w:rsidR="00ED28B8" w:rsidRPr="00476242" w:rsidRDefault="00795BB2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BB2">
              <w:rPr>
                <w:rFonts w:asciiTheme="majorBidi" w:hAnsi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ED28B8" w:rsidRPr="00623946" w:rsidTr="00DD0E2E">
        <w:tc>
          <w:tcPr>
            <w:tcW w:w="1980" w:type="dxa"/>
          </w:tcPr>
          <w:p w:rsidR="00ED28B8" w:rsidRPr="00476242" w:rsidRDefault="001E75DD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24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309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110" w:type="dxa"/>
          </w:tcPr>
          <w:p w:rsidR="00ED28B8" w:rsidRPr="00476242" w:rsidRDefault="00795BB2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BB2">
              <w:rPr>
                <w:rFonts w:asciiTheme="majorBidi" w:hAnsi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:rsidR="00AC02F9" w:rsidRDefault="00AC02F9" w:rsidP="001460E3">
      <w:pPr>
        <w:rPr>
          <w:rFonts w:asciiTheme="majorBidi" w:hAnsiTheme="majorBidi" w:cstheme="majorBidi"/>
          <w:sz w:val="24"/>
          <w:szCs w:val="24"/>
          <w:highlight w:val="yellow"/>
          <w:lang w:val="th-TH" w:eastAsia="x-none"/>
        </w:rPr>
      </w:pPr>
    </w:p>
    <w:p w:rsidR="002C6BD5" w:rsidRPr="0089707F" w:rsidRDefault="002C6BD5" w:rsidP="00C22CE7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89707F">
        <w:rPr>
          <w:rFonts w:ascii="Angsana New" w:hAnsi="Angsana New" w:hint="cs"/>
          <w:sz w:val="30"/>
          <w:szCs w:val="30"/>
          <w:u w:val="none"/>
          <w:cs/>
          <w:lang w:val="en-US"/>
        </w:rPr>
        <w:t>นโยบายการบัญชีที่สำคัญ</w:t>
      </w:r>
    </w:p>
    <w:p w:rsidR="009D0F15" w:rsidRPr="008B1402" w:rsidRDefault="009D0F15" w:rsidP="009D0F15">
      <w:pPr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p w:rsidR="009D0F15" w:rsidRDefault="009D0F15" w:rsidP="009D0F15">
      <w:pPr>
        <w:pStyle w:val="Heading8"/>
        <w:keepNext w:val="0"/>
        <w:widowControl w:val="0"/>
        <w:spacing w:line="240" w:lineRule="atLeast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bookmarkStart w:id="3" w:name="_Hlk24130185"/>
      <w:r w:rsidRPr="00F80472">
        <w:rPr>
          <w:rFonts w:asciiTheme="majorBidi" w:hAnsiTheme="majorBidi" w:cstheme="majorBidi"/>
          <w:i w:val="0"/>
          <w:iCs w:val="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9D0F15" w:rsidRPr="008B1402" w:rsidRDefault="009D0F15" w:rsidP="009D0F15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bookmarkEnd w:id="3"/>
    <w:p w:rsidR="009D0F15" w:rsidRPr="009D0F15" w:rsidRDefault="009D0F15" w:rsidP="00C22CE7">
      <w:pPr>
        <w:widowControl w:val="0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D0F1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:rsidR="009D0F15" w:rsidRPr="008B1402" w:rsidRDefault="009D0F15" w:rsidP="009D0F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outlineLvl w:val="7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9D0F15" w:rsidRDefault="009D0F15" w:rsidP="009D0F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7"/>
        <w:rPr>
          <w:rFonts w:ascii="Angsana New" w:hAnsi="Angsana New"/>
          <w:sz w:val="30"/>
          <w:szCs w:val="30"/>
        </w:rPr>
      </w:pPr>
      <w:r w:rsidRPr="009D0F15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Pr="009D0F15">
        <w:rPr>
          <w:rFonts w:ascii="Angsana New" w:hAnsi="Angsana New"/>
          <w:sz w:val="30"/>
          <w:szCs w:val="30"/>
        </w:rPr>
        <w:t xml:space="preserve"> </w:t>
      </w:r>
      <w:r w:rsidRPr="009D0F15">
        <w:rPr>
          <w:rFonts w:ascii="Angsana New" w:hAnsi="Angsana New"/>
          <w:sz w:val="30"/>
          <w:szCs w:val="30"/>
          <w:cs/>
        </w:rPr>
        <w:t xml:space="preserve">และบริษัทย่อย (รวมกันเรียกว่า </w:t>
      </w:r>
      <w:r w:rsidRPr="009D0F15">
        <w:rPr>
          <w:rFonts w:ascii="Angsana New" w:hAnsi="Angsana New"/>
          <w:sz w:val="30"/>
          <w:szCs w:val="30"/>
        </w:rPr>
        <w:t>“</w:t>
      </w:r>
      <w:r w:rsidRPr="009D0F15">
        <w:rPr>
          <w:rFonts w:ascii="Angsana New" w:hAnsi="Angsana New"/>
          <w:sz w:val="30"/>
          <w:szCs w:val="30"/>
          <w:cs/>
        </w:rPr>
        <w:t>กลุ่มบริษัท</w:t>
      </w:r>
      <w:r w:rsidRPr="009D0F15">
        <w:rPr>
          <w:rFonts w:ascii="Angsana New" w:hAnsi="Angsana New"/>
          <w:sz w:val="30"/>
          <w:szCs w:val="30"/>
        </w:rPr>
        <w:t>”</w:t>
      </w:r>
      <w:r w:rsidRPr="009D0F15">
        <w:rPr>
          <w:rFonts w:ascii="Angsana New" w:hAnsi="Angsana New"/>
          <w:sz w:val="30"/>
          <w:szCs w:val="30"/>
          <w:cs/>
        </w:rPr>
        <w:t xml:space="preserve">) </w:t>
      </w:r>
    </w:p>
    <w:p w:rsidR="009D0F15" w:rsidRPr="008B1402" w:rsidRDefault="009D0F15" w:rsidP="009D0F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7"/>
        <w:rPr>
          <w:rFonts w:ascii="Angsana New" w:hAnsi="Angsana New"/>
          <w:sz w:val="20"/>
          <w:szCs w:val="20"/>
        </w:rPr>
      </w:pPr>
    </w:p>
    <w:p w:rsidR="009D0F15" w:rsidRPr="00623946" w:rsidRDefault="009D0F15" w:rsidP="009D0F1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62394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9D0F15" w:rsidRPr="008B1402" w:rsidRDefault="009D0F15" w:rsidP="009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:rsidR="009D0F15" w:rsidRDefault="009D0F15" w:rsidP="009D0F1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</w:t>
      </w:r>
      <w:r w:rsidR="002A4924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ถูกโอน</w:t>
      </w:r>
      <w:r>
        <w:rPr>
          <w:rFonts w:asciiTheme="majorBidi" w:hAnsiTheme="majorBidi" w:cstheme="majorBidi" w:hint="cs"/>
          <w:sz w:val="30"/>
          <w:szCs w:val="30"/>
          <w:cs/>
        </w:rPr>
        <w:t>ไป</w:t>
      </w:r>
      <w:r w:rsidRPr="00623946">
        <w:rPr>
          <w:rFonts w:asciiTheme="majorBidi" w:hAnsiTheme="majorBidi" w:cstheme="majorBidi"/>
          <w:sz w:val="30"/>
          <w:szCs w:val="30"/>
          <w:cs/>
        </w:rPr>
        <w:t>ยังกลุ่มบริษัท ยกเว้นในกรณีที่เป็นการรวมธุรกิจภายใต้การควบคุมเดียวกัน</w:t>
      </w:r>
    </w:p>
    <w:p w:rsidR="009D0F15" w:rsidRPr="008B1402" w:rsidRDefault="009D0F15" w:rsidP="009D0F1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:rsidR="009D0F15" w:rsidRDefault="009D0F15" w:rsidP="009D0F1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89707F" w:rsidRPr="008B1402" w:rsidRDefault="0089707F" w:rsidP="009D0F1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6163D2" w:rsidRPr="00623946" w:rsidRDefault="006163D2" w:rsidP="0061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</w:t>
      </w:r>
      <w:r w:rsidR="005E59C3" w:rsidRPr="005E59C3">
        <w:rPr>
          <w:rFonts w:asciiTheme="majorBidi" w:hAnsiTheme="majorBidi"/>
          <w:sz w:val="30"/>
          <w:szCs w:val="30"/>
          <w:cs/>
        </w:rPr>
        <w:t>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</w:t>
      </w:r>
      <w:r w:rsidRPr="00623946">
        <w:rPr>
          <w:rFonts w:asciiTheme="majorBidi" w:hAnsiTheme="majorBidi" w:cstheme="majorBidi"/>
          <w:sz w:val="30"/>
          <w:szCs w:val="30"/>
          <w:cs/>
        </w:rPr>
        <w:t>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:rsidR="006163D2" w:rsidRPr="008B1402" w:rsidRDefault="006163D2" w:rsidP="0061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:rsidR="006163D2" w:rsidRDefault="006163D2" w:rsidP="005E5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</w:t>
      </w:r>
      <w:r w:rsidR="005E59C3" w:rsidRPr="005E59C3">
        <w:rPr>
          <w:rFonts w:asciiTheme="majorBidi" w:hAnsiTheme="majorBidi"/>
          <w:sz w:val="30"/>
          <w:szCs w:val="30"/>
          <w:cs/>
        </w:rPr>
        <w:t>เกิดขึ้น</w:t>
      </w:r>
    </w:p>
    <w:p w:rsidR="006163D2" w:rsidRPr="00D9041D" w:rsidRDefault="006163D2" w:rsidP="0061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2"/>
          <w:szCs w:val="22"/>
          <w:shd w:val="clear" w:color="auto" w:fill="E0E0E0"/>
        </w:rPr>
      </w:pPr>
    </w:p>
    <w:p w:rsidR="00685EB2" w:rsidRPr="00685EB2" w:rsidRDefault="00685EB2" w:rsidP="006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85EB2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</w:t>
      </w:r>
      <w:r w:rsidRPr="00685EB2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685EB2">
        <w:rPr>
          <w:rFonts w:asciiTheme="majorBidi" w:hAnsiTheme="majorBidi" w:cstheme="majorBidi"/>
          <w:sz w:val="30"/>
          <w:szCs w:val="30"/>
          <w:cs/>
        </w:rPr>
        <w:t>ด้วยมูลค่ายุติธรรม ณ วันซื้อ</w:t>
      </w:r>
      <w:r w:rsidRPr="00685EB2">
        <w:rPr>
          <w:rFonts w:asciiTheme="majorBidi" w:hAnsiTheme="majorBidi" w:cstheme="majorBidi" w:hint="cs"/>
          <w:sz w:val="30"/>
          <w:szCs w:val="30"/>
          <w:cs/>
        </w:rPr>
        <w:t xml:space="preserve">ธุรกิจ </w:t>
      </w:r>
      <w:r w:rsidRPr="00685EB2">
        <w:rPr>
          <w:rFonts w:asciiTheme="majorBidi" w:hAnsiTheme="majorBidi" w:hint="cs"/>
          <w:sz w:val="30"/>
          <w:szCs w:val="30"/>
          <w:cs/>
        </w:rPr>
        <w:t>และวัดมูลค่าภายหลังด้วย</w:t>
      </w:r>
      <w:r w:rsidR="00744E5F">
        <w:rPr>
          <w:rFonts w:asciiTheme="majorBidi" w:hAnsiTheme="majorBidi"/>
          <w:sz w:val="30"/>
          <w:szCs w:val="30"/>
        </w:rPr>
        <w:br/>
      </w:r>
      <w:r w:rsidRPr="00685EB2">
        <w:rPr>
          <w:rFonts w:asciiTheme="majorBidi" w:hAnsiTheme="majorBidi" w:hint="cs"/>
          <w:sz w:val="30"/>
          <w:szCs w:val="30"/>
          <w:cs/>
        </w:rPr>
        <w:t>มูลค่ายุติธรรม ณ</w:t>
      </w:r>
      <w:r w:rsidRPr="00685EB2">
        <w:rPr>
          <w:rFonts w:asciiTheme="majorBidi" w:hAnsiTheme="majorBidi"/>
          <w:sz w:val="30"/>
          <w:szCs w:val="30"/>
          <w:cs/>
        </w:rPr>
        <w:t xml:space="preserve"> </w:t>
      </w:r>
      <w:r w:rsidRPr="00685EB2">
        <w:rPr>
          <w:rFonts w:asciiTheme="majorBidi" w:hAnsiTheme="majorBidi" w:hint="cs"/>
          <w:sz w:val="30"/>
          <w:szCs w:val="30"/>
          <w:cs/>
        </w:rPr>
        <w:t>ทุกวันที่รายงาน</w:t>
      </w:r>
      <w:r w:rsidRPr="00685EB2">
        <w:rPr>
          <w:rFonts w:asciiTheme="majorBidi" w:hAnsiTheme="majorBidi"/>
          <w:sz w:val="30"/>
          <w:szCs w:val="30"/>
          <w:cs/>
        </w:rPr>
        <w:t xml:space="preserve"> </w:t>
      </w:r>
      <w:r w:rsidRPr="00685EB2">
        <w:rPr>
          <w:rFonts w:asciiTheme="majorBidi" w:hAnsi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:rsidR="00685EB2" w:rsidRPr="00D9041D" w:rsidRDefault="00685EB2" w:rsidP="0061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2"/>
          <w:szCs w:val="22"/>
          <w:shd w:val="clear" w:color="auto" w:fill="E0E0E0"/>
        </w:rPr>
      </w:pPr>
    </w:p>
    <w:p w:rsidR="005E59C3" w:rsidRDefault="005E59C3" w:rsidP="005E59C3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Pr="00F80472">
        <w:rPr>
          <w:rFonts w:asciiTheme="majorBidi" w:hAnsiTheme="majorBidi" w:cstheme="majorBidi"/>
          <w:i w:val="0"/>
          <w:iCs w:val="0"/>
        </w:rPr>
        <w:br/>
      </w:r>
      <w:r w:rsidRPr="00F80472">
        <w:rPr>
          <w:rFonts w:asciiTheme="majorBidi" w:hAnsiTheme="majorBidi" w:cstheme="majorBidi"/>
          <w:i w:val="0"/>
          <w:iCs w:val="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:rsidR="005E59C3" w:rsidRPr="00D9041D" w:rsidRDefault="005E59C3" w:rsidP="005E59C3">
      <w:pPr>
        <w:rPr>
          <w:rFonts w:asciiTheme="majorBidi" w:hAnsiTheme="majorBidi" w:cstheme="majorBidi"/>
          <w:sz w:val="22"/>
          <w:szCs w:val="22"/>
        </w:rPr>
      </w:pPr>
    </w:p>
    <w:p w:rsidR="005E59C3" w:rsidRPr="00F80472" w:rsidRDefault="005E59C3" w:rsidP="005E59C3">
      <w:pPr>
        <w:pStyle w:val="Heading8"/>
        <w:keepNext w:val="0"/>
        <w:widowControl w:val="0"/>
        <w:spacing w:line="0" w:lineRule="atLeast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02556A">
        <w:rPr>
          <w:rFonts w:asciiTheme="majorBidi" w:hAnsiTheme="majorBidi" w:cstheme="majorBidi"/>
          <w:i w:val="0"/>
          <w:iCs w:val="0"/>
          <w:cs/>
        </w:rPr>
        <w:t>ต้นทุน</w:t>
      </w:r>
      <w:r w:rsidRPr="00F80472">
        <w:rPr>
          <w:rFonts w:asciiTheme="majorBidi" w:hAnsiTheme="majorBidi" w:cstheme="majorBidi"/>
          <w:i w:val="0"/>
          <w:iCs w:val="0"/>
          <w:cs/>
        </w:rPr>
        <w:t>ที่เกี่ยวข้องกับการซื้อของกลุ่มบริษัท</w:t>
      </w:r>
      <w:r w:rsidR="00972776">
        <w:rPr>
          <w:rFonts w:asciiTheme="majorBidi" w:hAnsiTheme="majorBidi" w:cstheme="majorBidi" w:hint="cs"/>
          <w:i w:val="0"/>
          <w:iCs w:val="0"/>
          <w:cs/>
        </w:rPr>
        <w:t>และบริษัท</w:t>
      </w:r>
      <w:r w:rsidRPr="00F80472">
        <w:rPr>
          <w:rFonts w:asciiTheme="majorBidi" w:hAnsiTheme="majorBidi" w:cstheme="majorBidi"/>
          <w:i w:val="0"/>
          <w:iCs w:val="0"/>
          <w:cs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A1077F" w:rsidRPr="00D9041D" w:rsidRDefault="00A10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:rsidR="005E59C3" w:rsidRDefault="005E59C3" w:rsidP="005E59C3">
      <w:pPr>
        <w:pStyle w:val="BodyText"/>
        <w:tabs>
          <w:tab w:val="clear" w:pos="454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F2F89">
        <w:rPr>
          <w:rFonts w:asciiTheme="majorBidi" w:hAnsiTheme="majorBidi" w:cstheme="majorBidi"/>
          <w:spacing w:val="-2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2A4924">
        <w:rPr>
          <w:rFonts w:asciiTheme="majorBidi" w:hAnsiTheme="majorBidi" w:cstheme="majorBidi"/>
          <w:spacing w:val="-2"/>
          <w:sz w:val="30"/>
          <w:szCs w:val="30"/>
        </w:rPr>
        <w:br/>
      </w:r>
      <w:r w:rsidRPr="00BF2F8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</w:t>
      </w:r>
      <w:r w:rsidR="002A4924">
        <w:rPr>
          <w:rFonts w:asciiTheme="majorBidi" w:hAnsiTheme="majorBidi" w:cstheme="majorBidi"/>
          <w:spacing w:val="-2"/>
          <w:sz w:val="30"/>
          <w:szCs w:val="30"/>
        </w:rPr>
        <w:br/>
      </w:r>
      <w:r w:rsidRPr="00BF2F89">
        <w:rPr>
          <w:rFonts w:asciiTheme="majorBidi" w:hAnsiTheme="majorBidi" w:cstheme="majorBidi"/>
          <w:spacing w:val="-2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="002A4924">
        <w:rPr>
          <w:rFonts w:asciiTheme="majorBidi" w:hAnsiTheme="majorBidi" w:cstheme="majorBidi"/>
          <w:spacing w:val="-2"/>
          <w:sz w:val="30"/>
          <w:szCs w:val="30"/>
        </w:rPr>
        <w:br/>
      </w:r>
      <w:r w:rsidRPr="00BF2F89">
        <w:rPr>
          <w:rFonts w:asciiTheme="majorBidi" w:hAnsiTheme="majorBidi" w:cstheme="majorBidi"/>
          <w:spacing w:val="-2"/>
          <w:sz w:val="30"/>
          <w:szCs w:val="30"/>
          <w:cs/>
        </w:rPr>
        <w:t>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2A4924">
        <w:rPr>
          <w:rFonts w:asciiTheme="majorBidi" w:hAnsiTheme="majorBidi" w:cstheme="majorBidi"/>
          <w:spacing w:val="-2"/>
          <w:sz w:val="30"/>
          <w:szCs w:val="30"/>
        </w:rPr>
        <w:br/>
      </w:r>
      <w:r w:rsidRPr="00BF2F89">
        <w:rPr>
          <w:rFonts w:asciiTheme="majorBidi" w:hAnsiTheme="majorBidi" w:cstheme="majorBidi"/>
          <w:spacing w:val="-2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BD4EC1" w:rsidRPr="00D9041D" w:rsidRDefault="00BD4EC1" w:rsidP="005E59C3">
      <w:pPr>
        <w:pStyle w:val="BodyText"/>
        <w:tabs>
          <w:tab w:val="clear" w:pos="454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:rsidR="00BD4EC1" w:rsidRPr="00F80472" w:rsidRDefault="00BD4EC1" w:rsidP="00BD4EC1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F80472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:rsidR="00BD4EC1" w:rsidRPr="00D9041D" w:rsidRDefault="00BD4EC1" w:rsidP="00BD4EC1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Theme="majorBidi" w:hAnsiTheme="majorBidi" w:cstheme="majorBidi"/>
        </w:rPr>
      </w:pPr>
    </w:p>
    <w:p w:rsidR="00BD4EC1" w:rsidRPr="00657DFF" w:rsidRDefault="00BD4EC1" w:rsidP="00BD4EC1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>
        <w:rPr>
          <w:rFonts w:asciiTheme="majorBidi" w:hAnsiTheme="majorBidi" w:cstheme="majorBidi"/>
          <w:sz w:val="30"/>
          <w:szCs w:val="30"/>
          <w:cs/>
        </w:rPr>
        <w:t xml:space="preserve">ำนวนเงินผลตอบแทนของกลุ่มบริษัท </w:t>
      </w:r>
      <w:r w:rsidRPr="00F80472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Pr="00F80472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:rsidR="00BD4EC1" w:rsidRPr="00D9041D" w:rsidRDefault="00BD4EC1" w:rsidP="00BD4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:rsidR="00BD4EC1" w:rsidRPr="00657DFF" w:rsidRDefault="00BD4EC1" w:rsidP="00BD4EC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57DFF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657DF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BD4EC1" w:rsidRPr="00D9041D" w:rsidRDefault="00BD4EC1" w:rsidP="00BD4EC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:rsidR="00BD4EC1" w:rsidRPr="00657DFF" w:rsidRDefault="00BD4EC1" w:rsidP="00BD4EC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57DFF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</w:t>
      </w:r>
      <w:r w:rsidR="002A4924">
        <w:rPr>
          <w:rFonts w:asciiTheme="majorBidi" w:hAnsiTheme="majorBidi" w:cstheme="majorBidi"/>
          <w:sz w:val="30"/>
          <w:szCs w:val="30"/>
        </w:rPr>
        <w:br/>
      </w:r>
      <w:r w:rsidRPr="00657DFF">
        <w:rPr>
          <w:rFonts w:asciiTheme="majorBidi" w:hAnsiTheme="majorBidi" w:cstheme="majorBidi"/>
          <w:sz w:val="30"/>
          <w:szCs w:val="30"/>
          <w:cs/>
        </w:rPr>
        <w:t>ได้มาจากผู้ถูกซื้อ</w:t>
      </w:r>
      <w:r w:rsidRPr="00657DFF">
        <w:rPr>
          <w:rFonts w:asciiTheme="majorBidi" w:hAnsiTheme="majorBidi" w:cstheme="majorBidi"/>
          <w:sz w:val="30"/>
          <w:szCs w:val="30"/>
        </w:rPr>
        <w:t xml:space="preserve"> </w:t>
      </w:r>
    </w:p>
    <w:p w:rsidR="00BD4EC1" w:rsidRPr="00D9041D" w:rsidRDefault="00BD4EC1" w:rsidP="00BD4EC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:rsidR="00BD4EC1" w:rsidRDefault="00BD4EC1" w:rsidP="00BD4EC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57DFF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2A4924">
        <w:rPr>
          <w:rFonts w:asciiTheme="majorBidi" w:hAnsiTheme="majorBidi" w:cstheme="majorBidi"/>
          <w:sz w:val="30"/>
          <w:szCs w:val="30"/>
        </w:rPr>
        <w:br/>
      </w:r>
      <w:r w:rsidRPr="00657DFF">
        <w:rPr>
          <w:rFonts w:asciiTheme="majorBidi" w:hAnsiTheme="majorBidi" w:cstheme="majorBidi"/>
          <w:sz w:val="30"/>
          <w:szCs w:val="30"/>
          <w:cs/>
        </w:rPr>
        <w:t xml:space="preserve">จะบันทึกบัญชีโดยถือเป็นรายการในส่วนของเจ้าของ </w:t>
      </w:r>
    </w:p>
    <w:p w:rsidR="00CE75AC" w:rsidRDefault="00CE7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  <w:r>
        <w:rPr>
          <w:rFonts w:asciiTheme="majorBidi" w:hAnsiTheme="majorBidi" w:cstheme="majorBidi"/>
          <w:i/>
          <w:iCs/>
          <w:sz w:val="20"/>
          <w:szCs w:val="20"/>
          <w:cs/>
        </w:rPr>
        <w:br w:type="page"/>
      </w:r>
    </w:p>
    <w:p w:rsidR="00BD4EC1" w:rsidRPr="00F80472" w:rsidRDefault="00BD4EC1" w:rsidP="00BD4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การสูญเสียการควบคุม</w:t>
      </w:r>
      <w:r w:rsidRPr="00F80472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:rsidR="00BD4EC1" w:rsidRPr="002A4924" w:rsidRDefault="00BD4EC1" w:rsidP="00BD4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0"/>
          <w:szCs w:val="20"/>
        </w:rPr>
      </w:pPr>
    </w:p>
    <w:p w:rsidR="00BD4EC1" w:rsidRPr="00F80472" w:rsidRDefault="00BD4EC1" w:rsidP="00BD4EC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2A4924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</w:t>
      </w:r>
      <w:r>
        <w:rPr>
          <w:rFonts w:asciiTheme="majorBidi" w:hAnsiTheme="majorBidi" w:cstheme="majorBidi"/>
          <w:sz w:val="30"/>
          <w:szCs w:val="30"/>
          <w:cs/>
        </w:rPr>
        <w:t xml:space="preserve">ิษัทย่อยรับรู้ในกำไรหรือขาดทุน </w:t>
      </w:r>
      <w:r w:rsidRPr="00F80472">
        <w:rPr>
          <w:rFonts w:asciiTheme="majorBidi" w:hAnsiTheme="majorBidi" w:cstheme="majorBidi"/>
          <w:sz w:val="30"/>
          <w:szCs w:val="30"/>
          <w:cs/>
        </w:rPr>
        <w:t>ส่วนได้เสียใน</w:t>
      </w:r>
      <w:r w:rsidR="002A4924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BD4EC1" w:rsidRPr="00944D94" w:rsidRDefault="00BD4EC1" w:rsidP="005E59C3">
      <w:pPr>
        <w:pStyle w:val="BodyText"/>
        <w:tabs>
          <w:tab w:val="clear" w:pos="454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:rsidR="00BD4EC1" w:rsidRPr="00F80472" w:rsidRDefault="00BD4EC1" w:rsidP="00BD4EC1">
      <w:pPr>
        <w:pStyle w:val="Heading8"/>
        <w:keepNext w:val="0"/>
        <w:widowControl w:val="0"/>
        <w:spacing w:line="0" w:lineRule="atLeast"/>
        <w:ind w:left="547" w:right="0"/>
        <w:jc w:val="thaiDistribute"/>
        <w:rPr>
          <w:rFonts w:asciiTheme="majorBidi" w:hAnsiTheme="majorBidi" w:cstheme="majorBidi"/>
        </w:rPr>
      </w:pPr>
      <w:r w:rsidRPr="00F80472">
        <w:rPr>
          <w:rFonts w:asciiTheme="majorBidi" w:hAnsiTheme="majorBidi" w:cstheme="majorBidi"/>
          <w:cs/>
        </w:rPr>
        <w:t xml:space="preserve">การตัดรายการในงบการเงินรวม </w:t>
      </w:r>
    </w:p>
    <w:p w:rsidR="00BD4EC1" w:rsidRPr="00944D94" w:rsidRDefault="00BD4EC1" w:rsidP="00BD4EC1">
      <w:pPr>
        <w:pStyle w:val="Heading8"/>
        <w:keepNext w:val="0"/>
        <w:widowControl w:val="0"/>
        <w:spacing w:line="0" w:lineRule="atLeast"/>
        <w:ind w:left="547" w:right="0"/>
        <w:jc w:val="thaiDistribute"/>
        <w:rPr>
          <w:rFonts w:asciiTheme="majorBidi" w:hAnsiTheme="majorBidi" w:cstheme="majorBidi"/>
          <w:i w:val="0"/>
          <w:iCs w:val="0"/>
          <w:sz w:val="20"/>
          <w:szCs w:val="20"/>
        </w:rPr>
      </w:pPr>
    </w:p>
    <w:p w:rsidR="00BD4EC1" w:rsidRDefault="00BD4EC1" w:rsidP="00BD4EC1">
      <w:pPr>
        <w:pStyle w:val="Heading8"/>
        <w:keepNext w:val="0"/>
        <w:widowControl w:val="0"/>
        <w:spacing w:line="0" w:lineRule="atLeast"/>
        <w:ind w:left="547" w:right="0"/>
        <w:jc w:val="thaiDistribute"/>
        <w:rPr>
          <w:rFonts w:asciiTheme="majorBidi" w:hAnsiTheme="majorBidi" w:cstheme="majorBidi"/>
          <w:i w:val="0"/>
          <w:iCs w:val="0"/>
        </w:rPr>
      </w:pPr>
      <w:r w:rsidRPr="00957B60">
        <w:rPr>
          <w:rFonts w:asciiTheme="majorBidi" w:hAnsiTheme="majorBidi" w:cstheme="majorBidi"/>
          <w:i w:val="0"/>
          <w:iCs w:val="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944D94">
        <w:rPr>
          <w:rFonts w:asciiTheme="majorBidi" w:hAnsiTheme="majorBidi" w:cstheme="majorBidi"/>
          <w:i w:val="0"/>
          <w:iCs w:val="0"/>
        </w:rPr>
        <w:br/>
      </w:r>
      <w:r w:rsidRPr="00957B60">
        <w:rPr>
          <w:rFonts w:asciiTheme="majorBidi" w:hAnsiTheme="majorBidi" w:cstheme="majorBidi"/>
          <w:i w:val="0"/>
          <w:iCs w:val="0"/>
          <w:cs/>
        </w:rPr>
        <w:t>มาจากรายการระหว่างกิจการในกลุ่ม ถูกตัดรายการในการจัดทำงบการเงินรวม</w:t>
      </w:r>
    </w:p>
    <w:p w:rsidR="00A1077F" w:rsidRPr="00D61999" w:rsidRDefault="00A1077F" w:rsidP="00D61999">
      <w:pPr>
        <w:pStyle w:val="Heading8"/>
        <w:keepNext w:val="0"/>
        <w:widowControl w:val="0"/>
        <w:spacing w:line="0" w:lineRule="atLeast"/>
        <w:ind w:left="547" w:right="0"/>
        <w:jc w:val="thaiDistribute"/>
        <w:rPr>
          <w:rFonts w:ascii="Angsana New" w:hAnsi="Angsana New"/>
          <w:i w:val="0"/>
          <w:iCs w:val="0"/>
          <w:sz w:val="22"/>
          <w:szCs w:val="22"/>
        </w:rPr>
      </w:pPr>
    </w:p>
    <w:p w:rsidR="0052067D" w:rsidRPr="00D61999" w:rsidRDefault="0052067D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="Angsana New" w:hAnsi="Angsana New"/>
          <w:b/>
          <w:bCs/>
          <w:cs/>
          <w:lang w:val="th-TH"/>
        </w:rPr>
      </w:pPr>
      <w:r w:rsidRPr="00D61999">
        <w:rPr>
          <w:rFonts w:ascii="Angsana New" w:hAnsi="Angsana New" w:hint="cs"/>
          <w:b/>
          <w:bCs/>
          <w:cs/>
          <w:lang w:val="th-TH"/>
        </w:rPr>
        <w:t xml:space="preserve">เงินตราต่างประเทศ </w:t>
      </w:r>
    </w:p>
    <w:p w:rsidR="0052067D" w:rsidRPr="00944D94" w:rsidRDefault="0052067D" w:rsidP="0052067D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  <w:sz w:val="20"/>
          <w:szCs w:val="20"/>
          <w:cs/>
          <w:lang w:val="th-TH"/>
        </w:rPr>
      </w:pPr>
    </w:p>
    <w:p w:rsidR="0052067D" w:rsidRPr="00F80472" w:rsidRDefault="0052067D" w:rsidP="0052067D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cs/>
        </w:rPr>
        <w:t>รายการบัญชีที่เป็นเงินตราต่างประเทศ</w:t>
      </w:r>
    </w:p>
    <w:p w:rsidR="0052067D" w:rsidRPr="00944D94" w:rsidRDefault="0052067D" w:rsidP="0052067D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  <w:sz w:val="20"/>
          <w:szCs w:val="20"/>
        </w:rPr>
      </w:pPr>
    </w:p>
    <w:p w:rsidR="0052067D" w:rsidRPr="00F80472" w:rsidRDefault="0052067D" w:rsidP="0052067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 โดยใช้อัตราแลกเปลี่ยน ณ วันที่เกิดรายการ</w:t>
      </w:r>
    </w:p>
    <w:p w:rsidR="0052067D" w:rsidRPr="008C60F0" w:rsidRDefault="0052067D" w:rsidP="0052067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:rsidR="0052067D" w:rsidRPr="00B9524E" w:rsidRDefault="0052067D" w:rsidP="0052067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6697">
        <w:rPr>
          <w:rFonts w:asciiTheme="majorBidi" w:hAnsiTheme="majorBidi" w:cstheme="majorBidi"/>
          <w:spacing w:val="-8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</w:t>
      </w:r>
      <w:r w:rsidRPr="005E6697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5E6697">
        <w:rPr>
          <w:rFonts w:asciiTheme="majorBidi" w:hAnsiTheme="majorBidi" w:cstheme="majorBidi"/>
          <w:spacing w:val="-8"/>
          <w:sz w:val="30"/>
          <w:szCs w:val="30"/>
          <w:cs/>
        </w:rPr>
        <w:t>แปลงค่าเป็นสกุลเงินที่ใช้ในการดำเนินงาน</w:t>
      </w:r>
      <w:r w:rsidRPr="00B9524E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</w:t>
      </w:r>
      <w:r>
        <w:rPr>
          <w:rFonts w:asciiTheme="majorBidi" w:hAnsiTheme="majorBidi" w:cstheme="majorBidi" w:hint="cs"/>
          <w:sz w:val="30"/>
          <w:szCs w:val="30"/>
          <w:cs/>
        </w:rPr>
        <w:t>นั้น</w:t>
      </w:r>
    </w:p>
    <w:p w:rsidR="0052067D" w:rsidRPr="008C60F0" w:rsidRDefault="0052067D" w:rsidP="0052067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:rsidR="0052067D" w:rsidRDefault="0052067D" w:rsidP="0052067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 ซึ่งบันทึกตามเกณฑ์</w:t>
      </w:r>
      <w:r w:rsidR="00944D94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ราคาทุนเดิมแปลงค่าเป็นสกุลเงินที่ใช้ในการดำเนินงานโดยใช้อัตราแลกเปลี่ยน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C43CAD" w:rsidRPr="008C60F0" w:rsidRDefault="00C43CAD" w:rsidP="0052067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:rsidR="00C43CAD" w:rsidRPr="00623946" w:rsidRDefault="00C43CAD" w:rsidP="00C43CA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:rsidR="00C43CAD" w:rsidRPr="008C60F0" w:rsidRDefault="00C43CAD" w:rsidP="00C43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C43CAD" w:rsidRPr="00623946" w:rsidRDefault="00C43CAD" w:rsidP="00C43CA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:rsidR="00C43CAD" w:rsidRPr="008C60F0" w:rsidRDefault="00C43CAD" w:rsidP="00C43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C43CAD" w:rsidRPr="00623946" w:rsidRDefault="00C43CAD" w:rsidP="00C43CA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:rsidR="00C43CAD" w:rsidRPr="008C60F0" w:rsidRDefault="00C43CAD" w:rsidP="00C43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</w:p>
    <w:p w:rsidR="00C43CAD" w:rsidRPr="00623946" w:rsidRDefault="00C43CAD" w:rsidP="00C43CAD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44D94">
        <w:rPr>
          <w:rFonts w:asciiTheme="majorBidi" w:hAnsiTheme="majorBidi" w:cstheme="majorBidi"/>
          <w:spacing w:val="-4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</w:t>
      </w:r>
      <w:r w:rsidRPr="00623946">
        <w:rPr>
          <w:rFonts w:asciiTheme="majorBidi" w:hAnsiTheme="majorBidi" w:cstheme="majorBidi"/>
          <w:sz w:val="30"/>
          <w:szCs w:val="30"/>
          <w:cs/>
        </w:rPr>
        <w:t>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</w:t>
      </w:r>
      <w:r w:rsidR="00944D94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:rsidR="00C43CAD" w:rsidRPr="00623946" w:rsidRDefault="00C43CAD" w:rsidP="00C43CAD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CF397B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ความมีอิทธิพลอย่างมีสาระสำคัญ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</w:t>
      </w:r>
      <w:r w:rsidR="00CF397B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</w:t>
      </w:r>
      <w:r w:rsidR="00CF397B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</w:t>
      </w:r>
      <w:r w:rsidR="00CF397B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จัดประเภท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ยอดสะสมบางส่วนที่เกี่ยวข้องเป็นกำไรหรือขาดทุน</w:t>
      </w:r>
    </w:p>
    <w:p w:rsidR="005E6697" w:rsidRDefault="005E6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C43CAD" w:rsidRPr="00623946" w:rsidRDefault="00C43CAD" w:rsidP="00C43CA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9D0F15" w:rsidRPr="00CF397B" w:rsidRDefault="009D0F15" w:rsidP="009D0F15">
      <w:pPr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p w:rsidR="0052067D" w:rsidRPr="00D13541" w:rsidRDefault="0052067D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D13541">
        <w:rPr>
          <w:rFonts w:asciiTheme="majorBidi" w:hAnsiTheme="majorBidi" w:cstheme="majorBidi"/>
          <w:b/>
          <w:bCs/>
          <w:cs/>
          <w:lang w:val="th-TH"/>
        </w:rPr>
        <w:t>อนุพันธ์</w:t>
      </w:r>
    </w:p>
    <w:p w:rsidR="0052067D" w:rsidRPr="00CF397B" w:rsidRDefault="0052067D" w:rsidP="0052067D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20"/>
          <w:szCs w:val="20"/>
          <w:lang w:val="th-TH"/>
        </w:rPr>
      </w:pPr>
    </w:p>
    <w:p w:rsidR="0052067D" w:rsidRDefault="0052067D" w:rsidP="0052067D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13541">
        <w:rPr>
          <w:rFonts w:asciiTheme="majorBidi" w:hAnsiTheme="majorBidi" w:cstheme="majorBidi"/>
          <w:sz w:val="30"/>
          <w:szCs w:val="30"/>
          <w:cs/>
        </w:rPr>
        <w:t xml:space="preserve"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 </w:t>
      </w:r>
      <w:r w:rsidRPr="00D1354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13541">
        <w:rPr>
          <w:rFonts w:asciiTheme="majorBidi" w:hAnsiTheme="majorBidi" w:cstheme="majorBidi"/>
          <w:sz w:val="30"/>
          <w:szCs w:val="30"/>
          <w:cs/>
        </w:rPr>
        <w:t>อัตราดอกเบี้ยที่เกิดจากกิจกรรมดำเนินงาน  กิจกรรมจัดหาเงิน  และกิจกรรมลงทุน</w:t>
      </w:r>
      <w:r w:rsidR="00D135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13541">
        <w:rPr>
          <w:rFonts w:asciiTheme="majorBidi" w:hAnsiTheme="majorBidi" w:cstheme="majorBidi"/>
          <w:sz w:val="30"/>
          <w:szCs w:val="30"/>
          <w:cs/>
        </w:rPr>
        <w:t>อนุพันธ์ไม่ได้มีไว้เพื่อค้า อย่างไรก็ตาม</w:t>
      </w:r>
      <w:r w:rsidR="00D135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13541">
        <w:rPr>
          <w:rFonts w:asciiTheme="majorBidi" w:hAnsiTheme="majorBidi" w:cstheme="majorBidi"/>
          <w:sz w:val="30"/>
          <w:szCs w:val="30"/>
          <w:cs/>
        </w:rPr>
        <w:t>อนุพันธ์ที่ไม่</w:t>
      </w:r>
      <w:r w:rsidRPr="00623946">
        <w:rPr>
          <w:rFonts w:asciiTheme="majorBidi" w:hAnsiTheme="majorBidi" w:cstheme="majorBidi"/>
          <w:sz w:val="30"/>
          <w:szCs w:val="30"/>
          <w:cs/>
        </w:rPr>
        <w:t>เข้าเงื่อนไข การกำหนดให้เป็นเครื่องมือป้องกันความเสี่ยงถือเป็นรายการเพื่อค้า</w:t>
      </w:r>
    </w:p>
    <w:p w:rsidR="00F74FE8" w:rsidRPr="00B717B1" w:rsidRDefault="00F74FE8" w:rsidP="0052067D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:rsidR="00F74FE8" w:rsidRDefault="00F74FE8" w:rsidP="0052067D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74FE8">
        <w:rPr>
          <w:rFonts w:asciiTheme="majorBidi" w:hAnsiTheme="majorBidi" w:cstheme="majorBidi"/>
          <w:sz w:val="30"/>
          <w:szCs w:val="30"/>
          <w:cs/>
        </w:rPr>
        <w:t>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:rsidR="00F74FE8" w:rsidRPr="00B717B1" w:rsidRDefault="00F74FE8" w:rsidP="0052067D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:rsidR="00F74FE8" w:rsidRPr="00623946" w:rsidRDefault="00F74FE8" w:rsidP="00F74FE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หากมีราคาตลาด มูลค่ายุติธรรมของสัญญาซื้อขายเงินตราต่างประเทศล่วงหน้าถือตามราคาตลาดของ</w:t>
      </w:r>
      <w:r w:rsidR="00B717B1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สัญญาล่วงหน้า ณ วันที่รายงาน ในกรณีที่ไม่มีราคาตลาด 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:rsidR="0052067D" w:rsidRPr="00802D7D" w:rsidRDefault="0052067D" w:rsidP="0052067D">
      <w:pPr>
        <w:pStyle w:val="Heading8"/>
        <w:spacing w:line="240" w:lineRule="atLeast"/>
        <w:ind w:left="518" w:right="0"/>
        <w:jc w:val="both"/>
        <w:rPr>
          <w:rFonts w:asciiTheme="majorBidi" w:hAnsiTheme="majorBidi" w:cstheme="majorBidi"/>
          <w:i w:val="0"/>
          <w:iCs w:val="0"/>
          <w:sz w:val="20"/>
          <w:szCs w:val="20"/>
          <w:cs/>
          <w:lang w:val="th-TH"/>
        </w:rPr>
      </w:pPr>
    </w:p>
    <w:p w:rsidR="00AE2139" w:rsidRPr="00F80472" w:rsidRDefault="00AE2139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t xml:space="preserve">เงินสดและรายการเทียบเท่าเงินสด   </w:t>
      </w:r>
    </w:p>
    <w:p w:rsidR="00AE2139" w:rsidRPr="00DE6339" w:rsidRDefault="00AE2139" w:rsidP="00AE2139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  <w:sz w:val="20"/>
          <w:szCs w:val="20"/>
          <w:cs/>
          <w:lang w:val="th-TH"/>
        </w:rPr>
      </w:pPr>
    </w:p>
    <w:p w:rsidR="00AE2139" w:rsidRPr="00623387" w:rsidRDefault="00AE2139" w:rsidP="0062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78C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</w:t>
      </w:r>
      <w:r w:rsidR="00DE6339">
        <w:rPr>
          <w:rFonts w:asciiTheme="majorBidi" w:hAnsiTheme="majorBidi" w:cstheme="majorBidi"/>
          <w:sz w:val="30"/>
          <w:szCs w:val="30"/>
        </w:rPr>
        <w:t xml:space="preserve"> </w:t>
      </w:r>
      <w:r w:rsidRPr="003978C3">
        <w:rPr>
          <w:rFonts w:asciiTheme="majorBidi" w:hAnsiTheme="majorBidi" w:cstheme="majorBidi"/>
          <w:sz w:val="30"/>
          <w:szCs w:val="30"/>
          <w:cs/>
        </w:rPr>
        <w:t>ยอดเงินสด ยอดเงินฝากธนาคารประเภทกระแสรายวันและออมทรัพย์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AE2139" w:rsidRPr="00DE6339" w:rsidRDefault="00AE2139" w:rsidP="009D0F15">
      <w:pPr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p w:rsidR="00AE2139" w:rsidRPr="00624AB6" w:rsidRDefault="00AE2139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624AB6">
        <w:rPr>
          <w:rFonts w:asciiTheme="majorBidi" w:hAnsiTheme="majorBidi" w:cstheme="majorBidi"/>
          <w:b/>
          <w:bCs/>
          <w:cs/>
          <w:lang w:val="th-TH"/>
        </w:rPr>
        <w:lastRenderedPageBreak/>
        <w:t>ลูกหนี้การค้า</w:t>
      </w:r>
      <w:r w:rsidR="00CE75AC">
        <w:rPr>
          <w:rFonts w:asciiTheme="majorBidi" w:hAnsiTheme="majorBidi" w:cstheme="majorBidi" w:hint="cs"/>
          <w:b/>
          <w:bCs/>
          <w:cs/>
          <w:lang w:val="th-TH"/>
        </w:rPr>
        <w:t>และ</w:t>
      </w:r>
      <w:r w:rsidRPr="00624AB6">
        <w:rPr>
          <w:rFonts w:asciiTheme="majorBidi" w:hAnsiTheme="majorBidi" w:cstheme="majorBidi"/>
          <w:b/>
          <w:bCs/>
          <w:cs/>
          <w:lang w:val="th-TH"/>
        </w:rPr>
        <w:t>ลูกหนี้อื่น</w:t>
      </w:r>
    </w:p>
    <w:p w:rsidR="00AE2139" w:rsidRPr="00113E3B" w:rsidRDefault="00AE2139" w:rsidP="00AE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AE2139" w:rsidRPr="0006372E" w:rsidRDefault="00AE2139" w:rsidP="00AE213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4AB6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</w:t>
      </w:r>
      <w:r w:rsidRPr="0006372E">
        <w:rPr>
          <w:rFonts w:asciiTheme="majorBidi" w:hAnsiTheme="majorBidi" w:cstheme="majorBidi"/>
          <w:spacing w:val="-8"/>
          <w:sz w:val="30"/>
          <w:szCs w:val="30"/>
          <w:cs/>
        </w:rPr>
        <w:t>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:rsidR="00A379BD" w:rsidRPr="00113E3B" w:rsidRDefault="00A37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A379BD" w:rsidRPr="00A379BD" w:rsidRDefault="00A379BD" w:rsidP="00A379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79BD">
        <w:rPr>
          <w:rFonts w:asciiTheme="majorBidi" w:hAnsiTheme="majorBidi" w:cstheme="majorBidi"/>
          <w:spacing w:val="-4"/>
          <w:sz w:val="30"/>
          <w:szCs w:val="30"/>
          <w:cs/>
        </w:rPr>
        <w:t>ลูกหนี้</w:t>
      </w:r>
      <w:r w:rsidRPr="00A379BD">
        <w:rPr>
          <w:rFonts w:ascii="Angsana New" w:hAnsi="Angsana New"/>
          <w:spacing w:val="-4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Pr="00A379B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379BD">
        <w:rPr>
          <w:rFonts w:asciiTheme="majorBidi" w:hAnsiTheme="majorBidi" w:cstheme="majorBidi"/>
          <w:spacing w:val="-4"/>
          <w:sz w:val="30"/>
          <w:szCs w:val="30"/>
          <w:cs/>
        </w:rPr>
        <w:t>ซึ่งประเมินโดยการวิเคราะห์ประวัติการชำระหนี้ และการ</w:t>
      </w:r>
      <w:r w:rsidRPr="00A379BD">
        <w:rPr>
          <w:rFonts w:asciiTheme="majorBidi" w:hAnsiTheme="majorBidi" w:cstheme="majorBidi"/>
          <w:sz w:val="30"/>
          <w:szCs w:val="30"/>
          <w:cs/>
        </w:rPr>
        <w:t xml:space="preserve">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:rsidR="00A379BD" w:rsidRPr="00113E3B" w:rsidRDefault="00A379BD" w:rsidP="00042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623387" w:rsidRPr="00062E19" w:rsidRDefault="00623387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062E19">
        <w:rPr>
          <w:rFonts w:asciiTheme="majorBidi" w:hAnsiTheme="majorBidi" w:cstheme="majorBidi"/>
          <w:b/>
          <w:bCs/>
          <w:cs/>
          <w:lang w:val="th-TH"/>
        </w:rPr>
        <w:t>สินค้าคงเหลือ</w:t>
      </w:r>
    </w:p>
    <w:p w:rsidR="00623387" w:rsidRPr="0004226C" w:rsidRDefault="00623387" w:rsidP="0062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1"/>
          <w:szCs w:val="21"/>
        </w:rPr>
      </w:pPr>
    </w:p>
    <w:p w:rsidR="00623387" w:rsidRPr="00062E19" w:rsidRDefault="00623387" w:rsidP="00062E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:rsidR="00623387" w:rsidRPr="00113E3B" w:rsidRDefault="00623387" w:rsidP="0062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623387" w:rsidRPr="00623946" w:rsidRDefault="00623387" w:rsidP="00062E1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</w:t>
      </w:r>
      <w:r w:rsidRPr="00D6499B">
        <w:rPr>
          <w:rFonts w:asciiTheme="majorBidi" w:hAnsiTheme="majorBidi" w:cstheme="majorBidi"/>
          <w:sz w:val="30"/>
          <w:szCs w:val="30"/>
          <w:cs/>
        </w:rPr>
        <w:t xml:space="preserve">เข้าก่อนออกก่อน </w:t>
      </w:r>
      <w:r w:rsidRPr="00623946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  <w:r w:rsidR="00D6499B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ในกรณีของสินค้าสำเร็จรูปและสินค้าระหว่างผลิตที่ผลิตเอง </w:t>
      </w:r>
      <w:r w:rsidRPr="00D4408C">
        <w:rPr>
          <w:rFonts w:asciiTheme="majorBidi" w:hAnsiTheme="majorBidi" w:cstheme="majorBidi"/>
          <w:sz w:val="30"/>
          <w:szCs w:val="30"/>
          <w:cs/>
        </w:rPr>
        <w:t>ต้นทุนสินค้ารวมการปัน</w:t>
      </w:r>
      <w:r w:rsidRPr="00D6499B">
        <w:rPr>
          <w:rFonts w:asciiTheme="majorBidi" w:hAnsiTheme="majorBidi" w:cstheme="majorBidi"/>
          <w:sz w:val="30"/>
          <w:szCs w:val="30"/>
          <w:cs/>
        </w:rPr>
        <w:t>ส่วนของค่าโสหุ้ยการผลิตอย่างเหมาะสมโดยคำนึงถึงระดับกำลังการผลิตตามปกติ</w:t>
      </w:r>
    </w:p>
    <w:p w:rsidR="00623387" w:rsidRPr="00113E3B" w:rsidRDefault="00623387" w:rsidP="0062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623387" w:rsidRPr="00062E19" w:rsidRDefault="00623387" w:rsidP="00062E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623387" w:rsidRPr="0004226C" w:rsidRDefault="00623387" w:rsidP="0062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1"/>
          <w:szCs w:val="21"/>
        </w:rPr>
      </w:pPr>
    </w:p>
    <w:p w:rsidR="00E53EE9" w:rsidRPr="00062E19" w:rsidRDefault="00DD0388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062E19">
        <w:rPr>
          <w:rFonts w:asciiTheme="majorBidi" w:hAnsiTheme="majorBidi" w:cstheme="majorBidi" w:hint="cs"/>
          <w:b/>
          <w:bCs/>
          <w:cs/>
          <w:lang w:val="th-TH"/>
        </w:rPr>
        <w:t>เงินลงทุน</w:t>
      </w:r>
      <w:r w:rsidR="009B7257">
        <w:rPr>
          <w:rFonts w:asciiTheme="majorBidi" w:hAnsiTheme="majorBidi" w:cstheme="majorBidi" w:hint="cs"/>
          <w:b/>
          <w:bCs/>
          <w:cs/>
          <w:lang w:val="th-TH"/>
        </w:rPr>
        <w:t>ในบริษัทย่อย</w:t>
      </w:r>
    </w:p>
    <w:p w:rsidR="00E53EE9" w:rsidRPr="00113E3B" w:rsidRDefault="00E53EE9" w:rsidP="00E53EE9">
      <w:pPr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th-TH"/>
        </w:rPr>
      </w:pPr>
    </w:p>
    <w:p w:rsidR="00E53EE9" w:rsidRPr="00F80472" w:rsidRDefault="00E53EE9" w:rsidP="00E53EE9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  <w:r w:rsidRPr="00F80472">
        <w:rPr>
          <w:rFonts w:asciiTheme="majorBidi" w:hAnsiTheme="majorBidi" w:cstheme="majorBidi"/>
          <w:i w:val="0"/>
          <w:iCs w:val="0"/>
          <w:cs/>
        </w:rPr>
        <w:t>เงินลงทุนในบริษัทย่อย ในงบการเงินเฉพาะกิจการของบริษัท บันทึกบัญชีโดย</w:t>
      </w:r>
      <w:r w:rsidRPr="00002148">
        <w:rPr>
          <w:rFonts w:asciiTheme="majorBidi" w:hAnsiTheme="majorBidi" w:cstheme="majorBidi"/>
          <w:i w:val="0"/>
          <w:iCs w:val="0"/>
          <w:cs/>
        </w:rPr>
        <w:t>ใช้วิธีราคาทุน</w:t>
      </w:r>
    </w:p>
    <w:p w:rsidR="00DE6339" w:rsidRPr="00113E3B" w:rsidRDefault="00DE6339" w:rsidP="00DE6339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:rsidR="00DE6339" w:rsidRPr="00DE6339" w:rsidRDefault="00DE6339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DE6339">
        <w:rPr>
          <w:rFonts w:asciiTheme="majorBidi" w:hAnsiTheme="majorBidi" w:cstheme="majorBidi" w:hint="cs"/>
          <w:b/>
          <w:bCs/>
          <w:cs/>
          <w:lang w:val="th-TH"/>
        </w:rPr>
        <w:t>อสังหาริมทรัพย์เพื่อการลงทุน</w:t>
      </w:r>
    </w:p>
    <w:p w:rsidR="00DE6339" w:rsidRPr="00113E3B" w:rsidRDefault="00DE6339" w:rsidP="00DE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DE6339" w:rsidRDefault="00DE6339" w:rsidP="00DE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E633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>
        <w:rPr>
          <w:rFonts w:ascii="Angsana New" w:hAnsi="Angsana New"/>
          <w:sz w:val="30"/>
          <w:szCs w:val="30"/>
        </w:rPr>
        <w:br/>
      </w:r>
      <w:r w:rsidRPr="00DE6339">
        <w:rPr>
          <w:rFonts w:ascii="Angsana New" w:hAnsi="Angsana New" w:hint="cs"/>
          <w:sz w:val="30"/>
          <w:szCs w:val="30"/>
          <w:cs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DE6339" w:rsidRPr="00113E3B" w:rsidRDefault="00DE6339" w:rsidP="00DE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DE6339" w:rsidRPr="00DE6339" w:rsidRDefault="00DE6339" w:rsidP="00DE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E6339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</w:p>
    <w:p w:rsidR="00DE6339" w:rsidRPr="00113E3B" w:rsidRDefault="00DE6339" w:rsidP="00DE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DE6339" w:rsidRPr="00DE6339" w:rsidRDefault="00DE6339" w:rsidP="00DE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E6339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</w:t>
      </w:r>
      <w:r>
        <w:rPr>
          <w:rFonts w:ascii="Angsana New" w:hAnsi="Angsana New"/>
          <w:sz w:val="30"/>
          <w:szCs w:val="30"/>
        </w:rPr>
        <w:br/>
      </w:r>
      <w:r w:rsidRPr="00DE6339">
        <w:rPr>
          <w:rFonts w:ascii="Angsana New" w:hAnsi="Angsana New" w:hint="cs"/>
          <w:sz w:val="30"/>
          <w:szCs w:val="30"/>
          <w:cs/>
        </w:rPr>
        <w:t>พร้อมใช้งานและรวมถึงต้นทุนการกู้ยืม</w:t>
      </w:r>
    </w:p>
    <w:p w:rsidR="00DE6339" w:rsidRDefault="00DE6339" w:rsidP="00DE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6339">
        <w:rPr>
          <w:rFonts w:ascii="Angsana New" w:hAnsi="Angsana New" w:hint="cs"/>
          <w:sz w:val="30"/>
          <w:szCs w:val="30"/>
          <w:cs/>
        </w:rPr>
        <w:lastRenderedPageBreak/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:rsidR="00DE6339" w:rsidRPr="00D31914" w:rsidRDefault="00DE6339" w:rsidP="00DE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E6339" w:rsidRPr="00C4726D" w:rsidTr="00B839B2">
        <w:tc>
          <w:tcPr>
            <w:tcW w:w="5390" w:type="dxa"/>
            <w:shd w:val="clear" w:color="auto" w:fill="auto"/>
            <w:vAlign w:val="bottom"/>
          </w:tcPr>
          <w:p w:rsidR="00DE6339" w:rsidRPr="00DE6339" w:rsidRDefault="00DE6339" w:rsidP="00B8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06A6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:rsidR="00DE6339" w:rsidRPr="00DE6339" w:rsidRDefault="00906A6F" w:rsidP="00B8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DE6339" w:rsidRPr="00DE6339" w:rsidRDefault="00DE6339" w:rsidP="00B8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E633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526A6B" w:rsidRPr="00D31914" w:rsidRDefault="00526A6B" w:rsidP="00D3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:rsidR="006A540A" w:rsidRPr="006A540A" w:rsidRDefault="006A540A" w:rsidP="006A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6A540A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6A540A" w:rsidRPr="00D31914" w:rsidRDefault="006A540A" w:rsidP="00526A6B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:rsidR="00526A6B" w:rsidRPr="00062E19" w:rsidRDefault="00526A6B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062E19">
        <w:rPr>
          <w:rFonts w:asciiTheme="majorBidi" w:hAnsiTheme="majorBidi" w:cstheme="majorBidi"/>
          <w:b/>
          <w:bCs/>
          <w:cs/>
          <w:lang w:val="th-TH"/>
        </w:rPr>
        <w:t>ที่ดิน อาคารและอุปกรณ์</w:t>
      </w:r>
    </w:p>
    <w:p w:rsidR="007C6EE9" w:rsidRPr="00D31914" w:rsidRDefault="007C6EE9" w:rsidP="00526A6B">
      <w:pPr>
        <w:jc w:val="thaiDistribute"/>
        <w:rPr>
          <w:rFonts w:asciiTheme="majorBidi" w:hAnsiTheme="majorBidi"/>
          <w:sz w:val="22"/>
          <w:szCs w:val="22"/>
          <w:lang w:val="th-TH"/>
        </w:rPr>
      </w:pPr>
    </w:p>
    <w:p w:rsidR="007C6EE9" w:rsidRPr="00623946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:rsidR="007C6EE9" w:rsidRPr="00D31914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:rsidR="007C6EE9" w:rsidRPr="00623946" w:rsidRDefault="007C6EE9" w:rsidP="00062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7C6EE9" w:rsidRPr="00D31914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6EE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:rsidR="007C6EE9" w:rsidRPr="00D31914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ต้นทุนของการก่อสร้างสินทรัพย์ที่กิจการก่อสร้างเอง รวมถึงต้นทุนของวัสดุ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</w:t>
      </w:r>
      <w:r w:rsidR="00430697" w:rsidRPr="00430697">
        <w:rPr>
          <w:rFonts w:asciiTheme="majorBidi" w:hAnsiTheme="majorBidi" w:cstheme="majorBidi" w:hint="cs"/>
          <w:sz w:val="30"/>
          <w:szCs w:val="30"/>
          <w:cs/>
        </w:rPr>
        <w:t>กู้ยืม</w:t>
      </w:r>
      <w:r w:rsidR="004306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:rsidR="007C6EE9" w:rsidRPr="00D31914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7C6EE9" w:rsidRPr="00623946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43069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en-GB"/>
        </w:rPr>
        <w:t>ส่วนประกอบของรายการที่ดิน</w:t>
      </w:r>
      <w:r w:rsidRPr="00430697">
        <w:rPr>
          <w:rFonts w:asciiTheme="majorBidi" w:hAnsiTheme="majorBidi" w:cstheme="majorBidi"/>
          <w:color w:val="000000"/>
          <w:spacing w:val="-2"/>
          <w:sz w:val="30"/>
          <w:szCs w:val="30"/>
          <w:lang w:eastAsia="en-GB"/>
        </w:rPr>
        <w:t xml:space="preserve"> </w:t>
      </w:r>
      <w:r w:rsidRPr="0043069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en-GB"/>
        </w:rPr>
        <w:t>อาคาร</w:t>
      </w:r>
      <w:r w:rsidRPr="00430697">
        <w:rPr>
          <w:rFonts w:asciiTheme="majorBidi" w:hAnsiTheme="majorBidi" w:cstheme="majorBidi"/>
          <w:color w:val="000000"/>
          <w:spacing w:val="-2"/>
          <w:sz w:val="30"/>
          <w:szCs w:val="30"/>
          <w:lang w:eastAsia="en-GB"/>
        </w:rPr>
        <w:t xml:space="preserve"> </w:t>
      </w:r>
      <w:r w:rsidRPr="0043069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</w:t>
      </w:r>
      <w:r w:rsidRPr="00623946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ส่วนประกอบที่มีนัยสำคัญแยกต่างหากจากกัน</w:t>
      </w:r>
      <w:r w:rsidRPr="00623946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:rsidR="007C6EE9" w:rsidRPr="00D31914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:rsidR="007C6EE9" w:rsidRPr="00D31914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7C6EE9" w:rsidRPr="00906A6F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  <w:r w:rsidRPr="00906A6F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สินทรัพย์ที่เช่า</w:t>
      </w:r>
    </w:p>
    <w:p w:rsidR="007C6EE9" w:rsidRPr="00D31914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1E43">
        <w:rPr>
          <w:rFonts w:asciiTheme="majorBidi" w:hAnsiTheme="majorBidi" w:cstheme="majorBidi"/>
          <w:sz w:val="30"/>
          <w:szCs w:val="30"/>
          <w:cs/>
        </w:rPr>
        <w:t>การเช่าซึ่ง</w:t>
      </w:r>
      <w:r w:rsidR="00906A6F" w:rsidRPr="00901E4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01E43">
        <w:rPr>
          <w:rFonts w:asciiTheme="majorBidi" w:hAnsiTheme="majorBidi" w:cstheme="majorBidi"/>
          <w:sz w:val="30"/>
          <w:szCs w:val="30"/>
          <w:cs/>
        </w:rPr>
        <w:t>บริษัทได้รับส่วนใหญ่ของความเสี่ยงและผลตอบแทนจากการครอบครองทรัพย์สินที่เช่านั้นๆ</w:t>
      </w:r>
      <w:r w:rsidR="00901E43">
        <w:rPr>
          <w:rFonts w:asciiTheme="majorBidi" w:hAnsiTheme="majorBidi" w:cstheme="majorBidi"/>
          <w:sz w:val="30"/>
          <w:szCs w:val="30"/>
          <w:cs/>
        </w:rPr>
        <w:br/>
      </w:r>
      <w:r w:rsidRPr="00901E43">
        <w:rPr>
          <w:rFonts w:asciiTheme="majorBidi" w:hAnsiTheme="majorBidi" w:cstheme="majorBidi"/>
          <w:sz w:val="30"/>
          <w:szCs w:val="30"/>
          <w:cs/>
        </w:rPr>
        <w:t>ให้จัดประเภท</w:t>
      </w:r>
      <w:r w:rsidRPr="00906A6F">
        <w:rPr>
          <w:rFonts w:asciiTheme="majorBidi" w:hAnsiTheme="majorBidi" w:cstheme="majorBidi"/>
          <w:sz w:val="30"/>
          <w:szCs w:val="30"/>
          <w:cs/>
        </w:rPr>
        <w:t>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</w:t>
      </w:r>
      <w:r w:rsidR="00901E43">
        <w:rPr>
          <w:rFonts w:asciiTheme="majorBidi" w:hAnsiTheme="majorBidi" w:cstheme="majorBidi"/>
          <w:sz w:val="30"/>
          <w:szCs w:val="30"/>
          <w:cs/>
        </w:rPr>
        <w:br/>
      </w:r>
      <w:r w:rsidRPr="00901E43">
        <w:rPr>
          <w:rFonts w:asciiTheme="majorBidi" w:hAnsiTheme="majorBidi" w:cstheme="majorBidi"/>
          <w:spacing w:val="-4"/>
          <w:sz w:val="30"/>
          <w:szCs w:val="30"/>
          <w:cs/>
        </w:rPr>
        <w:t>ต่ำกว่าหักด้วยค่าเสื่อมราคาสะสมและขาดทุนจากการด้อยค่า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</w:t>
      </w:r>
      <w:r w:rsidRPr="00906A6F">
        <w:rPr>
          <w:rFonts w:asciiTheme="majorBidi" w:hAnsiTheme="majorBidi" w:cstheme="majorBidi"/>
          <w:sz w:val="30"/>
          <w:szCs w:val="30"/>
          <w:cs/>
        </w:rPr>
        <w:t xml:space="preserve">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:rsidR="007C6EE9" w:rsidRPr="00623946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7C6EE9" w:rsidRPr="001420CC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7C6EE9" w:rsidRPr="00623946" w:rsidRDefault="007C6EE9" w:rsidP="007C6EE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62394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623946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62394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</w:t>
      </w:r>
      <w:r w:rsidRPr="00F3719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กลุ่มบริษัท</w:t>
      </w:r>
      <w:r w:rsidRPr="0062394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623946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62394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7C6EE9" w:rsidRPr="00906A6F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7C6EE9" w:rsidRPr="00623946" w:rsidRDefault="007C6EE9" w:rsidP="00BE3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:rsidR="007C6EE9" w:rsidRPr="001420CC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7C6EE9" w:rsidRPr="00623946" w:rsidRDefault="007C6EE9" w:rsidP="007C6EE9">
      <w:pPr>
        <w:pStyle w:val="Default"/>
        <w:ind w:left="540"/>
        <w:jc w:val="thaiDistribute"/>
        <w:rPr>
          <w:rFonts w:asciiTheme="majorBidi" w:hAnsiTheme="majorBidi" w:cstheme="majorBidi"/>
        </w:rPr>
      </w:pPr>
      <w:r w:rsidRPr="00906A6F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</w:t>
      </w:r>
      <w:r w:rsidRPr="00623946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ต้นทุนในการเปลี่ยนแทนอื่น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7C6EE9" w:rsidRPr="001420CC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:rsidR="004B2610" w:rsidRPr="001420CC" w:rsidRDefault="004B2610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B2610" w:rsidRPr="0000013F" w:rsidTr="009965E3">
        <w:tc>
          <w:tcPr>
            <w:tcW w:w="5390" w:type="dxa"/>
            <w:vAlign w:val="bottom"/>
          </w:tcPr>
          <w:p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0001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</w:tcPr>
          <w:p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00013F">
              <w:rPr>
                <w:rFonts w:asciiTheme="majorBidi" w:hAnsiTheme="majorBidi" w:cstheme="majorBidi"/>
                <w:sz w:val="30"/>
                <w:szCs w:val="30"/>
              </w:rPr>
              <w:t>5-20</w:t>
            </w:r>
          </w:p>
        </w:tc>
        <w:tc>
          <w:tcPr>
            <w:tcW w:w="675" w:type="dxa"/>
          </w:tcPr>
          <w:p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:rsidTr="009965E3">
        <w:tc>
          <w:tcPr>
            <w:tcW w:w="5390" w:type="dxa"/>
            <w:vAlign w:val="bottom"/>
          </w:tcPr>
          <w:p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4C5A21" w:rsidRPr="0000013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195" w:type="dxa"/>
          </w:tcPr>
          <w:p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00013F">
              <w:rPr>
                <w:rFonts w:asciiTheme="majorBidi" w:hAnsiTheme="majorBidi" w:cstheme="majorBidi"/>
                <w:sz w:val="30"/>
                <w:szCs w:val="30"/>
              </w:rPr>
              <w:t>5-20</w:t>
            </w:r>
          </w:p>
        </w:tc>
        <w:tc>
          <w:tcPr>
            <w:tcW w:w="675" w:type="dxa"/>
          </w:tcPr>
          <w:p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:rsidTr="009965E3">
        <w:tc>
          <w:tcPr>
            <w:tcW w:w="5390" w:type="dxa"/>
            <w:vAlign w:val="bottom"/>
          </w:tcPr>
          <w:p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00013F">
              <w:rPr>
                <w:rFonts w:asciiTheme="majorBidi" w:hAnsiTheme="majorBidi" w:cstheme="majorBidi"/>
                <w:sz w:val="30"/>
                <w:szCs w:val="30"/>
              </w:rPr>
              <w:t>3-5</w:t>
            </w:r>
          </w:p>
        </w:tc>
        <w:tc>
          <w:tcPr>
            <w:tcW w:w="675" w:type="dxa"/>
          </w:tcPr>
          <w:p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623946" w:rsidTr="009965E3">
        <w:tc>
          <w:tcPr>
            <w:tcW w:w="5390" w:type="dxa"/>
            <w:shd w:val="clear" w:color="auto" w:fill="auto"/>
            <w:vAlign w:val="bottom"/>
          </w:tcPr>
          <w:p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00013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:rsidR="004B2610" w:rsidRPr="00623946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4B2610" w:rsidRPr="001420CC" w:rsidRDefault="004B2610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4B2610" w:rsidRPr="00623946" w:rsidRDefault="004B2610" w:rsidP="00062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B261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:rsidR="004B2610" w:rsidRPr="001420CC" w:rsidRDefault="004B2610" w:rsidP="004B2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4B2610" w:rsidRDefault="004B2610" w:rsidP="004B2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4F3FF6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:rsidR="00062E19" w:rsidRPr="001420CC" w:rsidRDefault="00062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:rsidR="00526A6B" w:rsidRPr="00BE370F" w:rsidRDefault="00062E19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BE370F">
        <w:rPr>
          <w:rFonts w:asciiTheme="majorBidi" w:hAnsiTheme="majorBidi" w:cstheme="majorBidi"/>
          <w:b/>
          <w:bCs/>
          <w:cs/>
          <w:lang w:val="th-TH"/>
        </w:rPr>
        <w:t>สินทรัพย์ไม่มีตัวตน</w:t>
      </w:r>
    </w:p>
    <w:p w:rsidR="00062E19" w:rsidRPr="00CB7D0D" w:rsidRDefault="00062E19" w:rsidP="00526A6B">
      <w:pPr>
        <w:jc w:val="thaiDistribute"/>
        <w:rPr>
          <w:rFonts w:asciiTheme="majorBidi" w:hAnsiTheme="majorBidi"/>
          <w:sz w:val="20"/>
          <w:szCs w:val="20"/>
        </w:rPr>
      </w:pPr>
    </w:p>
    <w:p w:rsidR="00062E19" w:rsidRPr="00623946" w:rsidRDefault="00062E19" w:rsidP="00062E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:rsidR="00062E19" w:rsidRPr="00CB7D0D" w:rsidRDefault="00062E19" w:rsidP="00062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EE6F5C" w:rsidRDefault="00062E19" w:rsidP="00062E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ค่าความนิยม ได้อธิบายในหมายเหตุข้อ </w:t>
      </w:r>
      <w:r w:rsidR="0040467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23946">
        <w:rPr>
          <w:rFonts w:asciiTheme="majorBidi" w:hAnsiTheme="majorBidi" w:cstheme="majorBidi"/>
          <w:sz w:val="30"/>
          <w:szCs w:val="30"/>
        </w:rPr>
        <w:t xml:space="preserve"> (</w:t>
      </w:r>
      <w:r w:rsidRPr="00623946">
        <w:rPr>
          <w:rFonts w:asciiTheme="majorBidi" w:hAnsiTheme="majorBidi" w:cstheme="majorBidi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</w:t>
      </w:r>
      <w:r w:rsidRPr="00F15809">
        <w:rPr>
          <w:rFonts w:asciiTheme="majorBidi" w:hAnsiTheme="majorBidi" w:cstheme="majorBidi"/>
          <w:sz w:val="30"/>
          <w:szCs w:val="30"/>
          <w:cs/>
        </w:rPr>
        <w:t>สะสม</w:t>
      </w:r>
    </w:p>
    <w:p w:rsidR="004B7CA6" w:rsidRDefault="004B7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EE6F5C" w:rsidRPr="00623946" w:rsidRDefault="00EE6F5C" w:rsidP="00EE6F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สินทรัพย์ไม่มีตัวตนอื่น ๆ</w:t>
      </w:r>
    </w:p>
    <w:p w:rsidR="00EE6F5C" w:rsidRPr="009B490A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EE6F5C" w:rsidRPr="00623946" w:rsidRDefault="00EE6F5C" w:rsidP="00EE6F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สินทรัพย์ไม่มีตัวตนอื่นๆ ที่</w:t>
      </w:r>
      <w:r w:rsidRPr="00A311A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>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</w:p>
    <w:p w:rsidR="00EE6F5C" w:rsidRPr="009B490A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EE6F5C" w:rsidRPr="00623946" w:rsidRDefault="00EE6F5C" w:rsidP="00EE6F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EE6F5C" w:rsidRPr="009B490A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EE6F5C" w:rsidRPr="00623946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23946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F1580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eastAsia="Calibri" w:hAnsiTheme="majorBidi" w:cstheme="majorBidi"/>
          <w:sz w:val="30"/>
          <w:szCs w:val="30"/>
          <w:cs/>
        </w:rPr>
        <w:t>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</w:t>
      </w:r>
      <w:r w:rsidR="00F15809">
        <w:rPr>
          <w:rFonts w:asciiTheme="majorBidi" w:eastAsia="Calibri" w:hAnsiTheme="majorBidi" w:cstheme="majorBidi"/>
          <w:sz w:val="30"/>
          <w:szCs w:val="30"/>
        </w:rPr>
        <w:br/>
      </w:r>
      <w:r w:rsidRPr="00623946">
        <w:rPr>
          <w:rFonts w:asciiTheme="majorBidi" w:eastAsia="Calibri" w:hAnsiTheme="majorBidi" w:cstheme="majorBidi"/>
          <w:sz w:val="30"/>
          <w:szCs w:val="30"/>
          <w:cs/>
        </w:rPr>
        <w:t>รับรู้ในกำไรหรือขาดทุนเมื่อเกิดขึ้น</w:t>
      </w:r>
    </w:p>
    <w:p w:rsidR="00EE6F5C" w:rsidRPr="009B490A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  <w:cs/>
        </w:rPr>
      </w:pPr>
    </w:p>
    <w:p w:rsidR="00EE6F5C" w:rsidRPr="00623946" w:rsidRDefault="00EE6F5C" w:rsidP="00EE6F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:rsidR="00EE6F5C" w:rsidRPr="009B490A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EE6F5C" w:rsidRPr="00623946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623946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EE6F5C" w:rsidRPr="009B490A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EE6F5C" w:rsidRPr="00623946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F15809">
        <w:rPr>
          <w:rFonts w:asciiTheme="majorBidi" w:hAnsiTheme="majorBidi" w:cstheme="majorBidi"/>
          <w:spacing w:val="-4"/>
          <w:sz w:val="30"/>
          <w:szCs w:val="30"/>
          <w:cs/>
        </w:rPr>
        <w:t>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623946">
        <w:rPr>
          <w:rFonts w:asciiTheme="majorBidi" w:hAnsiTheme="majorBidi" w:cstheme="majorBidi"/>
          <w:sz w:val="30"/>
          <w:szCs w:val="30"/>
          <w:cs/>
        </w:rPr>
        <w:t>ซึ่งไม่รวมค่าความนิยม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</w:p>
    <w:p w:rsidR="00EE6F5C" w:rsidRPr="009B490A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EE6F5C" w:rsidRPr="00623946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EE6F5C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776B82" w:rsidRPr="0000013F" w:rsidTr="00420F3B">
        <w:tc>
          <w:tcPr>
            <w:tcW w:w="5390" w:type="dxa"/>
          </w:tcPr>
          <w:p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EF6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95" w:type="dxa"/>
          </w:tcPr>
          <w:p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2EF6">
              <w:rPr>
                <w:rFonts w:asciiTheme="majorBidi" w:hAnsiTheme="majorBidi" w:cstheme="majorBidi"/>
                <w:sz w:val="30"/>
                <w:szCs w:val="30"/>
              </w:rPr>
              <w:t>3-5</w:t>
            </w:r>
          </w:p>
        </w:tc>
        <w:tc>
          <w:tcPr>
            <w:tcW w:w="675" w:type="dxa"/>
          </w:tcPr>
          <w:p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E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76B82" w:rsidRPr="0000013F" w:rsidTr="00420F3B">
        <w:tc>
          <w:tcPr>
            <w:tcW w:w="5390" w:type="dxa"/>
          </w:tcPr>
          <w:p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95" w:type="dxa"/>
          </w:tcPr>
          <w:p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:rsidR="00EE6F5C" w:rsidRPr="009B490A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EE6F5C" w:rsidRPr="00A311A6" w:rsidRDefault="00EE6F5C" w:rsidP="00A311A6">
      <w:pPr>
        <w:ind w:left="540"/>
        <w:jc w:val="thaiDistribute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</w:t>
      </w:r>
      <w:r w:rsidR="00A311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623946" w:rsidDel="00E44C55">
        <w:rPr>
          <w:rFonts w:asciiTheme="majorBidi" w:hAnsiTheme="majorBidi" w:cstheme="majorBidi"/>
        </w:rPr>
        <w:t xml:space="preserve"> </w:t>
      </w:r>
    </w:p>
    <w:p w:rsidR="007C6EE9" w:rsidRPr="009B490A" w:rsidRDefault="007C6EE9" w:rsidP="00526A6B">
      <w:pPr>
        <w:jc w:val="thaiDistribute"/>
        <w:rPr>
          <w:rFonts w:asciiTheme="majorBidi" w:hAnsiTheme="majorBidi"/>
          <w:sz w:val="22"/>
          <w:szCs w:val="22"/>
          <w:lang w:val="th-TH"/>
        </w:rPr>
      </w:pPr>
    </w:p>
    <w:p w:rsidR="007C6EE9" w:rsidRDefault="00757A4B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757A4B">
        <w:rPr>
          <w:rFonts w:asciiTheme="majorBidi" w:hAnsiTheme="majorBidi" w:cstheme="majorBidi"/>
          <w:b/>
          <w:bCs/>
          <w:cs/>
          <w:lang w:val="th-TH"/>
        </w:rPr>
        <w:t>การด้อยค่า</w:t>
      </w:r>
    </w:p>
    <w:p w:rsidR="00D913AD" w:rsidRPr="009B490A" w:rsidRDefault="00D913AD" w:rsidP="00D913AD">
      <w:pPr>
        <w:rPr>
          <w:rFonts w:ascii="Angsana New" w:hAnsi="Angsana New"/>
          <w:sz w:val="22"/>
          <w:szCs w:val="22"/>
          <w:lang w:val="th-TH" w:eastAsia="x-none"/>
        </w:rPr>
      </w:pPr>
    </w:p>
    <w:p w:rsidR="00D913AD" w:rsidRDefault="00D913AD" w:rsidP="00D913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D913AD">
        <w:rPr>
          <w:rFonts w:asciiTheme="majorBidi" w:hAnsiTheme="majorBidi" w:cstheme="majorBidi"/>
          <w:sz w:val="30"/>
          <w:szCs w:val="30"/>
          <w:cs/>
          <w:lang w:val="en-US" w:eastAsia="en-US"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D913AD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val="en-US" w:eastAsia="en-US"/>
        </w:rPr>
        <w:br/>
      </w:r>
      <w:r w:rsidRPr="00391757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ในกรณีที่มีข้อบ่งชี้จะทำการประมาณมูลค่าสินทรัพย์ที่คาดว่าจะได้รับคืน</w:t>
      </w:r>
      <w:r w:rsidR="00391757" w:rsidRPr="00391757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en-US"/>
        </w:rPr>
        <w:t xml:space="preserve"> </w:t>
      </w:r>
      <w:r w:rsidRPr="00391757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สำหรับค่าความนิยมและสินทรัพย์ไม่มีตัวตน</w:t>
      </w:r>
      <w:r w:rsidRPr="00D913AD">
        <w:rPr>
          <w:rFonts w:asciiTheme="majorBidi" w:hAnsiTheme="majorBidi" w:cstheme="majorBidi"/>
          <w:sz w:val="30"/>
          <w:szCs w:val="30"/>
          <w:cs/>
          <w:lang w:val="en-US" w:eastAsia="en-US"/>
        </w:rPr>
        <w:t>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</w:t>
      </w:r>
    </w:p>
    <w:p w:rsidR="0033118D" w:rsidRDefault="00331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:rsidR="00D913AD" w:rsidRDefault="00D913AD" w:rsidP="00D913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ขาดทุนจากการด้อยค่ารับรู้เมื่อมูลค่าตามบัญชีของสินทรัพย์</w:t>
      </w:r>
      <w:r w:rsidRPr="00D913AD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913AD">
        <w:rPr>
          <w:rFonts w:asciiTheme="majorBidi" w:hAnsiTheme="majorBidi" w:cstheme="majorBidi"/>
          <w:sz w:val="30"/>
          <w:szCs w:val="30"/>
          <w:cs/>
        </w:rPr>
        <w:t>เงินสด</w:t>
      </w:r>
      <w:r w:rsidRPr="00623946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</w:t>
      </w:r>
      <w:r w:rsidRPr="00391757">
        <w:rPr>
          <w:rFonts w:asciiTheme="majorBidi" w:hAnsiTheme="majorBidi" w:cstheme="majorBidi"/>
          <w:spacing w:val="-8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Pr="00623946">
        <w:rPr>
          <w:rFonts w:asciiTheme="majorBidi" w:hAnsiTheme="majorBidi" w:cstheme="majorBidi"/>
          <w:sz w:val="30"/>
          <w:szCs w:val="30"/>
          <w:cs/>
        </w:rPr>
        <w:t>ในกรณีนี้จะรับรู้ในส่วนของผู้ถือหุ้น</w:t>
      </w:r>
    </w:p>
    <w:p w:rsidR="0033118D" w:rsidRPr="00BB05BE" w:rsidRDefault="0033118D" w:rsidP="00D913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1"/>
          <w:szCs w:val="21"/>
        </w:rPr>
      </w:pPr>
    </w:p>
    <w:p w:rsidR="00434ADF" w:rsidRPr="00434ADF" w:rsidRDefault="00434ADF" w:rsidP="00434A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434ADF" w:rsidRPr="00BB05BE" w:rsidRDefault="00434ADF" w:rsidP="00D91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1"/>
          <w:szCs w:val="21"/>
        </w:rPr>
      </w:pPr>
    </w:p>
    <w:p w:rsidR="00434ADF" w:rsidRDefault="00434ADF" w:rsidP="00434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="00391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หมายถึง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</w:t>
      </w:r>
      <w:r w:rsidR="0039175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="00391757">
        <w:rPr>
          <w:rFonts w:asciiTheme="majorBidi" w:hAnsiTheme="majorBidi" w:cstheme="majorBidi"/>
          <w:sz w:val="30"/>
          <w:szCs w:val="30"/>
          <w:cs/>
        </w:rPr>
        <w:br/>
      </w:r>
      <w:r w:rsidRPr="00391757">
        <w:rPr>
          <w:rFonts w:asciiTheme="majorBidi" w:hAnsiTheme="majorBidi" w:cstheme="majorBidi"/>
          <w:spacing w:val="-2"/>
          <w:sz w:val="30"/>
          <w:szCs w:val="30"/>
          <w:cs/>
        </w:rPr>
        <w:t>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</w:t>
      </w: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</w:t>
      </w:r>
      <w:r w:rsidR="0039175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B75048" w:rsidRPr="00BB05BE" w:rsidRDefault="00B75048" w:rsidP="00434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1"/>
          <w:szCs w:val="21"/>
        </w:rPr>
      </w:pPr>
    </w:p>
    <w:p w:rsidR="00B75048" w:rsidRPr="00623946" w:rsidRDefault="00B75048" w:rsidP="00B750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:rsidR="00B75048" w:rsidRPr="002A1CCA" w:rsidRDefault="00B75048" w:rsidP="00B75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B75048" w:rsidRDefault="00B75048" w:rsidP="00B75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:rsidR="00F27CA1" w:rsidRPr="002A1CCA" w:rsidRDefault="00F27CA1" w:rsidP="00B75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F27CA1" w:rsidRPr="007E307B" w:rsidRDefault="00F27CA1" w:rsidP="00B75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F27CA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ขาดทุนจากการด้อยค่าของสินทรัพย์ที่ไม่ใช่สินทรัพย์ทางการเงิน</w:t>
      </w:r>
      <w:r w:rsidRPr="00F27CA1">
        <w:rPr>
          <w:rFonts w:asciiTheme="majorBidi" w:hAnsiTheme="majorBidi" w:cstheme="majorBidi"/>
          <w:sz w:val="30"/>
          <w:szCs w:val="30"/>
          <w:cs/>
        </w:rPr>
        <w:t>อื่นๆ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</w:t>
      </w:r>
      <w:r w:rsidR="0039175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</w:t>
      </w:r>
      <w:r w:rsidR="0039175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7C6EE9" w:rsidRPr="002A1CCA" w:rsidRDefault="007C6EE9" w:rsidP="007C6EE9">
      <w:pPr>
        <w:jc w:val="thaiDistribute"/>
        <w:rPr>
          <w:rFonts w:asciiTheme="majorBidi" w:hAnsiTheme="majorBidi"/>
          <w:b/>
          <w:bCs/>
          <w:i/>
          <w:iCs/>
          <w:sz w:val="20"/>
          <w:szCs w:val="20"/>
          <w:lang w:val="th-TH"/>
        </w:rPr>
      </w:pPr>
    </w:p>
    <w:p w:rsidR="00CE08BC" w:rsidRDefault="00CE08BC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CE08BC">
        <w:rPr>
          <w:rFonts w:asciiTheme="majorBidi" w:hAnsiTheme="majorBidi" w:cstheme="majorBidi"/>
          <w:b/>
          <w:bCs/>
          <w:cs/>
          <w:lang w:val="th-TH"/>
        </w:rPr>
        <w:t>หนี้สินที่มีภาระดอกเบี้ย</w:t>
      </w:r>
    </w:p>
    <w:p w:rsidR="00CE08BC" w:rsidRPr="002A1CCA" w:rsidRDefault="00CE08BC" w:rsidP="00C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CE08BC" w:rsidRDefault="00CE08BC" w:rsidP="00C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หนี้สินที่มีภาระดอกเบี้ยบันทึกเริ่มแรก</w:t>
      </w:r>
      <w:r w:rsidR="00391757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623946">
        <w:rPr>
          <w:rFonts w:asciiTheme="majorBidi" w:hAnsiTheme="majorBidi" w:cstheme="majorBidi"/>
          <w:sz w:val="30"/>
          <w:szCs w:val="30"/>
          <w:cs/>
        </w:rPr>
        <w:t>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</w:t>
      </w:r>
      <w:r w:rsidR="004F3FF6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19019E" w:rsidRPr="00391757" w:rsidRDefault="0019019E" w:rsidP="00C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19019E" w:rsidRDefault="0019019E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19019E">
        <w:rPr>
          <w:rFonts w:asciiTheme="majorBidi" w:hAnsiTheme="majorBidi" w:cstheme="majorBidi"/>
          <w:b/>
          <w:bCs/>
          <w:cs/>
          <w:lang w:val="th-TH"/>
        </w:rPr>
        <w:t>เจ้าหนี้การค้าและเจ้าหนี้อื่น</w:t>
      </w:r>
    </w:p>
    <w:p w:rsidR="0019019E" w:rsidRPr="002A1CCA" w:rsidRDefault="0019019E" w:rsidP="0019019E">
      <w:pPr>
        <w:rPr>
          <w:rFonts w:ascii="Angsana New" w:hAnsi="Angsana New"/>
          <w:sz w:val="20"/>
          <w:szCs w:val="20"/>
          <w:lang w:eastAsia="x-none"/>
        </w:rPr>
      </w:pPr>
    </w:p>
    <w:p w:rsidR="0019019E" w:rsidRDefault="0019019E" w:rsidP="0019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CB45AE" w:rsidRPr="00CB45AE" w:rsidRDefault="00CB45AE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CB45AE">
        <w:rPr>
          <w:rFonts w:asciiTheme="majorBidi" w:hAnsiTheme="majorBidi" w:cstheme="majorBidi"/>
          <w:b/>
          <w:bCs/>
          <w:cs/>
          <w:lang w:val="th-TH"/>
        </w:rPr>
        <w:lastRenderedPageBreak/>
        <w:t>หนี้สินที่เกิดจากสัญญา</w:t>
      </w:r>
    </w:p>
    <w:p w:rsidR="00CB45AE" w:rsidRPr="00B4283E" w:rsidRDefault="00CB45AE" w:rsidP="00CB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CB45AE" w:rsidRDefault="00CB45AE" w:rsidP="00CB45A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45AE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121667">
        <w:rPr>
          <w:rFonts w:asciiTheme="majorBidi" w:hAnsiTheme="majorBidi" w:cstheme="majorBidi"/>
          <w:sz w:val="30"/>
          <w:szCs w:val="30"/>
          <w:cs/>
        </w:rPr>
        <w:br/>
      </w:r>
      <w:r w:rsidRPr="00CB45AE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กลุ่มบริษัทรับรู้รายได้ที่เกี่ยวข้อง</w:t>
      </w:r>
    </w:p>
    <w:p w:rsidR="004052F2" w:rsidRPr="00B4283E" w:rsidRDefault="004052F2" w:rsidP="00CB45A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4052F2" w:rsidRPr="004052F2" w:rsidRDefault="004052F2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4052F2">
        <w:rPr>
          <w:rFonts w:asciiTheme="majorBidi" w:hAnsiTheme="majorBidi" w:cstheme="majorBidi"/>
          <w:b/>
          <w:bCs/>
          <w:cs/>
          <w:lang w:val="th-TH"/>
        </w:rPr>
        <w:t>ผลประโยชน์ของพนักงาน</w:t>
      </w:r>
    </w:p>
    <w:p w:rsidR="004052F2" w:rsidRPr="00B4283E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:rsidR="004052F2" w:rsidRPr="00B4283E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4052F2" w:rsidRPr="00B4283E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:rsidR="004052F2" w:rsidRPr="00B4283E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4052F2" w:rsidRPr="00623946" w:rsidRDefault="004052F2" w:rsidP="004052F2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:rsidR="004052F2" w:rsidRPr="00FB3AAC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1"/>
          <w:szCs w:val="21"/>
        </w:rPr>
      </w:pPr>
    </w:p>
    <w:p w:rsidR="004052F2" w:rsidRPr="00623946" w:rsidRDefault="004052F2" w:rsidP="004052F2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</w:t>
      </w:r>
      <w:r w:rsidRPr="002159C0">
        <w:rPr>
          <w:rFonts w:asciiTheme="majorBidi" w:hAnsiTheme="majorBidi" w:cstheme="majorBidi"/>
          <w:i/>
          <w:sz w:val="30"/>
          <w:szCs w:val="30"/>
          <w:cs/>
        </w:rPr>
        <w:t>ประจำ</w:t>
      </w:r>
      <w:r w:rsidR="00370ECE">
        <w:rPr>
          <w:rFonts w:asciiTheme="majorBidi" w:hAnsiTheme="majorBidi" w:cstheme="majorBidi" w:hint="cs"/>
          <w:i/>
          <w:sz w:val="30"/>
          <w:szCs w:val="30"/>
          <w:cs/>
        </w:rPr>
        <w:t>ทุก</w:t>
      </w:r>
      <w:r w:rsidR="00D234E2" w:rsidRPr="002159C0">
        <w:rPr>
          <w:rFonts w:asciiTheme="majorBidi" w:hAnsiTheme="majorBidi" w:cstheme="majorBidi" w:hint="cs"/>
          <w:i/>
          <w:sz w:val="30"/>
          <w:szCs w:val="30"/>
          <w:cs/>
        </w:rPr>
        <w:t>สาม</w:t>
      </w:r>
      <w:r w:rsidRPr="002159C0">
        <w:rPr>
          <w:rFonts w:asciiTheme="majorBidi" w:hAnsiTheme="majorBidi" w:cstheme="majorBidi"/>
          <w:i/>
          <w:sz w:val="30"/>
          <w:szCs w:val="30"/>
          <w:cs/>
        </w:rPr>
        <w:t>ปี โ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ดยวิธีคิดลดแต่ละหน่วยที่ประมาณการไว้ ผลจากการคำนวณอาจทำให้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มี</w:t>
      </w:r>
      <w:r w:rsidRPr="00B4283E">
        <w:rPr>
          <w:rFonts w:asciiTheme="majorBidi" w:hAnsiTheme="majorBidi" w:cstheme="majorBidi"/>
          <w:i/>
          <w:spacing w:val="-2"/>
          <w:sz w:val="30"/>
          <w:szCs w:val="30"/>
          <w:cs/>
        </w:rPr>
        <w:t>สินทรัพย์เกิดขึ้น</w:t>
      </w:r>
      <w:r w:rsidRPr="00B4283E">
        <w:rPr>
          <w:rFonts w:asciiTheme="majorBidi" w:hAnsiTheme="majorBidi" w:cstheme="majorBidi"/>
          <w:iCs/>
          <w:spacing w:val="-2"/>
          <w:sz w:val="30"/>
          <w:szCs w:val="30"/>
          <w:cs/>
        </w:rPr>
        <w:t xml:space="preserve"> </w:t>
      </w:r>
      <w:r w:rsidRPr="00B4283E">
        <w:rPr>
          <w:rFonts w:asciiTheme="majorBidi" w:hAnsiTheme="majorBidi" w:cstheme="majorBidi"/>
          <w:i/>
          <w:spacing w:val="-2"/>
          <w:sz w:val="30"/>
          <w:szCs w:val="30"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</w:p>
    <w:p w:rsidR="004052F2" w:rsidRPr="00FB3AAC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1"/>
          <w:szCs w:val="21"/>
        </w:rPr>
      </w:pPr>
    </w:p>
    <w:p w:rsidR="004052F2" w:rsidRPr="00623946" w:rsidRDefault="004052F2" w:rsidP="004052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62394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>
        <w:rPr>
          <w:rFonts w:asciiTheme="majorBidi" w:hAnsiTheme="majorBidi" w:cstheme="majorBidi" w:hint="cs"/>
          <w:i/>
          <w:sz w:val="30"/>
          <w:szCs w:val="30"/>
          <w:cs/>
        </w:rPr>
        <w:t xml:space="preserve">          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62394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</w:t>
      </w:r>
      <w:r w:rsidRPr="004052F2">
        <w:rPr>
          <w:rFonts w:asciiTheme="majorBidi" w:hAnsiTheme="majorBidi" w:cstheme="majorBidi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Pr="004052F2">
        <w:rPr>
          <w:rFonts w:asciiTheme="majorBidi" w:hAnsiTheme="majorBidi" w:cstheme="majorBidi" w:hint="cs"/>
          <w:i/>
          <w:spacing w:val="-2"/>
          <w:sz w:val="30"/>
          <w:szCs w:val="30"/>
          <w:cs/>
        </w:rPr>
        <w:t>น</w:t>
      </w:r>
      <w:r w:rsidRPr="004052F2">
        <w:rPr>
          <w:rFonts w:asciiTheme="majorBidi" w:hAnsiTheme="majorBidi" w:cstheme="majorBidi"/>
          <w:i/>
          <w:spacing w:val="-2"/>
          <w:sz w:val="30"/>
          <w:szCs w:val="30"/>
          <w:cs/>
        </w:rPr>
        <w:t>ปี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1F5FA2">
        <w:rPr>
          <w:rFonts w:asciiTheme="majorBidi" w:hAnsiTheme="majorBidi" w:cstheme="majorBidi"/>
          <w:i/>
          <w:sz w:val="30"/>
          <w:szCs w:val="30"/>
        </w:rPr>
        <w:br/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</w:t>
      </w:r>
      <w:r w:rsidR="001F5FA2">
        <w:rPr>
          <w:rFonts w:asciiTheme="majorBidi" w:hAnsiTheme="majorBidi" w:cstheme="majorBidi"/>
          <w:i/>
          <w:sz w:val="30"/>
          <w:szCs w:val="30"/>
        </w:rPr>
        <w:br/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ในกำไรหรือขาดทุน</w:t>
      </w:r>
    </w:p>
    <w:p w:rsidR="004052F2" w:rsidRPr="00FB3AAC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1"/>
          <w:szCs w:val="21"/>
        </w:rPr>
      </w:pPr>
    </w:p>
    <w:p w:rsidR="004052F2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:rsidR="004052F2" w:rsidRPr="004052F2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052F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ผลประโยชน์ระยะยาวอื่น</w:t>
      </w:r>
    </w:p>
    <w:p w:rsidR="004052F2" w:rsidRPr="001F5FA2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4052F2" w:rsidRPr="00623946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1F5FA2">
        <w:rPr>
          <w:rFonts w:asciiTheme="majorBidi" w:hAnsiTheme="majorBidi" w:cstheme="majorBidi"/>
          <w:i/>
          <w:sz w:val="30"/>
          <w:szCs w:val="30"/>
        </w:rPr>
        <w:br/>
      </w:r>
      <w:r w:rsidRPr="001F5FA2">
        <w:rPr>
          <w:rFonts w:asciiTheme="majorBidi" w:hAnsiTheme="majorBidi" w:cstheme="majorBidi"/>
          <w:i/>
          <w:spacing w:val="-8"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:rsidR="004052F2" w:rsidRPr="001F5FA2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:rsidR="004052F2" w:rsidRPr="00DA344D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>
        <w:rPr>
          <w:rFonts w:asciiTheme="majorBidi" w:hAnsiTheme="majorBidi" w:cstheme="majorBidi"/>
          <w:i/>
          <w:sz w:val="30"/>
          <w:szCs w:val="30"/>
        </w:rPr>
        <w:br/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623946">
        <w:rPr>
          <w:rFonts w:asciiTheme="majorBidi" w:hAnsiTheme="majorBidi" w:cstheme="majorBidi"/>
          <w:iCs/>
          <w:sz w:val="30"/>
          <w:szCs w:val="30"/>
        </w:rPr>
        <w:t>12</w:t>
      </w:r>
      <w:r w:rsidRPr="0062394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:rsidR="004052F2" w:rsidRPr="00DA344D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4052F2" w:rsidRPr="00623946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:rsidR="004052F2" w:rsidRPr="00DA344D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4052F2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A344D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A344D">
        <w:rPr>
          <w:rFonts w:asciiTheme="majorBidi" w:hAnsiTheme="majorBidi" w:cstheme="majorBidi"/>
          <w:i/>
          <w:spacing w:val="-4"/>
          <w:sz w:val="30"/>
          <w:szCs w:val="30"/>
        </w:rPr>
        <w:t xml:space="preserve"> </w:t>
      </w:r>
      <w:r w:rsidRPr="00DA344D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 หาก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D234E2" w:rsidRPr="00D234E2" w:rsidRDefault="00D234E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:rsidR="00D234E2" w:rsidRPr="00D234E2" w:rsidRDefault="00D234E2" w:rsidP="00D234E2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D234E2">
        <w:rPr>
          <w:rFonts w:asciiTheme="majorBidi" w:hAnsiTheme="majorBidi" w:cstheme="majorBidi"/>
          <w:b/>
          <w:bCs/>
          <w:cs/>
          <w:lang w:val="th-TH"/>
        </w:rPr>
        <w:t>การวัดมูลค่ายุติธรรม</w:t>
      </w:r>
    </w:p>
    <w:p w:rsidR="00D234E2" w:rsidRPr="00D234E2" w:rsidRDefault="00D234E2" w:rsidP="00D234E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:rsidR="00D234E2" w:rsidRPr="00370ECE" w:rsidRDefault="00D234E2" w:rsidP="00D234E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0EC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370ECE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3 </w:t>
      </w:r>
      <w:r w:rsidRPr="00370EC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:rsidR="00D234E2" w:rsidRPr="00370ECE" w:rsidRDefault="00D234E2" w:rsidP="00D234E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:rsidR="00D234E2" w:rsidRPr="00370ECE" w:rsidRDefault="00D234E2" w:rsidP="00D234E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70ECE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</w:t>
      </w:r>
      <w:r w:rsidRPr="00370ECE">
        <w:rPr>
          <w:rFonts w:asciiTheme="majorBidi" w:hAnsiTheme="majorBidi" w:cstheme="majorBidi" w:hint="cs"/>
          <w:spacing w:val="-8"/>
          <w:sz w:val="30"/>
          <w:szCs w:val="30"/>
          <w:cs/>
          <w:lang w:bidi="th-TH"/>
        </w:rPr>
        <w:t>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</w:t>
      </w:r>
      <w:r w:rsidRPr="00370EC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D234E2" w:rsidRPr="00370ECE" w:rsidRDefault="00D234E2" w:rsidP="00D234E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:rsidR="00D234E2" w:rsidRPr="00370ECE" w:rsidRDefault="00D234E2" w:rsidP="00D234E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bidi="th-TH"/>
        </w:rPr>
      </w:pPr>
      <w:r w:rsidRPr="00370ECE">
        <w:rPr>
          <w:rFonts w:asciiTheme="majorBidi" w:hAnsiTheme="majorBidi" w:cstheme="majorBidi" w:hint="cs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D234E2" w:rsidRPr="00370ECE" w:rsidRDefault="00D234E2" w:rsidP="00D234E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:rsidR="00D234E2" w:rsidRPr="00370ECE" w:rsidRDefault="00D234E2" w:rsidP="00D234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0EC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370ECE">
        <w:rPr>
          <w:rFonts w:asciiTheme="majorBidi" w:hAnsiTheme="majorBidi" w:cstheme="majorBidi"/>
          <w:sz w:val="30"/>
          <w:szCs w:val="30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70ECE">
        <w:rPr>
          <w:rFonts w:asciiTheme="majorBidi" w:hAnsiTheme="majorBidi" w:cstheme="majorBidi"/>
          <w:sz w:val="30"/>
          <w:szCs w:val="30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:rsidR="00D234E2" w:rsidRPr="00370ECE" w:rsidRDefault="00D234E2" w:rsidP="00D234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234E2" w:rsidRPr="00370ECE" w:rsidRDefault="00D234E2" w:rsidP="006A4622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F014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 xml:space="preserve">ข้อมูลระดับ </w:t>
      </w:r>
      <w:r w:rsidRPr="009F014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370EC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D234E2" w:rsidRPr="00370ECE" w:rsidRDefault="00D234E2" w:rsidP="006A4622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F014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9F014D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D234E2" w:rsidRPr="00370ECE" w:rsidRDefault="00D234E2" w:rsidP="006A4622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F014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9F014D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370ECE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:rsidR="00D234E2" w:rsidRPr="00370ECE" w:rsidRDefault="00D234E2" w:rsidP="00D234E2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:rsidR="00D234E2" w:rsidRPr="00370ECE" w:rsidRDefault="00D234E2" w:rsidP="00D234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0ECE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</w:t>
      </w:r>
      <w:r w:rsidRPr="00370ECE">
        <w:rPr>
          <w:rFonts w:asciiTheme="majorBidi" w:hAnsiTheme="majorBidi" w:cstheme="majorBidi"/>
          <w:sz w:val="30"/>
          <w:szCs w:val="30"/>
        </w:rPr>
        <w:br/>
      </w:r>
      <w:r w:rsidRPr="00370ECE">
        <w:rPr>
          <w:rFonts w:asciiTheme="majorBidi" w:hAnsiTheme="majorBidi" w:cstheme="majorBidi"/>
          <w:sz w:val="30"/>
          <w:szCs w:val="30"/>
          <w:cs/>
        </w:rPr>
        <w:t>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D234E2" w:rsidRPr="00370ECE" w:rsidRDefault="00D234E2" w:rsidP="00D234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D234E2" w:rsidRPr="00D234E2" w:rsidRDefault="00D234E2" w:rsidP="00D234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370ECE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052F2" w:rsidRPr="00D234E2" w:rsidRDefault="004052F2" w:rsidP="00CB45A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3E0FB9" w:rsidRPr="003E0FB9" w:rsidRDefault="003E0FB9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3E0FB9">
        <w:rPr>
          <w:rFonts w:asciiTheme="majorBidi" w:hAnsiTheme="majorBidi" w:cstheme="majorBidi"/>
          <w:b/>
          <w:bCs/>
          <w:cs/>
          <w:lang w:val="th-TH"/>
        </w:rPr>
        <w:t>ทุนเรือนหุ้น</w:t>
      </w:r>
    </w:p>
    <w:p w:rsidR="003E0FB9" w:rsidRPr="00DA344D" w:rsidRDefault="003E0FB9" w:rsidP="003E0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3E0FB9" w:rsidRDefault="003E0FB9" w:rsidP="003E0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3E0FB9">
        <w:rPr>
          <w:rFonts w:asciiTheme="majorBidi" w:hAnsiTheme="majorBidi" w:cstheme="majorBidi"/>
          <w:iCs/>
          <w:sz w:val="30"/>
          <w:szCs w:val="30"/>
          <w:cs/>
        </w:rPr>
        <w:t>หุ้นสามัญ</w:t>
      </w:r>
    </w:p>
    <w:p w:rsidR="003E0FB9" w:rsidRPr="00DA344D" w:rsidRDefault="003E0FB9" w:rsidP="003E0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0"/>
          <w:szCs w:val="20"/>
          <w:cs/>
        </w:rPr>
      </w:pPr>
    </w:p>
    <w:p w:rsidR="003E0FB9" w:rsidRDefault="003E0FB9" w:rsidP="008B2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E0FB9">
        <w:rPr>
          <w:rFonts w:asciiTheme="majorBidi" w:hAnsiTheme="majorBidi" w:cstheme="majorBidi"/>
          <w:i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:rsidR="009F6166" w:rsidRPr="005B2625" w:rsidRDefault="009F6166" w:rsidP="008B2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:rsidR="009F6166" w:rsidRDefault="009F6166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9F6166">
        <w:rPr>
          <w:rFonts w:asciiTheme="majorBidi" w:hAnsiTheme="majorBidi" w:cstheme="majorBidi"/>
          <w:b/>
          <w:bCs/>
          <w:cs/>
          <w:lang w:val="th-TH"/>
        </w:rPr>
        <w:t>รายได้</w:t>
      </w:r>
    </w:p>
    <w:p w:rsidR="009F6166" w:rsidRPr="005B2625" w:rsidRDefault="009F6166" w:rsidP="009F6166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:rsidR="00DF2C62" w:rsidRPr="005B2625" w:rsidRDefault="00DF2C62" w:rsidP="00DF2C62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62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5B2625">
        <w:rPr>
          <w:rFonts w:asciiTheme="majorBidi" w:hAnsiTheme="majorBidi" w:cstheme="majorBidi"/>
          <w:b/>
          <w:bCs/>
          <w:i/>
          <w:iCs/>
          <w:sz w:val="30"/>
          <w:szCs w:val="30"/>
        </w:rPr>
        <w:t>2562</w:t>
      </w:r>
    </w:p>
    <w:p w:rsidR="00DF2C62" w:rsidRPr="005B2625" w:rsidRDefault="00DF2C62" w:rsidP="00DF2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DF2C62" w:rsidRPr="00D94354" w:rsidRDefault="00DF2C62" w:rsidP="00DF2C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625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  <w:r w:rsidRPr="00D94354">
        <w:rPr>
          <w:rFonts w:asciiTheme="majorBidi" w:hAnsiTheme="majorBidi" w:cstheme="majorBidi"/>
          <w:sz w:val="30"/>
          <w:szCs w:val="30"/>
          <w:cs/>
        </w:rPr>
        <w:t>และส่วนลดตามปริมาณ</w:t>
      </w:r>
    </w:p>
    <w:p w:rsidR="00405F09" w:rsidRPr="00D94354" w:rsidRDefault="00405F09" w:rsidP="009F6166">
      <w:pPr>
        <w:tabs>
          <w:tab w:val="clear" w:pos="227"/>
        </w:tabs>
        <w:ind w:left="540" w:right="72"/>
        <w:jc w:val="thaiDistribute"/>
        <w:rPr>
          <w:rFonts w:asciiTheme="majorBidi" w:hAnsiTheme="majorBidi" w:cstheme="majorBidi"/>
          <w:sz w:val="20"/>
          <w:szCs w:val="20"/>
        </w:rPr>
      </w:pPr>
    </w:p>
    <w:p w:rsidR="00405F09" w:rsidRPr="005B2625" w:rsidRDefault="00405F09" w:rsidP="00405F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94354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</w:t>
      </w:r>
    </w:p>
    <w:p w:rsidR="00405F09" w:rsidRPr="005B2625" w:rsidRDefault="00405F09" w:rsidP="00405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405F09" w:rsidRDefault="00405F09" w:rsidP="00405F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625">
        <w:rPr>
          <w:rFonts w:asciiTheme="majorBidi" w:hAnsiTheme="majorBidi" w:cstheme="majorBidi"/>
          <w:spacing w:val="-6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5B2625">
        <w:rPr>
          <w:rFonts w:asciiTheme="majorBidi" w:hAnsiTheme="majorBidi" w:cstheme="majorBidi"/>
          <w:sz w:val="30"/>
          <w:szCs w:val="30"/>
        </w:rPr>
        <w:t xml:space="preserve"> </w:t>
      </w:r>
      <w:r w:rsidRPr="005B2625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</w:t>
      </w:r>
      <w:r w:rsidR="005B2625">
        <w:rPr>
          <w:rFonts w:asciiTheme="majorBidi" w:hAnsiTheme="majorBidi" w:cstheme="majorBidi"/>
          <w:sz w:val="30"/>
          <w:szCs w:val="30"/>
        </w:rPr>
        <w:br/>
      </w:r>
      <w:r w:rsidRPr="005B2625">
        <w:rPr>
          <w:rFonts w:asciiTheme="majorBidi" w:hAnsiTheme="majorBidi" w:cstheme="majorBidi"/>
          <w:sz w:val="30"/>
          <w:szCs w:val="30"/>
          <w:cs/>
        </w:rPr>
        <w:t>ประมาณการรับคืนสินค้าซึ่งประมาณการจากข้อมูลในอดีต</w:t>
      </w:r>
    </w:p>
    <w:p w:rsidR="004346EE" w:rsidRDefault="00434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:rsidR="004346EE" w:rsidRPr="004346EE" w:rsidRDefault="004346EE" w:rsidP="00434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D9D9D9" w:themeFill="background1" w:themeFillShade="D9"/>
        </w:rPr>
      </w:pPr>
      <w:r w:rsidRPr="004346E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นโยบายการบัญชีสำหรับการรับรู้รายได้ในปี </w:t>
      </w:r>
      <w:r w:rsidRPr="004346EE">
        <w:rPr>
          <w:rFonts w:asciiTheme="majorBidi" w:hAnsiTheme="majorBidi" w:cstheme="majorBidi"/>
          <w:b/>
          <w:bCs/>
          <w:i/>
          <w:iCs/>
          <w:sz w:val="30"/>
          <w:szCs w:val="30"/>
        </w:rPr>
        <w:t>2561</w:t>
      </w:r>
    </w:p>
    <w:p w:rsidR="004346EE" w:rsidRPr="004346EE" w:rsidRDefault="004346EE" w:rsidP="00434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4346EE" w:rsidRPr="004346EE" w:rsidRDefault="004346EE" w:rsidP="004346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  <w:r w:rsidRPr="004346EE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</w:t>
      </w:r>
      <w:r w:rsidRPr="004346EE">
        <w:rPr>
          <w:rFonts w:asciiTheme="majorBidi" w:hAnsiTheme="majorBidi" w:cstheme="majorBidi" w:hint="cs"/>
          <w:sz w:val="30"/>
          <w:szCs w:val="30"/>
          <w:cs/>
        </w:rPr>
        <w:t>ตามปริมาณ</w:t>
      </w:r>
    </w:p>
    <w:p w:rsidR="004346EE" w:rsidRPr="004346EE" w:rsidRDefault="004346EE" w:rsidP="00434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0"/>
          <w:szCs w:val="20"/>
          <w:cs/>
        </w:rPr>
      </w:pPr>
    </w:p>
    <w:p w:rsidR="004346EE" w:rsidRPr="004346EE" w:rsidRDefault="004346EE" w:rsidP="00434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4346EE">
        <w:rPr>
          <w:rFonts w:asciiTheme="majorBidi" w:hAnsiTheme="majorBidi" w:cstheme="majorBidi"/>
          <w:iCs/>
          <w:sz w:val="30"/>
          <w:szCs w:val="30"/>
          <w:cs/>
        </w:rPr>
        <w:t>การขายสินค้า</w:t>
      </w:r>
    </w:p>
    <w:p w:rsidR="004346EE" w:rsidRPr="004346EE" w:rsidRDefault="004346EE" w:rsidP="00434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4346EE" w:rsidRDefault="004346EE" w:rsidP="004346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46EE">
        <w:rPr>
          <w:rFonts w:asciiTheme="majorBidi" w:hAnsiTheme="majorBidi" w:cstheme="majorBidi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</w:t>
      </w:r>
      <w:r>
        <w:rPr>
          <w:rFonts w:asciiTheme="majorBidi" w:hAnsiTheme="majorBidi" w:cstheme="majorBidi"/>
          <w:sz w:val="30"/>
          <w:szCs w:val="30"/>
        </w:rPr>
        <w:br/>
      </w:r>
      <w:r w:rsidRPr="004346EE">
        <w:rPr>
          <w:rFonts w:asciiTheme="majorBidi" w:hAnsiTheme="majorBidi" w:cstheme="majorBidi"/>
          <w:sz w:val="30"/>
          <w:szCs w:val="30"/>
          <w:cs/>
        </w:rPr>
        <w:t>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</w:t>
      </w:r>
      <w:r>
        <w:rPr>
          <w:rFonts w:asciiTheme="majorBidi" w:hAnsiTheme="majorBidi" w:cstheme="majorBidi"/>
          <w:sz w:val="30"/>
          <w:szCs w:val="30"/>
        </w:rPr>
        <w:br/>
      </w:r>
      <w:r w:rsidRPr="004346EE">
        <w:rPr>
          <w:rFonts w:asciiTheme="majorBidi" w:hAnsiTheme="majorBidi" w:cstheme="majorBidi"/>
          <w:sz w:val="30"/>
          <w:szCs w:val="30"/>
          <w:cs/>
        </w:rPr>
        <w:t xml:space="preserve">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</w:t>
      </w:r>
      <w:r>
        <w:rPr>
          <w:rFonts w:asciiTheme="majorBidi" w:hAnsiTheme="majorBidi" w:cstheme="majorBidi"/>
          <w:sz w:val="30"/>
          <w:szCs w:val="30"/>
        </w:rPr>
        <w:br/>
      </w:r>
      <w:r w:rsidRPr="004346EE">
        <w:rPr>
          <w:rFonts w:asciiTheme="majorBidi" w:hAnsiTheme="majorBidi" w:cstheme="majorBidi"/>
          <w:sz w:val="30"/>
          <w:szCs w:val="30"/>
          <w:cs/>
        </w:rPr>
        <w:t>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:rsidR="006E6234" w:rsidRPr="006E6234" w:rsidRDefault="006E6234" w:rsidP="004346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6E6234" w:rsidRPr="006E6234" w:rsidRDefault="006E6234" w:rsidP="006E6234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6E6234">
        <w:rPr>
          <w:rFonts w:asciiTheme="majorBidi" w:hAnsiTheme="majorBidi" w:cstheme="majorBidi" w:hint="cs"/>
          <w:b/>
          <w:bCs/>
          <w:cs/>
          <w:lang w:val="th-TH"/>
        </w:rPr>
        <w:t>ดอกเบี้ยรับและรายได้อื่น</w:t>
      </w:r>
    </w:p>
    <w:p w:rsidR="006E6234" w:rsidRPr="006E6234" w:rsidRDefault="006E6234" w:rsidP="006E6234">
      <w:pPr>
        <w:pStyle w:val="ListParagraph"/>
        <w:ind w:left="540" w:right="72"/>
        <w:jc w:val="thaiDistribute"/>
        <w:rPr>
          <w:rFonts w:asciiTheme="majorBidi" w:hAnsiTheme="majorBidi" w:cstheme="majorBidi"/>
          <w:i/>
          <w:iCs/>
          <w:sz w:val="20"/>
          <w:szCs w:val="20"/>
          <w:highlight w:val="cyan"/>
        </w:rPr>
      </w:pPr>
    </w:p>
    <w:p w:rsidR="006E6234" w:rsidRPr="006E6234" w:rsidRDefault="006E6234" w:rsidP="006E6234">
      <w:pPr>
        <w:pStyle w:val="ListParagraph"/>
        <w:ind w:left="540" w:right="72"/>
        <w:jc w:val="thaiDistribute"/>
        <w:rPr>
          <w:rFonts w:asciiTheme="majorBidi" w:eastAsiaTheme="minorHAnsi" w:hAnsiTheme="majorBidi" w:cstheme="majorBidi"/>
          <w:b/>
          <w:bCs/>
          <w:color w:val="0000FF"/>
          <w:sz w:val="30"/>
          <w:szCs w:val="30"/>
        </w:rPr>
      </w:pPr>
      <w:r w:rsidRPr="006E6234">
        <w:rPr>
          <w:rFonts w:asciiTheme="majorBidi" w:hAnsiTheme="majorBidi" w:cstheme="majorBidi" w:hint="cs"/>
          <w:sz w:val="30"/>
          <w:szCs w:val="30"/>
          <w:cs/>
        </w:rPr>
        <w:t>ดอกเบี้ยรับและรายได้อื่นบันทึกในกำไรหรือขาดทุนตามเกณฑ์คงค้าง</w:t>
      </w:r>
    </w:p>
    <w:p w:rsidR="00667B2F" w:rsidRPr="006E6234" w:rsidRDefault="00667B2F" w:rsidP="00405F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lightGray"/>
          <w:cs/>
        </w:rPr>
      </w:pPr>
    </w:p>
    <w:p w:rsidR="006C01D5" w:rsidRDefault="006C01D5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6C01D5">
        <w:rPr>
          <w:rFonts w:asciiTheme="majorBidi" w:hAnsiTheme="majorBidi" w:cstheme="majorBidi"/>
          <w:b/>
          <w:bCs/>
          <w:cs/>
          <w:lang w:val="th-TH"/>
        </w:rPr>
        <w:t>ต้นทุนทางการเงิน</w:t>
      </w:r>
    </w:p>
    <w:p w:rsidR="006C01D5" w:rsidRPr="00AD7A17" w:rsidRDefault="006C01D5" w:rsidP="006C01D5">
      <w:pPr>
        <w:rPr>
          <w:sz w:val="20"/>
          <w:szCs w:val="20"/>
          <w:lang w:val="th-TH" w:eastAsia="x-none"/>
        </w:rPr>
      </w:pPr>
    </w:p>
    <w:p w:rsidR="006C01D5" w:rsidRDefault="006C01D5" w:rsidP="006C01D5">
      <w:pPr>
        <w:pStyle w:val="ListParagraph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6E6234">
        <w:rPr>
          <w:rFonts w:asciiTheme="majorBidi" w:hAnsiTheme="majorBidi" w:cstheme="majorBidi"/>
          <w:spacing w:val="-6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6E6234" w:rsidRPr="006E623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E6234">
        <w:rPr>
          <w:rFonts w:asciiTheme="majorBidi" w:hAnsiTheme="majorBidi" w:cstheme="majorBidi"/>
          <w:spacing w:val="-6"/>
          <w:sz w:val="30"/>
          <w:szCs w:val="30"/>
          <w:cs/>
        </w:rPr>
        <w:t>ยกเว้นในกรณี</w:t>
      </w:r>
      <w:r w:rsidRPr="006C01D5">
        <w:rPr>
          <w:rFonts w:asciiTheme="majorBidi" w:hAnsiTheme="majorBidi" w:cstheme="majorBidi"/>
          <w:sz w:val="30"/>
          <w:szCs w:val="30"/>
          <w:cs/>
        </w:rPr>
        <w:t xml:space="preserve">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</w:t>
      </w:r>
      <w:r w:rsidR="006E6234">
        <w:rPr>
          <w:rFonts w:asciiTheme="majorBidi" w:hAnsiTheme="majorBidi" w:cstheme="majorBidi"/>
          <w:sz w:val="30"/>
          <w:szCs w:val="30"/>
          <w:cs/>
        </w:rPr>
        <w:br/>
      </w:r>
      <w:r w:rsidRPr="006C01D5">
        <w:rPr>
          <w:rFonts w:asciiTheme="majorBidi" w:hAnsiTheme="majorBidi" w:cstheme="majorBidi"/>
          <w:sz w:val="30"/>
          <w:szCs w:val="30"/>
          <w:cs/>
        </w:rPr>
        <w:t>หรือการผลิตสินทรัพย์ดังกล่าวก่อนที่จะนำมาใช้เองหรือเพื่อขาย</w:t>
      </w:r>
    </w:p>
    <w:p w:rsidR="006C01D5" w:rsidRPr="006E6234" w:rsidRDefault="006C01D5" w:rsidP="006C01D5">
      <w:pPr>
        <w:pStyle w:val="ListParagraph"/>
        <w:ind w:left="540" w:right="72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6C01D5" w:rsidRPr="006C01D5" w:rsidRDefault="006C01D5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6C01D5">
        <w:rPr>
          <w:rFonts w:asciiTheme="majorBidi" w:hAnsiTheme="majorBidi" w:cstheme="majorBidi"/>
          <w:b/>
          <w:bCs/>
          <w:cs/>
          <w:lang w:val="th-TH"/>
        </w:rPr>
        <w:t xml:space="preserve">สัญญาเช่าดำเนินงาน </w:t>
      </w:r>
    </w:p>
    <w:p w:rsidR="006C01D5" w:rsidRPr="006E6234" w:rsidRDefault="006C01D5" w:rsidP="006C0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6C01D5" w:rsidRPr="00623946" w:rsidRDefault="006C01D5" w:rsidP="006C01D5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6234">
        <w:rPr>
          <w:rFonts w:asciiTheme="majorBidi" w:eastAsia="Calibri" w:hAnsiTheme="majorBidi" w:cstheme="majorBidi"/>
          <w:spacing w:val="-4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="006E6234" w:rsidRPr="006E623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Pr="006E6234">
        <w:rPr>
          <w:rFonts w:asciiTheme="majorBidi" w:eastAsia="Calibri" w:hAnsiTheme="majorBidi" w:cstheme="majorBidi"/>
          <w:spacing w:val="-4"/>
          <w:sz w:val="30"/>
          <w:szCs w:val="30"/>
          <w:cs/>
        </w:rPr>
        <w:t>ประโยชน์ที่ได้รับ</w:t>
      </w:r>
      <w:r w:rsidRPr="006C01D5">
        <w:rPr>
          <w:rFonts w:asciiTheme="majorBidi" w:eastAsia="Calibri" w:hAnsiTheme="majorBidi" w:cstheme="majorBidi"/>
          <w:sz w:val="30"/>
          <w:szCs w:val="30"/>
          <w:cs/>
        </w:rPr>
        <w:t>ตามสัญญาเช่า</w:t>
      </w:r>
      <w:r w:rsidRPr="006C01D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C01D5">
        <w:rPr>
          <w:rFonts w:asciiTheme="majorBidi" w:eastAsia="Calibri" w:hAnsiTheme="majorBidi" w:cstheme="majorBidi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:rsidR="006C01D5" w:rsidRPr="00DB626C" w:rsidRDefault="006C01D5" w:rsidP="006C0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801326" w:rsidRPr="00801326" w:rsidRDefault="00801326" w:rsidP="00801326">
      <w:pPr>
        <w:pStyle w:val="AccPolicysubhead"/>
        <w:rPr>
          <w:rFonts w:asciiTheme="majorBidi" w:hAnsiTheme="majorBidi" w:cstheme="majorBidi"/>
        </w:rPr>
      </w:pPr>
      <w:r w:rsidRPr="00801326">
        <w:rPr>
          <w:rFonts w:asciiTheme="majorBidi" w:hAnsiTheme="majorBidi" w:cstheme="majorBidi"/>
          <w:cs/>
        </w:rPr>
        <w:t>การประเมินว่าข้อตกลงประกอบด้วยสัญญาเช่าหรือไม่</w:t>
      </w:r>
    </w:p>
    <w:p w:rsidR="00801326" w:rsidRPr="00801326" w:rsidRDefault="00801326" w:rsidP="0080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801326" w:rsidRPr="00801326" w:rsidRDefault="00801326" w:rsidP="0080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01326">
        <w:rPr>
          <w:rFonts w:asciiTheme="majorBidi" w:eastAsia="Calibri" w:hAnsiTheme="majorBidi" w:cstheme="majorBidi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801326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</w:t>
      </w:r>
      <w:r w:rsidRPr="00801326">
        <w:rPr>
          <w:rFonts w:asciiTheme="majorBidi" w:eastAsia="Calibri" w:hAnsiTheme="majorBidi" w:cstheme="majorBidi"/>
          <w:sz w:val="30"/>
          <w:szCs w:val="30"/>
          <w:cs/>
        </w:rPr>
        <w:t>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 มีสิทธิในการควบคุมการใช้สินทรัพย์</w:t>
      </w:r>
    </w:p>
    <w:p w:rsidR="003C0615" w:rsidRDefault="003C0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:rsidR="00F61342" w:rsidRDefault="00801326" w:rsidP="008013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1326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ณ วันที่เริ่มต้นข้อตกลง หรือมีการประเมินข้อตกลงใหม่ </w:t>
      </w:r>
      <w:r w:rsidRPr="00801326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กลุ่มบริษัท</w:t>
      </w:r>
      <w:r w:rsidRPr="00801326">
        <w:rPr>
          <w:rFonts w:asciiTheme="majorBidi" w:hAnsiTheme="majorBidi" w:cstheme="majorBidi"/>
          <w:spacing w:val="-4"/>
          <w:sz w:val="30"/>
          <w:szCs w:val="30"/>
          <w:cs/>
        </w:rPr>
        <w:t>แยกค่าตอบแทนสำหรับสัญญาเช่า และส่วนที่เป็น</w:t>
      </w:r>
      <w:r w:rsidRPr="00801326">
        <w:rPr>
          <w:rFonts w:asciiTheme="majorBidi" w:hAnsiTheme="majorBidi" w:cstheme="majorBidi"/>
          <w:sz w:val="30"/>
          <w:szCs w:val="30"/>
          <w:cs/>
        </w:rPr>
        <w:t>องค์ประกอบอื่นโดยใช้มูลค่ายุติธรรมเป็นเกณฑ์ในการแยก หาก</w:t>
      </w:r>
      <w:r w:rsidRPr="0080132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01326">
        <w:rPr>
          <w:rFonts w:asciiTheme="majorBidi" w:hAnsiTheme="majorBidi" w:cstheme="majorBidi"/>
          <w:sz w:val="30"/>
          <w:szCs w:val="30"/>
          <w:cs/>
        </w:rPr>
        <w:t xml:space="preserve">สรุปว่าเป็นสัญญาเช่าการเงิน </w:t>
      </w:r>
      <w:r>
        <w:rPr>
          <w:rFonts w:asciiTheme="majorBidi" w:hAnsiTheme="majorBidi" w:cstheme="majorBidi"/>
          <w:sz w:val="30"/>
          <w:szCs w:val="30"/>
        </w:rPr>
        <w:br/>
      </w:r>
      <w:r w:rsidRPr="00801326">
        <w:rPr>
          <w:rFonts w:asciiTheme="majorBidi" w:hAnsiTheme="majorBidi" w:cstheme="majorBidi"/>
          <w:sz w:val="30"/>
          <w:szCs w:val="30"/>
          <w:cs/>
        </w:rPr>
        <w:t>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</w:t>
      </w:r>
      <w:r>
        <w:rPr>
          <w:rFonts w:asciiTheme="majorBidi" w:hAnsiTheme="majorBidi" w:cstheme="majorBidi"/>
          <w:sz w:val="30"/>
          <w:szCs w:val="30"/>
        </w:rPr>
        <w:br/>
      </w:r>
      <w:r w:rsidRPr="00801326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</w:t>
      </w:r>
      <w:r>
        <w:rPr>
          <w:rFonts w:asciiTheme="majorBidi" w:hAnsiTheme="majorBidi" w:cstheme="majorBidi"/>
          <w:sz w:val="30"/>
          <w:szCs w:val="30"/>
        </w:rPr>
        <w:br/>
      </w:r>
      <w:r w:rsidRPr="00801326">
        <w:rPr>
          <w:rFonts w:asciiTheme="majorBidi" w:hAnsiTheme="majorBidi" w:cstheme="majorBidi"/>
          <w:sz w:val="30"/>
          <w:szCs w:val="30"/>
          <w:cs/>
        </w:rPr>
        <w:t>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Pr="0080132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</w:p>
    <w:p w:rsidR="00801326" w:rsidRPr="00801326" w:rsidRDefault="00801326" w:rsidP="00801326">
      <w:pPr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:rsidR="00F61342" w:rsidRPr="00F61342" w:rsidRDefault="00F61342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61342">
        <w:rPr>
          <w:rFonts w:asciiTheme="majorBidi" w:hAnsiTheme="majorBidi" w:cstheme="majorBidi"/>
          <w:b/>
          <w:bCs/>
          <w:cs/>
          <w:lang w:val="th-TH"/>
        </w:rPr>
        <w:t>ภาษีเงินได้</w:t>
      </w:r>
    </w:p>
    <w:p w:rsidR="00F61342" w:rsidRPr="004527F2" w:rsidRDefault="00F61342" w:rsidP="00F6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F61342" w:rsidRPr="00623946" w:rsidRDefault="00F61342" w:rsidP="00F6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:rsidR="00F61342" w:rsidRPr="004527F2" w:rsidRDefault="00F61342" w:rsidP="00F6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F61342" w:rsidRDefault="00F61342" w:rsidP="00F6134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</w:t>
      </w:r>
      <w:r w:rsidR="004527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</w:t>
      </w:r>
      <w:r w:rsidRPr="004527F2">
        <w:rPr>
          <w:rFonts w:asciiTheme="majorBidi" w:hAnsiTheme="majorBidi" w:cstheme="majorBidi"/>
          <w:spacing w:val="-4"/>
          <w:sz w:val="30"/>
          <w:szCs w:val="30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</w:t>
      </w:r>
      <w:r w:rsidRPr="00623946">
        <w:rPr>
          <w:rFonts w:asciiTheme="majorBidi" w:hAnsiTheme="majorBidi" w:cstheme="majorBidi"/>
          <w:sz w:val="30"/>
          <w:szCs w:val="30"/>
          <w:cs/>
        </w:rPr>
        <w:t>ทางภาษีที่เกี่ยวกับรายการในปีก่อนๆ</w:t>
      </w:r>
    </w:p>
    <w:p w:rsidR="00F61342" w:rsidRPr="004527F2" w:rsidRDefault="00F61342" w:rsidP="00F61342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F61342" w:rsidRPr="00623946" w:rsidRDefault="00F61342" w:rsidP="00F61342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177164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:rsidR="00F61342" w:rsidRPr="009A4E1F" w:rsidRDefault="00F61342" w:rsidP="00F6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F61342" w:rsidRDefault="00F61342" w:rsidP="00F6134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F6134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สิ้นรอบระยะเวลาที่รายงาน</w:t>
      </w:r>
    </w:p>
    <w:p w:rsidR="00F435EC" w:rsidRPr="007157F7" w:rsidRDefault="00F435EC" w:rsidP="00F61342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F435EC" w:rsidRPr="00623946" w:rsidRDefault="00F435EC" w:rsidP="00F435E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:rsidR="00F435EC" w:rsidRPr="007157F7" w:rsidRDefault="00F435EC" w:rsidP="00F43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F435EC" w:rsidRDefault="00F435EC" w:rsidP="00F435E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</w:t>
      </w:r>
      <w:r w:rsidRPr="00F435E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ต้อง</w:t>
      </w:r>
      <w:r w:rsidRPr="00623946">
        <w:rPr>
          <w:rFonts w:asciiTheme="majorBidi" w:hAnsiTheme="majorBidi" w:cstheme="majorBidi"/>
          <w:sz w:val="30"/>
          <w:szCs w:val="30"/>
          <w:cs/>
        </w:rPr>
        <w:t>คำนึงถึง</w:t>
      </w:r>
      <w:r w:rsidRPr="00F435EC">
        <w:rPr>
          <w:rFonts w:asciiTheme="majorBidi" w:hAnsiTheme="majorBidi" w:cstheme="majorBidi"/>
          <w:spacing w:val="-4"/>
          <w:sz w:val="30"/>
          <w:szCs w:val="30"/>
          <w:cs/>
        </w:rPr>
        <w:t>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5E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ผลกระทบจากหลายปัจจัย รวมถึง การตีความทางก</w:t>
      </w:r>
      <w:r w:rsidR="002606D5">
        <w:rPr>
          <w:rFonts w:asciiTheme="majorBidi" w:hAnsiTheme="majorBidi" w:cstheme="majorBidi" w:hint="cs"/>
          <w:sz w:val="30"/>
          <w:szCs w:val="30"/>
          <w:cs/>
        </w:rPr>
        <w:t>ฎ</w:t>
      </w:r>
      <w:r w:rsidRPr="00623946">
        <w:rPr>
          <w:rFonts w:asciiTheme="majorBidi" w:hAnsiTheme="majorBidi" w:cstheme="majorBidi"/>
          <w:sz w:val="30"/>
          <w:szCs w:val="30"/>
          <w:cs/>
        </w:rPr>
        <w:t>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ข้อมูลใหม่ๆอาจจะทำให้</w:t>
      </w:r>
      <w:r w:rsidRPr="00F435E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เปลี่ยนการตัดสินใจโดยขึ้นอยู่กับความเพียงพอของภาษีเงินได้ค้างจ่ายที่มีอยู่ 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CF25AA" w:rsidRPr="00CF25AA" w:rsidRDefault="00CF25AA" w:rsidP="00F435E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:rsidR="00CF25AA" w:rsidRPr="00623946" w:rsidRDefault="00CF25AA" w:rsidP="00CF25AA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ด้วยยอดสุทธิหรือตั้งใจจะรับคืนสินทรัพย์และจ่ายชำระหนี้สินในเวลาเดียวกัน</w:t>
      </w:r>
    </w:p>
    <w:p w:rsidR="00CF25AA" w:rsidRPr="007157F7" w:rsidRDefault="00CF25AA" w:rsidP="00CF2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:rsidR="00CF25AA" w:rsidRDefault="00CF25AA" w:rsidP="00CF25AA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623946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7157F7" w:rsidRPr="007157F7" w:rsidRDefault="007157F7" w:rsidP="00CF25AA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:rsidR="0051707A" w:rsidRPr="0051707A" w:rsidRDefault="0051707A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51707A">
        <w:rPr>
          <w:rFonts w:asciiTheme="majorBidi" w:hAnsiTheme="majorBidi" w:cstheme="majorBidi"/>
          <w:b/>
          <w:bCs/>
          <w:cs/>
          <w:lang w:val="th-TH"/>
        </w:rPr>
        <w:t xml:space="preserve">กำไรต่อหุ้น </w:t>
      </w:r>
    </w:p>
    <w:p w:rsidR="0051707A" w:rsidRPr="007157F7" w:rsidRDefault="0051707A" w:rsidP="00517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51707A" w:rsidRDefault="0051707A" w:rsidP="00517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57595">
        <w:rPr>
          <w:rFonts w:asciiTheme="majorBidi" w:hAnsiTheme="majorBidi" w:cstheme="majorBidi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:rsidR="00543829" w:rsidRDefault="00543829" w:rsidP="00517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:rsidR="00C41DC6" w:rsidRPr="00C41DC6" w:rsidRDefault="00C41DC6" w:rsidP="00C41DC6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C41DC6">
        <w:rPr>
          <w:rFonts w:asciiTheme="majorBidi" w:hAnsiTheme="majorBidi" w:cstheme="majorBidi"/>
          <w:b/>
          <w:bCs/>
          <w:cs/>
          <w:lang w:val="th-TH"/>
        </w:rPr>
        <w:t>บุคคลหรือกิจการที่เกี่ยวข้องกัน</w:t>
      </w:r>
    </w:p>
    <w:p w:rsidR="00C41DC6" w:rsidRPr="00C41DC6" w:rsidRDefault="00C41DC6" w:rsidP="00C41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C41DC6" w:rsidRPr="00C41DC6" w:rsidRDefault="00C41DC6" w:rsidP="00C41DC6">
      <w:pPr>
        <w:spacing w:line="240" w:lineRule="auto"/>
        <w:ind w:left="540" w:right="-108"/>
        <w:jc w:val="thaiDistribute"/>
        <w:rPr>
          <w:rFonts w:asciiTheme="majorBidi" w:hAnsiTheme="majorBidi"/>
          <w:bCs/>
          <w:sz w:val="30"/>
          <w:szCs w:val="30"/>
          <w:shd w:val="clear" w:color="auto" w:fill="D9D9D9" w:themeFill="background1" w:themeFillShade="D9"/>
        </w:rPr>
      </w:pPr>
      <w:r w:rsidRPr="00C41DC6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C41DC6" w:rsidRPr="00C41DC6" w:rsidRDefault="00C41DC6" w:rsidP="00517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:rsidR="00543829" w:rsidRPr="00543829" w:rsidRDefault="00543829" w:rsidP="00C22CE7">
      <w:pPr>
        <w:pStyle w:val="Heading8"/>
        <w:keepNext w:val="0"/>
        <w:widowControl w:val="0"/>
        <w:numPr>
          <w:ilvl w:val="1"/>
          <w:numId w:val="17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543829">
        <w:rPr>
          <w:rFonts w:asciiTheme="majorBidi" w:hAnsiTheme="majorBidi" w:cstheme="majorBidi"/>
          <w:b/>
          <w:bCs/>
          <w:cs/>
          <w:lang w:val="th-TH"/>
        </w:rPr>
        <w:t>รายงานทางการเงินจำแนกตามส่วนงาน</w:t>
      </w:r>
    </w:p>
    <w:p w:rsidR="00543829" w:rsidRPr="00C41DC6" w:rsidRDefault="00543829" w:rsidP="00543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543829" w:rsidRDefault="00543829" w:rsidP="00543829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543829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097AEC" w:rsidRDefault="00097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>
        <w:rPr>
          <w:rFonts w:asciiTheme="majorBidi" w:hAnsiTheme="majorBidi" w:cstheme="majorBidi"/>
          <w:sz w:val="20"/>
          <w:szCs w:val="20"/>
          <w:highlight w:val="yellow"/>
          <w:lang w:eastAsia="x-none"/>
        </w:rPr>
        <w:br w:type="page"/>
      </w:r>
    </w:p>
    <w:p w:rsidR="006A7918" w:rsidRPr="00032D20" w:rsidRDefault="006A7918" w:rsidP="00C22CE7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การซื้อบริษัทย่อย</w:t>
      </w:r>
    </w:p>
    <w:p w:rsidR="006A7918" w:rsidRPr="00386454" w:rsidRDefault="006A7918" w:rsidP="0066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0"/>
          <w:szCs w:val="20"/>
        </w:rPr>
      </w:pPr>
    </w:p>
    <w:p w:rsidR="002A1F29" w:rsidRDefault="00B313B3" w:rsidP="00663B2F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t>เมื่อวันที่ 4 มกราคม 2562 กลุ่มบริษัทได้เข้าซื้อหุ้นสามัญทั้งหมดร้อยละ 100 ในบริษัท พีเอ็มซี เลเบิล แมททีเรียลส์ จำกัด (“</w:t>
      </w:r>
      <w:r w:rsidRPr="00684A1B">
        <w:rPr>
          <w:rFonts w:ascii="Angsana New" w:hAnsi="Angsana New"/>
          <w:sz w:val="30"/>
          <w:szCs w:val="30"/>
        </w:rPr>
        <w:t xml:space="preserve">PMCT”) </w:t>
      </w:r>
      <w:r w:rsidRPr="00684A1B">
        <w:rPr>
          <w:rFonts w:ascii="Angsana New" w:hAnsi="Angsana New"/>
          <w:sz w:val="30"/>
          <w:szCs w:val="30"/>
          <w:cs/>
        </w:rPr>
        <w:t>ซึ่งเป็นบริษัทที่จดทะเบียนจัดตั้งในประเทศไทยและประกอบธุรกิจผลิตและจำหน่าย</w:t>
      </w:r>
      <w:r w:rsidR="00674192">
        <w:rPr>
          <w:rFonts w:ascii="Angsana New" w:hAnsi="Angsana New" w:hint="cs"/>
          <w:sz w:val="30"/>
          <w:szCs w:val="30"/>
          <w:cs/>
        </w:rPr>
        <w:t>ฉลาก</w:t>
      </w:r>
      <w:r w:rsidR="004062E2">
        <w:rPr>
          <w:rFonts w:ascii="Angsana New" w:hAnsi="Angsana New" w:hint="cs"/>
          <w:sz w:val="30"/>
          <w:szCs w:val="30"/>
          <w:cs/>
        </w:rPr>
        <w:t>ที่มีกาวในตัว</w:t>
      </w:r>
      <w:r w:rsidRPr="00684A1B">
        <w:rPr>
          <w:rFonts w:ascii="Angsana New" w:hAnsi="Angsana New"/>
          <w:sz w:val="30"/>
          <w:szCs w:val="30"/>
          <w:cs/>
        </w:rPr>
        <w:t xml:space="preserve"> และ </w:t>
      </w:r>
      <w:r w:rsidRPr="00684A1B">
        <w:rPr>
          <w:rFonts w:ascii="Angsana New" w:hAnsi="Angsana New"/>
          <w:sz w:val="30"/>
          <w:szCs w:val="30"/>
        </w:rPr>
        <w:t>PMC Labe</w:t>
      </w:r>
      <w:r w:rsidR="009C6BE9">
        <w:rPr>
          <w:rFonts w:ascii="Angsana New" w:hAnsi="Angsana New"/>
          <w:sz w:val="30"/>
          <w:szCs w:val="30"/>
          <w:lang w:val="en-US"/>
        </w:rPr>
        <w:t>l</w:t>
      </w:r>
      <w:r w:rsidRPr="00684A1B">
        <w:rPr>
          <w:rFonts w:ascii="Angsana New" w:hAnsi="Angsana New"/>
          <w:sz w:val="30"/>
          <w:szCs w:val="30"/>
        </w:rPr>
        <w:t xml:space="preserve"> Materials Pte. Ltd. (“PMCS”)</w:t>
      </w:r>
      <w:r w:rsidRPr="00684A1B">
        <w:rPr>
          <w:rFonts w:ascii="Angsana New" w:hAnsi="Angsana New"/>
          <w:sz w:val="30"/>
          <w:szCs w:val="30"/>
          <w:lang w:val="en-US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ซึ่งเป็นบริษัทที่จดทะเบียนจัดตั้งในประเทศสิงคโปร์และประกอบธุรกิจจำหน่าย</w:t>
      </w:r>
      <w:r w:rsidR="00704DE6">
        <w:rPr>
          <w:rFonts w:ascii="Angsana New" w:hAnsi="Angsana New" w:hint="cs"/>
          <w:sz w:val="30"/>
          <w:szCs w:val="30"/>
          <w:cs/>
        </w:rPr>
        <w:t>ฉลาก</w:t>
      </w:r>
      <w:r w:rsidR="004062E2">
        <w:rPr>
          <w:rFonts w:ascii="Angsana New" w:hAnsi="Angsana New" w:hint="cs"/>
          <w:sz w:val="30"/>
          <w:szCs w:val="30"/>
          <w:cs/>
        </w:rPr>
        <w:t>ที่มีกาวในตัว</w:t>
      </w:r>
      <w:r w:rsidRPr="00684A1B">
        <w:rPr>
          <w:rFonts w:ascii="Angsana New" w:hAnsi="Angsana New"/>
          <w:sz w:val="30"/>
          <w:szCs w:val="30"/>
          <w:cs/>
        </w:rPr>
        <w:t>ในประเทศสิงคโปร์และมาเลเซีย โดยการซื้อหุ้นดังกล่าวมีมูลค่าตามสัญญารวม 1</w:t>
      </w:r>
      <w:r w:rsidRPr="00684A1B">
        <w:rPr>
          <w:rFonts w:ascii="Angsana New" w:hAnsi="Angsana New"/>
          <w:sz w:val="30"/>
          <w:szCs w:val="30"/>
        </w:rPr>
        <w:t>,</w:t>
      </w:r>
      <w:r w:rsidRPr="00684A1B">
        <w:rPr>
          <w:rFonts w:ascii="Angsana New" w:hAnsi="Angsana New"/>
          <w:sz w:val="30"/>
          <w:szCs w:val="30"/>
          <w:cs/>
        </w:rPr>
        <w:t>030 ล้านบาท รายการดังกล่าวถือเป็นการรวมธุรกิจ</w:t>
      </w:r>
    </w:p>
    <w:p w:rsidR="00471174" w:rsidRPr="00386454" w:rsidRDefault="00471174" w:rsidP="00663B2F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20"/>
          <w:szCs w:val="20"/>
        </w:rPr>
      </w:pPr>
    </w:p>
    <w:p w:rsidR="00CE0ADC" w:rsidRPr="00684A1B" w:rsidRDefault="00723C74" w:rsidP="00663B2F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82A0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การได้มาซึ่งอำนาจควบคุมในบริษัท พีเอ็มซี เลเบิล แมททีเรียลส์ จำกัด และ </w:t>
      </w:r>
      <w:r w:rsidRPr="00082A07">
        <w:rPr>
          <w:rFonts w:ascii="Angsana New" w:hAnsi="Angsana New" w:hint="cs"/>
          <w:spacing w:val="-4"/>
          <w:sz w:val="30"/>
          <w:szCs w:val="30"/>
          <w:lang w:val="en-US"/>
        </w:rPr>
        <w:t>PMC Labe</w:t>
      </w:r>
      <w:r w:rsidR="009C6BE9" w:rsidRPr="00082A07">
        <w:rPr>
          <w:rFonts w:ascii="Angsana New" w:hAnsi="Angsana New"/>
          <w:spacing w:val="-4"/>
          <w:sz w:val="30"/>
          <w:szCs w:val="30"/>
          <w:lang w:val="en-US"/>
        </w:rPr>
        <w:t>l</w:t>
      </w:r>
      <w:r w:rsidRPr="00082A07">
        <w:rPr>
          <w:rFonts w:ascii="Angsana New" w:hAnsi="Angsana New" w:hint="cs"/>
          <w:spacing w:val="-4"/>
          <w:sz w:val="30"/>
          <w:szCs w:val="30"/>
          <w:lang w:val="en-US"/>
        </w:rPr>
        <w:t xml:space="preserve"> Materials Pte. Ltd. </w:t>
      </w:r>
      <w:r w:rsidRPr="00082A07">
        <w:rPr>
          <w:rFonts w:ascii="Angsana New" w:hAnsi="Angsana New" w:hint="cs"/>
          <w:spacing w:val="-4"/>
          <w:sz w:val="30"/>
          <w:szCs w:val="30"/>
          <w:cs/>
          <w:lang w:val="en-US"/>
        </w:rPr>
        <w:t>ซึ่งถือเป็น</w:t>
      </w:r>
      <w:r w:rsidRPr="00684A1B">
        <w:rPr>
          <w:rFonts w:ascii="Angsana New" w:hAnsi="Angsana New" w:hint="cs"/>
          <w:sz w:val="30"/>
          <w:szCs w:val="30"/>
          <w:cs/>
          <w:lang w:val="en-US"/>
        </w:rPr>
        <w:t>ธุรกิจปลายน้ำของกลุ่มบริษัท ทำให้กลุ่มบริษัทสามารถขยายตลาดไปยังกลุ่มอุตสาหกรรมต่างๆ ได้กว้างขวางขึ้นโดยผ่านการผลิตฉลาก และคาดว่าจะทำให้เกิดการต่อยอดพัฒนาเป็นผลิตภัณฑ์ใหม่ รวมถึงเพิ่มช่องทางในการ</w:t>
      </w:r>
      <w:r w:rsidR="009C003B">
        <w:rPr>
          <w:rFonts w:ascii="Angsana New" w:hAnsi="Angsana New"/>
          <w:sz w:val="30"/>
          <w:szCs w:val="30"/>
          <w:cs/>
          <w:lang w:val="en-US"/>
        </w:rPr>
        <w:br/>
      </w:r>
      <w:r w:rsidRPr="00684A1B">
        <w:rPr>
          <w:rFonts w:ascii="Angsana New" w:hAnsi="Angsana New" w:hint="cs"/>
          <w:sz w:val="30"/>
          <w:szCs w:val="30"/>
          <w:cs/>
          <w:lang w:val="en-US"/>
        </w:rPr>
        <w:t>จัดจำหน่ายสินค้า ซึ่งจะทำให้กลุ่มบริษัทสามารถขยายฐานลูกค้าไปยังต่างประเทศได้มากขึ้น</w:t>
      </w:r>
    </w:p>
    <w:p w:rsidR="00CE0ADC" w:rsidRPr="00386454" w:rsidRDefault="00CE0ADC" w:rsidP="00663B2F">
      <w:pPr>
        <w:pStyle w:val="BodyText2"/>
        <w:tabs>
          <w:tab w:val="left" w:pos="540"/>
        </w:tabs>
        <w:ind w:left="540" w:right="-72" w:firstLine="0"/>
        <w:jc w:val="thaiDistribute"/>
        <w:rPr>
          <w:rFonts w:asciiTheme="majorBidi" w:hAnsiTheme="majorBidi" w:cstheme="majorBidi"/>
          <w:color w:val="0000FF"/>
          <w:sz w:val="20"/>
          <w:szCs w:val="20"/>
          <w:lang w:val="en-US"/>
        </w:rPr>
      </w:pPr>
    </w:p>
    <w:p w:rsidR="00660CE9" w:rsidRPr="00BA2043" w:rsidRDefault="00660CE9" w:rsidP="00663B2F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2D182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ลุ่มบริษัทได้ว่าจ้างผู้ประเมินราคาอิสระเพื่อประเมินมูลค่ายุติธรรมของสินทรัพย์ที่ระบุได้ที่ได้มาและหนี้สินที่รับมา ซึ่งรายการส่วนใหญ่ประกอบด้วยที่ดิน อาคารและอุปกรณ์ และสินทรัพย์ไม่มีตัวตน </w:t>
      </w:r>
      <w:r w:rsidRPr="002D1828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2D1828">
        <w:rPr>
          <w:rFonts w:ascii="Angsana New" w:hAnsi="Angsana New" w:hint="cs"/>
          <w:spacing w:val="-2"/>
          <w:sz w:val="30"/>
          <w:szCs w:val="30"/>
          <w:cs/>
          <w:lang w:val="en-US"/>
        </w:rPr>
        <w:t>ทั้งนี้ กลุ่มบริษัทมีการทบทวน</w:t>
      </w:r>
      <w:r w:rsidRPr="00244A82">
        <w:rPr>
          <w:rFonts w:ascii="Angsana New" w:hAnsi="Angsana New" w:hint="cs"/>
          <w:sz w:val="30"/>
          <w:szCs w:val="30"/>
          <w:cs/>
          <w:lang w:val="en-US"/>
        </w:rPr>
        <w:t>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</w:p>
    <w:p w:rsidR="00C101CD" w:rsidRPr="00AE59A5" w:rsidRDefault="00C1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4E438D" w:rsidRDefault="004E4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923EC" w:rsidRDefault="008923EC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84A1B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สินทรัพย์ที่ได้มาและหนี้สินที่รับมา </w:t>
      </w:r>
    </w:p>
    <w:p w:rsidR="00216E73" w:rsidRPr="00386454" w:rsidRDefault="00216E73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tbl>
      <w:tblPr>
        <w:tblW w:w="92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270"/>
        <w:gridCol w:w="1185"/>
        <w:gridCol w:w="270"/>
        <w:gridCol w:w="1170"/>
      </w:tblGrid>
      <w:tr w:rsidR="00FB614D" w:rsidRPr="00D03126" w:rsidTr="00FB614D">
        <w:trPr>
          <w:tblHeader/>
        </w:trPr>
        <w:tc>
          <w:tcPr>
            <w:tcW w:w="405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Pr="00D03126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65" w:type="dxa"/>
            <w:gridSpan w:val="5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B614D" w:rsidRPr="00D03126" w:rsidTr="00FB614D">
        <w:trPr>
          <w:tblHeader/>
        </w:trPr>
        <w:tc>
          <w:tcPr>
            <w:tcW w:w="4050" w:type="dxa"/>
          </w:tcPr>
          <w:p w:rsidR="00FB614D" w:rsidRDefault="00FB614D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P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61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PMCT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PMCS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Pr="007F2260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B614D" w:rsidRPr="00D03126" w:rsidTr="00FB614D">
        <w:trPr>
          <w:tblHeader/>
        </w:trPr>
        <w:tc>
          <w:tcPr>
            <w:tcW w:w="4050" w:type="dxa"/>
          </w:tcPr>
          <w:p w:rsidR="00FB614D" w:rsidRDefault="00FB614D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Pr="007F2260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65" w:type="dxa"/>
            <w:gridSpan w:val="5"/>
          </w:tcPr>
          <w:p w:rsidR="00FB614D" w:rsidRPr="007F2260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F22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614D" w:rsidRPr="00D03126" w:rsidTr="00FB614D">
        <w:tc>
          <w:tcPr>
            <w:tcW w:w="4050" w:type="dxa"/>
          </w:tcPr>
          <w:p w:rsidR="00FB614D" w:rsidRPr="00474634" w:rsidRDefault="00FB614D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21,388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14,935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36,323</w:t>
            </w:r>
          </w:p>
        </w:tc>
      </w:tr>
      <w:tr w:rsidR="00FB614D" w:rsidRPr="00D03126" w:rsidTr="00FB614D">
        <w:tc>
          <w:tcPr>
            <w:tcW w:w="4050" w:type="dxa"/>
          </w:tcPr>
          <w:p w:rsidR="00FB614D" w:rsidRPr="00474634" w:rsidRDefault="00FB614D" w:rsidP="000A734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144,015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17,883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161,898</w:t>
            </w:r>
          </w:p>
        </w:tc>
      </w:tr>
      <w:tr w:rsidR="00FB614D" w:rsidRPr="00D03126" w:rsidTr="00FB614D">
        <w:tc>
          <w:tcPr>
            <w:tcW w:w="4050" w:type="dxa"/>
          </w:tcPr>
          <w:p w:rsidR="00FB614D" w:rsidRDefault="00FB614D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179,739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10,206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189,945</w:t>
            </w:r>
          </w:p>
        </w:tc>
      </w:tr>
      <w:tr w:rsidR="00FB614D" w:rsidRPr="00D03126" w:rsidTr="00FB614D">
        <w:tc>
          <w:tcPr>
            <w:tcW w:w="4050" w:type="dxa"/>
          </w:tcPr>
          <w:p w:rsidR="00FB614D" w:rsidRDefault="00FB614D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FB614D" w:rsidRPr="00FB614D" w:rsidRDefault="00FB614D" w:rsidP="00FB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614D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239,589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2,331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241,920</w:t>
            </w:r>
          </w:p>
        </w:tc>
      </w:tr>
      <w:tr w:rsidR="00FB614D" w:rsidRPr="00D03126" w:rsidTr="00FB614D">
        <w:tc>
          <w:tcPr>
            <w:tcW w:w="4050" w:type="dxa"/>
          </w:tcPr>
          <w:p w:rsidR="00FB614D" w:rsidRDefault="00FB614D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D031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FB614D" w:rsidRPr="00FB614D" w:rsidRDefault="00FB614D" w:rsidP="00FB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614D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146,370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16,890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163,260</w:t>
            </w:r>
          </w:p>
        </w:tc>
      </w:tr>
      <w:tr w:rsidR="00FB614D" w:rsidRPr="00D03126" w:rsidTr="00FB614D">
        <w:tc>
          <w:tcPr>
            <w:tcW w:w="4050" w:type="dxa"/>
          </w:tcPr>
          <w:p w:rsidR="00FB614D" w:rsidRPr="00D03126" w:rsidRDefault="00FB614D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ลูกหนี้อื่นและสินทรัพย์อื่น</w:t>
            </w: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9,012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1,239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Pr="004E6AC3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10,251</w:t>
            </w:r>
          </w:p>
        </w:tc>
      </w:tr>
      <w:tr w:rsidR="00FB614D" w:rsidRPr="00D03126" w:rsidTr="00FB614D">
        <w:tc>
          <w:tcPr>
            <w:tcW w:w="4050" w:type="dxa"/>
          </w:tcPr>
          <w:p w:rsidR="00FB614D" w:rsidRDefault="00FB614D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(3,493)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Pr="004E6AC3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(3,493)</w:t>
            </w:r>
          </w:p>
        </w:tc>
      </w:tr>
      <w:tr w:rsidR="00FB614D" w:rsidRPr="00D03126" w:rsidTr="00FB614D">
        <w:tc>
          <w:tcPr>
            <w:tcW w:w="4050" w:type="dxa"/>
          </w:tcPr>
          <w:p w:rsidR="00FB614D" w:rsidRPr="00D03126" w:rsidRDefault="00FB614D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หนี้สินภายใต้สัญญาเช่าการเงิน</w:t>
            </w: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(2,601)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Pr="00BC6929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(2,601)</w:t>
            </w:r>
          </w:p>
        </w:tc>
      </w:tr>
      <w:tr w:rsidR="00FB614D" w:rsidRPr="00D03126" w:rsidTr="00FB614D">
        <w:tc>
          <w:tcPr>
            <w:tcW w:w="4050" w:type="dxa"/>
          </w:tcPr>
          <w:p w:rsidR="00FB614D" w:rsidRDefault="00FB614D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(55,292)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(5,159)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AC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60,451</w:t>
            </w:r>
            <w:r w:rsidRPr="004E6A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614D" w:rsidRPr="00D03126" w:rsidTr="00FB614D">
        <w:tc>
          <w:tcPr>
            <w:tcW w:w="4050" w:type="dxa"/>
          </w:tcPr>
          <w:p w:rsidR="00FB614D" w:rsidRDefault="00FB614D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:rsidR="00FB614D" w:rsidRPr="004E05DC" w:rsidRDefault="004E05DC" w:rsidP="004E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E05DC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B003C2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(50,878)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(3,774)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Pr="00BC6929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(54,652)</w:t>
            </w:r>
          </w:p>
        </w:tc>
      </w:tr>
      <w:tr w:rsidR="00FB614D" w:rsidRPr="00D03126" w:rsidTr="004E05DC">
        <w:tc>
          <w:tcPr>
            <w:tcW w:w="4050" w:type="dxa"/>
          </w:tcPr>
          <w:p w:rsidR="00FB614D" w:rsidRPr="00D03126" w:rsidRDefault="00FB614D" w:rsidP="00792470">
            <w:pPr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B550F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bottom"/>
          </w:tcPr>
          <w:p w:rsidR="00FB614D" w:rsidRPr="004E05DC" w:rsidRDefault="004E05DC" w:rsidP="004E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E05DC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170" w:type="dxa"/>
            <w:vAlign w:val="bottom"/>
          </w:tcPr>
          <w:p w:rsidR="00FB614D" w:rsidRDefault="00FB614D" w:rsidP="0079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(2,402)</w:t>
            </w:r>
          </w:p>
        </w:tc>
        <w:tc>
          <w:tcPr>
            <w:tcW w:w="270" w:type="dxa"/>
            <w:vAlign w:val="bottom"/>
          </w:tcPr>
          <w:p w:rsidR="00FB614D" w:rsidRDefault="00FB614D" w:rsidP="0079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:rsidR="00FB614D" w:rsidRDefault="00FB614D" w:rsidP="0079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B614D" w:rsidRDefault="00FB614D" w:rsidP="0079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B614D" w:rsidRDefault="00FB614D" w:rsidP="0079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(2,402)</w:t>
            </w:r>
          </w:p>
        </w:tc>
      </w:tr>
      <w:tr w:rsidR="00FB614D" w:rsidRPr="00D03126" w:rsidTr="00FB614D">
        <w:tc>
          <w:tcPr>
            <w:tcW w:w="4050" w:type="dxa"/>
          </w:tcPr>
          <w:p w:rsidR="00FB614D" w:rsidRDefault="00FB614D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เจ้าหนี้อื่นและหนี้สินอื่น</w:t>
            </w: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(27,131)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(1,177)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AC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28,308</w:t>
            </w:r>
            <w:r w:rsidRPr="004E6A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614D" w:rsidRPr="006C0B66" w:rsidTr="00FB614D">
        <w:tc>
          <w:tcPr>
            <w:tcW w:w="4050" w:type="dxa"/>
          </w:tcPr>
          <w:p w:rsidR="00FB614D" w:rsidRDefault="00FB614D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1170" w:type="dxa"/>
          </w:tcPr>
          <w:p w:rsidR="00FB614D" w:rsidRPr="00BF45F2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B614D" w:rsidRPr="00BF45F2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45F2">
              <w:rPr>
                <w:rFonts w:ascii="Angsana New" w:hAnsi="Angsana New"/>
                <w:b/>
                <w:bCs/>
                <w:sz w:val="30"/>
                <w:szCs w:val="30"/>
              </w:rPr>
              <w:t>598,31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FB614D" w:rsidRPr="00BF45F2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FB614D" w:rsidRPr="00BF45F2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45F2">
              <w:rPr>
                <w:rFonts w:ascii="Angsana New" w:hAnsi="Angsana New"/>
                <w:b/>
                <w:bCs/>
                <w:sz w:val="30"/>
                <w:szCs w:val="30"/>
              </w:rPr>
              <w:t>53,37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FB614D" w:rsidRPr="00BF45F2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B614D" w:rsidRPr="00BF45F2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45F2">
              <w:rPr>
                <w:rFonts w:ascii="Angsana New" w:hAnsi="Angsana New"/>
                <w:b/>
                <w:bCs/>
                <w:sz w:val="30"/>
                <w:szCs w:val="30"/>
              </w:rPr>
              <w:t>651,69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FB614D" w:rsidRPr="006C0B66" w:rsidTr="00FB614D">
        <w:tc>
          <w:tcPr>
            <w:tcW w:w="4050" w:type="dxa"/>
          </w:tcPr>
          <w:p w:rsidR="00FB614D" w:rsidRPr="004A2A2F" w:rsidRDefault="00FB614D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2A2F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170" w:type="dxa"/>
          </w:tcPr>
          <w:p w:rsidR="00FB614D" w:rsidRPr="004E05DC" w:rsidRDefault="004E05DC" w:rsidP="004E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E05DC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328,684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49,626</w:t>
            </w: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B614D" w:rsidRPr="00530853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378,310</w:t>
            </w:r>
          </w:p>
        </w:tc>
      </w:tr>
      <w:tr w:rsidR="00FB614D" w:rsidRPr="006C0B66" w:rsidTr="00FB614D">
        <w:tc>
          <w:tcPr>
            <w:tcW w:w="4050" w:type="dxa"/>
          </w:tcPr>
          <w:p w:rsidR="00FB614D" w:rsidRPr="00737BC3" w:rsidRDefault="00FB614D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7B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B614D" w:rsidRPr="00737BC3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  <w:r w:rsidRPr="00737BC3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:rsidR="00FB614D" w:rsidRPr="00737BC3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FB614D" w:rsidRPr="00737BC3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103,000</w:t>
            </w:r>
          </w:p>
        </w:tc>
        <w:tc>
          <w:tcPr>
            <w:tcW w:w="270" w:type="dxa"/>
          </w:tcPr>
          <w:p w:rsidR="00FB614D" w:rsidRPr="00737BC3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B614D" w:rsidRPr="00737BC3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7BC3">
              <w:rPr>
                <w:rFonts w:ascii="Angsana New" w:hAnsi="Angsana New"/>
                <w:b/>
                <w:bCs/>
                <w:sz w:val="30"/>
                <w:szCs w:val="30"/>
              </w:rPr>
              <w:t>1,030,000</w:t>
            </w:r>
          </w:p>
        </w:tc>
      </w:tr>
      <w:tr w:rsidR="00FB614D" w:rsidRPr="00E8482F" w:rsidTr="00FB614D">
        <w:trPr>
          <w:trHeight w:val="50"/>
        </w:trPr>
        <w:tc>
          <w:tcPr>
            <w:tcW w:w="4050" w:type="dxa"/>
          </w:tcPr>
          <w:p w:rsidR="00FB614D" w:rsidRPr="00844A4E" w:rsidRDefault="00FB614D" w:rsidP="000A7342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0" w:type="dxa"/>
          </w:tcPr>
          <w:p w:rsidR="00FB614D" w:rsidRPr="00844A4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B614D" w:rsidRPr="00844A4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FB614D" w:rsidRPr="00844A4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FB614D" w:rsidRPr="00844A4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FB614D" w:rsidRPr="00844A4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</w:tcPr>
          <w:p w:rsidR="00FB614D" w:rsidRPr="00844A4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FB614D" w:rsidRPr="006C0B66" w:rsidTr="00FB614D">
        <w:tc>
          <w:tcPr>
            <w:tcW w:w="4050" w:type="dxa"/>
          </w:tcPr>
          <w:p w:rsidR="00FB614D" w:rsidRPr="004A2A2F" w:rsidRDefault="00FB614D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เงินสดที่ได้มา</w:t>
            </w: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B614D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(36,323)</w:t>
            </w:r>
          </w:p>
        </w:tc>
      </w:tr>
      <w:tr w:rsidR="00FB614D" w:rsidRPr="009A57B8" w:rsidTr="00FB614D">
        <w:tc>
          <w:tcPr>
            <w:tcW w:w="4050" w:type="dxa"/>
          </w:tcPr>
          <w:p w:rsidR="00FB614D" w:rsidRPr="002552EE" w:rsidRDefault="00FB614D" w:rsidP="000A734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2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170" w:type="dxa"/>
          </w:tcPr>
          <w:p w:rsidR="00FB614D" w:rsidRPr="002552E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Pr="002552E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614D" w:rsidRPr="002552E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:rsidR="00FB614D" w:rsidRPr="002552E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614D" w:rsidRPr="002552E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B614D" w:rsidRPr="002552E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2EE">
              <w:rPr>
                <w:rFonts w:ascii="Angsana New" w:hAnsi="Angsana New"/>
                <w:b/>
                <w:bCs/>
                <w:sz w:val="30"/>
                <w:szCs w:val="30"/>
              </w:rPr>
              <w:t>993,67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FB614D" w:rsidRPr="009A57B8" w:rsidTr="00FB614D">
        <w:tc>
          <w:tcPr>
            <w:tcW w:w="4050" w:type="dxa"/>
          </w:tcPr>
          <w:p w:rsidR="00FB614D" w:rsidRPr="00CA521E" w:rsidRDefault="00FB614D" w:rsidP="000A734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52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 เงินลงทุนค้างจ่าย</w:t>
            </w:r>
          </w:p>
        </w:tc>
        <w:tc>
          <w:tcPr>
            <w:tcW w:w="1170" w:type="dxa"/>
          </w:tcPr>
          <w:p w:rsidR="00FB614D" w:rsidRPr="009A57B8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Pr="009A57B8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614D" w:rsidRPr="009A57B8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FB614D" w:rsidRPr="009A57B8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614D" w:rsidRPr="009A57B8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B614D" w:rsidRPr="00530853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(206,000)</w:t>
            </w:r>
          </w:p>
        </w:tc>
      </w:tr>
      <w:tr w:rsidR="00FB614D" w:rsidRPr="009A57B8" w:rsidTr="00FB614D">
        <w:tc>
          <w:tcPr>
            <w:tcW w:w="4050" w:type="dxa"/>
          </w:tcPr>
          <w:p w:rsidR="00FB614D" w:rsidRPr="002552EE" w:rsidRDefault="00FB614D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2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  <w:r w:rsidRPr="002552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ในปี </w:t>
            </w:r>
            <w:r w:rsidRPr="002552E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FB614D" w:rsidRPr="002552E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14D" w:rsidRPr="002552E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614D" w:rsidRPr="002552E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:rsidR="00FB614D" w:rsidRPr="002552E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614D" w:rsidRPr="002552E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B614D" w:rsidRPr="002552EE" w:rsidRDefault="00FB6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  <w:r w:rsidRPr="002552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677</w:t>
            </w:r>
          </w:p>
        </w:tc>
      </w:tr>
    </w:tbl>
    <w:p w:rsidR="00723C74" w:rsidRPr="00386454" w:rsidRDefault="00723C74" w:rsidP="000A734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C51F5" w:rsidRPr="00FA4D4A" w:rsidRDefault="00BC51F5" w:rsidP="008A24FB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>ลูกหนี้การค้าประกอบด้วยมูลค่าลูกหนี้ตามสัญญาจำนวน</w:t>
      </w:r>
      <w:r w:rsidR="00FC34A5" w:rsidRPr="00FA4D4A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B07BA8">
        <w:rPr>
          <w:rFonts w:ascii="Angsana New" w:hAnsi="Angsana New"/>
          <w:spacing w:val="-2"/>
          <w:sz w:val="30"/>
          <w:szCs w:val="30"/>
          <w:lang w:val="en-US"/>
        </w:rPr>
        <w:t xml:space="preserve">163.7 </w:t>
      </w:r>
      <w:r w:rsidR="00886588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</w:t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</w:t>
      </w:r>
      <w:r w:rsidR="00FA4D4A" w:rsidRPr="00FA4D4A">
        <w:rPr>
          <w:rFonts w:ascii="Angsana New" w:hAnsi="Angsana New" w:hint="cs"/>
          <w:spacing w:val="-2"/>
          <w:sz w:val="30"/>
          <w:szCs w:val="30"/>
          <w:cs/>
          <w:lang w:val="en-US"/>
        </w:rPr>
        <w:t>ซึ่ง</w:t>
      </w:r>
      <w:r w:rsidR="00BD071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มีจำนวน </w:t>
      </w:r>
      <w:r w:rsidR="00BD0711">
        <w:rPr>
          <w:rFonts w:ascii="Angsana New" w:hAnsi="Angsana New"/>
          <w:spacing w:val="-2"/>
          <w:sz w:val="30"/>
          <w:szCs w:val="30"/>
          <w:lang w:val="en-US"/>
        </w:rPr>
        <w:t xml:space="preserve">1.8 </w:t>
      </w:r>
      <w:r w:rsidR="00BD071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ล้านบาท </w:t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>คาดว่าจะเรียกเก็บ</w:t>
      </w:r>
      <w:r w:rsidR="00BD0711">
        <w:rPr>
          <w:rFonts w:ascii="Angsana New" w:hAnsi="Angsana New" w:hint="cs"/>
          <w:spacing w:val="-2"/>
          <w:sz w:val="30"/>
          <w:szCs w:val="30"/>
          <w:cs/>
          <w:lang w:val="en-US"/>
        </w:rPr>
        <w:t>ไม่</w:t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>ได้ ณ วันที่ซื้อธุรกิจ</w:t>
      </w:r>
    </w:p>
    <w:p w:rsidR="00BC51F5" w:rsidRPr="00386454" w:rsidRDefault="00BC51F5" w:rsidP="008A24FB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923EC" w:rsidRDefault="008923EC" w:rsidP="008A24FB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เงินลงทุนค้างจ่ายจะจ่ายให้กับผู้ถือหุ้นเดิมที่ขายหุ้นให้กับกลุ่มบริษัทตามข้อตกลงในสัญญาซื้อขายหุ้น</w:t>
      </w:r>
      <w:r w:rsidR="008A24FB">
        <w:rPr>
          <w:rFonts w:ascii="Angsana New" w:hAnsi="Angsana New"/>
          <w:sz w:val="30"/>
          <w:szCs w:val="30"/>
          <w:lang w:val="en-US"/>
        </w:rPr>
        <w:br/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เมื่อบรรลุเงื่อนไขตามที่กำหนดไว้ โดยแบ่งจ่ายชำระเป็น 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2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งวด</w:t>
      </w:r>
    </w:p>
    <w:p w:rsidR="00011AD5" w:rsidRDefault="00011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x-none" w:eastAsia="x-none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8923EC" w:rsidRPr="00AC49C7" w:rsidRDefault="008923EC" w:rsidP="008A24FB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AC49C7">
        <w:rPr>
          <w:rFonts w:ascii="Angsana New" w:hAnsi="Angsana New" w:hint="cs"/>
          <w:sz w:val="30"/>
          <w:szCs w:val="30"/>
          <w:cs/>
          <w:lang w:val="en-US"/>
        </w:rPr>
        <w:lastRenderedPageBreak/>
        <w:t>กลุ่มบริษัทได้นำสินทรัพย์ หนี้สิน และผลการดำเนินงานของบริษัทย่อยดังกล่าวมาจัดทำงบ</w:t>
      </w:r>
      <w:r w:rsidR="00C01007" w:rsidRPr="00AC49C7">
        <w:rPr>
          <w:rFonts w:ascii="Angsana New" w:hAnsi="Angsana New" w:hint="cs"/>
          <w:sz w:val="30"/>
          <w:szCs w:val="30"/>
          <w:cs/>
          <w:lang w:val="en-US"/>
        </w:rPr>
        <w:t>การเงินรวม</w:t>
      </w:r>
      <w:r w:rsidR="00A20F8E" w:rsidRPr="00AC49C7">
        <w:rPr>
          <w:rFonts w:ascii="Angsana New" w:hAnsi="Angsana New" w:hint="cs"/>
          <w:sz w:val="30"/>
          <w:szCs w:val="30"/>
          <w:cs/>
          <w:lang w:val="en-US"/>
        </w:rPr>
        <w:t>สำหรับปี</w:t>
      </w:r>
      <w:r w:rsidRPr="00AC49C7">
        <w:rPr>
          <w:rFonts w:ascii="Angsana New" w:hAnsi="Angsana New" w:hint="cs"/>
          <w:sz w:val="30"/>
          <w:szCs w:val="30"/>
          <w:cs/>
          <w:lang w:val="en-US"/>
        </w:rPr>
        <w:t>สิ้นสุดวันที่</w:t>
      </w:r>
      <w:r w:rsidR="005D3B20" w:rsidRPr="00AC49C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01007" w:rsidRPr="00AC49C7">
        <w:rPr>
          <w:rFonts w:ascii="Angsana New" w:hAnsi="Angsana New"/>
          <w:sz w:val="30"/>
          <w:szCs w:val="30"/>
          <w:lang w:val="en-US"/>
        </w:rPr>
        <w:t>3</w:t>
      </w:r>
      <w:r w:rsidR="00A36E01" w:rsidRPr="00AC49C7">
        <w:rPr>
          <w:rFonts w:ascii="Angsana New" w:hAnsi="Angsana New"/>
          <w:sz w:val="30"/>
          <w:szCs w:val="30"/>
          <w:lang w:val="en-US"/>
        </w:rPr>
        <w:t>1</w:t>
      </w:r>
      <w:r w:rsidRPr="00AC49C7">
        <w:rPr>
          <w:rFonts w:ascii="Angsana New" w:hAnsi="Angsana New"/>
          <w:sz w:val="30"/>
          <w:szCs w:val="30"/>
          <w:lang w:val="en-US"/>
        </w:rPr>
        <w:t xml:space="preserve"> </w:t>
      </w:r>
      <w:r w:rsidR="00A36E01" w:rsidRPr="00AC49C7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AC49C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C49C7">
        <w:rPr>
          <w:rFonts w:ascii="Angsana New" w:hAnsi="Angsana New"/>
          <w:sz w:val="30"/>
          <w:szCs w:val="30"/>
          <w:lang w:val="en-US"/>
        </w:rPr>
        <w:t xml:space="preserve">2562 </w:t>
      </w:r>
      <w:r w:rsidRPr="00AC49C7">
        <w:rPr>
          <w:rFonts w:ascii="Angsana New" w:hAnsi="Angsana New" w:hint="cs"/>
          <w:sz w:val="30"/>
          <w:szCs w:val="30"/>
          <w:cs/>
          <w:lang w:val="en-US"/>
        </w:rPr>
        <w:t>นับตั้งแต่วันที่ซื้อธุรกิจ</w:t>
      </w:r>
      <w:r w:rsidR="00011AD5" w:rsidRPr="00AC49C7">
        <w:rPr>
          <w:rFonts w:ascii="Angsana New" w:hAnsi="Angsana New"/>
          <w:sz w:val="30"/>
          <w:szCs w:val="30"/>
          <w:lang w:val="en-US"/>
        </w:rPr>
        <w:t xml:space="preserve"> </w:t>
      </w:r>
      <w:r w:rsidRPr="00AC49C7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AC49C7">
        <w:rPr>
          <w:rFonts w:ascii="Angsana New" w:hAnsi="Angsana New"/>
          <w:sz w:val="30"/>
          <w:szCs w:val="30"/>
          <w:cs/>
        </w:rPr>
        <w:t>ในระหว่าง</w:t>
      </w:r>
      <w:r w:rsidR="005D3B20" w:rsidRPr="00AC49C7">
        <w:rPr>
          <w:rFonts w:ascii="Angsana New" w:hAnsi="Angsana New" w:hint="cs"/>
          <w:sz w:val="30"/>
          <w:szCs w:val="30"/>
          <w:cs/>
        </w:rPr>
        <w:t>ปี</w:t>
      </w:r>
      <w:r w:rsidRPr="00AC49C7">
        <w:rPr>
          <w:rFonts w:ascii="Angsana New" w:hAnsi="Angsana New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="00011AD5" w:rsidRPr="00AC49C7">
        <w:rPr>
          <w:rFonts w:ascii="Angsana New" w:hAnsi="Angsana New"/>
          <w:sz w:val="30"/>
          <w:szCs w:val="30"/>
        </w:rPr>
        <w:br/>
      </w:r>
      <w:r w:rsidR="00A36E01" w:rsidRPr="00AC49C7">
        <w:rPr>
          <w:rFonts w:ascii="Angsana New" w:hAnsi="Angsana New"/>
          <w:sz w:val="30"/>
          <w:szCs w:val="30"/>
          <w:lang w:val="en-US"/>
        </w:rPr>
        <w:t xml:space="preserve">31 </w:t>
      </w:r>
      <w:r w:rsidR="00A36E01" w:rsidRPr="00AC49C7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A36E01" w:rsidRPr="00AC49C7">
        <w:rPr>
          <w:rFonts w:ascii="Angsana New" w:hAnsi="Angsana New"/>
          <w:sz w:val="30"/>
          <w:szCs w:val="30"/>
          <w:lang w:val="en-US"/>
        </w:rPr>
        <w:t xml:space="preserve">2562 </w:t>
      </w:r>
      <w:r w:rsidRPr="00AC49C7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AC49C7">
        <w:rPr>
          <w:rFonts w:ascii="Angsana New" w:hAnsi="Angsana New"/>
          <w:sz w:val="30"/>
          <w:szCs w:val="30"/>
          <w:cs/>
        </w:rPr>
        <w:t>มีรายได้</w:t>
      </w:r>
      <w:r w:rsidRPr="00AC49C7">
        <w:rPr>
          <w:rFonts w:ascii="Angsana New" w:hAnsi="Angsana New" w:hint="cs"/>
          <w:sz w:val="30"/>
          <w:szCs w:val="30"/>
          <w:cs/>
          <w:lang w:val="en-US"/>
        </w:rPr>
        <w:t>จากการขาย</w:t>
      </w:r>
      <w:r w:rsidRPr="00AC49C7">
        <w:rPr>
          <w:rFonts w:ascii="Angsana New" w:hAnsi="Angsana New" w:hint="cs"/>
          <w:sz w:val="30"/>
          <w:szCs w:val="30"/>
          <w:cs/>
        </w:rPr>
        <w:t>และกำไรสำหรับ</w:t>
      </w:r>
      <w:r w:rsidR="00A36E01" w:rsidRPr="00AC49C7">
        <w:rPr>
          <w:rFonts w:ascii="Angsana New" w:hAnsi="Angsana New" w:hint="cs"/>
          <w:sz w:val="30"/>
          <w:szCs w:val="30"/>
          <w:cs/>
        </w:rPr>
        <w:t>ปี</w:t>
      </w:r>
      <w:r w:rsidRPr="00AC49C7">
        <w:rPr>
          <w:rFonts w:ascii="Angsana New" w:hAnsi="Angsana New" w:hint="cs"/>
          <w:sz w:val="30"/>
          <w:szCs w:val="30"/>
          <w:cs/>
        </w:rPr>
        <w:t xml:space="preserve"> เป็นจำนวน</w:t>
      </w:r>
      <w:r w:rsidRPr="00AC49C7">
        <w:rPr>
          <w:rFonts w:ascii="Angsana New" w:hAnsi="Angsana New"/>
          <w:sz w:val="30"/>
          <w:szCs w:val="30"/>
          <w:cs/>
        </w:rPr>
        <w:t xml:space="preserve"> </w:t>
      </w:r>
      <w:r w:rsidR="00011AD5" w:rsidRPr="00AC49C7">
        <w:rPr>
          <w:rFonts w:ascii="Angsana New" w:hAnsi="Angsana New"/>
          <w:sz w:val="30"/>
          <w:szCs w:val="30"/>
          <w:lang w:val="en-US"/>
        </w:rPr>
        <w:t>825.2</w:t>
      </w:r>
      <w:r w:rsidR="00445AF6" w:rsidRPr="00AC49C7">
        <w:rPr>
          <w:rFonts w:ascii="Angsana New" w:hAnsi="Angsana New"/>
          <w:sz w:val="30"/>
          <w:szCs w:val="30"/>
          <w:lang w:val="en-US"/>
        </w:rPr>
        <w:t xml:space="preserve"> </w:t>
      </w:r>
      <w:r w:rsidRPr="00AC49C7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AC49C7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445AF6" w:rsidRPr="00AC49C7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011AD5" w:rsidRPr="00AC49C7">
        <w:rPr>
          <w:rFonts w:ascii="Angsana New" w:hAnsi="Angsana New"/>
          <w:spacing w:val="-2"/>
          <w:sz w:val="30"/>
          <w:szCs w:val="30"/>
          <w:lang w:val="en-US"/>
        </w:rPr>
        <w:br/>
        <w:t>68.2</w:t>
      </w:r>
      <w:r w:rsidR="00D47DF1" w:rsidRPr="00AC49C7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AC49C7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05572E" w:rsidRPr="00AC49C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49C7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Pr="00AC49C7">
        <w:rPr>
          <w:rFonts w:ascii="Angsana New" w:hAnsi="Angsana New"/>
          <w:spacing w:val="-2"/>
          <w:sz w:val="30"/>
          <w:szCs w:val="30"/>
          <w:cs/>
        </w:rPr>
        <w:t xml:space="preserve"> ซึ่งรวมเป็นส่วนหนึ่งของผลการดำเนินงานของกลุ่มบริษัท</w:t>
      </w:r>
      <w:r w:rsidRPr="00AC49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:rsidR="008923EC" w:rsidRPr="00386454" w:rsidRDefault="008923EC" w:rsidP="008A2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22"/>
        <w:rPr>
          <w:rFonts w:ascii="Angsana New" w:hAnsi="Angsana New"/>
          <w:sz w:val="20"/>
          <w:szCs w:val="20"/>
        </w:rPr>
      </w:pPr>
    </w:p>
    <w:p w:rsidR="008923EC" w:rsidRPr="00BA2043" w:rsidRDefault="008923EC" w:rsidP="008A24FB">
      <w:pPr>
        <w:pStyle w:val="BodyText2"/>
        <w:ind w:left="540" w:right="-72" w:firstLine="0"/>
        <w:jc w:val="thaiDistribute"/>
        <w:rPr>
          <w:rFonts w:ascii="Angsana New" w:hAnsi="Angsana New"/>
          <w:i/>
          <w:iCs/>
          <w:color w:val="FF0000"/>
          <w:sz w:val="30"/>
          <w:szCs w:val="30"/>
          <w:cs/>
          <w:lang w:val="en-US"/>
        </w:rPr>
      </w:pPr>
      <w:r w:rsidRPr="00BA2043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</w:t>
      </w:r>
      <w:r w:rsidRPr="00BA2043">
        <w:rPr>
          <w:rFonts w:ascii="Angsana New" w:hAnsi="Angsana New" w:hint="cs"/>
          <w:sz w:val="30"/>
          <w:szCs w:val="30"/>
          <w:cs/>
        </w:rPr>
        <w:t>ธุรกิจข้างต้น</w:t>
      </w:r>
      <w:r w:rsidRPr="00BA2043">
        <w:rPr>
          <w:rFonts w:ascii="Angsana New" w:hAnsi="Angsana New"/>
          <w:sz w:val="30"/>
          <w:szCs w:val="30"/>
          <w:cs/>
        </w:rPr>
        <w:t xml:space="preserve">จำนวน </w:t>
      </w:r>
      <w:r w:rsidR="00BF0BF0">
        <w:rPr>
          <w:rFonts w:ascii="Angsana New" w:hAnsi="Angsana New"/>
          <w:sz w:val="30"/>
          <w:szCs w:val="30"/>
          <w:lang w:val="en-US"/>
        </w:rPr>
        <w:t xml:space="preserve">20.8 </w:t>
      </w:r>
      <w:r w:rsidRPr="00BA204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A2043">
        <w:rPr>
          <w:rFonts w:ascii="Angsana New" w:hAnsi="Angsana New" w:hint="cs"/>
          <w:sz w:val="30"/>
          <w:szCs w:val="30"/>
          <w:cs/>
        </w:rPr>
        <w:t xml:space="preserve">โดยค่าใช้จ่ายดังกล่าวส่วนใหญ่เกิดขึ้นในระหว่างปี </w:t>
      </w:r>
      <w:r w:rsidRPr="00BA2043">
        <w:rPr>
          <w:rFonts w:ascii="Angsana New" w:hAnsi="Angsana New"/>
          <w:sz w:val="30"/>
          <w:szCs w:val="30"/>
          <w:lang w:val="en-US"/>
        </w:rPr>
        <w:t>2561</w:t>
      </w:r>
      <w:r w:rsidRPr="00FB3382">
        <w:rPr>
          <w:rFonts w:ascii="Angsana New" w:hAnsi="Angsana New"/>
          <w:sz w:val="30"/>
          <w:szCs w:val="30"/>
          <w:lang w:val="en-US"/>
        </w:rPr>
        <w:t xml:space="preserve"> </w:t>
      </w:r>
      <w:r w:rsidR="00AA7B7B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100075">
        <w:rPr>
          <w:rFonts w:ascii="Angsana New" w:hAnsi="Angsana New" w:hint="cs"/>
          <w:sz w:val="30"/>
          <w:szCs w:val="30"/>
          <w:cs/>
          <w:lang w:val="en-US"/>
        </w:rPr>
        <w:t xml:space="preserve">รวมอยู่ในค่าใช้จ่ายในการขายและบริหารในงบกำไรขาดทุนรวมปี </w:t>
      </w:r>
      <w:r w:rsidR="00100075">
        <w:rPr>
          <w:rFonts w:ascii="Angsana New" w:hAnsi="Angsana New"/>
          <w:sz w:val="30"/>
          <w:szCs w:val="30"/>
          <w:lang w:val="en-US"/>
        </w:rPr>
        <w:t>2561</w:t>
      </w:r>
      <w:r w:rsidR="00100075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100075">
        <w:rPr>
          <w:rFonts w:ascii="Angsana New" w:hAnsi="Angsana New"/>
          <w:sz w:val="30"/>
          <w:szCs w:val="30"/>
          <w:lang w:val="en-US"/>
        </w:rPr>
        <w:t xml:space="preserve">2562 </w:t>
      </w:r>
      <w:r w:rsidR="00100075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1C585C">
        <w:rPr>
          <w:rFonts w:ascii="Angsana New" w:hAnsi="Angsana New"/>
          <w:sz w:val="30"/>
          <w:szCs w:val="30"/>
          <w:lang w:val="en-US"/>
        </w:rPr>
        <w:t>20.5</w:t>
      </w:r>
      <w:r w:rsidR="00100075">
        <w:rPr>
          <w:rFonts w:ascii="Angsana New" w:hAnsi="Angsana New"/>
          <w:sz w:val="30"/>
          <w:szCs w:val="30"/>
          <w:lang w:val="en-US"/>
        </w:rPr>
        <w:t xml:space="preserve"> </w:t>
      </w:r>
      <w:r w:rsidR="00100075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="00100075">
        <w:rPr>
          <w:rFonts w:ascii="Angsana New" w:hAnsi="Angsana New"/>
          <w:sz w:val="30"/>
          <w:szCs w:val="30"/>
          <w:lang w:val="en-US"/>
        </w:rPr>
        <w:t xml:space="preserve">0.3 </w:t>
      </w:r>
      <w:r w:rsidR="00100075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</w:p>
    <w:p w:rsidR="00E64B64" w:rsidRPr="00E64B64" w:rsidRDefault="00E64B64" w:rsidP="00E64B64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:rsidR="00EF3FE4" w:rsidRPr="00032D20" w:rsidRDefault="00560375" w:rsidP="00032D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032D20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บุคคลหรือกิจการที่เกี่ยวข้องกัน</w:t>
      </w:r>
    </w:p>
    <w:p w:rsidR="009F3A9A" w:rsidRPr="006479C8" w:rsidRDefault="009F3A9A" w:rsidP="000A734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20"/>
          <w:szCs w:val="20"/>
        </w:rPr>
      </w:pPr>
    </w:p>
    <w:p w:rsidR="00A36D02" w:rsidRDefault="006479C8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04532">
        <w:rPr>
          <w:rFonts w:ascii="Angsana New" w:hAnsi="Angsana New"/>
          <w:b/>
          <w:spacing w:val="-4"/>
          <w:sz w:val="30"/>
          <w:szCs w:val="30"/>
          <w:cs/>
        </w:rPr>
        <w:t xml:space="preserve">ความสัมพันธ์ที่มีกับบริษัทย่อย ได้เปิดเผยในหมายเหตุข้อ </w:t>
      </w:r>
      <w:r w:rsidR="00716002" w:rsidRPr="00F04532">
        <w:rPr>
          <w:rFonts w:ascii="Angsana New" w:hAnsi="Angsana New"/>
          <w:bCs/>
          <w:spacing w:val="-4"/>
          <w:sz w:val="30"/>
          <w:szCs w:val="30"/>
          <w:lang w:val="en-US"/>
        </w:rPr>
        <w:t>9</w:t>
      </w:r>
      <w:r w:rsidRPr="00F04532">
        <w:rPr>
          <w:rFonts w:ascii="Angsana New" w:hAnsi="Angsana New"/>
          <w:b/>
          <w:spacing w:val="-4"/>
          <w:sz w:val="30"/>
          <w:szCs w:val="30"/>
          <w:lang w:val="en-US"/>
        </w:rPr>
        <w:t xml:space="preserve"> </w:t>
      </w:r>
      <w:r w:rsidRPr="00F04532">
        <w:rPr>
          <w:rFonts w:ascii="Angsana New" w:hAnsi="Angsana New"/>
          <w:b/>
          <w:spacing w:val="-4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</w:t>
      </w:r>
      <w:r w:rsidRPr="006479C8">
        <w:rPr>
          <w:rFonts w:ascii="Angsana New" w:hAnsi="Angsana New"/>
          <w:b/>
          <w:sz w:val="30"/>
          <w:szCs w:val="30"/>
          <w:cs/>
        </w:rPr>
        <w:t>ที่มีนัยสำคัญกับกลุ่มบริษัท ในระหว่างปีมีดังต่อไปนี้</w:t>
      </w:r>
    </w:p>
    <w:p w:rsidR="006479C8" w:rsidRPr="006479C8" w:rsidRDefault="006479C8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70"/>
        <w:gridCol w:w="1440"/>
        <w:gridCol w:w="3960"/>
      </w:tblGrid>
      <w:tr w:rsidR="00A36D02" w:rsidRPr="00BA2043" w:rsidTr="00FF1C68">
        <w:trPr>
          <w:tblHeader/>
        </w:trPr>
        <w:tc>
          <w:tcPr>
            <w:tcW w:w="3870" w:type="dxa"/>
          </w:tcPr>
          <w:p w:rsidR="00A36D02" w:rsidRPr="00BA2043" w:rsidRDefault="00941317" w:rsidP="000C0AF1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A36D02"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440" w:type="dxa"/>
          </w:tcPr>
          <w:p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spacing w:line="240" w:lineRule="auto"/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spacing w:line="240" w:lineRule="auto"/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BA2043" w:rsidTr="00FF1C68">
        <w:trPr>
          <w:tblHeader/>
        </w:trPr>
        <w:tc>
          <w:tcPr>
            <w:tcW w:w="3870" w:type="dxa"/>
          </w:tcPr>
          <w:p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36D02" w:rsidRPr="00BA2043" w:rsidRDefault="00A36D02" w:rsidP="000A7342">
            <w:pPr>
              <w:tabs>
                <w:tab w:val="clear" w:pos="907"/>
                <w:tab w:val="left" w:pos="882"/>
              </w:tabs>
              <w:spacing w:line="240" w:lineRule="auto"/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6D02" w:rsidRPr="00BA2043" w:rsidTr="00FF1C68">
        <w:tc>
          <w:tcPr>
            <w:tcW w:w="3870" w:type="dxa"/>
            <w:shd w:val="clear" w:color="auto" w:fill="auto"/>
          </w:tcPr>
          <w:p w:rsidR="00A36D02" w:rsidRPr="00BA2043" w:rsidRDefault="00A36D02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="00023372"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="00023372"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="00023372"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อินเตอร์เนชั่นแนล จำกัด</w:t>
            </w:r>
          </w:p>
        </w:tc>
        <w:tc>
          <w:tcPr>
            <w:tcW w:w="1440" w:type="dxa"/>
          </w:tcPr>
          <w:p w:rsidR="00A36D02" w:rsidRPr="00BA2043" w:rsidRDefault="00A36D02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A36D02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BA2043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</w:tr>
      <w:tr w:rsidR="00A36D02" w:rsidRPr="00BA2043" w:rsidTr="00FF1C68">
        <w:tc>
          <w:tcPr>
            <w:tcW w:w="3870" w:type="dxa"/>
          </w:tcPr>
          <w:p w:rsidR="00A36D02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1440" w:type="dxa"/>
          </w:tcPr>
          <w:p w:rsidR="00A36D02" w:rsidRPr="00BA2043" w:rsidRDefault="00A36D02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A36D02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BA204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1F214D" w:rsidRPr="00BA2043" w:rsidTr="00FF1C68">
        <w:tc>
          <w:tcPr>
            <w:tcW w:w="3870" w:type="dxa"/>
          </w:tcPr>
          <w:p w:rsidR="001F214D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PMC Labe</w:t>
            </w:r>
            <w:r w:rsidR="009C6BE9">
              <w:rPr>
                <w:rFonts w:ascii="Angsana New" w:hAnsi="Angsana New"/>
                <w:sz w:val="30"/>
                <w:szCs w:val="30"/>
              </w:rPr>
              <w:t>l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 Materials P</w:t>
            </w:r>
            <w:r w:rsidR="00F12919" w:rsidRPr="00BA2043">
              <w:rPr>
                <w:rFonts w:ascii="Angsana New" w:hAnsi="Angsana New"/>
                <w:sz w:val="30"/>
                <w:szCs w:val="30"/>
              </w:rPr>
              <w:t>te</w:t>
            </w:r>
            <w:r w:rsidRPr="00BA2043">
              <w:rPr>
                <w:rFonts w:ascii="Angsana New" w:hAnsi="Angsana New"/>
                <w:sz w:val="30"/>
                <w:szCs w:val="30"/>
              </w:rPr>
              <w:t>. Ltd.</w:t>
            </w:r>
          </w:p>
        </w:tc>
        <w:tc>
          <w:tcPr>
            <w:tcW w:w="1440" w:type="dxa"/>
          </w:tcPr>
          <w:p w:rsidR="001F214D" w:rsidRPr="00BA2043" w:rsidRDefault="001F214D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:rsidR="001F214D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BA204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เทรด ออล</w:t>
            </w:r>
            <w:r w:rsidR="00747BE5" w:rsidRPr="00BA2043">
              <w:rPr>
                <w:rFonts w:ascii="Angsana New" w:hAnsi="Angsana New" w:hint="cs"/>
                <w:sz w:val="30"/>
                <w:szCs w:val="30"/>
                <w:cs/>
              </w:rPr>
              <w:t>ลี่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อินเตอร์เนชั่ลแนล จำกัด</w:t>
            </w:r>
          </w:p>
        </w:tc>
        <w:tc>
          <w:tcPr>
            <w:tcW w:w="1440" w:type="dxa"/>
          </w:tcPr>
          <w:p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Trade Ally International Pte. Ltd.</w:t>
            </w:r>
          </w:p>
        </w:tc>
        <w:tc>
          <w:tcPr>
            <w:tcW w:w="1440" w:type="dxa"/>
          </w:tcPr>
          <w:p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เอส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เอ็ม อินเตอร์เนชั่นแนล จำกัด</w:t>
            </w:r>
          </w:p>
        </w:tc>
        <w:tc>
          <w:tcPr>
            <w:tcW w:w="1440" w:type="dxa"/>
          </w:tcPr>
          <w:p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บุคคลหรือสมาชิกในครอบครัวของกรรมการ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เป็นกรรมการ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อีวีเอ จำกัด</w:t>
            </w:r>
          </w:p>
        </w:tc>
        <w:tc>
          <w:tcPr>
            <w:tcW w:w="1440" w:type="dxa"/>
          </w:tcPr>
          <w:p w:rsidR="00F12919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D252C" w:rsidRPr="00BA2043" w:rsidTr="00FF1C68">
        <w:tc>
          <w:tcPr>
            <w:tcW w:w="3870" w:type="dxa"/>
          </w:tcPr>
          <w:p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บิ๊กเจท ทราเวล จำกัด</w:t>
            </w:r>
          </w:p>
        </w:tc>
        <w:tc>
          <w:tcPr>
            <w:tcW w:w="1440" w:type="dxa"/>
          </w:tcPr>
          <w:p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D252C" w:rsidRPr="00BA2043" w:rsidTr="00FF1C68">
        <w:tc>
          <w:tcPr>
            <w:tcW w:w="3870" w:type="dxa"/>
          </w:tcPr>
          <w:p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ที่ปรึกษากฎหมายสากล จำกัด</w:t>
            </w:r>
          </w:p>
        </w:tc>
        <w:tc>
          <w:tcPr>
            <w:tcW w:w="1440" w:type="dxa"/>
          </w:tcPr>
          <w:p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</w:t>
            </w:r>
          </w:p>
        </w:tc>
      </w:tr>
      <w:tr w:rsidR="00BD252C" w:rsidRPr="00BA2043" w:rsidTr="00FF1C68">
        <w:tc>
          <w:tcPr>
            <w:tcW w:w="3870" w:type="dxa"/>
          </w:tcPr>
          <w:p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1440" w:type="dxa"/>
          </w:tcPr>
          <w:p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1F6F3D" w:rsidRPr="00BA2043" w:rsidTr="00FF1C68">
        <w:tc>
          <w:tcPr>
            <w:tcW w:w="3870" w:type="dxa"/>
          </w:tcPr>
          <w:p w:rsidR="001F6F3D" w:rsidRPr="00BA2043" w:rsidRDefault="005326E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326ED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ฮิวแมนิก้า จำกัด (มหาชน)</w:t>
            </w:r>
          </w:p>
        </w:tc>
        <w:tc>
          <w:tcPr>
            <w:tcW w:w="1440" w:type="dxa"/>
          </w:tcPr>
          <w:p w:rsidR="001F6F3D" w:rsidRPr="00BA2043" w:rsidRDefault="001F6F3D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1F6F3D" w:rsidRPr="00BA2043" w:rsidRDefault="001F6F3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3B03DC" w:rsidRPr="00BA2043" w:rsidTr="000865D3">
        <w:trPr>
          <w:trHeight w:val="1685"/>
        </w:trPr>
        <w:tc>
          <w:tcPr>
            <w:tcW w:w="3870" w:type="dxa"/>
          </w:tcPr>
          <w:p w:rsidR="003B03DC" w:rsidRPr="00BA2043" w:rsidRDefault="003B03DC" w:rsidP="000A734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:rsidR="003B03DC" w:rsidRPr="00BA2043" w:rsidRDefault="003B03D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3B03DC" w:rsidRPr="00BA2043" w:rsidRDefault="003B03DC" w:rsidP="00640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A2043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ทั้งนี้รวมถึงกรรมการของ</w:t>
            </w:r>
            <w:r w:rsidR="001651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BA2043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:rsidR="004111FE" w:rsidRPr="006479C8" w:rsidRDefault="004111F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C0684C" w:rsidRPr="00BA2043" w:rsidRDefault="00C0684C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>นโยบายการกำหนดราคา</w:t>
      </w:r>
      <w:r w:rsidR="00570FAA">
        <w:rPr>
          <w:rFonts w:ascii="Angsana New" w:hAnsi="Angsana New" w:hint="cs"/>
          <w:sz w:val="30"/>
          <w:szCs w:val="30"/>
          <w:cs/>
        </w:rPr>
        <w:t>สำหรับรายการแต่ละประเภท</w:t>
      </w:r>
      <w:r w:rsidR="00216E73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A14524" w:rsidRPr="006479C8" w:rsidRDefault="00A14524" w:rsidP="000A7342">
      <w:pPr>
        <w:pStyle w:val="block"/>
        <w:widowControl w:val="0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0"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790"/>
        <w:gridCol w:w="6480"/>
      </w:tblGrid>
      <w:tr w:rsidR="00AA4DCA" w:rsidRPr="00BA2043" w:rsidTr="006C1FFA">
        <w:tc>
          <w:tcPr>
            <w:tcW w:w="2790" w:type="dxa"/>
          </w:tcPr>
          <w:p w:rsidR="00AA4DCA" w:rsidRPr="00BA2043" w:rsidRDefault="00AA4DCA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eastAsia="en-US" w:bidi="th-TH"/>
              </w:rPr>
            </w:pPr>
            <w:r w:rsidRPr="00BA20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6480" w:type="dxa"/>
          </w:tcPr>
          <w:p w:rsidR="00AA4DCA" w:rsidRPr="00BA2043" w:rsidRDefault="00AA4DCA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BA20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502724" w:rsidRPr="00BA2043" w:rsidTr="006C1FFA">
        <w:tc>
          <w:tcPr>
            <w:tcW w:w="279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ขายสินค้า</w:t>
            </w:r>
            <w:r w:rsidR="000C54DC" w:rsidRPr="00BA2043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 w:rsidR="000C54DC"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ซื้อสินค้า</w:t>
            </w:r>
          </w:p>
        </w:tc>
        <w:tc>
          <w:tcPr>
            <w:tcW w:w="648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ใกล้เคียงกับราคา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ตลาด</w:t>
            </w:r>
          </w:p>
        </w:tc>
      </w:tr>
      <w:tr w:rsidR="00C8257F" w:rsidRPr="00BA2043" w:rsidTr="006C1FFA">
        <w:tc>
          <w:tcPr>
            <w:tcW w:w="2790" w:type="dxa"/>
          </w:tcPr>
          <w:p w:rsidR="00C8257F" w:rsidRPr="00232D8B" w:rsidRDefault="00232D8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การให้บริการ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รับบริการ</w:t>
            </w:r>
          </w:p>
        </w:tc>
        <w:tc>
          <w:tcPr>
            <w:tcW w:w="6480" w:type="dxa"/>
          </w:tcPr>
          <w:p w:rsidR="007E2B6A" w:rsidRPr="00BA2043" w:rsidRDefault="00C8257F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จำนวนเงินตาม</w:t>
            </w:r>
            <w:r w:rsidR="007E2B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ที่ตกลงร่วมกัน</w:t>
            </w:r>
          </w:p>
        </w:tc>
      </w:tr>
      <w:tr w:rsidR="00502724" w:rsidRPr="00BA2043" w:rsidTr="006C1FFA">
        <w:tc>
          <w:tcPr>
            <w:tcW w:w="2790" w:type="dxa"/>
          </w:tcPr>
          <w:p w:rsidR="00502724" w:rsidRPr="00DE44D5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ค่าเช่า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ที่ดิน</w:t>
            </w:r>
            <w:r w:rsidR="00DE44D5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และอาคาร</w:t>
            </w:r>
          </w:p>
        </w:tc>
        <w:tc>
          <w:tcPr>
            <w:tcW w:w="648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ที่ตกลงร่วมกันอ้างอิง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จากราคาประเมินของผู้ประเมินราคาอิสระ</w:t>
            </w:r>
          </w:p>
        </w:tc>
      </w:tr>
      <w:tr w:rsidR="00C3582B" w:rsidRPr="00BA2043" w:rsidTr="006C1FFA">
        <w:tc>
          <w:tcPr>
            <w:tcW w:w="2790" w:type="dxa"/>
          </w:tcPr>
          <w:p w:rsidR="00C3582B" w:rsidRPr="00BA2043" w:rsidRDefault="00C3582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ค่าที่ปรึกษา</w:t>
            </w:r>
          </w:p>
        </w:tc>
        <w:tc>
          <w:tcPr>
            <w:tcW w:w="6480" w:type="dxa"/>
          </w:tcPr>
          <w:p w:rsidR="00C3582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จำนวนเงินตามที่ตกลงร่วมกัน</w:t>
            </w:r>
          </w:p>
        </w:tc>
      </w:tr>
      <w:tr w:rsidR="009D69D1" w:rsidRPr="00BA2043" w:rsidTr="00363F65">
        <w:tc>
          <w:tcPr>
            <w:tcW w:w="2790" w:type="dxa"/>
          </w:tcPr>
          <w:p w:rsidR="009D69D1" w:rsidRPr="00BA2043" w:rsidRDefault="009D69D1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ค่า</w:t>
            </w: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ตอบแทนผู้บริหาร</w:t>
            </w:r>
          </w:p>
        </w:tc>
        <w:tc>
          <w:tcPr>
            <w:tcW w:w="6480" w:type="dxa"/>
          </w:tcPr>
          <w:p w:rsidR="009D69D1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จำนวนเงินตามที่ตกลงร่วมกัน</w:t>
            </w:r>
          </w:p>
        </w:tc>
      </w:tr>
      <w:tr w:rsidR="00502724" w:rsidRPr="00BA2043" w:rsidTr="006C1FFA">
        <w:tc>
          <w:tcPr>
            <w:tcW w:w="279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ดอกเบี้ยจ่าย</w:t>
            </w:r>
          </w:p>
        </w:tc>
        <w:tc>
          <w:tcPr>
            <w:tcW w:w="648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อ้างอิงจากตลาด</w:t>
            </w:r>
          </w:p>
        </w:tc>
      </w:tr>
      <w:tr w:rsidR="000249EB" w:rsidRPr="00BA2043" w:rsidTr="006C1FFA">
        <w:tc>
          <w:tcPr>
            <w:tcW w:w="2790" w:type="dxa"/>
          </w:tcPr>
          <w:p w:rsidR="000249E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การค้ำประกันเงินกู้ระหว่างกัน</w:t>
            </w:r>
          </w:p>
        </w:tc>
        <w:tc>
          <w:tcPr>
            <w:tcW w:w="6480" w:type="dxa"/>
          </w:tcPr>
          <w:p w:rsidR="000249E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ไม่มีการคิดค่าธรรมเนียม</w:t>
            </w:r>
          </w:p>
        </w:tc>
      </w:tr>
    </w:tbl>
    <w:p w:rsidR="006C1FFA" w:rsidRPr="00AE59A5" w:rsidRDefault="006C1FFA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9A1C66" w:rsidRDefault="009A1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:rsidR="00A1049F" w:rsidRPr="00570FAA" w:rsidRDefault="00A1049F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lang w:val="en-US"/>
        </w:rPr>
      </w:pPr>
      <w:r w:rsidRPr="00570FAA">
        <w:rPr>
          <w:rFonts w:ascii="Angsana New" w:hAnsi="Angsana New" w:cs="Angsana New"/>
          <w:cs/>
        </w:rPr>
        <w:lastRenderedPageBreak/>
        <w:t>รายการที่สำคัญกับบุคคลหรือกิจการที่เกี่ยวข้องกัน</w:t>
      </w:r>
      <w:r w:rsidR="00E26B06" w:rsidRPr="00E26B06">
        <w:rPr>
          <w:rFonts w:ascii="Angsana New" w:hAnsi="Angsana New" w:cs="Angsana New"/>
          <w:cs/>
        </w:rPr>
        <w:t>สำหรับแต่ละปี</w:t>
      </w:r>
      <w:r w:rsidR="00570FAA" w:rsidRPr="00570FAA">
        <w:rPr>
          <w:rFonts w:ascii="Angsana New" w:hAnsi="Angsana New" w:cs="Angsana New" w:hint="cs"/>
          <w:cs/>
        </w:rPr>
        <w:t xml:space="preserve">สิ้นสุดวันที่ </w:t>
      </w:r>
      <w:r w:rsidR="00570FAA" w:rsidRPr="00570FAA">
        <w:rPr>
          <w:rFonts w:ascii="Angsana New" w:hAnsi="Angsana New" w:cs="Angsana New"/>
          <w:lang w:val="en-US"/>
        </w:rPr>
        <w:t xml:space="preserve">31 </w:t>
      </w:r>
      <w:r w:rsidR="00570FAA" w:rsidRPr="00570FAA">
        <w:rPr>
          <w:rFonts w:ascii="Angsana New" w:hAnsi="Angsana New" w:cs="Angsana New" w:hint="cs"/>
          <w:cs/>
          <w:lang w:val="en-US"/>
        </w:rPr>
        <w:t>ธันวาคม</w:t>
      </w:r>
      <w:r w:rsidR="009D69D1" w:rsidRPr="00570FAA">
        <w:rPr>
          <w:rFonts w:ascii="Angsana New" w:hAnsi="Angsana New" w:cs="Angsana New" w:hint="cs"/>
          <w:cs/>
          <w:lang w:val="en-US"/>
        </w:rPr>
        <w:t xml:space="preserve"> </w:t>
      </w:r>
      <w:r w:rsidRPr="00570FAA">
        <w:rPr>
          <w:rFonts w:ascii="Angsana New" w:hAnsi="Angsana New" w:cs="Angsana New"/>
          <w:cs/>
        </w:rPr>
        <w:t xml:space="preserve">สรุปได้ดังนี้   </w:t>
      </w:r>
    </w:p>
    <w:p w:rsidR="00FF2BB4" w:rsidRPr="006479C8" w:rsidRDefault="00FF2BB4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66"/>
        <w:gridCol w:w="274"/>
        <w:gridCol w:w="1172"/>
        <w:gridCol w:w="274"/>
        <w:gridCol w:w="1170"/>
        <w:gridCol w:w="269"/>
        <w:gridCol w:w="1168"/>
      </w:tblGrid>
      <w:tr w:rsidR="00CF55E4" w:rsidRPr="00BA2043" w:rsidTr="009A1C66">
        <w:trPr>
          <w:tblHeader/>
        </w:trPr>
        <w:tc>
          <w:tcPr>
            <w:tcW w:w="2037" w:type="pct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55E4" w:rsidRPr="00BA2043" w:rsidTr="009A1C66">
        <w:trPr>
          <w:tblHeader/>
        </w:trPr>
        <w:tc>
          <w:tcPr>
            <w:tcW w:w="2037" w:type="pct"/>
          </w:tcPr>
          <w:p w:rsidR="008D2C41" w:rsidRPr="00666356" w:rsidRDefault="00666356" w:rsidP="00666356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pacing w:val="-2"/>
                <w:cs/>
              </w:rPr>
            </w:pP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สำหรับ</w:t>
            </w:r>
            <w:r w:rsidR="00570FAA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ปี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 xml:space="preserve">สิ้นสุดวันที่ 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</w:rPr>
              <w:t>3</w:t>
            </w:r>
            <w:r w:rsidR="00570FAA">
              <w:rPr>
                <w:rFonts w:ascii="Angsana New" w:hAnsi="Angsana New" w:cs="Angsana New"/>
                <w:b/>
                <w:bCs/>
                <w:i/>
                <w:iCs/>
                <w:spacing w:val="-2"/>
                <w:lang w:val="en-US"/>
              </w:rPr>
              <w:t>1</w:t>
            </w:r>
            <w:r w:rsidR="00570FAA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 xml:space="preserve"> ธันวาคม</w:t>
            </w:r>
          </w:p>
        </w:tc>
        <w:tc>
          <w:tcPr>
            <w:tcW w:w="629" w:type="pct"/>
            <w:vAlign w:val="bottom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2C41" w:rsidRPr="00BA2043" w:rsidRDefault="00F679E5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D2C41" w:rsidRPr="00BA2043" w:rsidRDefault="00F679E5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F55E4" w:rsidRPr="00BA2043" w:rsidTr="00CF55E4">
        <w:trPr>
          <w:trHeight w:val="353"/>
          <w:tblHeader/>
        </w:trPr>
        <w:tc>
          <w:tcPr>
            <w:tcW w:w="2037" w:type="pct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7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CF55E4" w:rsidRPr="00BA2043" w:rsidTr="009A1C66">
        <w:tc>
          <w:tcPr>
            <w:tcW w:w="2037" w:type="pct"/>
          </w:tcPr>
          <w:p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629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:rsidTr="009A1C66">
        <w:trPr>
          <w:trHeight w:val="435"/>
        </w:trPr>
        <w:tc>
          <w:tcPr>
            <w:tcW w:w="2037" w:type="pct"/>
          </w:tcPr>
          <w:p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29" w:type="pct"/>
          </w:tcPr>
          <w:p w:rsidR="00154AAC" w:rsidRPr="00BA2043" w:rsidDel="008D2C41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154AAC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BA2043" w:rsidDel="008D2C41" w:rsidRDefault="007F5D7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F5D7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90</w:t>
            </w:r>
            <w:r w:rsidRPr="007F5D7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7F5D7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821</w:t>
            </w:r>
          </w:p>
        </w:tc>
        <w:tc>
          <w:tcPr>
            <w:tcW w:w="145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54AAC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39,124</w:t>
            </w:r>
          </w:p>
        </w:tc>
      </w:tr>
      <w:tr w:rsidR="00CF55E4" w:rsidRPr="00BA2043" w:rsidTr="009A1C66">
        <w:trPr>
          <w:trHeight w:val="435"/>
        </w:trPr>
        <w:tc>
          <w:tcPr>
            <w:tcW w:w="2037" w:type="pct"/>
          </w:tcPr>
          <w:p w:rsidR="00C8257F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29" w:type="pct"/>
          </w:tcPr>
          <w:p w:rsidR="00C8257F" w:rsidRPr="00BA2043" w:rsidDel="008D2C41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8257F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8257F" w:rsidRPr="00BA2043" w:rsidDel="008D2C41" w:rsidRDefault="00992A7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2A7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34</w:t>
            </w:r>
            <w:r w:rsidRPr="00992A7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92A7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800</w:t>
            </w:r>
          </w:p>
        </w:tc>
        <w:tc>
          <w:tcPr>
            <w:tcW w:w="145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8257F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:rsidTr="009A1C66">
        <w:trPr>
          <w:trHeight w:val="435"/>
        </w:trPr>
        <w:tc>
          <w:tcPr>
            <w:tcW w:w="2037" w:type="pct"/>
          </w:tcPr>
          <w:p w:rsidR="000249EB" w:rsidRPr="00BA2043" w:rsidRDefault="00C47E06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476BE">
              <w:rPr>
                <w:rFonts w:ascii="Angsana New" w:hAnsi="Angsana New" w:cs="Angsana New"/>
                <w:cs/>
                <w:lang w:val="en-US"/>
              </w:rPr>
              <w:t>ซื้อสินค้า</w:t>
            </w:r>
          </w:p>
        </w:tc>
        <w:tc>
          <w:tcPr>
            <w:tcW w:w="629" w:type="pct"/>
          </w:tcPr>
          <w:p w:rsidR="000249EB" w:rsidRPr="00BA2043" w:rsidDel="008D2C41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0249EB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992A7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2A7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69</w:t>
            </w:r>
          </w:p>
        </w:tc>
        <w:tc>
          <w:tcPr>
            <w:tcW w:w="145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249EB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92A7D" w:rsidRPr="00BA2043" w:rsidTr="009A1C66">
        <w:trPr>
          <w:trHeight w:val="435"/>
        </w:trPr>
        <w:tc>
          <w:tcPr>
            <w:tcW w:w="2037" w:type="pct"/>
          </w:tcPr>
          <w:p w:rsidR="00992A7D" w:rsidRPr="001476BE" w:rsidRDefault="00992A7D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29" w:type="pct"/>
          </w:tcPr>
          <w:p w:rsidR="00992A7D" w:rsidRPr="00BA2043" w:rsidDel="008D2C41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992A7D" w:rsidRPr="00BA2043" w:rsidRDefault="00992A7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992A7D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992A7D" w:rsidRPr="00BA2043" w:rsidRDefault="00992A7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92A7D" w:rsidRPr="00992A7D" w:rsidRDefault="00B6203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6203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200</w:t>
            </w:r>
          </w:p>
        </w:tc>
        <w:tc>
          <w:tcPr>
            <w:tcW w:w="145" w:type="pct"/>
          </w:tcPr>
          <w:p w:rsidR="00992A7D" w:rsidRPr="00BA2043" w:rsidRDefault="00992A7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992A7D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:rsidTr="009A1C66">
        <w:tc>
          <w:tcPr>
            <w:tcW w:w="2037" w:type="pct"/>
          </w:tcPr>
          <w:p w:rsidR="000249EB" w:rsidRPr="00BA2043" w:rsidRDefault="000249EB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629" w:type="pct"/>
          </w:tcPr>
          <w:p w:rsidR="000249EB" w:rsidRPr="00BA2043" w:rsidDel="008D2C41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:rsidR="000249EB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B6203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203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32</w:t>
            </w:r>
            <w:r w:rsidRPr="00B6203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6203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446</w:t>
            </w:r>
          </w:p>
        </w:tc>
        <w:tc>
          <w:tcPr>
            <w:tcW w:w="145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0249EB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AE59A5" w:rsidTr="009A1C66">
        <w:tc>
          <w:tcPr>
            <w:tcW w:w="2037" w:type="pct"/>
          </w:tcPr>
          <w:p w:rsidR="00154AAC" w:rsidRPr="00AE59A5" w:rsidRDefault="00154AA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9" w:type="pct"/>
          </w:tcPr>
          <w:p w:rsidR="00154AAC" w:rsidRPr="00AE59A5" w:rsidDel="008D2C41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:rsidR="00154AAC" w:rsidRPr="00AE59A5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2" w:type="pct"/>
          </w:tcPr>
          <w:p w:rsidR="00154AAC" w:rsidRPr="00AE59A5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:rsidR="00154AAC" w:rsidRPr="00AE59A5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AE59A5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:rsidR="00154AAC" w:rsidRPr="00AE59A5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</w:tcPr>
          <w:p w:rsidR="00154AAC" w:rsidRPr="00AE59A5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F55E4" w:rsidRPr="00BA2043" w:rsidTr="009A1C66">
        <w:tc>
          <w:tcPr>
            <w:tcW w:w="2037" w:type="pct"/>
          </w:tcPr>
          <w:p w:rsidR="000249EB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</w:tcPr>
          <w:p w:rsidR="000249EB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0249EB" w:rsidRPr="00BA2043" w:rsidDel="008D2C41" w:rsidRDefault="000249E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0249E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249EB" w:rsidRPr="00BA2043" w:rsidDel="008D2C41" w:rsidRDefault="000249E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:rsidTr="009A1C66">
        <w:tc>
          <w:tcPr>
            <w:tcW w:w="2037" w:type="pct"/>
          </w:tcPr>
          <w:p w:rsidR="000249EB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629" w:type="pct"/>
          </w:tcPr>
          <w:p w:rsidR="000249EB" w:rsidRPr="00BA2043" w:rsidDel="008D2C41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2038">
              <w:rPr>
                <w:rFonts w:ascii="Angsana New" w:hAnsi="Angsana New"/>
                <w:sz w:val="30"/>
                <w:szCs w:val="30"/>
                <w:lang w:val="en-US" w:eastAsia="en-US"/>
              </w:rPr>
              <w:t>7,295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0249EB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B6203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249EB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62038" w:rsidRPr="00BA2043" w:rsidTr="009A1C66">
        <w:tc>
          <w:tcPr>
            <w:tcW w:w="2037" w:type="pct"/>
          </w:tcPr>
          <w:p w:rsidR="00B62038" w:rsidRPr="00BA2043" w:rsidRDefault="00B6203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629" w:type="pct"/>
          </w:tcPr>
          <w:p w:rsidR="00B62038" w:rsidRPr="00B62038" w:rsidRDefault="00B008A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75</w:t>
            </w:r>
          </w:p>
        </w:tc>
        <w:tc>
          <w:tcPr>
            <w:tcW w:w="148" w:type="pct"/>
          </w:tcPr>
          <w:p w:rsidR="00B62038" w:rsidRPr="00BA2043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B62038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B62038" w:rsidRPr="00BA2043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62038" w:rsidRPr="00BA2043" w:rsidDel="008D2C41" w:rsidRDefault="00B6203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B62038" w:rsidRPr="00BA2043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B62038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:rsidTr="009A1C66">
        <w:tc>
          <w:tcPr>
            <w:tcW w:w="2037" w:type="pct"/>
          </w:tcPr>
          <w:p w:rsidR="00C8257F" w:rsidRPr="00BA2043" w:rsidRDefault="000C54D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29" w:type="pct"/>
          </w:tcPr>
          <w:p w:rsidR="00C8257F" w:rsidRPr="005A6F7A" w:rsidDel="008D2C41" w:rsidRDefault="00B008A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391</w:t>
            </w:r>
          </w:p>
        </w:tc>
        <w:tc>
          <w:tcPr>
            <w:tcW w:w="148" w:type="pct"/>
          </w:tcPr>
          <w:p w:rsidR="00C8257F" w:rsidRPr="005A6F7A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8257F" w:rsidRPr="005A6F7A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148" w:type="pct"/>
          </w:tcPr>
          <w:p w:rsidR="00C8257F" w:rsidRPr="005A6F7A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8257F" w:rsidRPr="005A6F7A" w:rsidDel="008D2C41" w:rsidRDefault="00995565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266</w:t>
            </w:r>
          </w:p>
        </w:tc>
        <w:tc>
          <w:tcPr>
            <w:tcW w:w="145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8257F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</w:tr>
      <w:tr w:rsidR="00CF55E4" w:rsidRPr="00BA2043" w:rsidTr="009A1C66">
        <w:tc>
          <w:tcPr>
            <w:tcW w:w="2037" w:type="pct"/>
          </w:tcPr>
          <w:p w:rsidR="000C54DC" w:rsidRPr="00087ABA" w:rsidRDefault="003932A0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87ABA">
              <w:rPr>
                <w:rFonts w:ascii="Angsana New" w:hAnsi="Angsana New" w:cs="Angsana New" w:hint="cs"/>
                <w:cs/>
                <w:lang w:val="en-US"/>
              </w:rPr>
              <w:t>ค่าที่ปรึกษากฎหมาย</w:t>
            </w:r>
          </w:p>
        </w:tc>
        <w:tc>
          <w:tcPr>
            <w:tcW w:w="629" w:type="pct"/>
          </w:tcPr>
          <w:p w:rsidR="000C54DC" w:rsidRPr="00087ABA" w:rsidDel="008D2C41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203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280</w:t>
            </w:r>
          </w:p>
        </w:tc>
        <w:tc>
          <w:tcPr>
            <w:tcW w:w="148" w:type="pct"/>
          </w:tcPr>
          <w:p w:rsidR="000C54DC" w:rsidRPr="00087ABA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0C54DC" w:rsidRPr="00087ABA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1,853</w:t>
            </w:r>
          </w:p>
        </w:tc>
        <w:tc>
          <w:tcPr>
            <w:tcW w:w="148" w:type="pct"/>
          </w:tcPr>
          <w:p w:rsidR="000C54DC" w:rsidRPr="00087ABA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C54DC" w:rsidRPr="00087ABA" w:rsidRDefault="00B6203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203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244</w:t>
            </w:r>
          </w:p>
        </w:tc>
        <w:tc>
          <w:tcPr>
            <w:tcW w:w="145" w:type="pct"/>
          </w:tcPr>
          <w:p w:rsidR="000C54DC" w:rsidRPr="00087ABA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C54DC" w:rsidRPr="00087ABA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1,853</w:t>
            </w:r>
          </w:p>
        </w:tc>
      </w:tr>
      <w:tr w:rsidR="00CF55E4" w:rsidRPr="00BA2043" w:rsidTr="009A1C66">
        <w:tc>
          <w:tcPr>
            <w:tcW w:w="2037" w:type="pct"/>
          </w:tcPr>
          <w:p w:rsidR="00FA5EE6" w:rsidRPr="00FA5EE6" w:rsidRDefault="00BD54CB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ค่าเช่าที่ดิน</w:t>
            </w:r>
            <w:r w:rsidR="00DE44D5">
              <w:rPr>
                <w:rFonts w:ascii="Angsana New" w:hAnsi="Angsana New" w:cs="Angsana New" w:hint="cs"/>
                <w:cs/>
                <w:lang w:val="en-US"/>
              </w:rPr>
              <w:t>และอาคาร</w:t>
            </w:r>
          </w:p>
        </w:tc>
        <w:tc>
          <w:tcPr>
            <w:tcW w:w="629" w:type="pct"/>
          </w:tcPr>
          <w:p w:rsidR="000249EB" w:rsidRPr="00BA2043" w:rsidDel="008D2C41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203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B6203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6203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069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0249EB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B6203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203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B6203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6203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069</w:t>
            </w:r>
          </w:p>
        </w:tc>
        <w:tc>
          <w:tcPr>
            <w:tcW w:w="145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249EB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:rsidTr="009A1C66">
        <w:tc>
          <w:tcPr>
            <w:tcW w:w="2037" w:type="pct"/>
          </w:tcPr>
          <w:p w:rsidR="008318F9" w:rsidRDefault="00B477AE" w:rsidP="00A83C2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 w:rsidR="008D42EF" w:rsidRPr="008D42EF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629" w:type="pct"/>
          </w:tcPr>
          <w:p w:rsidR="008318F9" w:rsidRDefault="00B62038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203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B6203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6203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227</w:t>
            </w:r>
          </w:p>
        </w:tc>
        <w:tc>
          <w:tcPr>
            <w:tcW w:w="148" w:type="pct"/>
          </w:tcPr>
          <w:p w:rsidR="008318F9" w:rsidRPr="00BA2043" w:rsidRDefault="008318F9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8318F9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8318F9" w:rsidRPr="00BA2043" w:rsidRDefault="008318F9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8318F9" w:rsidRDefault="00B6203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8318F9" w:rsidRPr="00BA2043" w:rsidRDefault="008318F9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8318F9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AE59A5" w:rsidTr="009A1C66">
        <w:tc>
          <w:tcPr>
            <w:tcW w:w="2037" w:type="pct"/>
          </w:tcPr>
          <w:p w:rsidR="009E7F08" w:rsidRPr="00AE59A5" w:rsidRDefault="009E7F0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29" w:type="pct"/>
          </w:tcPr>
          <w:p w:rsidR="009E7F08" w:rsidRPr="00AE59A5" w:rsidDel="008D2C41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:rsidR="009E7F08" w:rsidRPr="00AE59A5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2" w:type="pct"/>
          </w:tcPr>
          <w:p w:rsidR="009E7F08" w:rsidRPr="00AE59A5" w:rsidDel="008D2C41" w:rsidRDefault="009E7F0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:rsidR="009E7F08" w:rsidRPr="00AE59A5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:rsidR="009E7F08" w:rsidRPr="00AE59A5" w:rsidDel="008D2C41" w:rsidRDefault="009E7F0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:rsidR="009E7F08" w:rsidRPr="00AE59A5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</w:tcPr>
          <w:p w:rsidR="009E7F08" w:rsidRPr="00AE59A5" w:rsidDel="008D2C41" w:rsidRDefault="009E7F0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F55E4" w:rsidRPr="00BA2043" w:rsidTr="009A1C66">
        <w:tc>
          <w:tcPr>
            <w:tcW w:w="2037" w:type="pct"/>
          </w:tcPr>
          <w:p w:rsidR="00F435E8" w:rsidRPr="00BA2043" w:rsidRDefault="00F435E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29" w:type="pct"/>
          </w:tcPr>
          <w:p w:rsidR="00F435E8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F435E8" w:rsidRPr="00BA2043" w:rsidDel="008D2C41" w:rsidRDefault="00F435E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F435E8" w:rsidRPr="00BA2043" w:rsidDel="008D2C41" w:rsidRDefault="00F435E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F435E8" w:rsidRPr="00BA2043" w:rsidDel="008D2C41" w:rsidRDefault="00F435E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:rsidTr="009A1C66">
        <w:tc>
          <w:tcPr>
            <w:tcW w:w="2037" w:type="pct"/>
          </w:tcPr>
          <w:p w:rsidR="00F435E8" w:rsidRPr="00BA2043" w:rsidRDefault="00F435E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ค่าเช่าที่ดิน</w:t>
            </w:r>
            <w:r w:rsidR="00DE44D5">
              <w:rPr>
                <w:rFonts w:ascii="Angsana New" w:hAnsi="Angsana New" w:cs="Angsana New" w:hint="cs"/>
                <w:cs/>
              </w:rPr>
              <w:t>และอาคาร</w:t>
            </w:r>
          </w:p>
        </w:tc>
        <w:tc>
          <w:tcPr>
            <w:tcW w:w="629" w:type="pct"/>
          </w:tcPr>
          <w:p w:rsidR="00F435E8" w:rsidRPr="00BA2043" w:rsidDel="008D2C41" w:rsidRDefault="00950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F435E8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3,069</w:t>
            </w: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F435E8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F435E8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3,069</w:t>
            </w:r>
          </w:p>
        </w:tc>
      </w:tr>
      <w:tr w:rsidR="00CF55E4" w:rsidRPr="00BA2043" w:rsidTr="009A1C66">
        <w:tc>
          <w:tcPr>
            <w:tcW w:w="2037" w:type="pct"/>
          </w:tcPr>
          <w:p w:rsidR="00C1701E" w:rsidRPr="00BA2043" w:rsidRDefault="00C1701E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629" w:type="pct"/>
          </w:tcPr>
          <w:p w:rsidR="00C1701E" w:rsidRDefault="00565A78" w:rsidP="00BC1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5A78">
              <w:rPr>
                <w:rFonts w:ascii="Angsana New" w:hAnsi="Angsana New"/>
                <w:sz w:val="30"/>
                <w:szCs w:val="30"/>
                <w:lang w:val="en-US" w:eastAsia="en-US"/>
              </w:rPr>
              <w:t>1,713</w:t>
            </w:r>
          </w:p>
        </w:tc>
        <w:tc>
          <w:tcPr>
            <w:tcW w:w="148" w:type="pct"/>
          </w:tcPr>
          <w:p w:rsidR="00C1701E" w:rsidRPr="00BA2043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1701E" w:rsidRPr="00BA2043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1,713</w:t>
            </w:r>
          </w:p>
        </w:tc>
        <w:tc>
          <w:tcPr>
            <w:tcW w:w="148" w:type="pct"/>
          </w:tcPr>
          <w:p w:rsidR="00C1701E" w:rsidRPr="00BA2043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1701E" w:rsidRDefault="00565A7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5A78">
              <w:rPr>
                <w:rFonts w:ascii="Angsana New" w:hAnsi="Angsana New"/>
                <w:sz w:val="30"/>
                <w:szCs w:val="30"/>
                <w:lang w:val="en-US" w:eastAsia="en-US"/>
              </w:rPr>
              <w:t>1,713</w:t>
            </w:r>
          </w:p>
        </w:tc>
        <w:tc>
          <w:tcPr>
            <w:tcW w:w="145" w:type="pct"/>
          </w:tcPr>
          <w:p w:rsidR="00C1701E" w:rsidRPr="00BA2043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1701E" w:rsidRPr="00BA2043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1,713</w:t>
            </w:r>
          </w:p>
        </w:tc>
      </w:tr>
      <w:tr w:rsidR="00CF55E4" w:rsidRPr="00BA2043" w:rsidTr="009A1C66">
        <w:tc>
          <w:tcPr>
            <w:tcW w:w="2037" w:type="pct"/>
          </w:tcPr>
          <w:p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629" w:type="pct"/>
          </w:tcPr>
          <w:p w:rsidR="00154AAC" w:rsidRPr="00BA2043" w:rsidDel="008D2C41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154AAC" w:rsidRPr="00BA2043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BA2043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54AAC" w:rsidRPr="00BA2043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:rsidTr="009A1C66">
        <w:tc>
          <w:tcPr>
            <w:tcW w:w="2037" w:type="pct"/>
          </w:tcPr>
          <w:p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29" w:type="pct"/>
          </w:tcPr>
          <w:p w:rsidR="00154AAC" w:rsidRPr="005A6F7A" w:rsidDel="008D2C41" w:rsidRDefault="00565A7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5A78">
              <w:rPr>
                <w:rFonts w:ascii="Angsana New" w:hAnsi="Angsana New"/>
                <w:sz w:val="30"/>
                <w:szCs w:val="30"/>
                <w:lang w:val="en-US" w:eastAsia="en-US"/>
              </w:rPr>
              <w:t>30,001</w:t>
            </w:r>
          </w:p>
        </w:tc>
        <w:tc>
          <w:tcPr>
            <w:tcW w:w="148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154AAC" w:rsidRPr="00E878D4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27,075</w:t>
            </w:r>
          </w:p>
        </w:tc>
        <w:tc>
          <w:tcPr>
            <w:tcW w:w="148" w:type="pct"/>
          </w:tcPr>
          <w:p w:rsidR="00154AAC" w:rsidRPr="00E878D4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5A6F7A" w:rsidDel="008D2C41" w:rsidRDefault="00565A7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5A78">
              <w:rPr>
                <w:rFonts w:ascii="Angsana New" w:hAnsi="Angsana New"/>
                <w:sz w:val="30"/>
                <w:szCs w:val="30"/>
                <w:lang w:val="en-US" w:eastAsia="en-US"/>
              </w:rPr>
              <w:t>22,494</w:t>
            </w:r>
          </w:p>
        </w:tc>
        <w:tc>
          <w:tcPr>
            <w:tcW w:w="145" w:type="pct"/>
          </w:tcPr>
          <w:p w:rsidR="00154AAC" w:rsidRPr="00E878D4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54AAC" w:rsidRPr="00E878D4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23,863</w:t>
            </w:r>
          </w:p>
        </w:tc>
      </w:tr>
      <w:tr w:rsidR="00CF55E4" w:rsidRPr="00BA2043" w:rsidTr="009A1C66">
        <w:tc>
          <w:tcPr>
            <w:tcW w:w="2037" w:type="pct"/>
          </w:tcPr>
          <w:p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</w:tcPr>
          <w:p w:rsidR="009D69D1" w:rsidRPr="005A6F7A" w:rsidDel="008D2C41" w:rsidRDefault="00565A7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5A78">
              <w:rPr>
                <w:rFonts w:ascii="Angsana New" w:hAnsi="Angsana New"/>
                <w:sz w:val="30"/>
                <w:szCs w:val="30"/>
                <w:lang w:val="en-US" w:eastAsia="en-US"/>
              </w:rPr>
              <w:t>950</w:t>
            </w:r>
          </w:p>
        </w:tc>
        <w:tc>
          <w:tcPr>
            <w:tcW w:w="148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9D69D1" w:rsidRPr="00E878D4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414</w:t>
            </w:r>
          </w:p>
        </w:tc>
        <w:tc>
          <w:tcPr>
            <w:tcW w:w="148" w:type="pct"/>
          </w:tcPr>
          <w:p w:rsidR="009D69D1" w:rsidRPr="00E878D4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D69D1" w:rsidRPr="005A6F7A" w:rsidDel="008D2C41" w:rsidRDefault="00565A7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5A78">
              <w:rPr>
                <w:rFonts w:ascii="Angsana New" w:hAnsi="Angsana New"/>
                <w:sz w:val="30"/>
                <w:szCs w:val="30"/>
                <w:lang w:val="en-US" w:eastAsia="en-US"/>
              </w:rPr>
              <w:t>795</w:t>
            </w:r>
          </w:p>
        </w:tc>
        <w:tc>
          <w:tcPr>
            <w:tcW w:w="145" w:type="pct"/>
          </w:tcPr>
          <w:p w:rsidR="009D69D1" w:rsidRPr="00E878D4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9D69D1" w:rsidRPr="00E878D4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414</w:t>
            </w:r>
          </w:p>
        </w:tc>
      </w:tr>
      <w:tr w:rsidR="00CF55E4" w:rsidRPr="00BA2043" w:rsidTr="009A1C66">
        <w:tc>
          <w:tcPr>
            <w:tcW w:w="2037" w:type="pct"/>
          </w:tcPr>
          <w:p w:rsidR="00F435E8" w:rsidRPr="00BA2043" w:rsidRDefault="00F435E8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ผลประโยชน์อื่นๆ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F435E8" w:rsidRPr="005A6F7A" w:rsidRDefault="00565A7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5A78">
              <w:rPr>
                <w:rFonts w:ascii="Angsana New" w:hAnsi="Angsana New"/>
                <w:sz w:val="30"/>
                <w:szCs w:val="30"/>
                <w:lang w:val="en-US" w:eastAsia="en-US"/>
              </w:rPr>
              <w:t>886</w:t>
            </w: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F435E8" w:rsidRPr="009504DC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F435E8" w:rsidRPr="009504DC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F435E8" w:rsidRPr="009504DC" w:rsidRDefault="00565A7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886</w:t>
            </w:r>
          </w:p>
        </w:tc>
        <w:tc>
          <w:tcPr>
            <w:tcW w:w="145" w:type="pct"/>
          </w:tcPr>
          <w:p w:rsidR="00F435E8" w:rsidRPr="009504DC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F435E8" w:rsidRPr="009504DC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004074" w:rsidTr="009A1C66">
        <w:trPr>
          <w:trHeight w:val="280"/>
        </w:trPr>
        <w:tc>
          <w:tcPr>
            <w:tcW w:w="2037" w:type="pct"/>
          </w:tcPr>
          <w:p w:rsidR="007B2770" w:rsidRPr="00004074" w:rsidRDefault="007B2770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04074">
              <w:rPr>
                <w:rFonts w:ascii="Angsana New" w:hAnsi="Angsana New" w:cs="Angsana New" w:hint="cs"/>
                <w:b/>
                <w:bCs/>
                <w:cs/>
              </w:rPr>
              <w:t>รวมค่าตอบแทน</w:t>
            </w:r>
            <w:r w:rsidR="007B1A50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004074" w:rsidRDefault="00565A7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65A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31,837</w:t>
            </w:r>
          </w:p>
        </w:tc>
        <w:tc>
          <w:tcPr>
            <w:tcW w:w="148" w:type="pct"/>
          </w:tcPr>
          <w:p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890B54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27,489</w:t>
            </w:r>
          </w:p>
        </w:tc>
        <w:tc>
          <w:tcPr>
            <w:tcW w:w="148" w:type="pct"/>
          </w:tcPr>
          <w:p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004074" w:rsidRDefault="00565A7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65A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24,175</w:t>
            </w:r>
          </w:p>
        </w:tc>
        <w:tc>
          <w:tcPr>
            <w:tcW w:w="145" w:type="pct"/>
          </w:tcPr>
          <w:p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004074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24,277</w:t>
            </w:r>
          </w:p>
        </w:tc>
      </w:tr>
    </w:tbl>
    <w:p w:rsidR="009A1C66" w:rsidRDefault="009A1C6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9A1C66" w:rsidRDefault="009A1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A4DCA" w:rsidRPr="00BA2043" w:rsidRDefault="009F1FE1" w:rsidP="005728BC">
      <w:pPr>
        <w:pStyle w:val="a"/>
        <w:widowControl w:val="0"/>
        <w:tabs>
          <w:tab w:val="clear" w:pos="1080"/>
          <w:tab w:val="left" w:pos="540"/>
        </w:tabs>
        <w:ind w:left="540" w:right="-72"/>
        <w:jc w:val="thaiDistribute"/>
        <w:rPr>
          <w:rFonts w:ascii="Angsana New" w:hAnsi="Angsana New" w:cs="Angsana New"/>
          <w:cs/>
        </w:rPr>
      </w:pPr>
      <w:r w:rsidRPr="009F1FE1">
        <w:rPr>
          <w:rFonts w:ascii="Angsana New" w:hAnsi="Angsana New" w:cs="Angsana New"/>
          <w:cs/>
        </w:rPr>
        <w:lastRenderedPageBreak/>
        <w:t>ยอดคงเหลือกับบุคคลหรือกิจการที่เกี่ยวข้องกัน ณ วันที่ 31 ธันวาคม มีดังนี้</w:t>
      </w:r>
    </w:p>
    <w:p w:rsidR="00C255A9" w:rsidRPr="009F1090" w:rsidRDefault="00C255A9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:rsidR="00717940" w:rsidRPr="00BA2043" w:rsidRDefault="00184B2B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>ลูกหนี้การค้า</w:t>
      </w:r>
    </w:p>
    <w:p w:rsidR="008D2C41" w:rsidRPr="009F1090" w:rsidRDefault="008D2C41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4"/>
        <w:gridCol w:w="1162"/>
        <w:gridCol w:w="273"/>
        <w:gridCol w:w="1175"/>
        <w:gridCol w:w="273"/>
        <w:gridCol w:w="1172"/>
        <w:gridCol w:w="271"/>
        <w:gridCol w:w="1170"/>
      </w:tblGrid>
      <w:tr w:rsidR="008A2E5C" w:rsidRPr="00BA2043" w:rsidTr="00A9757E">
        <w:trPr>
          <w:trHeight w:val="427"/>
          <w:tblHeader/>
        </w:trPr>
        <w:tc>
          <w:tcPr>
            <w:tcW w:w="2036" w:type="pct"/>
          </w:tcPr>
          <w:p w:rsidR="008D2C41" w:rsidRPr="00BA2043" w:rsidRDefault="008D2C4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A2E5C" w:rsidRPr="00BA2043" w:rsidTr="009F1FE1">
        <w:trPr>
          <w:trHeight w:val="427"/>
          <w:tblHeader/>
        </w:trPr>
        <w:tc>
          <w:tcPr>
            <w:tcW w:w="203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D5567" w:rsidRPr="00BA2043" w:rsidTr="00A9757E">
        <w:trPr>
          <w:trHeight w:val="427"/>
          <w:tblHeader/>
        </w:trPr>
        <w:tc>
          <w:tcPr>
            <w:tcW w:w="203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2E5C" w:rsidRPr="00BA2043" w:rsidTr="009F1FE1">
        <w:trPr>
          <w:trHeight w:val="258"/>
        </w:trPr>
        <w:tc>
          <w:tcPr>
            <w:tcW w:w="2036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2E5C" w:rsidRPr="00BA2043" w:rsidTr="009F1FE1">
        <w:trPr>
          <w:trHeight w:val="258"/>
        </w:trPr>
        <w:tc>
          <w:tcPr>
            <w:tcW w:w="2036" w:type="pct"/>
          </w:tcPr>
          <w:p w:rsidR="00EF2C9D" w:rsidRPr="00BA2043" w:rsidRDefault="00EF2C9D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อินเตอร์เนชั่นแนล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627" w:type="pct"/>
          </w:tcPr>
          <w:p w:rsidR="00EF2C9D" w:rsidRPr="00BA2043" w:rsidRDefault="006C47D9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EF2C9D" w:rsidRPr="00BA2043" w:rsidRDefault="00474EB7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6C47D9" w:rsidP="009D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47D9">
              <w:rPr>
                <w:rFonts w:ascii="Angsana New" w:hAnsi="Angsana New"/>
                <w:sz w:val="30"/>
                <w:szCs w:val="30"/>
                <w:lang w:val="en-US"/>
              </w:rPr>
              <w:t>15,784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474EB7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26,840</w:t>
            </w:r>
          </w:p>
        </w:tc>
      </w:tr>
      <w:tr w:rsidR="009D5567" w:rsidRPr="008A2E5C" w:rsidTr="009F1FE1">
        <w:trPr>
          <w:trHeight w:val="258"/>
        </w:trPr>
        <w:tc>
          <w:tcPr>
            <w:tcW w:w="2036" w:type="pct"/>
          </w:tcPr>
          <w:p w:rsidR="00AE59A5" w:rsidRPr="008A2E5C" w:rsidRDefault="008A2E5C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27" w:type="pct"/>
          </w:tcPr>
          <w:p w:rsidR="00AE59A5" w:rsidRPr="008A2E5C" w:rsidRDefault="006C47D9" w:rsidP="00A9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E59A5" w:rsidRPr="008A2E5C" w:rsidRDefault="00AE59A5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E59A5" w:rsidRPr="008A2E5C" w:rsidRDefault="00474EB7" w:rsidP="00FF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E59A5" w:rsidRPr="008A2E5C" w:rsidRDefault="00AE59A5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AE59A5" w:rsidRPr="008A2E5C" w:rsidRDefault="006C47D9" w:rsidP="009D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6C47D9">
              <w:rPr>
                <w:rFonts w:ascii="Angsana New" w:hAnsi="Angsana New"/>
                <w:sz w:val="30"/>
                <w:szCs w:val="30"/>
              </w:rPr>
              <w:t>16,889</w:t>
            </w:r>
          </w:p>
        </w:tc>
        <w:tc>
          <w:tcPr>
            <w:tcW w:w="146" w:type="pct"/>
          </w:tcPr>
          <w:p w:rsidR="00AE59A5" w:rsidRPr="008A2E5C" w:rsidRDefault="00AE59A5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AE59A5" w:rsidRPr="008A2E5C" w:rsidRDefault="00474EB7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E5C" w:rsidRPr="00AE59A5" w:rsidTr="009F1FE1">
        <w:trPr>
          <w:trHeight w:val="258"/>
        </w:trPr>
        <w:tc>
          <w:tcPr>
            <w:tcW w:w="2036" w:type="pct"/>
          </w:tcPr>
          <w:p w:rsidR="00682A41" w:rsidRPr="00AE59A5" w:rsidRDefault="00682A41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7" w:type="pct"/>
          </w:tcPr>
          <w:p w:rsidR="00682A41" w:rsidRPr="00AE59A5" w:rsidRDefault="00682A41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pct"/>
          </w:tcPr>
          <w:p w:rsidR="00682A41" w:rsidRPr="00AE59A5" w:rsidRDefault="00682A41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4" w:type="pct"/>
          </w:tcPr>
          <w:p w:rsidR="00682A41" w:rsidRPr="00AE59A5" w:rsidRDefault="00682A41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:rsidR="00682A41" w:rsidRPr="00AE59A5" w:rsidRDefault="00682A41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:rsidR="00682A41" w:rsidRPr="00AE59A5" w:rsidRDefault="00682A41" w:rsidP="008A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:rsidR="00682A41" w:rsidRPr="00AE59A5" w:rsidRDefault="00682A41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:rsidR="00682A41" w:rsidRPr="00AE59A5" w:rsidRDefault="00682A41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2E5C" w:rsidRPr="00BA2043" w:rsidTr="009F1FE1">
        <w:trPr>
          <w:trHeight w:val="258"/>
        </w:trPr>
        <w:tc>
          <w:tcPr>
            <w:tcW w:w="2036" w:type="pct"/>
          </w:tcPr>
          <w:p w:rsidR="00EF2C9D" w:rsidRPr="007B2770" w:rsidRDefault="00EF2C9D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</w:tcPr>
          <w:p w:rsidR="00EF2C9D" w:rsidRPr="00BA2043" w:rsidRDefault="00EF2C9D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EF2C9D" w:rsidRPr="00AE59A5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x-none"/>
              </w:rPr>
            </w:pP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EF2C9D" w:rsidP="0027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E5C" w:rsidRPr="00BA2043" w:rsidTr="009F1FE1">
        <w:trPr>
          <w:trHeight w:val="258"/>
        </w:trPr>
        <w:tc>
          <w:tcPr>
            <w:tcW w:w="2036" w:type="pct"/>
          </w:tcPr>
          <w:p w:rsidR="00EF2C9D" w:rsidRPr="00BA2043" w:rsidRDefault="00EF2C9D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Trade Ally International Pte. Ltd.</w:t>
            </w:r>
          </w:p>
        </w:tc>
        <w:tc>
          <w:tcPr>
            <w:tcW w:w="627" w:type="pct"/>
          </w:tcPr>
          <w:p w:rsidR="00EF2C9D" w:rsidRPr="00BA2043" w:rsidRDefault="006C47D9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47D9">
              <w:rPr>
                <w:rFonts w:ascii="Angsana New" w:hAnsi="Angsana New"/>
                <w:sz w:val="30"/>
                <w:szCs w:val="30"/>
                <w:lang w:val="en-US"/>
              </w:rPr>
              <w:t>4,644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EF2C9D" w:rsidRPr="00BA2043" w:rsidRDefault="00474EB7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6C47D9" w:rsidP="009D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474EB7" w:rsidP="009D55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E5C" w:rsidRPr="00BA2043" w:rsidTr="009F1FE1">
        <w:trPr>
          <w:trHeight w:val="258"/>
        </w:trPr>
        <w:tc>
          <w:tcPr>
            <w:tcW w:w="2036" w:type="pct"/>
          </w:tcPr>
          <w:p w:rsidR="00EF2C9D" w:rsidRPr="00BA2043" w:rsidRDefault="00EF2C9D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EF2C9D" w:rsidRPr="00BA2043" w:rsidRDefault="006C47D9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47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4,644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EF2C9D" w:rsidRPr="00BA2043" w:rsidRDefault="00E44885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EF2C9D" w:rsidRPr="00BA2043" w:rsidRDefault="006C47D9" w:rsidP="009D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47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32,673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EF2C9D" w:rsidRPr="00BA2043" w:rsidRDefault="00F12DB5" w:rsidP="009D55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26,840</w:t>
            </w:r>
          </w:p>
        </w:tc>
      </w:tr>
    </w:tbl>
    <w:p w:rsidR="00AE59A5" w:rsidRPr="0015180F" w:rsidRDefault="00AE59A5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966ED5" w:rsidRDefault="00657129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>ลูกหนี้อื่น</w:t>
      </w:r>
    </w:p>
    <w:p w:rsidR="009F1090" w:rsidRPr="009F1090" w:rsidRDefault="009F1090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172"/>
        <w:gridCol w:w="270"/>
        <w:gridCol w:w="7"/>
        <w:gridCol w:w="1159"/>
        <w:gridCol w:w="11"/>
        <w:gridCol w:w="263"/>
        <w:gridCol w:w="11"/>
        <w:gridCol w:w="1194"/>
        <w:gridCol w:w="236"/>
        <w:gridCol w:w="1142"/>
      </w:tblGrid>
      <w:tr w:rsidR="00566503" w:rsidRPr="00BA2043" w:rsidTr="00663B2F">
        <w:trPr>
          <w:trHeight w:val="387"/>
          <w:tblHeader/>
        </w:trPr>
        <w:tc>
          <w:tcPr>
            <w:tcW w:w="2048" w:type="pct"/>
          </w:tcPr>
          <w:p w:rsidR="008D2C41" w:rsidRPr="00BA2043" w:rsidRDefault="008D2C4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pct"/>
            <w:gridSpan w:val="5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63F65" w:rsidRPr="00BA2043" w:rsidTr="00663B2F">
        <w:trPr>
          <w:trHeight w:val="427"/>
          <w:tblHeader/>
        </w:trPr>
        <w:tc>
          <w:tcPr>
            <w:tcW w:w="2048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7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66503" w:rsidRPr="00BA2043" w:rsidTr="00663B2F">
        <w:trPr>
          <w:trHeight w:val="387"/>
          <w:tblHeader/>
        </w:trPr>
        <w:tc>
          <w:tcPr>
            <w:tcW w:w="2048" w:type="pct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2" w:type="pct"/>
            <w:gridSpan w:val="10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7FCB" w:rsidRPr="00335AA5" w:rsidTr="00E07FCB">
        <w:trPr>
          <w:trHeight w:val="258"/>
        </w:trPr>
        <w:tc>
          <w:tcPr>
            <w:tcW w:w="2048" w:type="pct"/>
          </w:tcPr>
          <w:p w:rsidR="00E07FCB" w:rsidRPr="00335AA5" w:rsidRDefault="00E07FCB" w:rsidP="00E0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E07FCB" w:rsidRPr="00E07FCB" w:rsidRDefault="00D522F3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0" w:type="pct"/>
            <w:gridSpan w:val="2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:rsidR="00E07FCB" w:rsidRPr="00E07FCB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07F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E07FCB" w:rsidRPr="00E07FCB" w:rsidRDefault="00D522F3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7" w:type="pct"/>
          </w:tcPr>
          <w:p w:rsidR="00E07FCB" w:rsidRPr="006C6F9F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E07FCB" w:rsidRPr="006C6F9F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7FCB" w:rsidRPr="00335AA5" w:rsidTr="00663B2F">
        <w:trPr>
          <w:trHeight w:val="258"/>
        </w:trPr>
        <w:tc>
          <w:tcPr>
            <w:tcW w:w="2048" w:type="pct"/>
          </w:tcPr>
          <w:p w:rsidR="00E07FCB" w:rsidRPr="00335AA5" w:rsidRDefault="00E07FCB" w:rsidP="00E0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E07FCB" w:rsidRPr="00E07FCB" w:rsidRDefault="00D522F3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50" w:type="pct"/>
            <w:gridSpan w:val="2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07FCB" w:rsidRPr="00E07FCB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F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E07FCB" w:rsidRPr="00E07FCB" w:rsidRDefault="00D522F3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27" w:type="pct"/>
          </w:tcPr>
          <w:p w:rsidR="00E07FCB" w:rsidRPr="00335AA5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E07FCB" w:rsidRPr="00335AA5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50D75" w:rsidRPr="0015180F" w:rsidRDefault="00750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24"/>
          <w:szCs w:val="24"/>
          <w:lang w:val="th-TH"/>
        </w:rPr>
      </w:pPr>
    </w:p>
    <w:p w:rsidR="00BB215A" w:rsidRPr="00BA2043" w:rsidRDefault="0086249C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  <w:r w:rsidRPr="00B86045">
        <w:rPr>
          <w:rFonts w:ascii="Angsana New" w:hAnsi="Angsana New" w:cs="Angsana New"/>
          <w:bCs/>
          <w:i/>
          <w:iCs/>
          <w:cs/>
        </w:rPr>
        <w:t>เงิน</w:t>
      </w:r>
      <w:r w:rsidR="00363F65" w:rsidRPr="00B86045">
        <w:rPr>
          <w:rFonts w:ascii="Angsana New" w:hAnsi="Angsana New" w:cs="Angsana New" w:hint="cs"/>
          <w:bCs/>
          <w:i/>
          <w:iCs/>
          <w:cs/>
        </w:rPr>
        <w:t>กู้ยืมระยะยาวจากกิจการที่เกี่ยวข้องกัน</w:t>
      </w:r>
    </w:p>
    <w:p w:rsidR="006E62D7" w:rsidRPr="00C0531F" w:rsidRDefault="006E62D7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sz w:val="20"/>
          <w:szCs w:val="20"/>
          <w:cs/>
        </w:rPr>
      </w:pPr>
    </w:p>
    <w:p w:rsidR="005E7371" w:rsidRDefault="004F1829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lang w:val="en-US"/>
        </w:rPr>
      </w:pPr>
      <w:r w:rsidRPr="00BA2043">
        <w:rPr>
          <w:rFonts w:ascii="Angsana New" w:hAnsi="Angsana New" w:cs="Angsana New" w:hint="cs"/>
          <w:cs/>
        </w:rPr>
        <w:t xml:space="preserve">ณ </w:t>
      </w:r>
      <w:r w:rsidRPr="00BA2043">
        <w:rPr>
          <w:rFonts w:ascii="Angsana New" w:hAnsi="Angsana New" w:cs="Angsana New"/>
          <w:cs/>
        </w:rPr>
        <w:t xml:space="preserve">วันที่ </w:t>
      </w:r>
      <w:r w:rsidRPr="00BA2043">
        <w:rPr>
          <w:rFonts w:ascii="Angsana New" w:hAnsi="Angsana New" w:cs="Angsana New"/>
          <w:lang w:val="en-US"/>
        </w:rPr>
        <w:t xml:space="preserve">30 </w:t>
      </w:r>
      <w:r w:rsidRPr="00BA2043">
        <w:rPr>
          <w:rFonts w:ascii="Angsana New" w:hAnsi="Angsana New" w:cs="Angsana New" w:hint="cs"/>
          <w:cs/>
          <w:lang w:val="en-US"/>
        </w:rPr>
        <w:t xml:space="preserve">มกราคม </w:t>
      </w:r>
      <w:r w:rsidRPr="00BA2043">
        <w:rPr>
          <w:rFonts w:ascii="Angsana New" w:hAnsi="Angsana New" w:cs="Angsana New"/>
          <w:lang w:val="en-US"/>
        </w:rPr>
        <w:t xml:space="preserve">2562 </w:t>
      </w:r>
      <w:r w:rsidRPr="00BA2043">
        <w:rPr>
          <w:rFonts w:ascii="Angsana New" w:hAnsi="Angsana New" w:cs="Angsana New" w:hint="cs"/>
          <w:cs/>
        </w:rPr>
        <w:t>บริษัทได้ลงนาม</w:t>
      </w:r>
      <w:r w:rsidR="00990242" w:rsidRPr="00BA2043">
        <w:rPr>
          <w:rFonts w:ascii="Angsana New" w:hAnsi="Angsana New" w:cs="Angsana New"/>
          <w:cs/>
        </w:rPr>
        <w:t>สัญญาเงินกู้ยืม</w:t>
      </w:r>
      <w:r w:rsidRPr="00BA2043">
        <w:rPr>
          <w:rFonts w:ascii="Angsana New" w:hAnsi="Angsana New" w:cs="Angsana New" w:hint="cs"/>
          <w:cs/>
        </w:rPr>
        <w:t xml:space="preserve">ระยะยาวกับบริษัท พีเอ็มซี เลเบิล แมททีเรียลส์ จำกัด </w:t>
      </w:r>
      <w:r w:rsidRPr="00BA2043">
        <w:rPr>
          <w:rFonts w:ascii="Angsana New" w:hAnsi="Angsana New" w:cs="Angsana New"/>
          <w:cs/>
        </w:rPr>
        <w:br/>
      </w:r>
      <w:r w:rsidRPr="008164B3">
        <w:rPr>
          <w:rFonts w:ascii="Angsana New" w:hAnsi="Angsana New" w:cs="Angsana New" w:hint="cs"/>
          <w:spacing w:val="-2"/>
          <w:cs/>
        </w:rPr>
        <w:t xml:space="preserve">ซึ่งมีวงเงินรวม </w:t>
      </w:r>
      <w:r w:rsidRPr="008164B3">
        <w:rPr>
          <w:rFonts w:ascii="Angsana New" w:hAnsi="Angsana New" w:cs="Angsana New"/>
          <w:spacing w:val="-2"/>
          <w:lang w:val="en-US"/>
        </w:rPr>
        <w:t xml:space="preserve">500 </w:t>
      </w:r>
      <w:r w:rsidRPr="008164B3">
        <w:rPr>
          <w:rFonts w:ascii="Angsana New" w:hAnsi="Angsana New" w:cs="Angsana New" w:hint="cs"/>
          <w:spacing w:val="-2"/>
          <w:cs/>
          <w:lang w:val="en-US"/>
        </w:rPr>
        <w:t xml:space="preserve">ล้านบาท </w:t>
      </w:r>
      <w:r w:rsidR="006F6039" w:rsidRPr="008164B3">
        <w:rPr>
          <w:rFonts w:ascii="Angsana New" w:hAnsi="Angsana New" w:cs="Angsana New"/>
          <w:spacing w:val="-2"/>
          <w:cs/>
        </w:rPr>
        <w:t xml:space="preserve">อัตราดอกเบี้ยต่อปีเท่ากับ MLR </w:t>
      </w:r>
      <w:r w:rsidR="000417C8" w:rsidRPr="008164B3">
        <w:rPr>
          <w:rFonts w:ascii="Angsana New" w:hAnsi="Angsana New" w:cs="Angsana New" w:hint="cs"/>
          <w:spacing w:val="-2"/>
          <w:cs/>
        </w:rPr>
        <w:t xml:space="preserve">บวกอัตราส่วนเพิ่มในปีแรก และ </w:t>
      </w:r>
      <w:r w:rsidR="000417C8" w:rsidRPr="008164B3">
        <w:rPr>
          <w:rFonts w:ascii="Angsana New" w:hAnsi="Angsana New" w:cs="Angsana New"/>
          <w:spacing w:val="-2"/>
          <w:lang w:val="en-US"/>
        </w:rPr>
        <w:t xml:space="preserve">MLR </w:t>
      </w:r>
      <w:r w:rsidR="000417C8" w:rsidRPr="008164B3">
        <w:rPr>
          <w:rFonts w:ascii="Angsana New" w:hAnsi="Angsana New" w:cs="Angsana New" w:hint="cs"/>
          <w:spacing w:val="-2"/>
          <w:cs/>
          <w:lang w:val="en-US"/>
        </w:rPr>
        <w:t>หักอัตราส่วนลด</w:t>
      </w:r>
      <w:r w:rsidR="000417C8" w:rsidRPr="008164B3">
        <w:rPr>
          <w:rFonts w:ascii="Angsana New" w:hAnsi="Angsana New" w:cs="Angsana New" w:hint="cs"/>
          <w:cs/>
          <w:lang w:val="en-US"/>
        </w:rPr>
        <w:t>ในปีถัดๆ</w:t>
      </w:r>
      <w:r w:rsidR="000417C8" w:rsidRPr="008164B3">
        <w:rPr>
          <w:rFonts w:ascii="Angsana New" w:hAnsi="Angsana New" w:cs="Angsana New"/>
          <w:lang w:val="en-US"/>
        </w:rPr>
        <w:t xml:space="preserve"> </w:t>
      </w:r>
      <w:r w:rsidR="000417C8" w:rsidRPr="008164B3">
        <w:rPr>
          <w:rFonts w:ascii="Angsana New" w:hAnsi="Angsana New" w:cs="Angsana New" w:hint="cs"/>
          <w:cs/>
          <w:lang w:val="en-US"/>
        </w:rPr>
        <w:t>ไป</w:t>
      </w:r>
      <w:r w:rsidR="006F6039" w:rsidRPr="008164B3">
        <w:rPr>
          <w:rFonts w:ascii="Angsana New" w:hAnsi="Angsana New" w:cs="Angsana New"/>
          <w:cs/>
        </w:rPr>
        <w:t xml:space="preserve"> </w:t>
      </w:r>
      <w:r w:rsidR="00363F65" w:rsidRPr="008164B3">
        <w:rPr>
          <w:rFonts w:ascii="Angsana New" w:hAnsi="Angsana New" w:cs="Angsana New" w:hint="cs"/>
          <w:cs/>
        </w:rPr>
        <w:t>โดยมี</w:t>
      </w:r>
      <w:r w:rsidR="006F6039" w:rsidRPr="008164B3">
        <w:rPr>
          <w:rFonts w:ascii="Angsana New" w:hAnsi="Angsana New" w:cs="Angsana New"/>
          <w:cs/>
        </w:rPr>
        <w:t>กำหนดชำระคืนเงินต้น</w:t>
      </w:r>
      <w:r w:rsidR="00363F65" w:rsidRPr="008164B3">
        <w:rPr>
          <w:rFonts w:ascii="Angsana New" w:hAnsi="Angsana New" w:cs="Angsana New" w:hint="cs"/>
          <w:cs/>
        </w:rPr>
        <w:t>เมื่อทวงถาม</w:t>
      </w:r>
      <w:r w:rsidR="00363F65" w:rsidRPr="008164B3">
        <w:rPr>
          <w:rFonts w:ascii="Angsana New" w:hAnsi="Angsana New" w:cs="Angsana New"/>
          <w:cs/>
        </w:rPr>
        <w:t xml:space="preserve"> </w:t>
      </w:r>
      <w:r w:rsidR="006F6039" w:rsidRPr="008164B3">
        <w:rPr>
          <w:rFonts w:ascii="Angsana New" w:hAnsi="Angsana New" w:cs="Angsana New"/>
          <w:cs/>
        </w:rPr>
        <w:t>เงินกู้ดังกล่าวมีวัตถุประสงค์เพื่อ</w:t>
      </w:r>
      <w:r w:rsidR="008401D5" w:rsidRPr="008164B3">
        <w:rPr>
          <w:rFonts w:ascii="Angsana New" w:hAnsi="Angsana New" w:cs="Angsana New" w:hint="cs"/>
          <w:cs/>
        </w:rPr>
        <w:t>นำไป</w:t>
      </w:r>
      <w:r w:rsidR="006F6039" w:rsidRPr="008164B3">
        <w:rPr>
          <w:rFonts w:ascii="Angsana New" w:hAnsi="Angsana New" w:cs="Angsana New"/>
          <w:cs/>
        </w:rPr>
        <w:t>ใช้</w:t>
      </w:r>
      <w:r w:rsidR="000417C8" w:rsidRPr="008164B3">
        <w:rPr>
          <w:rFonts w:ascii="Angsana New" w:hAnsi="Angsana New" w:cs="Angsana New" w:hint="cs"/>
          <w:cs/>
        </w:rPr>
        <w:t>ในการ</w:t>
      </w:r>
      <w:r w:rsidR="00295D02" w:rsidRPr="008164B3">
        <w:rPr>
          <w:rFonts w:ascii="Angsana New" w:hAnsi="Angsana New" w:cs="Angsana New" w:hint="cs"/>
          <w:cs/>
          <w:lang w:val="en-US"/>
        </w:rPr>
        <w:t>ชำระคืน</w:t>
      </w:r>
      <w:r w:rsidR="008164B3">
        <w:rPr>
          <w:rFonts w:ascii="Angsana New" w:hAnsi="Angsana New" w:cs="Angsana New"/>
          <w:cs/>
          <w:lang w:val="en-US"/>
        </w:rPr>
        <w:br/>
      </w:r>
      <w:r w:rsidR="00295D02" w:rsidRPr="008164B3">
        <w:rPr>
          <w:rFonts w:ascii="Angsana New" w:hAnsi="Angsana New" w:cs="Angsana New" w:hint="cs"/>
          <w:cs/>
          <w:lang w:val="en-US"/>
        </w:rPr>
        <w:t>เงินกู้</w:t>
      </w:r>
      <w:r w:rsidR="00295D02" w:rsidRPr="008401D5">
        <w:rPr>
          <w:rFonts w:ascii="Angsana New" w:hAnsi="Angsana New" w:cs="Angsana New" w:hint="cs"/>
          <w:cs/>
          <w:lang w:val="en-US"/>
        </w:rPr>
        <w:t>ยืมระยะสั้น</w:t>
      </w:r>
      <w:r w:rsidR="002152F0">
        <w:rPr>
          <w:rFonts w:ascii="Angsana New" w:hAnsi="Angsana New" w:cs="Angsana New" w:hint="cs"/>
          <w:cs/>
          <w:lang w:val="en-US"/>
        </w:rPr>
        <w:t xml:space="preserve"> </w:t>
      </w:r>
      <w:r w:rsidR="002152F0" w:rsidRPr="008401D5">
        <w:rPr>
          <w:rFonts w:ascii="Angsana New" w:hAnsi="Angsana New" w:cs="Angsana New"/>
          <w:lang w:val="en-US"/>
        </w:rPr>
        <w:t xml:space="preserve">(Bridge loan) </w:t>
      </w:r>
      <w:r w:rsidR="002152F0">
        <w:rPr>
          <w:rFonts w:ascii="Angsana New" w:hAnsi="Angsana New" w:cs="Angsana New" w:hint="cs"/>
          <w:cs/>
          <w:lang w:val="en-US"/>
        </w:rPr>
        <w:t>จากสถาบันการเงินที่บริษัทใช้เป็นเงินทุนสำหรับ</w:t>
      </w:r>
      <w:r w:rsidR="008401D5" w:rsidRPr="008401D5">
        <w:rPr>
          <w:rFonts w:ascii="Angsana New" w:hAnsi="Angsana New" w:cs="Angsana New" w:hint="cs"/>
          <w:cs/>
          <w:lang w:val="en-US"/>
        </w:rPr>
        <w:t>การซื้อธุรกิจ</w:t>
      </w:r>
      <w:r w:rsidR="002152F0">
        <w:rPr>
          <w:rFonts w:ascii="Angsana New" w:hAnsi="Angsana New" w:cs="Angsana New" w:hint="cs"/>
          <w:cs/>
          <w:lang w:val="en-US"/>
        </w:rPr>
        <w:t xml:space="preserve"> </w:t>
      </w:r>
      <w:r w:rsidR="008401D5" w:rsidRPr="008401D5">
        <w:rPr>
          <w:rFonts w:ascii="Angsana New" w:hAnsi="Angsana New" w:cs="Angsana New" w:hint="cs"/>
          <w:cs/>
          <w:lang w:val="en-US"/>
        </w:rPr>
        <w:t>ตามที่ได้กล่าวไว้ในหมายเหตุ</w:t>
      </w:r>
      <w:r w:rsidR="008401D5" w:rsidRPr="00EF2C9D">
        <w:rPr>
          <w:rFonts w:ascii="Angsana New" w:hAnsi="Angsana New" w:cs="Angsana New" w:hint="cs"/>
          <w:cs/>
          <w:lang w:val="en-US"/>
        </w:rPr>
        <w:t xml:space="preserve">ข้อ </w:t>
      </w:r>
      <w:r w:rsidR="00716002">
        <w:rPr>
          <w:rFonts w:ascii="Angsana New" w:hAnsi="Angsana New" w:cs="Angsana New"/>
          <w:lang w:val="en-US"/>
        </w:rPr>
        <w:t>4</w:t>
      </w:r>
      <w:r w:rsidR="008401D5" w:rsidRPr="00EF2C9D">
        <w:rPr>
          <w:rFonts w:ascii="Angsana New" w:hAnsi="Angsana New" w:cs="Angsana New" w:hint="cs"/>
          <w:cs/>
          <w:lang w:val="en-US"/>
        </w:rPr>
        <w:t xml:space="preserve"> </w:t>
      </w:r>
      <w:r w:rsidR="0043397D" w:rsidRPr="00EF2C9D">
        <w:rPr>
          <w:rFonts w:ascii="Angsana New" w:hAnsi="Angsana New" w:cs="Angsana New" w:hint="cs"/>
          <w:cs/>
          <w:lang w:val="en-US"/>
        </w:rPr>
        <w:t xml:space="preserve"> </w:t>
      </w:r>
      <w:r w:rsidR="008401D5" w:rsidRPr="00EF2C9D">
        <w:rPr>
          <w:rFonts w:ascii="Angsana New" w:hAnsi="Angsana New" w:cs="Angsana New" w:hint="cs"/>
          <w:cs/>
          <w:lang w:val="en-US"/>
        </w:rPr>
        <w:t xml:space="preserve">ทั้งนี้ </w:t>
      </w:r>
      <w:r w:rsidR="006C3679" w:rsidRPr="00EF2C9D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363F65" w:rsidRPr="00EF2C9D">
        <w:rPr>
          <w:rFonts w:ascii="Angsana New" w:hAnsi="Angsana New" w:cs="Angsana New"/>
          <w:lang w:val="en-US"/>
        </w:rPr>
        <w:t>3</w:t>
      </w:r>
      <w:r w:rsidR="005728BC">
        <w:rPr>
          <w:rFonts w:ascii="Angsana New" w:hAnsi="Angsana New" w:cs="Angsana New"/>
          <w:lang w:val="en-US"/>
        </w:rPr>
        <w:t>1</w:t>
      </w:r>
      <w:r w:rsidR="00363F65" w:rsidRPr="00EF2C9D">
        <w:rPr>
          <w:rFonts w:ascii="Angsana New" w:hAnsi="Angsana New" w:cs="Angsana New"/>
          <w:lang w:val="en-US"/>
        </w:rPr>
        <w:t xml:space="preserve"> </w:t>
      </w:r>
      <w:r w:rsidR="005728BC">
        <w:rPr>
          <w:rFonts w:ascii="Angsana New" w:hAnsi="Angsana New" w:cs="Angsana New" w:hint="cs"/>
          <w:cs/>
          <w:lang w:val="en-US"/>
        </w:rPr>
        <w:t>ธันวาคม</w:t>
      </w:r>
      <w:r w:rsidR="00363F65" w:rsidRPr="00EF2C9D">
        <w:rPr>
          <w:rFonts w:ascii="Angsana New" w:hAnsi="Angsana New" w:cs="Angsana New" w:hint="cs"/>
          <w:cs/>
          <w:lang w:val="en-US"/>
        </w:rPr>
        <w:t xml:space="preserve"> </w:t>
      </w:r>
      <w:r w:rsidR="00363F65" w:rsidRPr="00EF2C9D">
        <w:rPr>
          <w:rFonts w:ascii="Angsana New" w:hAnsi="Angsana New" w:cs="Angsana New"/>
          <w:lang w:val="en-US"/>
        </w:rPr>
        <w:t>2562</w:t>
      </w:r>
      <w:r w:rsidR="006C3679" w:rsidRPr="00EF2C9D">
        <w:rPr>
          <w:rFonts w:ascii="Angsana New" w:hAnsi="Angsana New" w:cs="Angsana New"/>
          <w:lang w:val="en-US"/>
        </w:rPr>
        <w:t xml:space="preserve"> </w:t>
      </w:r>
      <w:r w:rsidR="00363F65" w:rsidRPr="00EF2C9D">
        <w:rPr>
          <w:rFonts w:ascii="Angsana New" w:hAnsi="Angsana New" w:cs="Angsana New" w:hint="cs"/>
          <w:cs/>
          <w:lang w:val="en-US"/>
        </w:rPr>
        <w:t>บริษัทได้เบิกใช้เงินกู้เต็มจำนวนแล้ว</w:t>
      </w:r>
      <w:r w:rsidR="006C3679" w:rsidRPr="00BA2043">
        <w:rPr>
          <w:rFonts w:ascii="Angsana New" w:hAnsi="Angsana New" w:cs="Angsana New" w:hint="cs"/>
          <w:cs/>
          <w:lang w:val="en-US"/>
        </w:rPr>
        <w:t xml:space="preserve"> </w:t>
      </w:r>
    </w:p>
    <w:p w:rsidR="00351F40" w:rsidRDefault="00351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:rsidR="00052B1B" w:rsidRPr="00BA2043" w:rsidRDefault="004372E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เจ้าหนี้อื่น</w:t>
      </w:r>
    </w:p>
    <w:p w:rsidR="00F26954" w:rsidRPr="00C25E32" w:rsidRDefault="00F2695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9"/>
        <w:gridCol w:w="1167"/>
        <w:gridCol w:w="274"/>
        <w:gridCol w:w="1194"/>
        <w:gridCol w:w="261"/>
        <w:gridCol w:w="1154"/>
      </w:tblGrid>
      <w:tr w:rsidR="001326F3" w:rsidRPr="00BA2043" w:rsidTr="00F76791">
        <w:trPr>
          <w:trHeight w:val="427"/>
          <w:tblHeader/>
        </w:trPr>
        <w:tc>
          <w:tcPr>
            <w:tcW w:w="2040" w:type="pct"/>
          </w:tcPr>
          <w:p w:rsidR="001326F3" w:rsidRPr="00BA2043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326F3" w:rsidRPr="00BA2043" w:rsidTr="00F76791">
        <w:trPr>
          <w:trHeight w:val="427"/>
          <w:tblHeader/>
        </w:trPr>
        <w:tc>
          <w:tcPr>
            <w:tcW w:w="2040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326F3" w:rsidRPr="00BA2043" w:rsidTr="00F76791">
        <w:trPr>
          <w:trHeight w:val="427"/>
          <w:tblHeader/>
        </w:trPr>
        <w:tc>
          <w:tcPr>
            <w:tcW w:w="2040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0" w:type="pct"/>
            <w:gridSpan w:val="7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E657DC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657D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ณรงค์วงศ์ กรุ๊ป จำกัด</w:t>
            </w:r>
          </w:p>
        </w:tc>
        <w:tc>
          <w:tcPr>
            <w:tcW w:w="631" w:type="pct"/>
          </w:tcPr>
          <w:p w:rsidR="001326F3" w:rsidRPr="00BA2043" w:rsidRDefault="00E02000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145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E44885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E02000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141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E44885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08A6" w:rsidRPr="00BA2043" w:rsidTr="00F76791">
        <w:trPr>
          <w:trHeight w:val="258"/>
        </w:trPr>
        <w:tc>
          <w:tcPr>
            <w:tcW w:w="2040" w:type="pct"/>
          </w:tcPr>
          <w:p w:rsidR="00B008A6" w:rsidRPr="00E657DC" w:rsidRDefault="00B008A6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631" w:type="pct"/>
          </w:tcPr>
          <w:p w:rsidR="00B008A6" w:rsidRDefault="00B008A6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45" w:type="pct"/>
          </w:tcPr>
          <w:p w:rsidR="00B008A6" w:rsidRPr="00BA2043" w:rsidRDefault="00B008A6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B008A6" w:rsidRDefault="00B008A6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B008A6" w:rsidRPr="00BA2043" w:rsidRDefault="00B008A6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B008A6" w:rsidRDefault="00B008A6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B008A6" w:rsidRPr="00BA2043" w:rsidRDefault="00B008A6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B008A6" w:rsidRDefault="00B008A6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2057" w:rsidRPr="00BA2043" w:rsidTr="00F76791">
        <w:trPr>
          <w:trHeight w:val="258"/>
        </w:trPr>
        <w:tc>
          <w:tcPr>
            <w:tcW w:w="2040" w:type="pct"/>
          </w:tcPr>
          <w:p w:rsidR="00BD2057" w:rsidRPr="00E657DC" w:rsidRDefault="00BD2057" w:rsidP="00BD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200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ที่ปรึกษากฎหมายสากล จำกัด</w:t>
            </w:r>
          </w:p>
        </w:tc>
        <w:tc>
          <w:tcPr>
            <w:tcW w:w="631" w:type="pct"/>
          </w:tcPr>
          <w:p w:rsidR="00BD2057" w:rsidRDefault="00BD2057" w:rsidP="00BD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:rsidR="00BD2057" w:rsidRPr="00BA2043" w:rsidRDefault="00BD2057" w:rsidP="00BD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BD2057" w:rsidRDefault="00BD2057" w:rsidP="00BD20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BD2057" w:rsidRPr="00BA2043" w:rsidRDefault="00BD2057" w:rsidP="00BD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BD2057" w:rsidRDefault="00BD2057" w:rsidP="00BD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BD2057" w:rsidRPr="00BA2043" w:rsidRDefault="00BD2057" w:rsidP="00BD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BD2057" w:rsidRDefault="00BD2057" w:rsidP="00BD20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2057" w:rsidRPr="00BA2043" w:rsidTr="00F76791">
        <w:trPr>
          <w:trHeight w:val="258"/>
        </w:trPr>
        <w:tc>
          <w:tcPr>
            <w:tcW w:w="2040" w:type="pct"/>
          </w:tcPr>
          <w:p w:rsidR="00BD2057" w:rsidRPr="00E02000" w:rsidRDefault="00BD2057" w:rsidP="00BD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บิ๊กเจท ทราเวล จำกัด</w:t>
            </w:r>
          </w:p>
        </w:tc>
        <w:tc>
          <w:tcPr>
            <w:tcW w:w="631" w:type="pct"/>
          </w:tcPr>
          <w:p w:rsidR="00BD2057" w:rsidRDefault="00BD2057" w:rsidP="00BD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:rsidR="00BD2057" w:rsidRPr="00BA2043" w:rsidRDefault="00BD2057" w:rsidP="00BD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BD2057" w:rsidRDefault="00BD2057" w:rsidP="00BD20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BD2057" w:rsidRPr="00BA2043" w:rsidRDefault="00BD2057" w:rsidP="00BD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BD2057" w:rsidRDefault="00BD2057" w:rsidP="00BD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1" w:type="pct"/>
          </w:tcPr>
          <w:p w:rsidR="00BD2057" w:rsidRPr="00BA2043" w:rsidRDefault="00BD2057" w:rsidP="00BD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BD2057" w:rsidRDefault="00BD2057" w:rsidP="00BD20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1A01" w:rsidRPr="00A01A01" w:rsidTr="00F76791">
        <w:trPr>
          <w:trHeight w:val="258"/>
        </w:trPr>
        <w:tc>
          <w:tcPr>
            <w:tcW w:w="2040" w:type="pct"/>
          </w:tcPr>
          <w:p w:rsidR="00A01A01" w:rsidRP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:rsidR="00A01A01" w:rsidRPr="00A01A01" w:rsidRDefault="00A01A01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5" w:type="pct"/>
          </w:tcPr>
          <w:p w:rsidR="00A01A01" w:rsidRP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pct"/>
          </w:tcPr>
          <w:p w:rsidR="00A01A01" w:rsidRPr="00A01A01" w:rsidRDefault="00A01A01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:rsidR="00A01A01" w:rsidRP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pct"/>
          </w:tcPr>
          <w:p w:rsidR="00A01A01" w:rsidRP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" w:type="pct"/>
          </w:tcPr>
          <w:p w:rsidR="00A01A01" w:rsidRP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" w:type="pct"/>
          </w:tcPr>
          <w:p w:rsidR="00A01A01" w:rsidRPr="00A01A01" w:rsidRDefault="00A01A01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7B2770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:rsidR="001326F3" w:rsidRPr="00BA2043" w:rsidRDefault="00E02000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45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E44885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E02000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4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E44885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BA2043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AE2258" w:rsidRDefault="00E02000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22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008A6" w:rsidRPr="00AE22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</w:t>
            </w:r>
          </w:p>
        </w:tc>
        <w:tc>
          <w:tcPr>
            <w:tcW w:w="145" w:type="pct"/>
          </w:tcPr>
          <w:p w:rsidR="001326F3" w:rsidRPr="00AE2258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BA2043" w:rsidRDefault="00E44885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BA2043" w:rsidRDefault="00E02000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</w:t>
            </w:r>
          </w:p>
        </w:tc>
        <w:tc>
          <w:tcPr>
            <w:tcW w:w="14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BA2043" w:rsidRDefault="00E44885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</w:tr>
    </w:tbl>
    <w:p w:rsidR="00750D75" w:rsidRDefault="00750D75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sz w:val="20"/>
          <w:szCs w:val="20"/>
        </w:rPr>
      </w:pPr>
    </w:p>
    <w:p w:rsidR="002A145C" w:rsidRPr="00BA2043" w:rsidRDefault="00BB4B1F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:rsidR="00D459ED" w:rsidRPr="00FA04D2" w:rsidRDefault="00D459ED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="Angsana New" w:hAnsi="Angsana New"/>
          <w:sz w:val="20"/>
          <w:szCs w:val="20"/>
        </w:rPr>
      </w:pPr>
    </w:p>
    <w:p w:rsidR="00D459ED" w:rsidRPr="00BA2043" w:rsidRDefault="00D459ED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="Angsana New" w:hAnsi="Angsana New"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B31DA" w:rsidRPr="00BA2043">
        <w:rPr>
          <w:rFonts w:ascii="Angsana New" w:hAnsi="Angsana New"/>
          <w:sz w:val="30"/>
          <w:szCs w:val="30"/>
        </w:rPr>
        <w:t>3</w:t>
      </w:r>
      <w:r w:rsidR="005728BC">
        <w:rPr>
          <w:rFonts w:ascii="Angsana New" w:hAnsi="Angsana New"/>
          <w:sz w:val="30"/>
          <w:szCs w:val="30"/>
        </w:rPr>
        <w:t>1</w:t>
      </w:r>
      <w:r w:rsidR="009B31DA" w:rsidRPr="00BA2043">
        <w:rPr>
          <w:rFonts w:ascii="Angsana New" w:hAnsi="Angsana New"/>
          <w:sz w:val="30"/>
          <w:szCs w:val="30"/>
        </w:rPr>
        <w:t xml:space="preserve"> </w:t>
      </w:r>
      <w:r w:rsidR="005728BC">
        <w:rPr>
          <w:rFonts w:ascii="Angsana New" w:hAnsi="Angsana New" w:hint="cs"/>
          <w:sz w:val="30"/>
          <w:szCs w:val="30"/>
          <w:cs/>
        </w:rPr>
        <w:t>ธันวาคม</w:t>
      </w:r>
      <w:r w:rsidR="009B31DA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9B31DA" w:rsidRPr="00BA2043">
        <w:rPr>
          <w:rFonts w:ascii="Angsana New" w:hAnsi="Angsana New"/>
          <w:sz w:val="30"/>
          <w:szCs w:val="30"/>
        </w:rPr>
        <w:t>2562</w:t>
      </w:r>
      <w:r w:rsidR="00C94F82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4372E8" w:rsidRPr="00BA2043">
        <w:rPr>
          <w:rFonts w:ascii="Angsana New" w:hAnsi="Angsana New"/>
          <w:sz w:val="30"/>
          <w:szCs w:val="30"/>
          <w:cs/>
        </w:rPr>
        <w:t>กลุ่ม</w:t>
      </w:r>
      <w:r w:rsidRPr="00BA2043">
        <w:rPr>
          <w:rFonts w:ascii="Angsana New" w:hAnsi="Angsana New"/>
          <w:sz w:val="30"/>
          <w:szCs w:val="30"/>
          <w:cs/>
        </w:rPr>
        <w:t>บริษัทมีสัญญาสำคัญที่ทำกับบุคคลหรือกิจการที่เกี่ยวข้องกัน ดังนี้</w:t>
      </w:r>
    </w:p>
    <w:p w:rsidR="00284C27" w:rsidRPr="00FA04D2" w:rsidRDefault="00284C27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441D59" w:rsidRPr="007F7F46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rPr>
          <w:rFonts w:ascii="Angsana New" w:hAnsi="Angsana New"/>
          <w:i/>
          <w:iCs/>
          <w:sz w:val="30"/>
          <w:szCs w:val="30"/>
          <w:cs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  <w:r w:rsidR="00243CA3" w:rsidRPr="007F7F46">
        <w:rPr>
          <w:rFonts w:ascii="Angsana New" w:hAnsi="Angsana New" w:hint="cs"/>
          <w:i/>
          <w:iCs/>
          <w:sz w:val="30"/>
          <w:szCs w:val="30"/>
          <w:cs/>
        </w:rPr>
        <w:t>และอาคาร</w:t>
      </w:r>
    </w:p>
    <w:p w:rsidR="00441D59" w:rsidRPr="00A8537E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:rsidR="00441D59" w:rsidRPr="00BA2043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BA2043">
        <w:rPr>
          <w:rFonts w:ascii="Angsana New" w:hAnsi="Angsana New"/>
          <w:spacing w:val="-2"/>
          <w:sz w:val="30"/>
          <w:szCs w:val="30"/>
          <w:cs/>
        </w:rPr>
        <w:t>บริษัทมีสัญญาเช่าที่ดิน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และอาคาร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กับ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ที่เกี่ยวข้องกัน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 xml:space="preserve">เพื่อใช้เป็นสถานประกอบการ สัญญาดังกล่าวมีกำหนดระยะเวลา </w:t>
      </w:r>
      <w:r w:rsidR="00243CA3" w:rsidRPr="00BA2043">
        <w:rPr>
          <w:rFonts w:ascii="Angsana New" w:hAnsi="Angsana New"/>
          <w:spacing w:val="-2"/>
          <w:sz w:val="30"/>
          <w:szCs w:val="30"/>
        </w:rPr>
        <w:t xml:space="preserve">15 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BA2043">
        <w:rPr>
          <w:rFonts w:ascii="Angsana New" w:hAnsi="Angsana New"/>
          <w:spacing w:val="-2"/>
          <w:sz w:val="30"/>
          <w:szCs w:val="30"/>
          <w:cs/>
        </w:rPr>
        <w:t>จะสิ้นสุดในเดือน</w:t>
      </w:r>
      <w:r w:rsidR="009B31DA" w:rsidRPr="00BA204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</w:rPr>
        <w:t>2</w:t>
      </w:r>
      <w:r w:rsidR="00243CA3" w:rsidRPr="00BA2043">
        <w:rPr>
          <w:rFonts w:ascii="Angsana New" w:hAnsi="Angsana New"/>
          <w:spacing w:val="-2"/>
          <w:sz w:val="30"/>
          <w:szCs w:val="30"/>
        </w:rPr>
        <w:t>574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โดยมีค่าเช่ารวมสำหรับปี </w:t>
      </w:r>
      <w:r w:rsidR="00181A6B" w:rsidRPr="00BA2043">
        <w:rPr>
          <w:rFonts w:ascii="Angsana New" w:hAnsi="Angsana New"/>
          <w:spacing w:val="-2"/>
          <w:sz w:val="30"/>
          <w:szCs w:val="30"/>
        </w:rPr>
        <w:t>256</w:t>
      </w:r>
      <w:r w:rsidR="009B31DA" w:rsidRPr="00BA2043">
        <w:rPr>
          <w:rFonts w:ascii="Angsana New" w:hAnsi="Angsana New"/>
          <w:spacing w:val="-2"/>
          <w:sz w:val="30"/>
          <w:szCs w:val="30"/>
        </w:rPr>
        <w:t>2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เป็น</w:t>
      </w:r>
      <w:r w:rsidRPr="005B529B">
        <w:rPr>
          <w:rFonts w:ascii="Angsana New" w:hAnsi="Angsana New"/>
          <w:spacing w:val="-2"/>
          <w:sz w:val="30"/>
          <w:szCs w:val="30"/>
          <w:cs/>
        </w:rPr>
        <w:t>จำนว</w:t>
      </w:r>
      <w:r w:rsidR="001C4BAE" w:rsidRPr="005B529B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5B529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95FC1">
        <w:rPr>
          <w:rFonts w:ascii="Angsana New" w:hAnsi="Angsana New"/>
          <w:spacing w:val="-2"/>
          <w:sz w:val="30"/>
          <w:szCs w:val="30"/>
        </w:rPr>
        <w:t>2.9</w:t>
      </w:r>
      <w:r w:rsidR="00967CC5" w:rsidRPr="005B529B">
        <w:rPr>
          <w:rFonts w:ascii="Angsana New" w:hAnsi="Angsana New"/>
          <w:spacing w:val="-2"/>
          <w:sz w:val="30"/>
          <w:szCs w:val="30"/>
        </w:rPr>
        <w:t xml:space="preserve"> </w:t>
      </w:r>
      <w:r w:rsidRPr="005B529B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บาท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(สำหรับปี </w:t>
      </w:r>
      <w:r w:rsidR="00181A6B" w:rsidRPr="00BA2043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9B31DA" w:rsidRPr="00BA2043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เป็นจำนวนเงิน </w:t>
      </w:r>
      <w:r w:rsidR="00457A3A" w:rsidRPr="00BA2043">
        <w:rPr>
          <w:rFonts w:ascii="Angsana New" w:hAnsi="Angsana New"/>
          <w:i/>
          <w:iCs/>
          <w:spacing w:val="-2"/>
          <w:sz w:val="30"/>
          <w:szCs w:val="30"/>
        </w:rPr>
        <w:t>2.9</w:t>
      </w:r>
      <w:r w:rsidR="00DA75BC"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52DF4"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ล้</w:t>
      </w:r>
      <w:r w:rsidR="00A52DF4" w:rsidRPr="00BA2043">
        <w:rPr>
          <w:rFonts w:ascii="Angsana New" w:hAnsi="Angsana New" w:hint="cs"/>
          <w:i/>
          <w:iCs/>
          <w:spacing w:val="-2"/>
          <w:sz w:val="30"/>
          <w:szCs w:val="30"/>
          <w:cs/>
        </w:rPr>
        <w:t>าน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บาท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และจะมีการปรับอัตราค่าเช่าทุก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5 </w:t>
      </w:r>
      <w:r w:rsidRPr="00BA2043">
        <w:rPr>
          <w:rFonts w:ascii="Angsana New" w:hAnsi="Angsana New"/>
          <w:spacing w:val="-2"/>
          <w:sz w:val="30"/>
          <w:szCs w:val="30"/>
          <w:cs/>
        </w:rPr>
        <w:t>ปี</w:t>
      </w:r>
    </w:p>
    <w:p w:rsidR="00E02087" w:rsidRPr="00750D75" w:rsidRDefault="00E02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441D59" w:rsidRPr="007F7F46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สัญญาบริหารจัดการ</w:t>
      </w:r>
    </w:p>
    <w:p w:rsidR="00441D59" w:rsidRPr="00295FC1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:rsidR="00441D59" w:rsidRPr="00BA2043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>บริษัทมีสัญญาบริหารจัดการกับ</w:t>
      </w:r>
      <w:r w:rsidR="000417C8" w:rsidRPr="00BA2043">
        <w:rPr>
          <w:rFonts w:ascii="Angsana New" w:hAnsi="Angsana New" w:hint="cs"/>
          <w:sz w:val="30"/>
          <w:szCs w:val="30"/>
          <w:cs/>
        </w:rPr>
        <w:t>บริษัทย่อยในประเทศ</w:t>
      </w:r>
      <w:r w:rsidR="00FE2677" w:rsidRPr="00BA2043">
        <w:rPr>
          <w:rFonts w:ascii="Angsana New" w:hAnsi="Angsana New" w:hint="cs"/>
          <w:sz w:val="30"/>
          <w:szCs w:val="30"/>
          <w:cs/>
        </w:rPr>
        <w:t>แห่งหนึ่ง</w:t>
      </w:r>
      <w:r w:rsidRPr="00BA2043">
        <w:rPr>
          <w:rFonts w:ascii="Angsana New" w:hAnsi="Angsana New"/>
          <w:sz w:val="30"/>
          <w:szCs w:val="30"/>
          <w:cs/>
        </w:rPr>
        <w:t xml:space="preserve"> </w:t>
      </w:r>
      <w:r w:rsidR="000417C8" w:rsidRPr="00BA2043">
        <w:rPr>
          <w:rFonts w:ascii="Angsana New" w:hAnsi="Angsana New" w:hint="cs"/>
          <w:sz w:val="30"/>
          <w:szCs w:val="30"/>
          <w:cs/>
        </w:rPr>
        <w:t>ซึ่ง</w:t>
      </w:r>
      <w:r w:rsidRPr="00BA2043">
        <w:rPr>
          <w:rFonts w:ascii="Angsana New" w:hAnsi="Angsana New"/>
          <w:sz w:val="30"/>
          <w:szCs w:val="30"/>
          <w:cs/>
        </w:rPr>
        <w:t xml:space="preserve">มีผลบังคับใช้ตั้งแต่วันที่ที่กำหนดในสัญญา </w:t>
      </w:r>
      <w:r w:rsidR="00FF2CD7">
        <w:rPr>
          <w:rFonts w:ascii="Angsana New" w:hAnsi="Angsana New"/>
          <w:sz w:val="30"/>
          <w:szCs w:val="30"/>
        </w:rPr>
        <w:br/>
      </w:r>
      <w:r w:rsidR="002D6D57" w:rsidRPr="00FF2CD7">
        <w:rPr>
          <w:rFonts w:ascii="Angsana New" w:hAnsi="Angsana New" w:hint="cs"/>
          <w:spacing w:val="-4"/>
          <w:sz w:val="30"/>
          <w:szCs w:val="30"/>
          <w:cs/>
        </w:rPr>
        <w:t>โดยบริษัทจะ</w:t>
      </w:r>
      <w:r w:rsidRPr="00FF2CD7">
        <w:rPr>
          <w:rFonts w:ascii="Angsana New" w:hAnsi="Angsana New"/>
          <w:spacing w:val="-4"/>
          <w:sz w:val="30"/>
          <w:szCs w:val="30"/>
          <w:cs/>
        </w:rPr>
        <w:t>เรียกเก็บค่าบริหารจัดการ</w:t>
      </w:r>
      <w:r w:rsidR="002D6D57" w:rsidRPr="00FF2CD7">
        <w:rPr>
          <w:rFonts w:ascii="Angsana New" w:hAnsi="Angsana New" w:hint="cs"/>
          <w:spacing w:val="-4"/>
          <w:sz w:val="30"/>
          <w:szCs w:val="30"/>
          <w:cs/>
        </w:rPr>
        <w:t xml:space="preserve">ดังกล่าวตามอัตราที่ระบุไว้ </w:t>
      </w:r>
      <w:r w:rsidRPr="00FF2CD7">
        <w:rPr>
          <w:rFonts w:ascii="Angsana New" w:hAnsi="Angsana New"/>
          <w:spacing w:val="-4"/>
          <w:sz w:val="30"/>
          <w:szCs w:val="30"/>
          <w:cs/>
        </w:rPr>
        <w:t>และ</w:t>
      </w:r>
      <w:r w:rsidR="00142FC6" w:rsidRPr="00FF2CD7">
        <w:rPr>
          <w:rFonts w:ascii="Angsana New" w:hAnsi="Angsana New" w:hint="cs"/>
          <w:spacing w:val="-4"/>
          <w:sz w:val="30"/>
          <w:szCs w:val="30"/>
          <w:cs/>
        </w:rPr>
        <w:t>สัญญาดังกล่าวสามารถต่ออายุสัญญาได้คราวละ</w:t>
      </w:r>
      <w:r w:rsidR="00142FC6">
        <w:rPr>
          <w:rFonts w:ascii="Angsana New" w:hAnsi="Angsana New" w:hint="cs"/>
          <w:sz w:val="30"/>
          <w:szCs w:val="30"/>
          <w:cs/>
        </w:rPr>
        <w:t xml:space="preserve"> </w:t>
      </w:r>
      <w:r w:rsidR="00142FC6">
        <w:rPr>
          <w:rFonts w:ascii="Angsana New" w:hAnsi="Angsana New"/>
          <w:sz w:val="30"/>
          <w:szCs w:val="30"/>
        </w:rPr>
        <w:t>1</w:t>
      </w:r>
      <w:r w:rsidR="00142FC6">
        <w:rPr>
          <w:rFonts w:ascii="Angsana New" w:hAnsi="Angsana New" w:hint="cs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</w:t>
      </w:r>
      <w:r w:rsidR="005B47A6">
        <w:rPr>
          <w:rFonts w:ascii="Angsana New" w:hAnsi="Angsana New"/>
          <w:sz w:val="30"/>
          <w:szCs w:val="30"/>
          <w:cs/>
        </w:rPr>
        <w:br/>
      </w:r>
      <w:r w:rsidR="00142FC6">
        <w:rPr>
          <w:rFonts w:ascii="Angsana New" w:hAnsi="Angsana New" w:hint="cs"/>
          <w:sz w:val="30"/>
          <w:szCs w:val="30"/>
          <w:cs/>
        </w:rPr>
        <w:t xml:space="preserve">อย่างน้อย </w:t>
      </w:r>
      <w:r w:rsidR="00142FC6">
        <w:rPr>
          <w:rFonts w:ascii="Angsana New" w:hAnsi="Angsana New"/>
          <w:sz w:val="30"/>
          <w:szCs w:val="30"/>
        </w:rPr>
        <w:t>30</w:t>
      </w:r>
      <w:r w:rsidR="00142FC6">
        <w:rPr>
          <w:rFonts w:ascii="Angsana New" w:hAnsi="Angsana New" w:hint="cs"/>
          <w:sz w:val="30"/>
          <w:szCs w:val="30"/>
          <w:cs/>
        </w:rPr>
        <w:t xml:space="preserve"> วัน</w:t>
      </w:r>
    </w:p>
    <w:p w:rsidR="00D73387" w:rsidRDefault="00D7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p w:rsidR="006F1D18" w:rsidRPr="00D927D6" w:rsidRDefault="003A4C11" w:rsidP="00032D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D927D6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เงินสดและรายการเทียบเท่าเงินสด</w:t>
      </w:r>
    </w:p>
    <w:p w:rsidR="00504970" w:rsidRPr="009763E2" w:rsidRDefault="00504970" w:rsidP="005049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rPr>
          <w:rFonts w:ascii="Angsana New" w:hAnsi="Angsana New"/>
          <w:b/>
          <w:bCs/>
          <w:sz w:val="20"/>
          <w:szCs w:val="20"/>
          <w:highlight w:val="yellow"/>
          <w:lang w:val="th-TH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69"/>
        <w:gridCol w:w="1172"/>
        <w:gridCol w:w="271"/>
        <w:gridCol w:w="1172"/>
        <w:gridCol w:w="256"/>
        <w:gridCol w:w="1181"/>
      </w:tblGrid>
      <w:tr w:rsidR="002C6BD5" w:rsidRPr="002848D8" w:rsidTr="00156748">
        <w:trPr>
          <w:tblHeader/>
        </w:trPr>
        <w:tc>
          <w:tcPr>
            <w:tcW w:w="2039" w:type="pct"/>
          </w:tcPr>
          <w:p w:rsidR="002C6BD5" w:rsidRPr="002848D8" w:rsidRDefault="002C6BD5" w:rsidP="0015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C6BD5" w:rsidRPr="002848D8" w:rsidTr="00156748">
        <w:trPr>
          <w:tblHeader/>
        </w:trPr>
        <w:tc>
          <w:tcPr>
            <w:tcW w:w="2039" w:type="pct"/>
          </w:tcPr>
          <w:p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2C6BD5" w:rsidRPr="00582BE9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DF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82B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2C6BD5" w:rsidRPr="00582BE9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B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2C6BD5" w:rsidRPr="00582BE9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DF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82B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8" w:type="pct"/>
          </w:tcPr>
          <w:p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2C6BD5" w:rsidRPr="00582BE9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B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2C6BD5" w:rsidRPr="002848D8" w:rsidTr="00156748">
        <w:trPr>
          <w:tblHeader/>
        </w:trPr>
        <w:tc>
          <w:tcPr>
            <w:tcW w:w="2039" w:type="pct"/>
          </w:tcPr>
          <w:p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3172" w:rsidRPr="002848D8" w:rsidTr="009965E3">
        <w:tc>
          <w:tcPr>
            <w:tcW w:w="2039" w:type="pct"/>
          </w:tcPr>
          <w:p w:rsidR="00783172" w:rsidRPr="002848D8" w:rsidRDefault="00783172" w:rsidP="007831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1" w:type="pct"/>
          </w:tcPr>
          <w:p w:rsidR="00783172" w:rsidRPr="006C06F8" w:rsidRDefault="003F3F5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F3F52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45" w:type="pct"/>
          </w:tcPr>
          <w:p w:rsidR="00783172" w:rsidRPr="006C06F8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3F3F52" w:rsidRDefault="00783172" w:rsidP="007831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3F52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46" w:type="pct"/>
          </w:tcPr>
          <w:p w:rsidR="00783172" w:rsidRPr="006C06F8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88208C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208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3522CA" w:rsidRPr="00882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88208C" w:rsidRDefault="00783172" w:rsidP="00783172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88208C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208C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783172" w:rsidRPr="002848D8" w:rsidTr="009965E3">
        <w:tc>
          <w:tcPr>
            <w:tcW w:w="2039" w:type="pct"/>
          </w:tcPr>
          <w:p w:rsidR="00783172" w:rsidRPr="002848D8" w:rsidRDefault="00783172" w:rsidP="007831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6C06F8" w:rsidRDefault="003F3F5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F3F52">
              <w:rPr>
                <w:rFonts w:asciiTheme="majorBidi" w:hAnsiTheme="majorBidi" w:cstheme="majorBidi"/>
                <w:sz w:val="30"/>
                <w:szCs w:val="30"/>
              </w:rPr>
              <w:t>29,909</w:t>
            </w:r>
          </w:p>
        </w:tc>
        <w:tc>
          <w:tcPr>
            <w:tcW w:w="145" w:type="pct"/>
          </w:tcPr>
          <w:p w:rsidR="00783172" w:rsidRPr="006C06F8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3F3F52" w:rsidRDefault="003C2000" w:rsidP="007831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C2000">
              <w:rPr>
                <w:rFonts w:ascii="Angsana New" w:hAnsi="Angsana New"/>
                <w:sz w:val="30"/>
                <w:szCs w:val="30"/>
              </w:rPr>
              <w:t>4,583</w:t>
            </w:r>
          </w:p>
        </w:tc>
        <w:tc>
          <w:tcPr>
            <w:tcW w:w="146" w:type="pct"/>
          </w:tcPr>
          <w:p w:rsidR="00783172" w:rsidRPr="006C06F8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88208C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208C">
              <w:rPr>
                <w:rFonts w:asciiTheme="majorBidi" w:hAnsiTheme="majorBidi" w:cstheme="majorBidi"/>
                <w:sz w:val="30"/>
                <w:szCs w:val="30"/>
              </w:rPr>
              <w:t>3,410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88208C" w:rsidRDefault="00783172" w:rsidP="00783172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88208C" w:rsidRDefault="003C2000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0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1,317</w:t>
            </w:r>
          </w:p>
        </w:tc>
      </w:tr>
      <w:tr w:rsidR="00783172" w:rsidRPr="002848D8" w:rsidTr="0088208C">
        <w:tc>
          <w:tcPr>
            <w:tcW w:w="2039" w:type="pct"/>
          </w:tcPr>
          <w:p w:rsidR="00783172" w:rsidRPr="002848D8" w:rsidRDefault="00783172" w:rsidP="007831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6C06F8" w:rsidRDefault="003F3F5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F3F52">
              <w:rPr>
                <w:rFonts w:asciiTheme="majorBidi" w:hAnsiTheme="majorBidi" w:cstheme="majorBidi"/>
                <w:sz w:val="30"/>
                <w:szCs w:val="30"/>
              </w:rPr>
              <w:t>80,527</w:t>
            </w:r>
          </w:p>
        </w:tc>
        <w:tc>
          <w:tcPr>
            <w:tcW w:w="145" w:type="pct"/>
          </w:tcPr>
          <w:p w:rsidR="00783172" w:rsidRPr="006C06F8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3F3F52" w:rsidRDefault="003C2000" w:rsidP="007831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C2000">
              <w:rPr>
                <w:rFonts w:ascii="Angsana New" w:hAnsi="Angsana New"/>
                <w:sz w:val="30"/>
                <w:szCs w:val="30"/>
              </w:rPr>
              <w:t>200,586</w:t>
            </w:r>
          </w:p>
        </w:tc>
        <w:tc>
          <w:tcPr>
            <w:tcW w:w="146" w:type="pct"/>
          </w:tcPr>
          <w:p w:rsidR="00783172" w:rsidRPr="006C06F8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88208C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208C">
              <w:rPr>
                <w:rFonts w:asciiTheme="majorBidi" w:hAnsiTheme="majorBidi" w:cstheme="majorBidi"/>
                <w:sz w:val="30"/>
                <w:szCs w:val="30"/>
              </w:rPr>
              <w:t>37,400</w:t>
            </w: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83172" w:rsidRPr="0088208C" w:rsidRDefault="00783172" w:rsidP="00783172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88208C" w:rsidRDefault="003C2000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C2000">
              <w:rPr>
                <w:rFonts w:asciiTheme="majorBidi" w:hAnsiTheme="majorBidi" w:cstheme="majorBidi"/>
                <w:sz w:val="30"/>
                <w:szCs w:val="30"/>
              </w:rPr>
              <w:t>192,561</w:t>
            </w:r>
          </w:p>
        </w:tc>
      </w:tr>
      <w:tr w:rsidR="00783172" w:rsidRPr="002848D8" w:rsidTr="009965E3">
        <w:tc>
          <w:tcPr>
            <w:tcW w:w="2039" w:type="pct"/>
          </w:tcPr>
          <w:p w:rsidR="00783172" w:rsidRPr="00582BE9" w:rsidRDefault="00783172" w:rsidP="007831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CF2F1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6C06F8" w:rsidRDefault="003F3F5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F3F52">
              <w:rPr>
                <w:rFonts w:asciiTheme="majorBidi" w:hAnsiTheme="majorBidi" w:cstheme="majorBidi"/>
                <w:sz w:val="30"/>
                <w:szCs w:val="30"/>
              </w:rPr>
              <w:t>3,516</w:t>
            </w:r>
          </w:p>
        </w:tc>
        <w:tc>
          <w:tcPr>
            <w:tcW w:w="145" w:type="pct"/>
          </w:tcPr>
          <w:p w:rsidR="00783172" w:rsidRPr="006C06F8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3F3F52" w:rsidRDefault="00783172" w:rsidP="007831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3F52">
              <w:rPr>
                <w:rFonts w:ascii="Angsana New" w:hAnsi="Angsana New"/>
                <w:sz w:val="30"/>
                <w:szCs w:val="30"/>
              </w:rPr>
              <w:t>5,359</w:t>
            </w:r>
          </w:p>
        </w:tc>
        <w:tc>
          <w:tcPr>
            <w:tcW w:w="146" w:type="pct"/>
          </w:tcPr>
          <w:p w:rsidR="00783172" w:rsidRPr="006C06F8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88208C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208C">
              <w:rPr>
                <w:rFonts w:asciiTheme="majorBidi" w:hAnsiTheme="majorBidi" w:cstheme="majorBidi"/>
                <w:sz w:val="30"/>
                <w:szCs w:val="30"/>
              </w:rPr>
              <w:t>1,196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88208C" w:rsidRDefault="00783172" w:rsidP="00783172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88208C" w:rsidRDefault="003C2000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C2000">
              <w:rPr>
                <w:rFonts w:asciiTheme="majorBidi" w:hAnsiTheme="majorBidi" w:cstheme="majorBidi"/>
                <w:sz w:val="30"/>
                <w:szCs w:val="30"/>
              </w:rPr>
              <w:t>5,359</w:t>
            </w:r>
          </w:p>
        </w:tc>
      </w:tr>
      <w:tr w:rsidR="00783172" w:rsidRPr="002848D8" w:rsidTr="003C2000">
        <w:tc>
          <w:tcPr>
            <w:tcW w:w="2039" w:type="pct"/>
          </w:tcPr>
          <w:p w:rsidR="00783172" w:rsidRPr="006C06F8" w:rsidRDefault="00783172" w:rsidP="007831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6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:rsidR="00783172" w:rsidRPr="006C06F8" w:rsidRDefault="00783172" w:rsidP="007831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</w:rPr>
            </w:pPr>
            <w:r w:rsidRPr="006C06F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6C06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83172" w:rsidRPr="006C06F8" w:rsidRDefault="003F3F5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F3F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114,713</w:t>
            </w:r>
          </w:p>
        </w:tc>
        <w:tc>
          <w:tcPr>
            <w:tcW w:w="145" w:type="pct"/>
          </w:tcPr>
          <w:p w:rsidR="00783172" w:rsidRPr="006C06F8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83172" w:rsidRPr="003F3F52" w:rsidRDefault="003C2000" w:rsidP="007831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2000">
              <w:rPr>
                <w:rFonts w:ascii="Angsana New" w:hAnsi="Angsana New"/>
                <w:b/>
                <w:bCs/>
                <w:sz w:val="30"/>
                <w:szCs w:val="30"/>
              </w:rPr>
              <w:t>210,781</w:t>
            </w:r>
          </w:p>
        </w:tc>
        <w:tc>
          <w:tcPr>
            <w:tcW w:w="146" w:type="pct"/>
          </w:tcPr>
          <w:p w:rsidR="00783172" w:rsidRPr="006C06F8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83172" w:rsidRPr="0088208C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2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42,34</w:t>
            </w:r>
            <w:r w:rsidR="0088208C" w:rsidRPr="008820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3172" w:rsidRPr="0088208C" w:rsidRDefault="00783172" w:rsidP="0078317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8208C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83172" w:rsidRPr="0088208C" w:rsidRDefault="003C2000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20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199,373</w:t>
            </w:r>
          </w:p>
        </w:tc>
      </w:tr>
    </w:tbl>
    <w:p w:rsidR="00750D75" w:rsidRPr="00CD2C96" w:rsidRDefault="00750D75" w:rsidP="00DD29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rPr>
          <w:rFonts w:ascii="Angsana New" w:hAnsi="Angsana New"/>
          <w:b/>
          <w:bCs/>
          <w:sz w:val="24"/>
          <w:szCs w:val="24"/>
          <w:cs/>
          <w:lang w:eastAsia="x-none"/>
        </w:rPr>
      </w:pPr>
    </w:p>
    <w:p w:rsidR="003A4C11" w:rsidRPr="00032D20" w:rsidRDefault="003A4C11" w:rsidP="00032D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t>ลูกหนี้การค้า</w:t>
      </w:r>
    </w:p>
    <w:p w:rsidR="00AE1538" w:rsidRPr="006C06F8" w:rsidRDefault="00AE1538" w:rsidP="00D33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24"/>
        <w:gridCol w:w="1171"/>
        <w:gridCol w:w="273"/>
        <w:gridCol w:w="1170"/>
        <w:gridCol w:w="271"/>
        <w:gridCol w:w="1168"/>
        <w:gridCol w:w="269"/>
        <w:gridCol w:w="1166"/>
      </w:tblGrid>
      <w:tr w:rsidR="00BA12F6" w:rsidRPr="00BA2043" w:rsidTr="003A7F18">
        <w:trPr>
          <w:tblHeader/>
        </w:trPr>
        <w:tc>
          <w:tcPr>
            <w:tcW w:w="1600" w:type="pct"/>
          </w:tcPr>
          <w:p w:rsidR="006F1D18" w:rsidRPr="00BA2043" w:rsidRDefault="006F1D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2" w:type="pct"/>
            <w:gridSpan w:val="3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BA12F6" w:rsidRPr="00BA2043" w:rsidTr="00FE2677">
        <w:trPr>
          <w:tblHeader/>
        </w:trPr>
        <w:tc>
          <w:tcPr>
            <w:tcW w:w="1600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2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1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A12F6" w:rsidRPr="00BA2043" w:rsidTr="003A7F18">
        <w:trPr>
          <w:tblHeader/>
        </w:trPr>
        <w:tc>
          <w:tcPr>
            <w:tcW w:w="1600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56" w:type="pct"/>
            <w:gridSpan w:val="7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44" w:type="pct"/>
          </w:tcPr>
          <w:p w:rsidR="00C94F82" w:rsidRPr="00BA2043" w:rsidRDefault="00A3155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631" w:type="pct"/>
          </w:tcPr>
          <w:p w:rsidR="00C94F82" w:rsidRPr="00BA2043" w:rsidRDefault="0082456B" w:rsidP="007831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</w:rPr>
            </w:pPr>
            <w:r w:rsidRPr="0082456B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82456B">
              <w:rPr>
                <w:rFonts w:ascii="Angsana New" w:hAnsi="Angsana New"/>
                <w:sz w:val="30"/>
                <w:szCs w:val="30"/>
              </w:rPr>
              <w:t>,</w:t>
            </w:r>
            <w:r w:rsidRPr="0082456B">
              <w:rPr>
                <w:rFonts w:ascii="Angsana New" w:hAnsi="Angsana New"/>
                <w:sz w:val="30"/>
                <w:szCs w:val="30"/>
                <w:cs/>
              </w:rPr>
              <w:t>644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C94F82" w:rsidRPr="0082456B" w:rsidRDefault="00A31556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  <w:cs/>
              </w:rPr>
            </w:pPr>
            <w:r w:rsidRPr="0082456B">
              <w:rPr>
                <w:rFonts w:ascii="Angsana New" w:hAnsi="Angsana New"/>
                <w:sz w:val="30"/>
                <w:szCs w:val="30"/>
              </w:rPr>
              <w:t>32,673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26,840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BA2043" w:rsidRDefault="0082456B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2456B">
              <w:rPr>
                <w:rFonts w:ascii="Angsana New" w:hAnsi="Angsana New"/>
                <w:sz w:val="30"/>
                <w:szCs w:val="30"/>
                <w:cs/>
              </w:rPr>
              <w:t>271</w:t>
            </w:r>
            <w:r w:rsidRPr="0082456B">
              <w:rPr>
                <w:rFonts w:ascii="Angsana New" w:hAnsi="Angsana New"/>
                <w:sz w:val="30"/>
                <w:szCs w:val="30"/>
              </w:rPr>
              <w:t>,</w:t>
            </w:r>
            <w:r w:rsidRPr="0082456B">
              <w:rPr>
                <w:rFonts w:ascii="Angsana New" w:hAnsi="Angsana New"/>
                <w:sz w:val="30"/>
                <w:szCs w:val="30"/>
                <w:cs/>
              </w:rPr>
              <w:t>240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126,334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82456B" w:rsidRDefault="00A31556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</w:rPr>
            </w:pPr>
            <w:r w:rsidRPr="0082456B">
              <w:rPr>
                <w:rFonts w:ascii="Angsana New" w:hAnsi="Angsana New"/>
                <w:sz w:val="30"/>
                <w:szCs w:val="30"/>
              </w:rPr>
              <w:t>116,027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112,864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C94F82" w:rsidRPr="00BA2043" w:rsidRDefault="0082456B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5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275</w:t>
            </w:r>
            <w:r w:rsidRPr="008245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245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884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947C8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,334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C94F82" w:rsidRPr="0082456B" w:rsidRDefault="00A31556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56B">
              <w:rPr>
                <w:rFonts w:ascii="Angsana New" w:hAnsi="Angsana New"/>
                <w:b/>
                <w:bCs/>
                <w:sz w:val="30"/>
                <w:szCs w:val="30"/>
              </w:rPr>
              <w:t>148,700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139,704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BA2043" w:rsidRDefault="0082456B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</w:rPr>
            </w:pPr>
            <w:r w:rsidRPr="0082456B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82456B">
              <w:rPr>
                <w:rFonts w:ascii="Angsana New" w:hAnsi="Angsana New"/>
                <w:sz w:val="30"/>
                <w:szCs w:val="30"/>
              </w:rPr>
              <w:t>,</w:t>
            </w:r>
            <w:r w:rsidRPr="0082456B">
              <w:rPr>
                <w:rFonts w:ascii="Angsana New" w:hAnsi="Angsana New"/>
                <w:sz w:val="30"/>
                <w:szCs w:val="30"/>
                <w:cs/>
              </w:rPr>
              <w:t>953)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(362)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82456B" w:rsidRDefault="00A31556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81" w:right="-145"/>
              <w:rPr>
                <w:rFonts w:ascii="Angsana New" w:hAnsi="Angsana New"/>
                <w:sz w:val="30"/>
                <w:szCs w:val="30"/>
              </w:rPr>
            </w:pPr>
            <w:r w:rsidRPr="0082456B">
              <w:rPr>
                <w:rFonts w:ascii="Angsana New" w:hAnsi="Angsana New"/>
                <w:sz w:val="30"/>
                <w:szCs w:val="30"/>
              </w:rPr>
              <w:t>(285)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A2043" w:rsidRDefault="0082456B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5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273</w:t>
            </w:r>
            <w:r w:rsidRPr="008245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245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931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125,972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82456B" w:rsidRDefault="00A31556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56B">
              <w:rPr>
                <w:rFonts w:ascii="Angsana New" w:hAnsi="Angsana New"/>
                <w:b/>
                <w:bCs/>
                <w:sz w:val="30"/>
                <w:szCs w:val="30"/>
              </w:rPr>
              <w:t>148,415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139,704</w:t>
            </w:r>
          </w:p>
        </w:tc>
      </w:tr>
      <w:tr w:rsidR="00BA12F6" w:rsidRPr="00AE59A5" w:rsidTr="00FE2677">
        <w:tc>
          <w:tcPr>
            <w:tcW w:w="1600" w:type="pct"/>
          </w:tcPr>
          <w:p w:rsidR="00D73A70" w:rsidRPr="00AE59A5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</w:tcPr>
          <w:p w:rsidR="00D73A70" w:rsidRPr="00AE59A5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D73A70" w:rsidRPr="00AE59A5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left="-115" w:right="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:rsidR="00D73A70" w:rsidRPr="00AE59A5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D73A70" w:rsidRPr="00AE59A5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:rsidR="00D73A70" w:rsidRPr="00AE59A5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D73A70" w:rsidRPr="002C5900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5" w:type="pct"/>
          </w:tcPr>
          <w:p w:rsidR="00D73A70" w:rsidRPr="00AE59A5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2" w:space="0" w:color="auto"/>
            </w:tcBorders>
          </w:tcPr>
          <w:p w:rsidR="00D73A70" w:rsidRPr="00AE59A5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82"/>
                <w:tab w:val="decimal" w:pos="92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A7F18" w:rsidRPr="00BA2043" w:rsidTr="00FE2677">
        <w:tc>
          <w:tcPr>
            <w:tcW w:w="2044" w:type="pct"/>
            <w:gridSpan w:val="2"/>
          </w:tcPr>
          <w:p w:rsidR="003A7F18" w:rsidRPr="00BA2043" w:rsidRDefault="006E5BD7" w:rsidP="006E5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E5BD7">
              <w:rPr>
                <w:rFonts w:ascii="Angsana New" w:hAnsi="Angsana New"/>
                <w:bCs/>
                <w:sz w:val="30"/>
                <w:szCs w:val="30"/>
                <w:lang w:val="en-US"/>
              </w:rPr>
              <w:t>(</w:t>
            </w:r>
            <w:r w:rsidRPr="00BA2043"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</w:t>
            </w:r>
            <w:r w:rsidRPr="006E5BD7">
              <w:rPr>
                <w:rFonts w:ascii="Angsana New" w:hAnsi="Angsana New"/>
                <w:bCs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 </w:t>
            </w:r>
            <w:r w:rsidRPr="006E5BD7">
              <w:rPr>
                <w:rFonts w:ascii="Angsana New" w:hAnsi="Angsana New"/>
                <w:b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3A7F18" w:rsidRDefault="003A7F18" w:rsidP="006F67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E5BD7" w:rsidRPr="00BA2043" w:rsidRDefault="0082456B" w:rsidP="006F67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5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(257)</w:t>
            </w:r>
          </w:p>
        </w:tc>
        <w:tc>
          <w:tcPr>
            <w:tcW w:w="147" w:type="pct"/>
          </w:tcPr>
          <w:p w:rsidR="003A7F18" w:rsidRPr="00BA2043" w:rsidRDefault="003A7F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6E5BD7" w:rsidRPr="00B003C2" w:rsidRDefault="006E5BD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A7F18" w:rsidRPr="00B003C2" w:rsidRDefault="0082456B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3C2">
              <w:rPr>
                <w:rFonts w:ascii="Angsana New" w:hAnsi="Angsana New"/>
                <w:b/>
                <w:bCs/>
                <w:sz w:val="30"/>
                <w:szCs w:val="30"/>
              </w:rPr>
              <w:t>(5</w:t>
            </w:r>
            <w:r w:rsidR="00912143" w:rsidRPr="00B003C2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Pr="00B003C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3A7F18" w:rsidRPr="00B003C2" w:rsidRDefault="003A7F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6E5BD7" w:rsidRPr="00B003C2" w:rsidRDefault="006E5BD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A7F18" w:rsidRPr="00B003C2" w:rsidRDefault="0082456B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3C2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</w:p>
        </w:tc>
        <w:tc>
          <w:tcPr>
            <w:tcW w:w="145" w:type="pct"/>
          </w:tcPr>
          <w:p w:rsidR="003A7F18" w:rsidRPr="00B003C2" w:rsidRDefault="003A7F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:rsidR="006E5BD7" w:rsidRPr="00B003C2" w:rsidRDefault="006E5BD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A7F18" w:rsidRPr="00B003C2" w:rsidRDefault="007F3437" w:rsidP="007F34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3C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B3AF5" w:rsidRPr="00B003C2">
              <w:rPr>
                <w:rFonts w:ascii="Angsana New" w:hAnsi="Angsana New"/>
                <w:b/>
                <w:bCs/>
                <w:sz w:val="30"/>
                <w:szCs w:val="30"/>
              </w:rPr>
              <w:t>914</w:t>
            </w:r>
            <w:r w:rsidRPr="00B003C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32205A" w:rsidRPr="00AE59A5" w:rsidRDefault="0032205A" w:rsidP="006B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  <w:cs/>
        </w:rPr>
      </w:pPr>
    </w:p>
    <w:p w:rsidR="00D33250" w:rsidRDefault="00D33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31B0C" w:rsidRPr="00BA2043" w:rsidRDefault="00631B0C" w:rsidP="006B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A2043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EA1FE6" w:rsidRPr="00CD2C96" w:rsidRDefault="00EA1FE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7"/>
        <w:gridCol w:w="894"/>
        <w:gridCol w:w="1174"/>
        <w:gridCol w:w="271"/>
        <w:gridCol w:w="1170"/>
        <w:gridCol w:w="271"/>
        <w:gridCol w:w="1172"/>
        <w:gridCol w:w="269"/>
        <w:gridCol w:w="1179"/>
      </w:tblGrid>
      <w:tr w:rsidR="00747901" w:rsidRPr="00BA2043" w:rsidTr="004B361D">
        <w:trPr>
          <w:tblHeader/>
        </w:trPr>
        <w:tc>
          <w:tcPr>
            <w:tcW w:w="1554" w:type="pct"/>
          </w:tcPr>
          <w:p w:rsidR="0040350B" w:rsidRPr="00BA2043" w:rsidRDefault="0040350B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1" w:type="pct"/>
            <w:gridSpan w:val="3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747901" w:rsidRPr="00BA2043" w:rsidTr="004B361D">
        <w:tc>
          <w:tcPr>
            <w:tcW w:w="1554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2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94F82" w:rsidRPr="00BA2043" w:rsidTr="004B361D">
        <w:tc>
          <w:tcPr>
            <w:tcW w:w="155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64" w:type="pct"/>
            <w:gridSpan w:val="7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47901" w:rsidRPr="00BA2043" w:rsidTr="004B361D">
        <w:tc>
          <w:tcPr>
            <w:tcW w:w="1554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7901" w:rsidRPr="00BA2043" w:rsidTr="004B361D">
        <w:tc>
          <w:tcPr>
            <w:tcW w:w="1554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BA2043" w:rsidRDefault="00750D7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750D75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BA2043" w:rsidRDefault="00A40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A40EB4">
              <w:rPr>
                <w:rFonts w:ascii="Angsana New" w:hAnsi="Angsana New"/>
                <w:sz w:val="30"/>
                <w:szCs w:val="30"/>
              </w:rPr>
              <w:t>22,590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19,117</w:t>
            </w:r>
          </w:p>
        </w:tc>
      </w:tr>
      <w:tr w:rsidR="00747901" w:rsidRPr="00BA2043" w:rsidTr="004B361D">
        <w:tc>
          <w:tcPr>
            <w:tcW w:w="1554" w:type="pct"/>
          </w:tcPr>
          <w:p w:rsidR="00C94F82" w:rsidRPr="00BA2043" w:rsidRDefault="003C183F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="00C94F82" w:rsidRPr="00BA2043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  <w:r w:rsidR="00C94F82" w:rsidRPr="00BA2043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EB4" w:rsidRPr="00BA2043" w:rsidTr="004B361D">
        <w:trPr>
          <w:trHeight w:val="299"/>
        </w:trPr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750D7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750D75">
              <w:rPr>
                <w:rFonts w:ascii="Angsana New" w:hAnsi="Angsana New"/>
                <w:sz w:val="30"/>
                <w:szCs w:val="30"/>
              </w:rPr>
              <w:t>3,680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A40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A40EB4">
              <w:rPr>
                <w:rFonts w:ascii="Angsana New" w:hAnsi="Angsana New"/>
                <w:sz w:val="30"/>
                <w:szCs w:val="30"/>
              </w:rPr>
              <w:t>10,083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4,207</w:t>
            </w:r>
          </w:p>
        </w:tc>
      </w:tr>
      <w:tr w:rsidR="00E51EB4" w:rsidRPr="00BA2043" w:rsidTr="000D6D07">
        <w:trPr>
          <w:trHeight w:val="330"/>
        </w:trPr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750D7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750D75">
              <w:rPr>
                <w:rFonts w:ascii="Angsana New" w:hAnsi="Angsana New"/>
                <w:sz w:val="30"/>
                <w:szCs w:val="30"/>
              </w:rPr>
              <w:t>907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A40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B4" w:rsidRPr="00BA2043" w:rsidTr="000D6D07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12</w:t>
            </w:r>
            <w:r w:rsidRPr="00BA204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750D7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A40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3,516</w:t>
            </w:r>
          </w:p>
        </w:tc>
      </w:tr>
      <w:tr w:rsidR="00E51EB4" w:rsidRPr="00BA2043" w:rsidTr="000D6D07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E51EB4" w:rsidRPr="00BA2043" w:rsidRDefault="002E4BC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632" w:type="pct"/>
            <w:tcBorders>
              <w:top w:val="single" w:sz="2" w:space="0" w:color="auto"/>
              <w:bottom w:val="single" w:sz="4" w:space="0" w:color="auto"/>
            </w:tcBorders>
          </w:tcPr>
          <w:p w:rsidR="00E51EB4" w:rsidRPr="00BA2043" w:rsidRDefault="00750D7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0D75">
              <w:rPr>
                <w:rFonts w:ascii="Angsana New" w:hAnsi="Angsana New"/>
                <w:b/>
                <w:bCs/>
                <w:sz w:val="30"/>
                <w:szCs w:val="30"/>
              </w:rPr>
              <w:t>4,644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single" w:sz="4" w:space="0" w:color="auto"/>
            </w:tcBorders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</w:tcPr>
          <w:p w:rsidR="00E51EB4" w:rsidRPr="00BA2043" w:rsidRDefault="00A40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0EB4">
              <w:rPr>
                <w:rFonts w:ascii="Angsana New" w:hAnsi="Angsana New"/>
                <w:b/>
                <w:bCs/>
                <w:sz w:val="30"/>
                <w:szCs w:val="30"/>
              </w:rPr>
              <w:t>32,673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2" w:space="0" w:color="auto"/>
              <w:bottom w:val="single" w:sz="4" w:space="0" w:color="auto"/>
            </w:tcBorders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26,840</w:t>
            </w:r>
          </w:p>
        </w:tc>
      </w:tr>
      <w:tr w:rsidR="004B361D" w:rsidRPr="00AE59A5" w:rsidTr="000D6D07">
        <w:tc>
          <w:tcPr>
            <w:tcW w:w="1554" w:type="pct"/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481" w:type="pct"/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5" w:type="pct"/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750D7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750D75">
              <w:rPr>
                <w:rFonts w:ascii="Angsana New" w:hAnsi="Angsana New"/>
                <w:sz w:val="30"/>
                <w:szCs w:val="30"/>
              </w:rPr>
              <w:t>200,703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96,437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A40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40EB4">
              <w:rPr>
                <w:rFonts w:ascii="Angsana New" w:hAnsi="Angsana New"/>
                <w:sz w:val="30"/>
                <w:szCs w:val="30"/>
              </w:rPr>
              <w:t>94,670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89,691</w:t>
            </w: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BA204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750D7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50D75">
              <w:rPr>
                <w:rFonts w:ascii="Angsana New" w:hAnsi="Angsana New"/>
                <w:sz w:val="30"/>
                <w:szCs w:val="30"/>
              </w:rPr>
              <w:t>61,832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24,518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A40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40EB4">
              <w:rPr>
                <w:rFonts w:ascii="Angsana New" w:hAnsi="Angsana New"/>
                <w:sz w:val="30"/>
                <w:szCs w:val="30"/>
              </w:rPr>
              <w:t>19,565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19,942</w:t>
            </w:r>
          </w:p>
        </w:tc>
      </w:tr>
      <w:tr w:rsidR="002E6AE0" w:rsidRPr="00BA2043" w:rsidTr="004B361D">
        <w:tc>
          <w:tcPr>
            <w:tcW w:w="1554" w:type="pct"/>
          </w:tcPr>
          <w:p w:rsidR="002E6AE0" w:rsidRPr="00BA2043" w:rsidRDefault="002E6AE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2E6AE0" w:rsidRPr="00BA2043" w:rsidRDefault="00750D7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50D75">
              <w:rPr>
                <w:rFonts w:ascii="Angsana New" w:hAnsi="Angsana New"/>
                <w:sz w:val="30"/>
                <w:szCs w:val="30"/>
              </w:rPr>
              <w:t>3,798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4,374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E6AE0" w:rsidRPr="00BA2043" w:rsidRDefault="00A40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40EB4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145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3,231</w:t>
            </w:r>
          </w:p>
        </w:tc>
      </w:tr>
      <w:tr w:rsidR="002E6AE0" w:rsidRPr="00BA2043" w:rsidTr="004B361D">
        <w:tc>
          <w:tcPr>
            <w:tcW w:w="1554" w:type="pct"/>
          </w:tcPr>
          <w:p w:rsidR="002E6AE0" w:rsidRPr="00BA2043" w:rsidRDefault="002E6AE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2E6AE0" w:rsidRPr="00BA2043" w:rsidRDefault="00750D7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50D75">
              <w:rPr>
                <w:rFonts w:ascii="Angsana New" w:hAnsi="Angsana New"/>
                <w:sz w:val="30"/>
                <w:szCs w:val="30"/>
              </w:rPr>
              <w:t>1,694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E6AE0" w:rsidRPr="00BA2043" w:rsidRDefault="00A40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40EB4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45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6AE0" w:rsidRPr="00BA2043" w:rsidTr="004B361D">
        <w:tc>
          <w:tcPr>
            <w:tcW w:w="1554" w:type="pct"/>
          </w:tcPr>
          <w:p w:rsidR="002E6AE0" w:rsidRPr="00BA2043" w:rsidRDefault="002E6AE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2E6AE0" w:rsidRPr="00BA2043" w:rsidRDefault="00750D7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50D75">
              <w:rPr>
                <w:rFonts w:ascii="Angsana New" w:hAnsi="Angsana New"/>
                <w:sz w:val="30"/>
                <w:szCs w:val="30"/>
              </w:rPr>
              <w:t>3,213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E6AE0" w:rsidRPr="00BA2043" w:rsidRDefault="00A40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40EB4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45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B4" w:rsidRPr="00BA2043" w:rsidTr="00216E73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E51EB4" w:rsidRPr="00BA2043" w:rsidRDefault="00750D7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0D75">
              <w:rPr>
                <w:rFonts w:ascii="Angsana New" w:hAnsi="Angsana New"/>
                <w:b/>
                <w:bCs/>
                <w:sz w:val="30"/>
                <w:szCs w:val="30"/>
              </w:rPr>
              <w:t>271,240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126,334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E51EB4" w:rsidRPr="00BA2043" w:rsidRDefault="00A40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0EB4">
              <w:rPr>
                <w:rFonts w:ascii="Angsana New" w:hAnsi="Angsana New"/>
                <w:b/>
                <w:bCs/>
                <w:sz w:val="30"/>
                <w:szCs w:val="30"/>
              </w:rPr>
              <w:t>116,027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112,864</w:t>
            </w:r>
          </w:p>
        </w:tc>
      </w:tr>
      <w:tr w:rsidR="00216E73" w:rsidRPr="00BA2043" w:rsidTr="00216E73">
        <w:tc>
          <w:tcPr>
            <w:tcW w:w="1554" w:type="pct"/>
          </w:tcPr>
          <w:p w:rsidR="00216E73" w:rsidRPr="00BA2043" w:rsidRDefault="00216E73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1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216E73" w:rsidRPr="00BA2043" w:rsidRDefault="00750D75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50D75">
              <w:rPr>
                <w:rFonts w:ascii="Angsana New" w:hAnsi="Angsana New"/>
                <w:sz w:val="30"/>
                <w:szCs w:val="30"/>
              </w:rPr>
              <w:t>(1,953)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216E73" w:rsidRPr="00BA2043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(362)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216E73" w:rsidRPr="00BA2043" w:rsidRDefault="00A40EB4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40EB4">
              <w:rPr>
                <w:rFonts w:ascii="Angsana New" w:hAnsi="Angsana New"/>
                <w:sz w:val="30"/>
                <w:szCs w:val="30"/>
              </w:rPr>
              <w:t>(285)</w:t>
            </w:r>
          </w:p>
        </w:tc>
        <w:tc>
          <w:tcPr>
            <w:tcW w:w="145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216E73" w:rsidRPr="00BA2043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6E73" w:rsidRPr="00BA2043" w:rsidTr="004B361D">
        <w:tc>
          <w:tcPr>
            <w:tcW w:w="1554" w:type="pct"/>
          </w:tcPr>
          <w:p w:rsidR="00216E73" w:rsidRPr="00BA2043" w:rsidRDefault="00216E73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216E73" w:rsidRPr="00BA2043" w:rsidRDefault="00750D75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0D75">
              <w:rPr>
                <w:rFonts w:ascii="Angsana New" w:hAnsi="Angsana New"/>
                <w:b/>
                <w:bCs/>
                <w:sz w:val="30"/>
                <w:szCs w:val="30"/>
              </w:rPr>
              <w:t>269,287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216E73" w:rsidRPr="00BA2043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125,972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216E73" w:rsidRPr="00BA2043" w:rsidRDefault="00A40EB4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0EB4">
              <w:rPr>
                <w:rFonts w:ascii="Angsana New" w:hAnsi="Angsana New"/>
                <w:b/>
                <w:bCs/>
                <w:sz w:val="30"/>
                <w:szCs w:val="30"/>
              </w:rPr>
              <w:t>115,742</w:t>
            </w:r>
          </w:p>
        </w:tc>
        <w:tc>
          <w:tcPr>
            <w:tcW w:w="145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216E73" w:rsidRPr="00BA2043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112,864</w:t>
            </w:r>
          </w:p>
        </w:tc>
      </w:tr>
      <w:tr w:rsidR="00216E73" w:rsidRPr="00BA2043" w:rsidTr="004B361D">
        <w:tc>
          <w:tcPr>
            <w:tcW w:w="1554" w:type="pct"/>
          </w:tcPr>
          <w:p w:rsidR="00216E73" w:rsidRPr="00BA2043" w:rsidRDefault="00216E73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216E73" w:rsidRPr="00BA2043" w:rsidDel="00C94F82" w:rsidRDefault="00750D75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0D75">
              <w:rPr>
                <w:rFonts w:ascii="Angsana New" w:hAnsi="Angsana New"/>
                <w:b/>
                <w:bCs/>
                <w:sz w:val="30"/>
                <w:szCs w:val="30"/>
              </w:rPr>
              <w:t>273,931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216E73" w:rsidRPr="00BA2043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125,972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216E73" w:rsidRPr="00BA2043" w:rsidDel="00C94F82" w:rsidRDefault="00A40EB4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0EB4">
              <w:rPr>
                <w:rFonts w:ascii="Angsana New" w:hAnsi="Angsana New"/>
                <w:b/>
                <w:bCs/>
                <w:sz w:val="30"/>
                <w:szCs w:val="30"/>
              </w:rPr>
              <w:t>148,415</w:t>
            </w:r>
          </w:p>
        </w:tc>
        <w:tc>
          <w:tcPr>
            <w:tcW w:w="145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216E73" w:rsidRPr="00BA2043" w:rsidDel="00C94F82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139,704</w:t>
            </w:r>
          </w:p>
        </w:tc>
      </w:tr>
    </w:tbl>
    <w:p w:rsidR="000F7759" w:rsidRPr="00D73387" w:rsidRDefault="000F7759" w:rsidP="0051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904264" w:rsidRPr="00BA2043" w:rsidRDefault="003E632F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160"/>
          <w:tab w:val="left" w:pos="-13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2043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</w:t>
      </w:r>
      <w:r w:rsidRPr="00BF6E08">
        <w:rPr>
          <w:rFonts w:ascii="Angsana New" w:hAnsi="Angsana New"/>
          <w:sz w:val="30"/>
          <w:szCs w:val="30"/>
          <w:cs/>
        </w:rPr>
        <w:t>ของ</w:t>
      </w:r>
      <w:r w:rsidR="00DE5AE9" w:rsidRPr="00BF6E08">
        <w:rPr>
          <w:rFonts w:ascii="Angsana New" w:hAnsi="Angsana New"/>
          <w:sz w:val="30"/>
          <w:szCs w:val="30"/>
          <w:cs/>
        </w:rPr>
        <w:t>กลุ่ม</w:t>
      </w:r>
      <w:r w:rsidRPr="00BF6E08">
        <w:rPr>
          <w:rFonts w:ascii="Angsana New" w:hAnsi="Angsana New"/>
          <w:sz w:val="30"/>
          <w:szCs w:val="30"/>
          <w:cs/>
        </w:rPr>
        <w:t>บริษัทมีระยะเวลา</w:t>
      </w:r>
      <w:r w:rsidRPr="00BF6E08">
        <w:rPr>
          <w:rFonts w:ascii="Angsana New" w:hAnsi="Angsana New"/>
          <w:sz w:val="30"/>
          <w:szCs w:val="30"/>
        </w:rPr>
        <w:t xml:space="preserve"> </w:t>
      </w:r>
      <w:r w:rsidR="00C101CD" w:rsidRPr="00BF6E08">
        <w:rPr>
          <w:rFonts w:ascii="Angsana New" w:hAnsi="Angsana New"/>
          <w:sz w:val="30"/>
          <w:szCs w:val="30"/>
        </w:rPr>
        <w:t xml:space="preserve">30 </w:t>
      </w:r>
      <w:r w:rsidR="00DF64F0" w:rsidRPr="00BF6E08">
        <w:rPr>
          <w:rFonts w:ascii="Angsana New" w:hAnsi="Angsana New" w:hint="cs"/>
          <w:sz w:val="30"/>
          <w:szCs w:val="30"/>
          <w:cs/>
        </w:rPr>
        <w:t>ถึง</w:t>
      </w:r>
      <w:r w:rsidR="00C101CD" w:rsidRPr="00BF6E08">
        <w:rPr>
          <w:rFonts w:ascii="Angsana New" w:hAnsi="Angsana New"/>
          <w:sz w:val="30"/>
          <w:szCs w:val="30"/>
        </w:rPr>
        <w:t xml:space="preserve"> 1</w:t>
      </w:r>
      <w:r w:rsidR="00CA5FDC" w:rsidRPr="00BF6E08">
        <w:rPr>
          <w:rFonts w:ascii="Angsana New" w:hAnsi="Angsana New"/>
          <w:sz w:val="30"/>
          <w:szCs w:val="30"/>
        </w:rPr>
        <w:t>8</w:t>
      </w:r>
      <w:r w:rsidR="00C54820" w:rsidRPr="00BF6E08">
        <w:rPr>
          <w:rFonts w:ascii="Angsana New" w:hAnsi="Angsana New"/>
          <w:sz w:val="30"/>
          <w:szCs w:val="30"/>
        </w:rPr>
        <w:t>0</w:t>
      </w:r>
      <w:r w:rsidRPr="00BF6E08">
        <w:rPr>
          <w:rFonts w:ascii="Angsana New" w:hAnsi="Angsana New"/>
          <w:sz w:val="30"/>
          <w:szCs w:val="30"/>
        </w:rPr>
        <w:t xml:space="preserve"> </w:t>
      </w:r>
      <w:r w:rsidRPr="00BF6E08">
        <w:rPr>
          <w:rFonts w:ascii="Angsana New" w:hAnsi="Angsana New"/>
          <w:sz w:val="30"/>
          <w:szCs w:val="30"/>
          <w:cs/>
        </w:rPr>
        <w:t>วัน</w:t>
      </w:r>
      <w:r w:rsidR="0097632C">
        <w:rPr>
          <w:rFonts w:ascii="Angsana New" w:hAnsi="Angsana New"/>
          <w:sz w:val="30"/>
          <w:szCs w:val="30"/>
        </w:rPr>
        <w:t xml:space="preserve"> </w:t>
      </w:r>
    </w:p>
    <w:p w:rsidR="00904264" w:rsidRPr="00AE59A5" w:rsidRDefault="0090426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160"/>
          <w:tab w:val="left" w:pos="-135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D33250" w:rsidRDefault="00D33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04970" w:rsidRPr="00032D20" w:rsidRDefault="00504970" w:rsidP="00032D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สินค้าคงเหลือ</w:t>
      </w:r>
    </w:p>
    <w:p w:rsidR="00B5759F" w:rsidRPr="005D7E58" w:rsidRDefault="00B5759F" w:rsidP="00B57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val="th-TH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69"/>
        <w:gridCol w:w="1172"/>
        <w:gridCol w:w="271"/>
        <w:gridCol w:w="1172"/>
        <w:gridCol w:w="256"/>
        <w:gridCol w:w="1181"/>
      </w:tblGrid>
      <w:tr w:rsidR="00B5759F" w:rsidRPr="002848D8" w:rsidTr="00CE2AD6">
        <w:trPr>
          <w:tblHeader/>
        </w:trPr>
        <w:tc>
          <w:tcPr>
            <w:tcW w:w="2039" w:type="pct"/>
          </w:tcPr>
          <w:p w:rsidR="00B5759F" w:rsidRPr="002848D8" w:rsidRDefault="00B5759F" w:rsidP="00CE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5759F" w:rsidRPr="002848D8" w:rsidTr="00CE2AD6">
        <w:trPr>
          <w:tblHeader/>
        </w:trPr>
        <w:tc>
          <w:tcPr>
            <w:tcW w:w="2039" w:type="pct"/>
          </w:tcPr>
          <w:p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B5759F" w:rsidRPr="00582BE9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DF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B5759F" w:rsidRPr="00582BE9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B5759F" w:rsidRPr="00582BE9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DF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8" w:type="pct"/>
          </w:tcPr>
          <w:p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B5759F" w:rsidRPr="00582BE9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B5759F" w:rsidRPr="002848D8" w:rsidTr="00CE2AD6">
        <w:trPr>
          <w:tblHeader/>
        </w:trPr>
        <w:tc>
          <w:tcPr>
            <w:tcW w:w="2039" w:type="pct"/>
          </w:tcPr>
          <w:p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59F" w:rsidRPr="002848D8" w:rsidTr="00CE2AD6">
        <w:tc>
          <w:tcPr>
            <w:tcW w:w="2039" w:type="pct"/>
          </w:tcPr>
          <w:p w:rsidR="00B5759F" w:rsidRPr="0095147D" w:rsidRDefault="00B5759F" w:rsidP="00B575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1" w:type="pct"/>
          </w:tcPr>
          <w:p w:rsidR="00B5759F" w:rsidRPr="006C06F8" w:rsidRDefault="001A458D" w:rsidP="00B5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/>
                <w:sz w:val="30"/>
                <w:szCs w:val="30"/>
                <w:cs/>
              </w:rPr>
              <w:t>39</w:t>
            </w:r>
            <w:r w:rsidRPr="001A4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458D">
              <w:rPr>
                <w:rFonts w:asciiTheme="majorBidi" w:hAnsiTheme="majorBidi"/>
                <w:sz w:val="30"/>
                <w:szCs w:val="30"/>
                <w:cs/>
              </w:rPr>
              <w:t>741</w:t>
            </w:r>
          </w:p>
        </w:tc>
        <w:tc>
          <w:tcPr>
            <w:tcW w:w="145" w:type="pct"/>
          </w:tcPr>
          <w:p w:rsidR="00B5759F" w:rsidRPr="006C06F8" w:rsidRDefault="00B5759F" w:rsidP="00B5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59F" w:rsidRPr="006C06F8" w:rsidRDefault="001A458D" w:rsidP="00B575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A458D">
              <w:rPr>
                <w:rFonts w:ascii="Angsana New" w:hAnsi="Angsana New"/>
                <w:sz w:val="30"/>
                <w:szCs w:val="30"/>
              </w:rPr>
              <w:t>22,168</w:t>
            </w:r>
          </w:p>
        </w:tc>
        <w:tc>
          <w:tcPr>
            <w:tcW w:w="146" w:type="pct"/>
          </w:tcPr>
          <w:p w:rsidR="00B5759F" w:rsidRPr="006C06F8" w:rsidRDefault="00B5759F" w:rsidP="00B5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59F" w:rsidRPr="006C06F8" w:rsidRDefault="001A458D" w:rsidP="00B5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23,948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59F" w:rsidRPr="006C06F8" w:rsidRDefault="00B5759F" w:rsidP="00B5759F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59F" w:rsidRPr="006C06F8" w:rsidRDefault="001A458D" w:rsidP="00B5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22,168</w:t>
            </w:r>
          </w:p>
        </w:tc>
      </w:tr>
      <w:tr w:rsidR="00B5759F" w:rsidRPr="002848D8" w:rsidTr="00CE2AD6">
        <w:tc>
          <w:tcPr>
            <w:tcW w:w="2039" w:type="pct"/>
          </w:tcPr>
          <w:p w:rsidR="00B5759F" w:rsidRPr="0095147D" w:rsidRDefault="00B5759F" w:rsidP="00B575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  <w:r w:rsidRPr="0095147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59F" w:rsidRPr="006C06F8" w:rsidRDefault="001A458D" w:rsidP="00B5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/>
                <w:sz w:val="30"/>
                <w:szCs w:val="30"/>
                <w:cs/>
              </w:rPr>
              <w:t>75</w:t>
            </w:r>
            <w:r w:rsidRPr="001A4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458D">
              <w:rPr>
                <w:rFonts w:asciiTheme="majorBidi" w:hAnsiTheme="majorBidi"/>
                <w:sz w:val="30"/>
                <w:szCs w:val="30"/>
                <w:cs/>
              </w:rPr>
              <w:t>368</w:t>
            </w:r>
          </w:p>
        </w:tc>
        <w:tc>
          <w:tcPr>
            <w:tcW w:w="145" w:type="pct"/>
          </w:tcPr>
          <w:p w:rsidR="00B5759F" w:rsidRPr="006C06F8" w:rsidRDefault="00B5759F" w:rsidP="00B5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59F" w:rsidRPr="006C06F8" w:rsidRDefault="001A458D" w:rsidP="00B575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A458D">
              <w:rPr>
                <w:rFonts w:ascii="Angsana New" w:hAnsi="Angsana New"/>
                <w:sz w:val="30"/>
                <w:szCs w:val="30"/>
              </w:rPr>
              <w:t>1,788</w:t>
            </w:r>
          </w:p>
        </w:tc>
        <w:tc>
          <w:tcPr>
            <w:tcW w:w="146" w:type="pct"/>
          </w:tcPr>
          <w:p w:rsidR="00B5759F" w:rsidRPr="006C06F8" w:rsidRDefault="00B5759F" w:rsidP="00B5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59F" w:rsidRPr="006C06F8" w:rsidRDefault="001A458D" w:rsidP="00B5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1,495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59F" w:rsidRPr="006C06F8" w:rsidRDefault="00B5759F" w:rsidP="00B5759F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59F" w:rsidRPr="006C06F8" w:rsidRDefault="001A458D" w:rsidP="00B5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1,788</w:t>
            </w:r>
          </w:p>
        </w:tc>
      </w:tr>
      <w:tr w:rsidR="001A458D" w:rsidRPr="002848D8" w:rsidTr="00CE2AD6">
        <w:tc>
          <w:tcPr>
            <w:tcW w:w="2039" w:type="pct"/>
          </w:tcPr>
          <w:p w:rsidR="001A458D" w:rsidRPr="0095147D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/>
                <w:sz w:val="30"/>
                <w:szCs w:val="30"/>
                <w:cs/>
              </w:rPr>
              <w:t>184</w:t>
            </w:r>
            <w:r w:rsidRPr="001A4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458D">
              <w:rPr>
                <w:rFonts w:asciiTheme="majorBidi" w:hAnsiTheme="majorBidi"/>
                <w:sz w:val="30"/>
                <w:szCs w:val="30"/>
                <w:cs/>
              </w:rPr>
              <w:t>182</w:t>
            </w:r>
          </w:p>
        </w:tc>
        <w:tc>
          <w:tcPr>
            <w:tcW w:w="145" w:type="pct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</w:rPr>
            </w:pPr>
            <w:r w:rsidRPr="001A458D">
              <w:rPr>
                <w:rFonts w:asciiTheme="majorBidi" w:hAnsiTheme="majorBidi"/>
                <w:sz w:val="30"/>
                <w:szCs w:val="30"/>
              </w:rPr>
              <w:t>48,965</w:t>
            </w:r>
          </w:p>
        </w:tc>
        <w:tc>
          <w:tcPr>
            <w:tcW w:w="146" w:type="pct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57,103</w:t>
            </w: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48,965</w:t>
            </w:r>
          </w:p>
        </w:tc>
      </w:tr>
      <w:tr w:rsidR="001A458D" w:rsidRPr="002848D8" w:rsidTr="00CE2AD6">
        <w:tc>
          <w:tcPr>
            <w:tcW w:w="2039" w:type="pct"/>
          </w:tcPr>
          <w:p w:rsidR="001A458D" w:rsidRPr="0095147D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368F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1A4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458D">
              <w:rPr>
                <w:rFonts w:asciiTheme="majorBidi" w:hAnsiTheme="majorBidi"/>
                <w:sz w:val="30"/>
                <w:szCs w:val="30"/>
                <w:cs/>
              </w:rPr>
              <w:t>289</w:t>
            </w:r>
          </w:p>
        </w:tc>
        <w:tc>
          <w:tcPr>
            <w:tcW w:w="145" w:type="pct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</w:rPr>
            </w:pPr>
            <w:r w:rsidRPr="001A458D">
              <w:rPr>
                <w:rFonts w:asciiTheme="majorBidi" w:hAnsiTheme="majorBidi"/>
                <w:sz w:val="30"/>
                <w:szCs w:val="30"/>
              </w:rPr>
              <w:t>4,384</w:t>
            </w:r>
          </w:p>
        </w:tc>
        <w:tc>
          <w:tcPr>
            <w:tcW w:w="146" w:type="pct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4,289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4,384</w:t>
            </w:r>
          </w:p>
        </w:tc>
      </w:tr>
      <w:tr w:rsidR="001A458D" w:rsidRPr="002848D8" w:rsidTr="00CE2AD6">
        <w:tc>
          <w:tcPr>
            <w:tcW w:w="2039" w:type="pct"/>
          </w:tcPr>
          <w:p w:rsidR="001A458D" w:rsidRPr="0090368F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1A4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458D">
              <w:rPr>
                <w:rFonts w:asciiTheme="majorBidi" w:hAnsiTheme="majorBidi"/>
                <w:sz w:val="30"/>
                <w:szCs w:val="30"/>
                <w:cs/>
              </w:rPr>
              <w:t>222</w:t>
            </w:r>
          </w:p>
        </w:tc>
        <w:tc>
          <w:tcPr>
            <w:tcW w:w="145" w:type="pct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1A458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A458D" w:rsidRPr="002848D8" w:rsidTr="00CE2AD6">
        <w:tc>
          <w:tcPr>
            <w:tcW w:w="2039" w:type="pct"/>
          </w:tcPr>
          <w:p w:rsidR="001A458D" w:rsidRPr="0095147D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1A4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458D">
              <w:rPr>
                <w:rFonts w:asciiTheme="majorBidi" w:hAnsiTheme="majorBidi"/>
                <w:sz w:val="30"/>
                <w:szCs w:val="30"/>
                <w:cs/>
              </w:rPr>
              <w:t>557</w:t>
            </w:r>
          </w:p>
        </w:tc>
        <w:tc>
          <w:tcPr>
            <w:tcW w:w="145" w:type="pct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</w:rPr>
            </w:pPr>
            <w:r w:rsidRPr="001A458D">
              <w:rPr>
                <w:rFonts w:asciiTheme="majorBidi" w:hAnsiTheme="majorBidi"/>
                <w:sz w:val="30"/>
                <w:szCs w:val="30"/>
              </w:rPr>
              <w:t>4,985</w:t>
            </w:r>
          </w:p>
        </w:tc>
        <w:tc>
          <w:tcPr>
            <w:tcW w:w="146" w:type="pct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6,457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4,985</w:t>
            </w:r>
          </w:p>
        </w:tc>
      </w:tr>
      <w:tr w:rsidR="001A458D" w:rsidRPr="002848D8" w:rsidTr="001A458D">
        <w:tc>
          <w:tcPr>
            <w:tcW w:w="2039" w:type="pct"/>
          </w:tcPr>
          <w:p w:rsidR="001A458D" w:rsidRPr="00DC0404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1A458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325</w:t>
            </w:r>
            <w:r w:rsidRPr="001A45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A458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359</w:t>
            </w:r>
          </w:p>
        </w:tc>
        <w:tc>
          <w:tcPr>
            <w:tcW w:w="145" w:type="pct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1A458D">
              <w:rPr>
                <w:rFonts w:ascii="Angsana New" w:hAnsi="Angsana New"/>
                <w:b/>
                <w:bCs/>
                <w:sz w:val="30"/>
                <w:szCs w:val="30"/>
              </w:rPr>
              <w:t>82,290</w:t>
            </w:r>
          </w:p>
        </w:tc>
        <w:tc>
          <w:tcPr>
            <w:tcW w:w="146" w:type="pct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93,292</w:t>
            </w: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rPr>
                <w:rFonts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82,290</w:t>
            </w:r>
          </w:p>
        </w:tc>
      </w:tr>
      <w:tr w:rsidR="001A458D" w:rsidRPr="002848D8" w:rsidTr="001A458D">
        <w:tc>
          <w:tcPr>
            <w:tcW w:w="2039" w:type="pct"/>
          </w:tcPr>
          <w:p w:rsidR="001A458D" w:rsidRPr="001A458D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458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A458D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458D" w:rsidRPr="00B5759F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(9,444)</w:t>
            </w:r>
          </w:p>
        </w:tc>
        <w:tc>
          <w:tcPr>
            <w:tcW w:w="145" w:type="pct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A458D">
              <w:rPr>
                <w:rFonts w:ascii="Angsana New" w:hAnsi="Angsana New"/>
                <w:sz w:val="30"/>
                <w:szCs w:val="30"/>
              </w:rPr>
              <w:t>(3,061)</w:t>
            </w:r>
          </w:p>
        </w:tc>
        <w:tc>
          <w:tcPr>
            <w:tcW w:w="146" w:type="pct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(2,305)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(3,061)</w:t>
            </w:r>
          </w:p>
        </w:tc>
      </w:tr>
      <w:tr w:rsidR="001A458D" w:rsidRPr="002848D8" w:rsidTr="001A458D">
        <w:tc>
          <w:tcPr>
            <w:tcW w:w="2039" w:type="pct"/>
          </w:tcPr>
          <w:p w:rsidR="001A458D" w:rsidRPr="00DC0404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1A45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315,915</w:t>
            </w:r>
          </w:p>
        </w:tc>
        <w:tc>
          <w:tcPr>
            <w:tcW w:w="145" w:type="pct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1A458D">
              <w:rPr>
                <w:rFonts w:ascii="Angsana New" w:hAnsi="Angsana New"/>
                <w:b/>
                <w:bCs/>
                <w:sz w:val="30"/>
                <w:szCs w:val="30"/>
              </w:rPr>
              <w:t>79,229</w:t>
            </w:r>
          </w:p>
        </w:tc>
        <w:tc>
          <w:tcPr>
            <w:tcW w:w="146" w:type="pct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90,987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rPr>
                <w:rFonts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A458D" w:rsidRPr="001A458D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79,229</w:t>
            </w:r>
          </w:p>
        </w:tc>
      </w:tr>
      <w:tr w:rsidR="001A458D" w:rsidRPr="002848D8" w:rsidTr="00B5759F">
        <w:tc>
          <w:tcPr>
            <w:tcW w:w="2039" w:type="pct"/>
          </w:tcPr>
          <w:p w:rsidR="001A458D" w:rsidRPr="00FD1A30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5" w:type="pct"/>
          </w:tcPr>
          <w:p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FD1A30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6" w:type="pct"/>
          </w:tcPr>
          <w:p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FD1A30" w:rsidRDefault="001A458D" w:rsidP="001A458D">
            <w:pPr>
              <w:rPr>
                <w:rFonts w:cs="Arial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1A458D" w:rsidRPr="002848D8" w:rsidTr="00CE2AD6">
        <w:tc>
          <w:tcPr>
            <w:tcW w:w="2039" w:type="pct"/>
          </w:tcPr>
          <w:p w:rsidR="001A458D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01A8">
              <w:rPr>
                <w:rFonts w:ascii="Angsana New" w:hAnsi="Angsana New"/>
                <w:spacing w:val="-6"/>
                <w:sz w:val="30"/>
                <w:szCs w:val="30"/>
                <w:cs/>
              </w:rPr>
              <w:t>ต้นทุนของสินค้าคงเหลือที่บั</w:t>
            </w:r>
            <w:r w:rsidRPr="00BE01A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นทึก</w:t>
            </w:r>
            <w:r w:rsidRPr="008866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86637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</w:p>
          <w:p w:rsidR="001A458D" w:rsidRPr="00886637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86637">
              <w:rPr>
                <w:rFonts w:ascii="Angsana New" w:hAnsi="Angsana New"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A458D" w:rsidRPr="002848D8" w:rsidTr="00CE2AD6">
        <w:tc>
          <w:tcPr>
            <w:tcW w:w="2039" w:type="pct"/>
          </w:tcPr>
          <w:p w:rsidR="001A458D" w:rsidRPr="00623946" w:rsidRDefault="001A458D" w:rsidP="0052531F">
            <w:pPr>
              <w:numPr>
                <w:ilvl w:val="0"/>
                <w:numId w:val="34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495075" w:rsidRDefault="005C2D54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5C2D54">
              <w:rPr>
                <w:rFonts w:asciiTheme="majorBidi" w:hAnsiTheme="majorBidi" w:cstheme="majorBidi"/>
                <w:sz w:val="30"/>
                <w:szCs w:val="30"/>
              </w:rPr>
              <w:t>1,049,</w:t>
            </w:r>
            <w:r w:rsidR="004950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  <w:tc>
          <w:tcPr>
            <w:tcW w:w="145" w:type="pct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6C06F8" w:rsidRDefault="005C2D54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C2D54">
              <w:rPr>
                <w:rFonts w:ascii="Angsana New" w:hAnsi="Angsana New"/>
                <w:sz w:val="30"/>
                <w:szCs w:val="30"/>
              </w:rPr>
              <w:t>460,152</w:t>
            </w:r>
          </w:p>
        </w:tc>
        <w:tc>
          <w:tcPr>
            <w:tcW w:w="146" w:type="pct"/>
          </w:tcPr>
          <w:p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6C06F8" w:rsidRDefault="005C2D54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C2D54">
              <w:rPr>
                <w:rFonts w:asciiTheme="majorBidi" w:hAnsiTheme="majorBidi" w:cstheme="majorBidi"/>
                <w:sz w:val="30"/>
                <w:szCs w:val="30"/>
              </w:rPr>
              <w:t>526,608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6C06F8" w:rsidRDefault="005C2D54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C2D54">
              <w:rPr>
                <w:rFonts w:asciiTheme="majorBidi" w:hAnsiTheme="majorBidi" w:cstheme="majorBidi"/>
                <w:sz w:val="30"/>
                <w:szCs w:val="30"/>
              </w:rPr>
              <w:t>460,116</w:t>
            </w:r>
          </w:p>
        </w:tc>
      </w:tr>
      <w:tr w:rsidR="001A458D" w:rsidRPr="002848D8" w:rsidTr="00BE6BB5">
        <w:tc>
          <w:tcPr>
            <w:tcW w:w="2039" w:type="pct"/>
          </w:tcPr>
          <w:p w:rsidR="001A458D" w:rsidRPr="00623946" w:rsidRDefault="001A458D" w:rsidP="0052531F">
            <w:pPr>
              <w:numPr>
                <w:ilvl w:val="0"/>
                <w:numId w:val="34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458D" w:rsidRPr="005C2D54" w:rsidRDefault="00495075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</w:p>
        </w:tc>
        <w:tc>
          <w:tcPr>
            <w:tcW w:w="145" w:type="pct"/>
          </w:tcPr>
          <w:p w:rsidR="001A458D" w:rsidRPr="005C2D54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5C2D54" w:rsidRDefault="005C2D54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C2D54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46" w:type="pct"/>
          </w:tcPr>
          <w:p w:rsidR="001A458D" w:rsidRPr="005C2D54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5C2D54" w:rsidRDefault="005C2D54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6C06F8" w:rsidRDefault="001A458D" w:rsidP="001A458D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6C06F8" w:rsidRDefault="005C2D54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C2D54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1A458D" w:rsidRPr="002848D8" w:rsidTr="00BE6BB5">
        <w:tc>
          <w:tcPr>
            <w:tcW w:w="2039" w:type="pct"/>
          </w:tcPr>
          <w:p w:rsidR="001A458D" w:rsidRPr="00623946" w:rsidRDefault="001A458D" w:rsidP="0052531F">
            <w:pPr>
              <w:numPr>
                <w:ilvl w:val="0"/>
                <w:numId w:val="34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458D" w:rsidRPr="005C2D54" w:rsidRDefault="005C2D54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C2D54">
              <w:rPr>
                <w:rFonts w:asciiTheme="majorBidi" w:hAnsiTheme="majorBidi" w:cstheme="majorBidi"/>
                <w:sz w:val="30"/>
                <w:szCs w:val="30"/>
              </w:rPr>
              <w:t>(756)</w:t>
            </w:r>
          </w:p>
        </w:tc>
        <w:tc>
          <w:tcPr>
            <w:tcW w:w="145" w:type="pct"/>
          </w:tcPr>
          <w:p w:rsidR="001A458D" w:rsidRPr="005C2D54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458D" w:rsidRPr="005C2D54" w:rsidRDefault="005C2D54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C2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A458D" w:rsidRPr="005C2D54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458D" w:rsidRPr="005C2D54" w:rsidRDefault="005C2D54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C2D54">
              <w:rPr>
                <w:rFonts w:asciiTheme="majorBidi" w:hAnsiTheme="majorBidi" w:cstheme="majorBidi"/>
                <w:sz w:val="30"/>
                <w:szCs w:val="30"/>
              </w:rPr>
              <w:t>(756)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5C2D54" w:rsidRDefault="001A458D" w:rsidP="001A458D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458D" w:rsidRPr="005C2D54" w:rsidRDefault="005C2D54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C2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A458D" w:rsidRPr="002848D8" w:rsidTr="00BE6BB5">
        <w:tc>
          <w:tcPr>
            <w:tcW w:w="2039" w:type="pct"/>
          </w:tcPr>
          <w:p w:rsidR="001A458D" w:rsidRPr="00623946" w:rsidRDefault="001A458D" w:rsidP="001A45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A458D" w:rsidRPr="005C2D54" w:rsidRDefault="005C2D54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5C2D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1,049,136</w:t>
            </w:r>
          </w:p>
        </w:tc>
        <w:tc>
          <w:tcPr>
            <w:tcW w:w="145" w:type="pct"/>
          </w:tcPr>
          <w:p w:rsidR="001A458D" w:rsidRPr="005C2D54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A458D" w:rsidRPr="005C2D54" w:rsidRDefault="005C2D54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C2D54">
              <w:rPr>
                <w:rFonts w:ascii="Angsana New" w:hAnsi="Angsana New"/>
                <w:b/>
                <w:bCs/>
                <w:sz w:val="30"/>
                <w:szCs w:val="30"/>
              </w:rPr>
              <w:t>460,517</w:t>
            </w:r>
          </w:p>
        </w:tc>
        <w:tc>
          <w:tcPr>
            <w:tcW w:w="146" w:type="pct"/>
          </w:tcPr>
          <w:p w:rsidR="001A458D" w:rsidRPr="005C2D54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A458D" w:rsidRPr="005C2D54" w:rsidRDefault="005C2D54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C2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525,852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458D" w:rsidRPr="005C2D54" w:rsidRDefault="001A458D" w:rsidP="001A458D">
            <w:pPr>
              <w:rPr>
                <w:rFonts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A458D" w:rsidRPr="005C2D54" w:rsidRDefault="005C2D54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C2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460,481</w:t>
            </w:r>
          </w:p>
        </w:tc>
      </w:tr>
    </w:tbl>
    <w:p w:rsidR="003A20FF" w:rsidRPr="00F878FF" w:rsidRDefault="003A20FF" w:rsidP="003A20FF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72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lang w:val="en-US"/>
        </w:rPr>
      </w:pPr>
    </w:p>
    <w:p w:rsidR="00504970" w:rsidRPr="00032D20" w:rsidRDefault="00B90FD6" w:rsidP="00032D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032D20">
        <w:rPr>
          <w:rFonts w:ascii="Angsana New" w:hAnsi="Angsana New"/>
          <w:sz w:val="30"/>
          <w:szCs w:val="30"/>
          <w:u w:val="none"/>
          <w:cs/>
          <w:lang w:val="en-US"/>
        </w:rPr>
        <w:t>เงินลงทุนในบริษั</w:t>
      </w:r>
      <w:r w:rsidR="00CE2FE2" w:rsidRPr="00032D20">
        <w:rPr>
          <w:rFonts w:ascii="Angsana New" w:hAnsi="Angsana New"/>
          <w:sz w:val="30"/>
          <w:szCs w:val="30"/>
          <w:u w:val="none"/>
          <w:cs/>
          <w:lang w:val="en-US"/>
        </w:rPr>
        <w:t>ทย่อย</w:t>
      </w:r>
    </w:p>
    <w:p w:rsidR="00EC3A78" w:rsidRPr="005D0DF2" w:rsidRDefault="00EC3A78" w:rsidP="00CE0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2"/>
        <w:gridCol w:w="1081"/>
        <w:gridCol w:w="1170"/>
        <w:gridCol w:w="267"/>
        <w:gridCol w:w="1170"/>
      </w:tblGrid>
      <w:tr w:rsidR="009F6261" w:rsidRPr="00BA2043" w:rsidTr="008132A2">
        <w:trPr>
          <w:trHeight w:val="317"/>
        </w:trPr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F6261" w:rsidRPr="00BA2043" w:rsidTr="00EA0BAF"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F6261" w:rsidRPr="00BA2043" w:rsidRDefault="00174457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1" w:type="pct"/>
            <w:vAlign w:val="bottom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4" w:type="pct"/>
            <w:vAlign w:val="bottom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9F6261" w:rsidRPr="00BA2043" w:rsidTr="008132A2"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F6261" w:rsidRPr="00BA2043" w:rsidTr="00EA0BAF"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583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F6261" w:rsidRPr="00BA2043" w:rsidRDefault="008D1B67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9,997</w:t>
            </w:r>
          </w:p>
        </w:tc>
        <w:tc>
          <w:tcPr>
            <w:tcW w:w="144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F6261" w:rsidRPr="00BA2043" w:rsidRDefault="00213814" w:rsidP="008132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1,000</w:t>
            </w:r>
          </w:p>
        </w:tc>
      </w:tr>
      <w:tr w:rsidR="009F6261" w:rsidRPr="00BA2043" w:rsidTr="00EA0BAF">
        <w:trPr>
          <w:trHeight w:val="178"/>
        </w:trPr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583" w:type="pct"/>
          </w:tcPr>
          <w:p w:rsidR="009F6261" w:rsidRPr="00174457" w:rsidRDefault="007127D4" w:rsidP="001744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31" w:type="pct"/>
          </w:tcPr>
          <w:p w:rsidR="009F6261" w:rsidRPr="00BA2043" w:rsidRDefault="002D70BF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1,030,000</w:t>
            </w:r>
          </w:p>
        </w:tc>
        <w:tc>
          <w:tcPr>
            <w:tcW w:w="144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F6261" w:rsidRPr="00BA2043" w:rsidRDefault="00A509BE" w:rsidP="008132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509BE" w:rsidRPr="00BA2043" w:rsidTr="00EA0BAF">
        <w:trPr>
          <w:trHeight w:val="178"/>
        </w:trPr>
        <w:tc>
          <w:tcPr>
            <w:tcW w:w="3011" w:type="pct"/>
          </w:tcPr>
          <w:p w:rsidR="00A509BE" w:rsidRDefault="00A509BE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583" w:type="pct"/>
          </w:tcPr>
          <w:p w:rsidR="00A509BE" w:rsidRPr="00174457" w:rsidRDefault="00A509BE" w:rsidP="001744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A509BE" w:rsidRDefault="00A509BE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A509BE" w:rsidRPr="00BA2043" w:rsidRDefault="00A509BE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A509BE" w:rsidRDefault="00A509BE" w:rsidP="008132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8,997</w:t>
            </w:r>
          </w:p>
        </w:tc>
      </w:tr>
      <w:tr w:rsidR="009F6261" w:rsidRPr="00BA2043" w:rsidTr="00EA0BAF"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F6B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F6B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9F6261" w:rsidRPr="00BA2043" w:rsidRDefault="002D70BF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1,039,997</w:t>
            </w:r>
          </w:p>
        </w:tc>
        <w:tc>
          <w:tcPr>
            <w:tcW w:w="144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9F6261" w:rsidRPr="00BA2043" w:rsidRDefault="00E8332A" w:rsidP="008132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9,997</w:t>
            </w:r>
          </w:p>
        </w:tc>
      </w:tr>
    </w:tbl>
    <w:p w:rsidR="00B1154B" w:rsidRPr="00BA2043" w:rsidRDefault="00B1154B" w:rsidP="00AD6C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B1154B" w:rsidRPr="00BA2043" w:rsidSect="00936217">
          <w:headerReference w:type="default" r:id="rId8"/>
          <w:footerReference w:type="default" r:id="rId9"/>
          <w:pgSz w:w="11909" w:h="16834" w:code="9"/>
          <w:pgMar w:top="691" w:right="1199" w:bottom="576" w:left="1152" w:header="720" w:footer="720" w:gutter="0"/>
          <w:paperSrc w:first="7" w:other="7"/>
          <w:pgNumType w:start="18"/>
          <w:cols w:space="720"/>
          <w:docGrid w:linePitch="360"/>
        </w:sectPr>
      </w:pPr>
    </w:p>
    <w:p w:rsidR="00EF3FE4" w:rsidRDefault="006258F9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51178B">
        <w:rPr>
          <w:rFonts w:ascii="Angsana New" w:hAnsi="Angsana New" w:hint="cs"/>
          <w:sz w:val="30"/>
          <w:szCs w:val="30"/>
          <w:cs/>
        </w:rPr>
        <w:t>31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ธันวาคม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CF6BFE">
        <w:rPr>
          <w:rFonts w:ascii="Angsana New" w:hAnsi="Angsana New" w:hint="cs"/>
          <w:sz w:val="30"/>
          <w:szCs w:val="30"/>
          <w:cs/>
        </w:rPr>
        <w:t>แต่ละปี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F6BFE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:rsidR="00EE78BB" w:rsidRPr="00174448" w:rsidRDefault="00EE78BB" w:rsidP="000A7342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10"/>
        <w:gridCol w:w="182"/>
        <w:gridCol w:w="808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103278" w:rsidRPr="00933732" w:rsidTr="00383A49">
        <w:trPr>
          <w:cantSplit/>
          <w:tblHeader/>
        </w:trPr>
        <w:tc>
          <w:tcPr>
            <w:tcW w:w="2880" w:type="dxa"/>
          </w:tcPr>
          <w:p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0" w:type="dxa"/>
            <w:gridSpan w:val="23"/>
          </w:tcPr>
          <w:p w:rsidR="00103278" w:rsidRPr="00933732" w:rsidRDefault="00103278" w:rsidP="0093373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03278" w:rsidRPr="00933732" w:rsidTr="00383A49">
        <w:trPr>
          <w:cantSplit/>
          <w:tblHeader/>
        </w:trPr>
        <w:tc>
          <w:tcPr>
            <w:tcW w:w="2880" w:type="dxa"/>
          </w:tcPr>
          <w:p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103278" w:rsidRPr="00933732" w:rsidRDefault="00933732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สัดส่วนความ</w:t>
            </w:r>
            <w:r w:rsidR="00103278" w:rsidRPr="00933732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6024C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0A7342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3373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- 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="00D542EC" w:rsidRPr="00D54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4807A1" w:rsidRPr="00933732" w:rsidTr="00383A49">
        <w:trPr>
          <w:cantSplit/>
          <w:tblHeader/>
        </w:trPr>
        <w:tc>
          <w:tcPr>
            <w:tcW w:w="2880" w:type="dxa"/>
          </w:tcPr>
          <w:p w:rsidR="004807A1" w:rsidRPr="00933732" w:rsidRDefault="004807A1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2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78519E" w:rsidRPr="00933732" w:rsidTr="00D23D31">
        <w:trPr>
          <w:cantSplit/>
          <w:tblHeader/>
        </w:trPr>
        <w:tc>
          <w:tcPr>
            <w:tcW w:w="2880" w:type="dxa"/>
          </w:tcPr>
          <w:p w:rsidR="0078519E" w:rsidRPr="00933732" w:rsidRDefault="0078519E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78519E" w:rsidRPr="00207B2C" w:rsidRDefault="0078519E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val="en-US" w:bidi="th-TH"/>
              </w:rPr>
            </w:pPr>
            <w:r w:rsidRPr="00207B2C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  <w:t>(%)</w:t>
            </w:r>
          </w:p>
        </w:tc>
        <w:tc>
          <w:tcPr>
            <w:tcW w:w="180" w:type="dxa"/>
          </w:tcPr>
          <w:p w:rsidR="0078519E" w:rsidRPr="00933732" w:rsidRDefault="0078519E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9"/>
          </w:tcPr>
          <w:p w:rsidR="0078519E" w:rsidRPr="00933732" w:rsidRDefault="0078519E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F74EB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  <w:t>(</w:t>
            </w:r>
            <w:r w:rsidRPr="007F74EB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7F74EB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4807A1" w:rsidRPr="00933732" w:rsidTr="00383A49">
        <w:trPr>
          <w:cantSplit/>
          <w:trHeight w:val="270"/>
        </w:trPr>
        <w:tc>
          <w:tcPr>
            <w:tcW w:w="2880" w:type="dxa"/>
          </w:tcPr>
          <w:p w:rsidR="004807A1" w:rsidRPr="00933732" w:rsidRDefault="004807A1" w:rsidP="000A7342">
            <w:pPr>
              <w:pStyle w:val="BodyText"/>
              <w:tabs>
                <w:tab w:val="left" w:pos="720"/>
              </w:tabs>
              <w:spacing w:after="0" w:line="240" w:lineRule="auto"/>
              <w:ind w:left="128" w:hanging="11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6E0F14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2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</w:tr>
      <w:tr w:rsidR="004807A1" w:rsidRPr="00933732" w:rsidTr="00383A49">
        <w:trPr>
          <w:cantSplit/>
          <w:trHeight w:val="270"/>
        </w:trPr>
        <w:tc>
          <w:tcPr>
            <w:tcW w:w="2880" w:type="dxa"/>
          </w:tcPr>
          <w:p w:rsidR="004807A1" w:rsidRPr="00933732" w:rsidRDefault="004807A1" w:rsidP="000A7342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อี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วี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เอ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 xml:space="preserve"> อินเตอร์เนชั่นแนล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2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807A1" w:rsidRPr="00933732" w:rsidTr="00383A49">
        <w:trPr>
          <w:cantSplit/>
          <w:trHeight w:val="270"/>
        </w:trPr>
        <w:tc>
          <w:tcPr>
            <w:tcW w:w="288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62" w:right="-75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พีเอ็มซี เลเบิล แมททีเรียลส์</w:t>
            </w: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4807A1" w:rsidRPr="00933732" w:rsidRDefault="001547B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2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927,000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927,000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807A1" w:rsidRPr="00933732" w:rsidTr="00383A49">
        <w:trPr>
          <w:cantSplit/>
          <w:trHeight w:val="270"/>
        </w:trPr>
        <w:tc>
          <w:tcPr>
            <w:tcW w:w="288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PMC Labe</w:t>
            </w:r>
            <w:r w:rsidR="009C6BE9">
              <w:rPr>
                <w:rFonts w:ascii="Angsana New" w:hAnsi="Angsana New"/>
                <w:sz w:val="24"/>
                <w:szCs w:val="24"/>
                <w:lang w:val="en-US"/>
              </w:rPr>
              <w:t>l</w:t>
            </w: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 xml:space="preserve"> Materials Pte. Ltd.</w:t>
            </w:r>
          </w:p>
          <w:p w:rsidR="004807A1" w:rsidRPr="00457212" w:rsidRDefault="004807A1" w:rsidP="0045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00" w:right="-80"/>
              <w:rPr>
                <w:rFonts w:ascii="Angsana New" w:hAnsi="Angsana New"/>
                <w:spacing w:val="-10"/>
                <w:sz w:val="24"/>
                <w:szCs w:val="24"/>
                <w:cs/>
                <w:lang w:val="en-US"/>
              </w:rPr>
            </w:pPr>
            <w:r w:rsidRPr="00457212">
              <w:rPr>
                <w:rFonts w:ascii="Angsana New" w:hAnsi="Angsana New"/>
                <w:spacing w:val="-10"/>
                <w:sz w:val="24"/>
                <w:szCs w:val="24"/>
              </w:rPr>
              <w:t>(</w:t>
            </w:r>
            <w:r w:rsidR="00383A49">
              <w:rPr>
                <w:rFonts w:ascii="Angsana New" w:hAnsi="Angsana New"/>
                <w:spacing w:val="-10"/>
                <w:sz w:val="24"/>
                <w:szCs w:val="24"/>
                <w:lang w:val="en-US"/>
              </w:rPr>
              <w:t>*</w:t>
            </w:r>
            <w:r w:rsidRPr="00457212">
              <w:rPr>
                <w:rFonts w:ascii="Angsana New" w:hAnsi="Angsana New"/>
                <w:spacing w:val="-10"/>
                <w:sz w:val="24"/>
                <w:szCs w:val="24"/>
                <w:cs/>
              </w:rPr>
              <w:t>ทุนชำระแล้ว</w:t>
            </w:r>
            <w:r w:rsidR="00457212" w:rsidRPr="00457212">
              <w:rPr>
                <w:rFonts w:ascii="Angsana New" w:hAnsi="Angsana New" w:hint="cs"/>
                <w:spacing w:val="-10"/>
                <w:sz w:val="24"/>
                <w:szCs w:val="24"/>
                <w:cs/>
                <w:lang w:val="en-US"/>
              </w:rPr>
              <w:t xml:space="preserve">จำนวนเงิน </w:t>
            </w:r>
            <w:r w:rsidR="00457212" w:rsidRPr="00457212">
              <w:rPr>
                <w:rFonts w:ascii="Angsana New" w:hAnsi="Angsana New"/>
                <w:spacing w:val="-10"/>
                <w:sz w:val="24"/>
                <w:szCs w:val="24"/>
                <w:lang w:val="en-US"/>
              </w:rPr>
              <w:t xml:space="preserve">2 </w:t>
            </w:r>
            <w:r w:rsidRPr="00457212">
              <w:rPr>
                <w:rFonts w:ascii="Angsana New" w:hAnsi="Angsana New" w:hint="cs"/>
                <w:spacing w:val="-10"/>
                <w:sz w:val="24"/>
                <w:szCs w:val="24"/>
                <w:cs/>
                <w:lang w:val="en-US"/>
              </w:rPr>
              <w:t>ดอลลา</w:t>
            </w:r>
            <w:r w:rsidR="00457212">
              <w:rPr>
                <w:rFonts w:ascii="Angsana New" w:hAnsi="Angsana New" w:hint="cs"/>
                <w:spacing w:val="-10"/>
                <w:sz w:val="24"/>
                <w:szCs w:val="24"/>
                <w:cs/>
                <w:lang w:val="en-US"/>
              </w:rPr>
              <w:t>ร์</w:t>
            </w:r>
            <w:r w:rsidRPr="00457212">
              <w:rPr>
                <w:rFonts w:ascii="Angsana New" w:hAnsi="Angsana New" w:hint="cs"/>
                <w:spacing w:val="-10"/>
                <w:sz w:val="24"/>
                <w:szCs w:val="24"/>
                <w:cs/>
                <w:lang w:val="en-US"/>
              </w:rPr>
              <w:t>สิงคโปร์</w:t>
            </w:r>
            <w:r w:rsidRPr="00457212">
              <w:rPr>
                <w:rFonts w:ascii="Angsana New" w:hAnsi="Angsana New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:rsidR="001547B3" w:rsidRPr="00933732" w:rsidRDefault="001547B3" w:rsidP="0045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1547B3" w:rsidRPr="00933732" w:rsidRDefault="001547B3" w:rsidP="0045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2" w:type="dxa"/>
            <w:vAlign w:val="bottom"/>
          </w:tcPr>
          <w:p w:rsidR="004807A1" w:rsidRPr="00933732" w:rsidRDefault="004807A1" w:rsidP="0045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4807A1" w:rsidRPr="00933732" w:rsidRDefault="004807A1" w:rsidP="0045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933732" w:rsidRDefault="004807A1" w:rsidP="0045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4807A1" w:rsidRPr="00383A49" w:rsidRDefault="00383A4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383A49" w:rsidRDefault="00383A4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103,000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4807A1" w:rsidP="0045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807A1" w:rsidRPr="006817AD" w:rsidRDefault="004807A1" w:rsidP="004572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4807A1" w:rsidP="0045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33732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103,000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4807A1" w:rsidP="0045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807A1" w:rsidRPr="006817AD" w:rsidRDefault="004807A1" w:rsidP="004572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4807A1" w:rsidP="0045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807A1" w:rsidRPr="00933732" w:rsidTr="00383A49">
        <w:trPr>
          <w:cantSplit/>
        </w:trPr>
        <w:tc>
          <w:tcPr>
            <w:tcW w:w="288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1,039,997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1,039,997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:rsidR="006D7288" w:rsidRPr="00174448" w:rsidRDefault="006D7288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6561BF" w:rsidRDefault="006561BF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</w:t>
      </w:r>
      <w:r w:rsidR="0082035B" w:rsidRPr="00B847D1">
        <w:rPr>
          <w:rFonts w:ascii="Angsana New" w:hAnsi="Angsana New"/>
          <w:sz w:val="30"/>
          <w:szCs w:val="30"/>
          <w:cs/>
        </w:rPr>
        <w:t>มีราคาที่ต้องเปิดเผยต่อสาธารณชน</w:t>
      </w:r>
    </w:p>
    <w:p w:rsidR="00455661" w:rsidRPr="00B847D1" w:rsidRDefault="00455661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561BF" w:rsidRPr="00944B39" w:rsidRDefault="006561BF" w:rsidP="000A7342">
      <w:pPr>
        <w:spacing w:line="240" w:lineRule="auto"/>
        <w:rPr>
          <w:cs/>
        </w:rPr>
        <w:sectPr w:rsidR="006561BF" w:rsidRPr="00944B39" w:rsidSect="0028183A">
          <w:headerReference w:type="even" r:id="rId10"/>
          <w:footerReference w:type="default" r:id="rId11"/>
          <w:headerReference w:type="first" r:id="rId12"/>
          <w:pgSz w:w="16834" w:h="11909" w:orient="landscape" w:code="9"/>
          <w:pgMar w:top="691" w:right="724" w:bottom="576" w:left="1152" w:header="720" w:footer="720" w:gutter="0"/>
          <w:paperSrc w:first="7" w:other="7"/>
          <w:cols w:space="720"/>
          <w:docGrid w:linePitch="360"/>
        </w:sectPr>
      </w:pPr>
    </w:p>
    <w:p w:rsidR="00BD1BF8" w:rsidRPr="00A128D0" w:rsidRDefault="00BD1BF8" w:rsidP="00032D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A128D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ที่ดิน อาคารและอุปกรณ์</w:t>
      </w:r>
    </w:p>
    <w:p w:rsidR="0028183A" w:rsidRPr="00BD19D7" w:rsidRDefault="0028183A" w:rsidP="0028183A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14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4"/>
        <w:gridCol w:w="874"/>
        <w:gridCol w:w="1146"/>
        <w:gridCol w:w="237"/>
        <w:gridCol w:w="1180"/>
        <w:gridCol w:w="237"/>
        <w:gridCol w:w="1271"/>
        <w:gridCol w:w="237"/>
        <w:gridCol w:w="1186"/>
        <w:gridCol w:w="237"/>
        <w:gridCol w:w="1092"/>
        <w:gridCol w:w="237"/>
        <w:gridCol w:w="1180"/>
        <w:gridCol w:w="237"/>
        <w:gridCol w:w="1097"/>
      </w:tblGrid>
      <w:tr w:rsidR="00A47D85" w:rsidRPr="00DD1EF4" w:rsidTr="00FE7C86">
        <w:trPr>
          <w:tblHeader/>
        </w:trPr>
        <w:tc>
          <w:tcPr>
            <w:tcW w:w="1335" w:type="pct"/>
          </w:tcPr>
          <w:p w:rsidR="00A47D85" w:rsidRPr="009A7BBF" w:rsidRDefault="00412ED1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noProof/>
                <w:lang w:eastAsia="x-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2433320</wp:posOffset>
                      </wp:positionH>
                      <wp:positionV relativeFrom="paragraph">
                        <wp:posOffset>-15925165</wp:posOffset>
                      </wp:positionV>
                      <wp:extent cx="405130" cy="214630"/>
                      <wp:effectExtent l="0" t="0" r="13970" b="139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130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F3447" id="Rectangle 2" o:spid="_x0000_s1026" style="position:absolute;margin-left:191.6pt;margin-top:-1253.95pt;width:31.9pt;height:1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307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59" w:type="pct"/>
            <w:gridSpan w:val="13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B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7D85" w:rsidRPr="00DD1EF4" w:rsidTr="00412ED1">
        <w:trPr>
          <w:tblHeader/>
        </w:trPr>
        <w:tc>
          <w:tcPr>
            <w:tcW w:w="1335" w:type="pct"/>
          </w:tcPr>
          <w:p w:rsidR="00A47D85" w:rsidRPr="009A7BBF" w:rsidRDefault="00A47D85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" w:type="pct"/>
            <w:vAlign w:val="bottom"/>
          </w:tcPr>
          <w:p w:rsidR="00A47D85" w:rsidRDefault="00A47D85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47D85" w:rsidRPr="00A47D85" w:rsidRDefault="00A47D85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A47D8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402" w:type="pct"/>
            <w:vAlign w:val="bottom"/>
          </w:tcPr>
          <w:p w:rsidR="00A47D85" w:rsidRPr="009A7BBF" w:rsidRDefault="00A47D85" w:rsidP="007B2F7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 ปรับปรุงที่ดิน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" w:type="pct"/>
            <w:vAlign w:val="bottom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:rsidR="00A47D85" w:rsidRPr="009A7BBF" w:rsidRDefault="00A47D85" w:rsidP="0018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:rsidR="00A47D85" w:rsidRPr="009A7BBF" w:rsidRDefault="00A47D85" w:rsidP="0018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582" w:type="pct"/>
            <w:gridSpan w:val="3"/>
            <w:vAlign w:val="bottom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9A7B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</w:t>
            </w:r>
            <w:r w:rsidRPr="009A7BBF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</w:p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83" w:type="pct"/>
            <w:vAlign w:val="bottom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  <w:vAlign w:val="bottom"/>
          </w:tcPr>
          <w:p w:rsidR="00A47D85" w:rsidRPr="009A7BBF" w:rsidRDefault="00A47D85" w:rsidP="004318C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/>
                <w:sz w:val="28"/>
                <w:szCs w:val="28"/>
                <w:cs/>
              </w:rPr>
              <w:t>สินทรัพย์</w:t>
            </w:r>
            <w:r w:rsidRPr="00A47D85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ระหว่า</w:t>
            </w:r>
            <w:r w:rsidRPr="00A47D85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ง</w:t>
            </w:r>
            <w:r w:rsidRPr="00A47D85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ก่อสร้าง</w:t>
            </w:r>
            <w:r w:rsidRPr="009A7BBF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47D85" w:rsidRPr="00DD1EF4" w:rsidTr="00FE7C86">
        <w:trPr>
          <w:tblHeader/>
        </w:trPr>
        <w:tc>
          <w:tcPr>
            <w:tcW w:w="1335" w:type="pct"/>
          </w:tcPr>
          <w:p w:rsidR="00A47D85" w:rsidRPr="009A7BBF" w:rsidRDefault="00A47D85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59" w:type="pct"/>
            <w:gridSpan w:val="13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BB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9A7BBF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A7B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07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D85" w:rsidRPr="00DD1EF4" w:rsidTr="00412ED1">
        <w:tc>
          <w:tcPr>
            <w:tcW w:w="1335" w:type="pct"/>
          </w:tcPr>
          <w:p w:rsidR="00A47D85" w:rsidRPr="009A7BBF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7BB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A7BBF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9A7BB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9A7BBF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307" w:type="pct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</w:rPr>
              <w:t>42,575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145,938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37,276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26,519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31,780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284,088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9A7BBF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7BB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307" w:type="pct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1,902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1,086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526086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AD247E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5,56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6F342D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8,69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9A7BBF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7BBF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307" w:type="pct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</w:rPr>
              <w:t>3,652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8,623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526086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(12,275)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9A7BBF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7BBF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07" w:type="pct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(4,887)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(3,355)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(3,444)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(11,686)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9A7BBF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7B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BB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9A7B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A7BB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2561 </w:t>
            </w:r>
            <w:r w:rsidRPr="009A7B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9A7BB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9A7B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A7BBF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07" w:type="pct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A7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46,367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151,576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35,007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23,075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A47D85" w:rsidRPr="00AD247E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260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A47D85" w:rsidRPr="006F342D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260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281,09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9A7BBF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7BB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07" w:type="pct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1,579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8,252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14,300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24,798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9A7BBF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BBF"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307" w:type="pct"/>
          </w:tcPr>
          <w:p w:rsidR="00A47D85" w:rsidRPr="00A47D85" w:rsidRDefault="00A47D85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47D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402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</w:rPr>
              <w:t>86,190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</w:rPr>
              <w:t>131,903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278,378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12,997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28,553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10,750</w:t>
            </w:r>
          </w:p>
        </w:tc>
        <w:tc>
          <w:tcPr>
            <w:tcW w:w="83" w:type="pct"/>
          </w:tcPr>
          <w:p w:rsidR="00A47D85" w:rsidRPr="009A7BBF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548,771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9A7BBF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7BBF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307" w:type="pct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</w:rPr>
              <w:t>15,714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32,988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526086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(48,702)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9A7BBF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7BBF">
              <w:rPr>
                <w:rFonts w:ascii="Angsana New" w:hAnsi="Angsana New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307" w:type="pct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6C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1,079</w:t>
            </w:r>
            <w:r w:rsidRPr="009A7B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6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2,696</w:t>
            </w:r>
            <w:r w:rsidRPr="009A7B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526086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6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3,775</w:t>
            </w:r>
            <w:r w:rsidRPr="005260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9A7BBF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7BBF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07" w:type="pct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(218)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(362)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(23,360)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(23,940)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9A7BBF" w:rsidRDefault="00A47D85" w:rsidP="00BF79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BBF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:rsidR="00A47D85" w:rsidRPr="009A7BBF" w:rsidRDefault="00A47D85" w:rsidP="009A7B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7BBF">
              <w:rPr>
                <w:rFonts w:ascii="Angsana New" w:hAnsi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307" w:type="pct"/>
          </w:tcPr>
          <w:p w:rsidR="00A47D85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1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:rsidR="00A47D85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1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1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9A7BBF">
              <w:rPr>
                <w:rFonts w:asciiTheme="majorBidi" w:hAnsiTheme="majorBidi" w:cstheme="majorBidi"/>
                <w:sz w:val="28"/>
                <w:szCs w:val="28"/>
              </w:rPr>
              <w:t>(51)</w:t>
            </w:r>
          </w:p>
        </w:tc>
        <w:tc>
          <w:tcPr>
            <w:tcW w:w="83" w:type="pct"/>
            <w:vAlign w:val="bottom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259"/>
              </w:tabs>
              <w:spacing w:after="0" w:line="240" w:lineRule="auto"/>
              <w:ind w:left="-107" w:right="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(80)</w:t>
            </w:r>
          </w:p>
        </w:tc>
        <w:tc>
          <w:tcPr>
            <w:tcW w:w="83" w:type="pct"/>
            <w:vAlign w:val="bottom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259"/>
              </w:tabs>
              <w:spacing w:after="0" w:line="240" w:lineRule="auto"/>
              <w:ind w:left="-107" w:right="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83" w:type="pct"/>
            <w:vAlign w:val="bottom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259"/>
              </w:tabs>
              <w:spacing w:after="0" w:line="240" w:lineRule="auto"/>
              <w:ind w:left="-10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  <w:vAlign w:val="bottom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(90)</w:t>
            </w:r>
          </w:p>
        </w:tc>
        <w:tc>
          <w:tcPr>
            <w:tcW w:w="83" w:type="pct"/>
            <w:vAlign w:val="bottom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259"/>
              </w:tabs>
              <w:spacing w:after="0" w:line="240" w:lineRule="auto"/>
              <w:ind w:left="-10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  <w:vAlign w:val="bottom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259"/>
              </w:tabs>
              <w:spacing w:after="0" w:line="240" w:lineRule="auto"/>
              <w:ind w:left="-10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bottom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526086">
              <w:rPr>
                <w:rFonts w:asciiTheme="majorBidi" w:hAnsiTheme="majorBidi" w:cstheme="majorBidi"/>
                <w:sz w:val="28"/>
                <w:szCs w:val="28"/>
              </w:rPr>
              <w:t>(241)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9A7BBF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7B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BB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9A7B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A7BBF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07" w:type="pct"/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A47D85" w:rsidRPr="00716122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A7BB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16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5,111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:rsidR="00A47D85" w:rsidRPr="00716122" w:rsidRDefault="00716122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191,357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6086">
              <w:rPr>
                <w:rFonts w:ascii="Angsana New" w:hAnsi="Angsana New"/>
                <w:b/>
                <w:bCs/>
                <w:sz w:val="28"/>
                <w:szCs w:val="28"/>
              </w:rPr>
              <w:t>464,223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6086">
              <w:rPr>
                <w:rFonts w:ascii="Angsana New" w:hAnsi="Angsana New"/>
                <w:b/>
                <w:bCs/>
                <w:sz w:val="28"/>
                <w:szCs w:val="28"/>
              </w:rPr>
              <w:t>48,169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A47D85" w:rsidRPr="009A7BBF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6086">
              <w:rPr>
                <w:rFonts w:ascii="Angsana New" w:hAnsi="Angsana New"/>
                <w:b/>
                <w:bCs/>
                <w:sz w:val="28"/>
                <w:szCs w:val="28"/>
              </w:rPr>
              <w:t>36,430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:rsidR="00A47D85" w:rsidRPr="006F342D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086">
              <w:rPr>
                <w:rFonts w:ascii="Angsana New" w:hAnsi="Angsana New"/>
                <w:b/>
                <w:bCs/>
                <w:sz w:val="28"/>
                <w:szCs w:val="28"/>
              </w:rPr>
              <w:t>1,41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83" w:type="pct"/>
          </w:tcPr>
          <w:p w:rsidR="00A47D85" w:rsidRPr="009A7BBF" w:rsidRDefault="00A47D85" w:rsidP="003C76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47D85" w:rsidRPr="00716122" w:rsidRDefault="00716122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826,705</w:t>
            </w:r>
          </w:p>
        </w:tc>
      </w:tr>
      <w:tr w:rsidR="00A47D85" w:rsidRPr="00DD1EF4" w:rsidTr="00412ED1">
        <w:tc>
          <w:tcPr>
            <w:tcW w:w="1335" w:type="pct"/>
          </w:tcPr>
          <w:p w:rsidR="000329A5" w:rsidRDefault="00A47D85" w:rsidP="00032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F6F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="00FE7C8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สะสมและค่าเผื่อผลขาดทุน</w:t>
            </w:r>
          </w:p>
          <w:p w:rsidR="00A47D85" w:rsidRPr="00BF6FAB" w:rsidRDefault="000329A5" w:rsidP="00032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FE7C8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307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52608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7D85" w:rsidRPr="00DD1EF4" w:rsidTr="00412ED1">
        <w:tc>
          <w:tcPr>
            <w:tcW w:w="1335" w:type="pct"/>
          </w:tcPr>
          <w:p w:rsidR="00A47D85" w:rsidRPr="00BF6FAB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6F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F6FA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F6F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F6FA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307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</w:tcPr>
          <w:p w:rsidR="00A47D85" w:rsidRPr="00A15F1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5F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A15F1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  <w:r w:rsidRPr="00790B8B">
              <w:rPr>
                <w:rFonts w:ascii="Angsana New" w:hAnsi="Angsana New"/>
                <w:sz w:val="28"/>
                <w:szCs w:val="28"/>
              </w:rPr>
              <w:t>33,051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A15F1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790B8B">
              <w:rPr>
                <w:rFonts w:ascii="Angsana New" w:hAnsi="Angsana New"/>
                <w:sz w:val="28"/>
                <w:szCs w:val="28"/>
              </w:rPr>
              <w:t>91,933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A15F1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21,691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22,293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0440C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A15F1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168,968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BF6FAB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6FA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07" w:type="pct"/>
          </w:tcPr>
          <w:p w:rsidR="00A47D85" w:rsidRPr="00403B12" w:rsidRDefault="007D4DCF" w:rsidP="00403B1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402" w:type="pct"/>
          </w:tcPr>
          <w:p w:rsidR="00A47D85" w:rsidRPr="00A15F1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5F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A15F1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  <w:r w:rsidRPr="00790B8B">
              <w:rPr>
                <w:rFonts w:ascii="Angsana New" w:hAnsi="Angsana New"/>
                <w:sz w:val="28"/>
                <w:szCs w:val="28"/>
              </w:rPr>
              <w:t>2,752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A15F1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790B8B">
              <w:rPr>
                <w:rFonts w:ascii="Angsana New" w:hAnsi="Angsana New"/>
                <w:sz w:val="28"/>
                <w:szCs w:val="28"/>
              </w:rPr>
              <w:t>12,776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A15F1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4,810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6F342D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1,26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0440C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6F342D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21,60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BF6FAB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6FA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07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:rsidR="00A47D85" w:rsidRPr="00A15F1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5F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:rsidR="00A47D85" w:rsidRPr="00A15F1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790B8B">
              <w:rPr>
                <w:rFonts w:ascii="Angsana New" w:hAnsi="Angsana New"/>
                <w:sz w:val="28"/>
                <w:szCs w:val="28"/>
              </w:rPr>
              <w:t>(4,743)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A47D85" w:rsidRPr="00A15F1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(3,354)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(3,44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9044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A47D85" w:rsidRPr="0090440C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A15F1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A47D85" w:rsidRPr="00A15F1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(11,54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9044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BF6FAB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6F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F6F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F6F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F6F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2561 </w:t>
            </w:r>
            <w:r w:rsidRPr="00BF6F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BF6F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F6F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F6F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07" w:type="pct"/>
          </w:tcPr>
          <w:p w:rsidR="00A47D85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:rsidR="00A47D85" w:rsidRPr="00A15F1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0B8B">
              <w:rPr>
                <w:rFonts w:ascii="Angsana New" w:hAnsi="Angsana New"/>
                <w:b/>
                <w:bCs/>
                <w:sz w:val="28"/>
                <w:szCs w:val="28"/>
              </w:rPr>
              <w:t>35,803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0B8B">
              <w:rPr>
                <w:rFonts w:ascii="Angsana New" w:hAnsi="Angsana New"/>
                <w:b/>
                <w:bCs/>
                <w:sz w:val="28"/>
                <w:szCs w:val="28"/>
              </w:rPr>
              <w:t>99,966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440C">
              <w:rPr>
                <w:rFonts w:ascii="Angsana New" w:hAnsi="Angsana New"/>
                <w:b/>
                <w:bCs/>
                <w:sz w:val="28"/>
                <w:szCs w:val="28"/>
              </w:rPr>
              <w:t>23,147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:rsidR="00A47D85" w:rsidRPr="0052608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440C">
              <w:rPr>
                <w:rFonts w:ascii="Angsana New" w:hAnsi="Angsana New"/>
                <w:b/>
                <w:bCs/>
                <w:sz w:val="28"/>
                <w:szCs w:val="28"/>
              </w:rPr>
              <w:t>20,112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A47D85" w:rsidRPr="0090440C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440C">
              <w:rPr>
                <w:rFonts w:ascii="Angsana New" w:hAnsi="Angsana New"/>
                <w:b/>
                <w:bCs/>
                <w:sz w:val="28"/>
                <w:szCs w:val="28"/>
              </w:rPr>
              <w:t>179,028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BF6FAB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6FA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07" w:type="pct"/>
          </w:tcPr>
          <w:p w:rsidR="00A47D85" w:rsidRPr="007D4DCF" w:rsidRDefault="007D4DCF" w:rsidP="00403B1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D4DCF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402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0B8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  <w:r w:rsidRPr="00790B8B">
              <w:rPr>
                <w:rFonts w:ascii="Angsana New" w:hAnsi="Angsana New"/>
                <w:sz w:val="28"/>
                <w:szCs w:val="28"/>
              </w:rPr>
              <w:t>10,174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790B8B">
              <w:rPr>
                <w:rFonts w:ascii="Angsana New" w:hAnsi="Angsana New"/>
                <w:sz w:val="28"/>
                <w:szCs w:val="28"/>
              </w:rPr>
              <w:t>21,241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5,107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5,633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0440C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42,155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BF6FAB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BBF"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307" w:type="pct"/>
          </w:tcPr>
          <w:p w:rsidR="00A47D85" w:rsidRPr="00790B8B" w:rsidRDefault="00A47D85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7D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402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0B8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  <w:r w:rsidRPr="00790B8B">
              <w:rPr>
                <w:rFonts w:ascii="Angsana New" w:hAnsi="Angsana New"/>
                <w:sz w:val="28"/>
                <w:szCs w:val="28"/>
              </w:rPr>
              <w:t>60,930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790B8B">
              <w:rPr>
                <w:rFonts w:ascii="Angsana New" w:hAnsi="Angsana New"/>
                <w:sz w:val="28"/>
                <w:szCs w:val="28"/>
              </w:rPr>
              <w:t>214,287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10,977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20,657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0440C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306,851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9A7BBF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5F1B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307" w:type="pct"/>
          </w:tcPr>
          <w:p w:rsidR="00A47D85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790B8B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90440C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90440C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0440C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594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A15F1B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7BBF">
              <w:rPr>
                <w:rFonts w:ascii="Angsana New" w:hAnsi="Angsana New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307" w:type="pct"/>
          </w:tcPr>
          <w:p w:rsidR="00A47D85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  <w:r w:rsidRPr="00790B8B">
              <w:rPr>
                <w:rFonts w:ascii="Angsana New" w:hAnsi="Angsana New"/>
                <w:sz w:val="28"/>
                <w:szCs w:val="28"/>
              </w:rPr>
              <w:t>(</w:t>
            </w:r>
            <w:r w:rsidR="00716122">
              <w:rPr>
                <w:rFonts w:ascii="Angsana New" w:hAnsi="Angsana New"/>
                <w:sz w:val="28"/>
                <w:szCs w:val="28"/>
                <w:lang w:val="en-US"/>
              </w:rPr>
              <w:t>2,023</w:t>
            </w:r>
            <w:r w:rsidRPr="00790B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90440C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90440C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0440C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(</w:t>
            </w:r>
            <w:r w:rsidR="00716122">
              <w:rPr>
                <w:rFonts w:ascii="Angsana New" w:hAnsi="Angsana New"/>
                <w:sz w:val="28"/>
                <w:szCs w:val="28"/>
                <w:lang w:val="en-US"/>
              </w:rPr>
              <w:t>2,023</w:t>
            </w:r>
            <w:r w:rsidRPr="009044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BF6FAB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6FA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07" w:type="pct"/>
          </w:tcPr>
          <w:p w:rsidR="00A47D85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790B8B">
              <w:rPr>
                <w:rFonts w:ascii="Angsana New" w:hAnsi="Angsana New"/>
                <w:sz w:val="28"/>
                <w:szCs w:val="28"/>
              </w:rPr>
              <w:t>(218)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(359)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(23,358)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0440C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(23,935)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F6FA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:rsidR="00A47D85" w:rsidRPr="00BF6FAB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F6FAB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307" w:type="pct"/>
          </w:tcPr>
          <w:p w:rsidR="00A47D85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:rsidR="00A47D85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A47D85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  <w:r w:rsidRPr="00790B8B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:rsidR="00A47D85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790B8B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A47D85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</w:p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A47D85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(5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9044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A47D85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  <w:p w:rsidR="00A47D85" w:rsidRPr="0090440C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790B8B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A47D85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</w:p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90440C">
              <w:rPr>
                <w:rFonts w:ascii="Angsana New" w:hAnsi="Angsana New"/>
                <w:sz w:val="28"/>
                <w:szCs w:val="28"/>
              </w:rPr>
              <w:t>(13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9044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BF6FAB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6F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F6F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F6F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F6F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07" w:type="pct"/>
          </w:tcPr>
          <w:p w:rsidR="00A47D85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A47D85" w:rsidRPr="00790B8B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:rsidR="00A47D85" w:rsidRPr="00716122" w:rsidRDefault="00716122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104,862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0B8B">
              <w:rPr>
                <w:rFonts w:ascii="Angsana New" w:hAnsi="Angsana New"/>
                <w:b/>
                <w:bCs/>
                <w:sz w:val="28"/>
                <w:szCs w:val="28"/>
              </w:rPr>
              <w:t>335,836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440C">
              <w:rPr>
                <w:rFonts w:ascii="Angsana New" w:hAnsi="Angsana New"/>
                <w:b/>
                <w:bCs/>
                <w:sz w:val="28"/>
                <w:szCs w:val="28"/>
              </w:rPr>
              <w:t>38,853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A47D85" w:rsidRPr="006F342D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0440C">
              <w:rPr>
                <w:rFonts w:ascii="Angsana New" w:hAnsi="Angsana New"/>
                <w:b/>
                <w:bCs/>
                <w:sz w:val="28"/>
                <w:szCs w:val="28"/>
              </w:rPr>
              <w:t>22,98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:rsidR="00A47D85" w:rsidRPr="0090440C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47D85" w:rsidRPr="00716122" w:rsidRDefault="00716122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502,536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BF6FAB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:rsidR="00A47D85" w:rsidRPr="0052608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7D85" w:rsidRPr="00DD1EF4" w:rsidTr="00412ED1">
        <w:tc>
          <w:tcPr>
            <w:tcW w:w="1335" w:type="pct"/>
          </w:tcPr>
          <w:p w:rsidR="00A47D85" w:rsidRPr="00BF6FAB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7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52608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7D85" w:rsidRPr="00DD1EF4" w:rsidTr="00412ED1">
        <w:tc>
          <w:tcPr>
            <w:tcW w:w="1335" w:type="pct"/>
          </w:tcPr>
          <w:p w:rsidR="00A47D85" w:rsidRPr="00BF6FAB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6F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307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52608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7D85" w:rsidRPr="00DD1EF4" w:rsidTr="00412ED1">
        <w:tc>
          <w:tcPr>
            <w:tcW w:w="1335" w:type="pct"/>
          </w:tcPr>
          <w:p w:rsidR="00A47D85" w:rsidRPr="006F342D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34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F3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F34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F3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307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52608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7D85" w:rsidRPr="00DD1EF4" w:rsidTr="00412ED1">
        <w:tc>
          <w:tcPr>
            <w:tcW w:w="1335" w:type="pct"/>
          </w:tcPr>
          <w:p w:rsidR="00A47D85" w:rsidRPr="006F342D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2D">
              <w:rPr>
                <w:rFonts w:asciiTheme="majorBidi" w:hAnsi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307" w:type="pct"/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</w:tcPr>
          <w:p w:rsidR="00A47D85" w:rsidRPr="004D746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46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4D746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  <w:r w:rsidRPr="004D7466">
              <w:rPr>
                <w:rFonts w:ascii="Angsana New" w:hAnsi="Angsana New"/>
                <w:sz w:val="28"/>
                <w:szCs w:val="28"/>
              </w:rPr>
              <w:t>10,564</w:t>
            </w:r>
          </w:p>
        </w:tc>
        <w:tc>
          <w:tcPr>
            <w:tcW w:w="83" w:type="pct"/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4D746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4D7466">
              <w:rPr>
                <w:rFonts w:ascii="Angsana New" w:hAnsi="Angsana New"/>
                <w:sz w:val="28"/>
                <w:szCs w:val="28"/>
              </w:rPr>
              <w:t>51,610</w:t>
            </w:r>
          </w:p>
        </w:tc>
        <w:tc>
          <w:tcPr>
            <w:tcW w:w="83" w:type="pct"/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4D746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4D7466">
              <w:rPr>
                <w:rFonts w:ascii="Angsana New" w:hAnsi="Angsana New"/>
                <w:sz w:val="28"/>
                <w:szCs w:val="28"/>
              </w:rPr>
              <w:t>11,861</w:t>
            </w:r>
          </w:p>
        </w:tc>
        <w:tc>
          <w:tcPr>
            <w:tcW w:w="83" w:type="pct"/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7466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83" w:type="pct"/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4D746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4D7466">
              <w:rPr>
                <w:rFonts w:ascii="Angsana New" w:hAnsi="Angsana New"/>
                <w:sz w:val="28"/>
                <w:szCs w:val="28"/>
              </w:rPr>
              <w:t>25,066</w:t>
            </w:r>
          </w:p>
        </w:tc>
        <w:tc>
          <w:tcPr>
            <w:tcW w:w="83" w:type="pct"/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4D746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4D7466">
              <w:rPr>
                <w:rFonts w:ascii="Angsana New" w:hAnsi="Angsana New"/>
                <w:sz w:val="28"/>
                <w:szCs w:val="28"/>
              </w:rPr>
              <w:t>99,631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6F342D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2D">
              <w:rPr>
                <w:rFonts w:asciiTheme="majorBidi" w:hAnsi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307" w:type="pct"/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:rsidR="00A47D85" w:rsidRPr="004D746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46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A47D85" w:rsidRPr="004D746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:rsidR="00A47D85" w:rsidRPr="004D746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A47D85" w:rsidRPr="004D746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7466">
              <w:rPr>
                <w:rFonts w:ascii="Angsana New" w:hAnsi="Angsana New"/>
                <w:sz w:val="28"/>
                <w:szCs w:val="28"/>
              </w:rPr>
              <w:t>2,433</w:t>
            </w:r>
          </w:p>
        </w:tc>
        <w:tc>
          <w:tcPr>
            <w:tcW w:w="83" w:type="pct"/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A47D85" w:rsidRPr="004D746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4D746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A47D85" w:rsidRPr="004D746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4D7466">
              <w:rPr>
                <w:rFonts w:ascii="Angsana New" w:hAnsi="Angsana New"/>
                <w:sz w:val="28"/>
                <w:szCs w:val="28"/>
              </w:rPr>
              <w:t>2,433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6F342D" w:rsidRDefault="00A47D85" w:rsidP="00A15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307" w:type="pct"/>
          </w:tcPr>
          <w:p w:rsidR="00A47D85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</w:tcPr>
          <w:p w:rsidR="00A47D85" w:rsidRPr="004D746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7466">
              <w:rPr>
                <w:rFonts w:ascii="Angsana New" w:hAnsi="Angsana New"/>
                <w:b/>
                <w:bCs/>
                <w:sz w:val="28"/>
                <w:szCs w:val="28"/>
              </w:rPr>
              <w:t>10,564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7466">
              <w:rPr>
                <w:rFonts w:ascii="Angsana New" w:hAnsi="Angsana New"/>
                <w:b/>
                <w:bCs/>
                <w:sz w:val="28"/>
                <w:szCs w:val="28"/>
              </w:rPr>
              <w:t>51,610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7466">
              <w:rPr>
                <w:rFonts w:ascii="Angsana New" w:hAnsi="Angsana New"/>
                <w:b/>
                <w:bCs/>
                <w:sz w:val="28"/>
                <w:szCs w:val="28"/>
              </w:rPr>
              <w:t>11,861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:rsidR="00A47D85" w:rsidRPr="00526086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7466">
              <w:rPr>
                <w:rFonts w:ascii="Angsana New" w:hAnsi="Angsana New"/>
                <w:b/>
                <w:bCs/>
                <w:sz w:val="28"/>
                <w:szCs w:val="28"/>
              </w:rPr>
              <w:t>2,963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7466">
              <w:rPr>
                <w:rFonts w:ascii="Angsana New" w:hAnsi="Angsana New"/>
                <w:b/>
                <w:bCs/>
                <w:sz w:val="28"/>
                <w:szCs w:val="28"/>
              </w:rPr>
              <w:t>25,066</w:t>
            </w:r>
          </w:p>
        </w:tc>
        <w:tc>
          <w:tcPr>
            <w:tcW w:w="83" w:type="pct"/>
          </w:tcPr>
          <w:p w:rsidR="00A47D85" w:rsidRPr="009A7BBF" w:rsidRDefault="00A47D85" w:rsidP="00A15F1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7466">
              <w:rPr>
                <w:rFonts w:ascii="Angsana New" w:hAnsi="Angsana New"/>
                <w:b/>
                <w:bCs/>
                <w:sz w:val="28"/>
                <w:szCs w:val="28"/>
              </w:rPr>
              <w:t>102,064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BF6FAB" w:rsidRDefault="00A47D85" w:rsidP="006F34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6F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07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double" w:sz="4" w:space="0" w:color="auto"/>
            </w:tcBorders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double" w:sz="4" w:space="0" w:color="auto"/>
            </w:tcBorders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doub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doub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:rsidR="00A47D85" w:rsidRPr="00526086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doub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doub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7D85" w:rsidRPr="00DD1EF4" w:rsidTr="00412ED1">
        <w:tc>
          <w:tcPr>
            <w:tcW w:w="1335" w:type="pct"/>
          </w:tcPr>
          <w:p w:rsidR="00A47D85" w:rsidRPr="006F342D" w:rsidRDefault="00A47D85" w:rsidP="006F34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34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F3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F34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F3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07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9A7BBF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526086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7D85" w:rsidRPr="00DD1EF4" w:rsidTr="00412ED1">
        <w:tc>
          <w:tcPr>
            <w:tcW w:w="1335" w:type="pct"/>
          </w:tcPr>
          <w:p w:rsidR="00A47D85" w:rsidRPr="006F342D" w:rsidRDefault="00A47D85" w:rsidP="006F34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2D">
              <w:rPr>
                <w:rFonts w:asciiTheme="majorBidi" w:hAnsi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307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:rsidR="00A47D85" w:rsidRPr="00716122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1AB8">
              <w:rPr>
                <w:rFonts w:ascii="Angsana New" w:hAnsi="Angsana New"/>
                <w:sz w:val="28"/>
                <w:szCs w:val="28"/>
              </w:rPr>
              <w:t>8</w:t>
            </w:r>
            <w:r w:rsidR="00716122">
              <w:rPr>
                <w:rFonts w:ascii="Angsana New" w:hAnsi="Angsana New"/>
                <w:sz w:val="28"/>
                <w:szCs w:val="28"/>
                <w:lang w:val="en-US"/>
              </w:rPr>
              <w:t>5,112</w:t>
            </w:r>
          </w:p>
        </w:tc>
        <w:tc>
          <w:tcPr>
            <w:tcW w:w="83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716122" w:rsidRDefault="00716122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86,495</w:t>
            </w:r>
          </w:p>
        </w:tc>
        <w:tc>
          <w:tcPr>
            <w:tcW w:w="83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</w:tcPr>
          <w:p w:rsidR="00A47D85" w:rsidRPr="00B51AB8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B51AB8">
              <w:rPr>
                <w:rFonts w:ascii="Angsana New" w:hAnsi="Angsana New"/>
                <w:sz w:val="28"/>
                <w:szCs w:val="28"/>
              </w:rPr>
              <w:t>128,388</w:t>
            </w:r>
          </w:p>
        </w:tc>
        <w:tc>
          <w:tcPr>
            <w:tcW w:w="83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:rsidR="00A47D85" w:rsidRPr="00B51AB8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B51AB8">
              <w:rPr>
                <w:rFonts w:ascii="Angsana New" w:hAnsi="Angsana New"/>
                <w:sz w:val="28"/>
                <w:szCs w:val="28"/>
              </w:rPr>
              <w:t>9,315</w:t>
            </w:r>
          </w:p>
        </w:tc>
        <w:tc>
          <w:tcPr>
            <w:tcW w:w="83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1AB8">
              <w:rPr>
                <w:rFonts w:ascii="Angsana New" w:hAnsi="Angsana New"/>
                <w:sz w:val="28"/>
                <w:szCs w:val="28"/>
              </w:rPr>
              <w:t>2,845</w:t>
            </w:r>
          </w:p>
        </w:tc>
        <w:tc>
          <w:tcPr>
            <w:tcW w:w="83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</w:tcPr>
          <w:p w:rsidR="00A47D85" w:rsidRPr="00B51AB8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B51AB8">
              <w:rPr>
                <w:rFonts w:ascii="Angsana New" w:hAnsi="Angsana New"/>
                <w:sz w:val="28"/>
                <w:szCs w:val="28"/>
              </w:rPr>
              <w:t>1,414</w:t>
            </w:r>
          </w:p>
        </w:tc>
        <w:tc>
          <w:tcPr>
            <w:tcW w:w="83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</w:tcPr>
          <w:p w:rsidR="00A47D85" w:rsidRPr="00716122" w:rsidRDefault="00716122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313,569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6F342D" w:rsidRDefault="00A47D85" w:rsidP="006F34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2D">
              <w:rPr>
                <w:rFonts w:asciiTheme="majorBidi" w:hAnsi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307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:rsidR="00A47D85" w:rsidRPr="00B51AB8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1A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A47D85" w:rsidRPr="00B51AB8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:rsidR="00A47D85" w:rsidRPr="00B51AB8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A47D85" w:rsidRPr="00B51AB8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1AB8">
              <w:rPr>
                <w:rFonts w:ascii="Angsana New" w:hAnsi="Angsana New"/>
                <w:sz w:val="28"/>
                <w:szCs w:val="28"/>
              </w:rPr>
              <w:t>10,600</w:t>
            </w:r>
          </w:p>
        </w:tc>
        <w:tc>
          <w:tcPr>
            <w:tcW w:w="83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A47D85" w:rsidRPr="00B51AB8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A47D85" w:rsidRPr="00B51AB8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B51AB8">
              <w:rPr>
                <w:rFonts w:ascii="Angsana New" w:hAnsi="Angsana New"/>
                <w:sz w:val="28"/>
                <w:szCs w:val="28"/>
              </w:rPr>
              <w:t>10,600</w:t>
            </w:r>
          </w:p>
        </w:tc>
      </w:tr>
      <w:tr w:rsidR="00A47D85" w:rsidRPr="00DD1EF4" w:rsidTr="00412ED1">
        <w:tc>
          <w:tcPr>
            <w:tcW w:w="1335" w:type="pct"/>
          </w:tcPr>
          <w:p w:rsidR="00A47D85" w:rsidRPr="00BF6FAB" w:rsidRDefault="00A47D85" w:rsidP="006F34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7" w:type="pct"/>
          </w:tcPr>
          <w:p w:rsidR="00A47D85" w:rsidRPr="00B51AB8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</w:tcPr>
          <w:p w:rsidR="00A47D85" w:rsidRPr="009A7BBF" w:rsidRDefault="00716122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6122">
              <w:rPr>
                <w:rFonts w:ascii="Angsana New" w:hAnsi="Angsana New"/>
                <w:b/>
                <w:bCs/>
                <w:sz w:val="28"/>
                <w:szCs w:val="28"/>
              </w:rPr>
              <w:t>85,112</w:t>
            </w: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</w:tcPr>
          <w:p w:rsidR="00A47D85" w:rsidRPr="009A7BBF" w:rsidRDefault="00716122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6122">
              <w:rPr>
                <w:rFonts w:ascii="Angsana New" w:hAnsi="Angsana New"/>
                <w:b/>
                <w:bCs/>
                <w:sz w:val="28"/>
                <w:szCs w:val="28"/>
              </w:rPr>
              <w:t>86,495</w:t>
            </w: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1AB8">
              <w:rPr>
                <w:rFonts w:ascii="Angsana New" w:hAnsi="Angsana New"/>
                <w:b/>
                <w:bCs/>
                <w:sz w:val="28"/>
                <w:szCs w:val="28"/>
              </w:rPr>
              <w:t>128,388</w:t>
            </w: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1AB8">
              <w:rPr>
                <w:rFonts w:ascii="Angsana New" w:hAnsi="Angsana New"/>
                <w:b/>
                <w:bCs/>
                <w:sz w:val="28"/>
                <w:szCs w:val="28"/>
              </w:rPr>
              <w:t>9,315</w:t>
            </w: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:rsidR="00A47D85" w:rsidRPr="00526086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1AB8">
              <w:rPr>
                <w:rFonts w:ascii="Angsana New" w:hAnsi="Angsana New"/>
                <w:b/>
                <w:bCs/>
                <w:sz w:val="28"/>
                <w:szCs w:val="28"/>
              </w:rPr>
              <w:t>13,445</w:t>
            </w: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</w:tcPr>
          <w:p w:rsidR="00A47D85" w:rsidRPr="00526086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1AB8">
              <w:rPr>
                <w:rFonts w:ascii="Angsana New" w:hAnsi="Angsana New"/>
                <w:b/>
                <w:bCs/>
                <w:sz w:val="28"/>
                <w:szCs w:val="28"/>
              </w:rPr>
              <w:t>1,414</w:t>
            </w:r>
          </w:p>
        </w:tc>
        <w:tc>
          <w:tcPr>
            <w:tcW w:w="83" w:type="pct"/>
          </w:tcPr>
          <w:p w:rsidR="00A47D85" w:rsidRPr="009A7BBF" w:rsidRDefault="00A47D85" w:rsidP="006F342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</w:tcPr>
          <w:p w:rsidR="00A47D85" w:rsidRPr="00716122" w:rsidRDefault="00716122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324,169</w:t>
            </w:r>
          </w:p>
        </w:tc>
      </w:tr>
    </w:tbl>
    <w:p w:rsidR="00A15F1B" w:rsidRDefault="007B0B65" w:rsidP="00BD1BF8">
      <w:pPr>
        <w:rPr>
          <w:lang w:eastAsia="x-none"/>
        </w:rPr>
        <w:sectPr w:rsidR="00A15F1B" w:rsidSect="0028183A">
          <w:pgSz w:w="16834" w:h="11909" w:orient="landscape" w:code="9"/>
          <w:pgMar w:top="1152" w:right="691" w:bottom="1152" w:left="1170" w:header="720" w:footer="720" w:gutter="0"/>
          <w:paperSrc w:first="7" w:other="7"/>
          <w:cols w:space="720"/>
          <w:docGrid w:linePitch="360"/>
        </w:sectPr>
      </w:pPr>
      <w:r>
        <w:rPr>
          <w:rFonts w:asciiTheme="majorBidi" w:hAnsiTheme="majorBidi"/>
          <w:noProof/>
          <w:sz w:val="28"/>
          <w:szCs w:val="28"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ge">
                  <wp:posOffset>2339340</wp:posOffset>
                </wp:positionV>
                <wp:extent cx="472440" cy="182880"/>
                <wp:effectExtent l="0" t="0" r="22860" b="266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72440" cy="182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29E0CD" id="Rectangle 1" o:spid="_x0000_s1026" style="position:absolute;margin-left:217.5pt;margin-top:184.2pt;width:37.2pt;height:14.4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" fillcolor="white [3212]" strokecolor="white [3212]" strokeweight="1pt">
                <w10:wrap anchory="page"/>
              </v:rect>
            </w:pict>
          </mc:Fallback>
        </mc:AlternateContent>
      </w:r>
    </w:p>
    <w:tbl>
      <w:tblPr>
        <w:tblW w:w="14215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860"/>
        <w:gridCol w:w="1160"/>
        <w:gridCol w:w="1240"/>
        <w:gridCol w:w="242"/>
        <w:gridCol w:w="1154"/>
        <w:gridCol w:w="242"/>
        <w:gridCol w:w="1234"/>
        <w:gridCol w:w="239"/>
        <w:gridCol w:w="1112"/>
        <w:gridCol w:w="242"/>
        <w:gridCol w:w="1166"/>
        <w:gridCol w:w="247"/>
        <w:gridCol w:w="1077"/>
      </w:tblGrid>
      <w:tr w:rsidR="00C642FC" w:rsidRPr="00604687" w:rsidTr="002008D9">
        <w:trPr>
          <w:tblHeader/>
        </w:trPr>
        <w:tc>
          <w:tcPr>
            <w:tcW w:w="1709" w:type="pct"/>
          </w:tcPr>
          <w:p w:rsidR="00C642FC" w:rsidRPr="00D46A6C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2" w:type="pct"/>
            <w:gridSpan w:val="11"/>
            <w:vAlign w:val="bottom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6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42FC" w:rsidRPr="00604687" w:rsidTr="002008D9">
        <w:trPr>
          <w:tblHeader/>
        </w:trPr>
        <w:tc>
          <w:tcPr>
            <w:tcW w:w="1709" w:type="pct"/>
          </w:tcPr>
          <w:p w:rsidR="00C642FC" w:rsidRPr="00D46A6C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  <w:vAlign w:val="bottom"/>
          </w:tcPr>
          <w:p w:rsidR="00C642FC" w:rsidRPr="00C642F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642FC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36" w:type="pct"/>
            <w:vAlign w:val="bottom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6A6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6A6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85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:rsidR="00C642FC" w:rsidRPr="00D46A6C" w:rsidRDefault="00C642FC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6A6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:rsidR="00C642FC" w:rsidRPr="00D46A6C" w:rsidRDefault="00C642FC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6A6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603" w:type="pct"/>
            <w:gridSpan w:val="3"/>
            <w:vAlign w:val="bottom"/>
          </w:tcPr>
          <w:p w:rsidR="00C642FC" w:rsidRPr="00D46A6C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46A6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</w:t>
            </w:r>
          </w:p>
          <w:p w:rsidR="00C642FC" w:rsidRPr="00D46A6C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46A6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ติดตั้งและ</w:t>
            </w:r>
          </w:p>
          <w:p w:rsidR="00C642FC" w:rsidRPr="00D46A6C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6A6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91" w:type="pct"/>
            <w:vAlign w:val="bottom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6A6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:rsidR="00C642FC" w:rsidRPr="00D46A6C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6A6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  <w:r w:rsidRPr="00D46A6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ก่อสร้าง</w:t>
            </w:r>
          </w:p>
          <w:p w:rsidR="00C642FC" w:rsidRPr="00D46A6C" w:rsidRDefault="00C642FC" w:rsidP="002B0AE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46A6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87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vAlign w:val="bottom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6A6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642FC" w:rsidRPr="00604687" w:rsidTr="002008D9">
        <w:trPr>
          <w:tblHeader/>
        </w:trPr>
        <w:tc>
          <w:tcPr>
            <w:tcW w:w="1709" w:type="pct"/>
          </w:tcPr>
          <w:p w:rsidR="00C642FC" w:rsidRPr="00D46A6C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2" w:type="pct"/>
            <w:gridSpan w:val="11"/>
            <w:vAlign w:val="bottom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6A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D46A6C" w:rsidRDefault="00C642FC" w:rsidP="00D46A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46A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08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D46A6C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2FC" w:rsidRPr="00604687" w:rsidTr="002008D9">
        <w:tc>
          <w:tcPr>
            <w:tcW w:w="1709" w:type="pct"/>
          </w:tcPr>
          <w:p w:rsidR="00C642FC" w:rsidRPr="00D46A6C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6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46A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46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46A6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408" w:type="pct"/>
          </w:tcPr>
          <w:p w:rsidR="00C642FC" w:rsidRPr="0071111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42,575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145,938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37,240</w:t>
            </w:r>
          </w:p>
        </w:tc>
        <w:tc>
          <w:tcPr>
            <w:tcW w:w="84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26,519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31,780</w:t>
            </w:r>
          </w:p>
        </w:tc>
        <w:tc>
          <w:tcPr>
            <w:tcW w:w="87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284,052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D46A6C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6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408" w:type="pct"/>
          </w:tcPr>
          <w:p w:rsidR="00C642FC" w:rsidRPr="0071111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1,902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1,086</w:t>
            </w:r>
          </w:p>
        </w:tc>
        <w:tc>
          <w:tcPr>
            <w:tcW w:w="84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87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403B1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8,69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D46A6C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6A6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08" w:type="pct"/>
          </w:tcPr>
          <w:p w:rsidR="00C642FC" w:rsidRPr="0071111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3,652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8,623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(12,275)</w:t>
            </w:r>
          </w:p>
        </w:tc>
        <w:tc>
          <w:tcPr>
            <w:tcW w:w="87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D46A6C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6A6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8" w:type="pct"/>
          </w:tcPr>
          <w:p w:rsidR="00C642F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6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(4,887)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(3,355)</w:t>
            </w:r>
          </w:p>
        </w:tc>
        <w:tc>
          <w:tcPr>
            <w:tcW w:w="84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(3,444)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(11,686)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D46A6C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6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6A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46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6A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2561 </w:t>
            </w:r>
            <w:r w:rsidRPr="00D46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46A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D46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46A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408" w:type="pct"/>
          </w:tcPr>
          <w:p w:rsidR="00C642FC" w:rsidRPr="0071111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46,367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151,576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34,971</w:t>
            </w:r>
          </w:p>
        </w:tc>
        <w:tc>
          <w:tcPr>
            <w:tcW w:w="84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23,075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C642FC" w:rsidRPr="00403B1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11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87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C642FC" w:rsidRPr="00403B1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11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281,05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D46A6C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6A6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8" w:type="pct"/>
          </w:tcPr>
          <w:p w:rsidR="00C642FC" w:rsidRPr="0071111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1,343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84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5,644</w:t>
            </w:r>
          </w:p>
        </w:tc>
        <w:tc>
          <w:tcPr>
            <w:tcW w:w="87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7,492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D46A6C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6A6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08" w:type="pct"/>
          </w:tcPr>
          <w:p w:rsidR="00C642FC" w:rsidRPr="0071111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29,274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(29,296)</w:t>
            </w:r>
          </w:p>
        </w:tc>
        <w:tc>
          <w:tcPr>
            <w:tcW w:w="87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D46A6C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6A6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8" w:type="pct"/>
          </w:tcPr>
          <w:p w:rsidR="00C642F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6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(129)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84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</w:rPr>
              <w:t>(12,838)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1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(12,997)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D46A6C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6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6A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46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6A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408" w:type="pct"/>
          </w:tcPr>
          <w:p w:rsidR="00C642FC" w:rsidRPr="0071111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46,509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182,064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35,326</w:t>
            </w:r>
          </w:p>
        </w:tc>
        <w:tc>
          <w:tcPr>
            <w:tcW w:w="84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642FC" w:rsidRPr="00D46A6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10,237</w:t>
            </w: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C642FC" w:rsidRPr="00403B1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11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87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:rsidR="00C642FC" w:rsidRPr="00403B1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11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275,55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D46A6C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</w:tcPr>
          <w:p w:rsidR="00C642FC" w:rsidRPr="0071111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42FC" w:rsidRPr="00604687" w:rsidTr="002008D9">
        <w:tc>
          <w:tcPr>
            <w:tcW w:w="1709" w:type="pct"/>
          </w:tcPr>
          <w:p w:rsidR="00C642FC" w:rsidRPr="00D46A6C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</w:tcPr>
          <w:p w:rsidR="00C642FC" w:rsidRPr="0071111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42FC" w:rsidRPr="00604687" w:rsidTr="002008D9">
        <w:tc>
          <w:tcPr>
            <w:tcW w:w="1709" w:type="pct"/>
          </w:tcPr>
          <w:p w:rsidR="00C642FC" w:rsidRPr="00D46A6C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</w:tcPr>
          <w:p w:rsidR="00C642FC" w:rsidRPr="0071111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42FC" w:rsidRPr="00604687" w:rsidTr="002008D9">
        <w:tc>
          <w:tcPr>
            <w:tcW w:w="1709" w:type="pct"/>
          </w:tcPr>
          <w:p w:rsidR="00C642FC" w:rsidRPr="00D46A6C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</w:tcPr>
          <w:p w:rsidR="00C642FC" w:rsidRPr="0071111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42FC" w:rsidRPr="00604687" w:rsidTr="002008D9">
        <w:tc>
          <w:tcPr>
            <w:tcW w:w="1709" w:type="pct"/>
          </w:tcPr>
          <w:p w:rsidR="00C642FC" w:rsidRPr="00D46A6C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</w:tcPr>
          <w:p w:rsidR="00C642FC" w:rsidRPr="0071111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</w:tcPr>
          <w:p w:rsidR="00C642FC" w:rsidRPr="00D46A6C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71111C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42FC" w:rsidRPr="00604687" w:rsidTr="002008D9">
        <w:tc>
          <w:tcPr>
            <w:tcW w:w="1709" w:type="pct"/>
          </w:tcPr>
          <w:p w:rsidR="00C74EB8" w:rsidRDefault="00C74EB8" w:rsidP="00C74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F6F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สะสมและค่าเผื่อผลขาดทุน</w:t>
            </w:r>
          </w:p>
          <w:p w:rsidR="00C642FC" w:rsidRPr="004C7E58" w:rsidRDefault="00C74EB8" w:rsidP="00C74E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จากการด้อยค่า</w:t>
            </w:r>
          </w:p>
        </w:tc>
        <w:tc>
          <w:tcPr>
            <w:tcW w:w="408" w:type="pct"/>
          </w:tcPr>
          <w:p w:rsidR="00C642FC" w:rsidRPr="004C7E58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4C7E58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4C7E58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4C7E58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4C7E58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4C7E58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C642FC" w:rsidRPr="004C7E58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4C7E58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4C7E58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4C7E58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</w:tcPr>
          <w:p w:rsidR="00C642FC" w:rsidRPr="004C7E58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4C7E58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642FC" w:rsidRPr="00604687" w:rsidTr="002008D9">
        <w:tc>
          <w:tcPr>
            <w:tcW w:w="1709" w:type="pct"/>
          </w:tcPr>
          <w:p w:rsidR="00C642FC" w:rsidRPr="004C7E58" w:rsidRDefault="00C642FC" w:rsidP="004C7E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7E5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C7E5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4C7E5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C7E58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408" w:type="pct"/>
          </w:tcPr>
          <w:p w:rsidR="00C642FC" w:rsidRPr="009231F9" w:rsidRDefault="00C642FC" w:rsidP="009231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33,051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91,933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21,669</w:t>
            </w:r>
          </w:p>
        </w:tc>
        <w:tc>
          <w:tcPr>
            <w:tcW w:w="84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22,293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168,946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4C7E58" w:rsidRDefault="00C642FC" w:rsidP="004C7E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7E5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8" w:type="pct"/>
          </w:tcPr>
          <w:p w:rsidR="00C642FC" w:rsidRPr="008036B5" w:rsidRDefault="00475CA4" w:rsidP="008036B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43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2,752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12,776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4,798</w:t>
            </w:r>
          </w:p>
        </w:tc>
        <w:tc>
          <w:tcPr>
            <w:tcW w:w="84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8036B5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1,26</w:t>
            </w:r>
            <w:r w:rsidR="008036B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8036B5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21,58</w:t>
            </w:r>
            <w:r w:rsidR="008036B5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4C7E58" w:rsidRDefault="00C642FC" w:rsidP="004C7E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7E58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8" w:type="pct"/>
          </w:tcPr>
          <w:p w:rsidR="00C642FC" w:rsidRDefault="00C642FC" w:rsidP="009231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(4,743)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(3,354)</w:t>
            </w:r>
          </w:p>
        </w:tc>
        <w:tc>
          <w:tcPr>
            <w:tcW w:w="84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(3,44</w:t>
            </w:r>
            <w:r w:rsidR="008036B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9231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(11,54</w:t>
            </w:r>
            <w:r w:rsidR="008036B5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9231F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4C7E58" w:rsidRDefault="00C642FC" w:rsidP="004C7E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7E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7E5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4C7E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C7E5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2561 </w:t>
            </w:r>
            <w:r w:rsidRPr="004C7E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4C7E5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4C7E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C7E58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408" w:type="pct"/>
          </w:tcPr>
          <w:p w:rsidR="00C642FC" w:rsidRPr="009231F9" w:rsidRDefault="00C642FC" w:rsidP="009231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31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35,803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31F9">
              <w:rPr>
                <w:rFonts w:ascii="Angsana New" w:hAnsi="Angsana New"/>
                <w:b/>
                <w:bCs/>
                <w:sz w:val="28"/>
                <w:szCs w:val="28"/>
              </w:rPr>
              <w:t>99,966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31F9">
              <w:rPr>
                <w:rFonts w:ascii="Angsana New" w:hAnsi="Angsana New"/>
                <w:b/>
                <w:bCs/>
                <w:sz w:val="28"/>
                <w:szCs w:val="28"/>
              </w:rPr>
              <w:t>23,113</w:t>
            </w:r>
          </w:p>
        </w:tc>
        <w:tc>
          <w:tcPr>
            <w:tcW w:w="84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31F9">
              <w:rPr>
                <w:rFonts w:ascii="Angsana New" w:hAnsi="Angsana New"/>
                <w:b/>
                <w:bCs/>
                <w:sz w:val="28"/>
                <w:szCs w:val="28"/>
              </w:rPr>
              <w:t>20,112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31F9">
              <w:rPr>
                <w:rFonts w:ascii="Angsana New" w:hAnsi="Angsana New"/>
                <w:b/>
                <w:bCs/>
                <w:sz w:val="28"/>
                <w:szCs w:val="28"/>
              </w:rPr>
              <w:t>178,994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4C7E58" w:rsidRDefault="00C642FC" w:rsidP="004C7E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7E5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8" w:type="pct"/>
          </w:tcPr>
          <w:p w:rsidR="00C642FC" w:rsidRPr="009231F9" w:rsidRDefault="00475CA4" w:rsidP="008036B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43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2,711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13,107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4,350</w:t>
            </w:r>
          </w:p>
        </w:tc>
        <w:tc>
          <w:tcPr>
            <w:tcW w:w="84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1,259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21,427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4C7E58" w:rsidRDefault="00C642FC" w:rsidP="004C7E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5F1B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408" w:type="pct"/>
          </w:tcPr>
          <w:p w:rsidR="00C642FC" w:rsidRDefault="00C642FC" w:rsidP="009231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3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594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4C7E58" w:rsidRDefault="00C642FC" w:rsidP="004C7E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7E58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8" w:type="pct"/>
          </w:tcPr>
          <w:p w:rsidR="00C642FC" w:rsidRDefault="00C642FC" w:rsidP="009231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(1</w:t>
            </w:r>
            <w:r w:rsidR="008036B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9231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84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(12,837)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9231F9">
              <w:rPr>
                <w:rFonts w:ascii="Angsana New" w:hAnsi="Angsana New"/>
                <w:sz w:val="28"/>
                <w:szCs w:val="28"/>
              </w:rPr>
              <w:t>(12,99</w:t>
            </w:r>
            <w:r w:rsidR="008036B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9231F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4C7E58" w:rsidRDefault="00C642FC" w:rsidP="004C7E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7E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7E5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4C7E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C7E58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408" w:type="pct"/>
          </w:tcPr>
          <w:p w:rsidR="00C642FC" w:rsidRPr="009231F9" w:rsidRDefault="00C642FC" w:rsidP="009231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31F9">
              <w:rPr>
                <w:rFonts w:ascii="Angsana New" w:hAnsi="Angsana New"/>
                <w:b/>
                <w:bCs/>
                <w:sz w:val="28"/>
                <w:szCs w:val="28"/>
              </w:rPr>
              <w:t>38,514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C642FC" w:rsidRPr="008036B5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31F9">
              <w:rPr>
                <w:rFonts w:ascii="Angsana New" w:hAnsi="Angsana New"/>
                <w:b/>
                <w:bCs/>
                <w:sz w:val="28"/>
                <w:szCs w:val="28"/>
              </w:rPr>
              <w:t>113,53</w:t>
            </w:r>
            <w:r w:rsidR="008036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31F9">
              <w:rPr>
                <w:rFonts w:ascii="Angsana New" w:hAnsi="Angsana New"/>
                <w:b/>
                <w:bCs/>
                <w:sz w:val="28"/>
                <w:szCs w:val="28"/>
              </w:rPr>
              <w:t>27,433</w:t>
            </w:r>
          </w:p>
        </w:tc>
        <w:tc>
          <w:tcPr>
            <w:tcW w:w="84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31F9">
              <w:rPr>
                <w:rFonts w:ascii="Angsana New" w:hAnsi="Angsana New"/>
                <w:b/>
                <w:bCs/>
                <w:sz w:val="28"/>
                <w:szCs w:val="28"/>
              </w:rPr>
              <w:t>8,534</w:t>
            </w:r>
          </w:p>
        </w:tc>
        <w:tc>
          <w:tcPr>
            <w:tcW w:w="85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:rsidR="00C642FC" w:rsidRPr="009231F9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:rsidR="00C642FC" w:rsidRPr="008036B5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31F9">
              <w:rPr>
                <w:rFonts w:ascii="Angsana New" w:hAnsi="Angsana New"/>
                <w:b/>
                <w:bCs/>
                <w:sz w:val="28"/>
                <w:szCs w:val="28"/>
              </w:rPr>
              <w:t>188,01</w:t>
            </w:r>
            <w:r w:rsidR="008036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C74EB8" w:rsidRDefault="00C642FC" w:rsidP="004C7E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408" w:type="pct"/>
          </w:tcPr>
          <w:p w:rsidR="00C642FC" w:rsidRPr="00C74EB8" w:rsidRDefault="00C642FC" w:rsidP="009231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</w:tcPr>
          <w:p w:rsidR="00C642FC" w:rsidRPr="00C74EB8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5" w:type="pct"/>
          </w:tcPr>
          <w:p w:rsidR="00C642FC" w:rsidRPr="00C74EB8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:rsidR="00C642FC" w:rsidRPr="00C74EB8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5" w:type="pct"/>
          </w:tcPr>
          <w:p w:rsidR="00C642FC" w:rsidRPr="00C74EB8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</w:tcPr>
          <w:p w:rsidR="00C642FC" w:rsidRPr="00C74EB8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4" w:type="pct"/>
          </w:tcPr>
          <w:p w:rsidR="00C642FC" w:rsidRPr="00C74EB8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</w:tcPr>
          <w:p w:rsidR="00C642FC" w:rsidRPr="00C74EB8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5" w:type="pct"/>
          </w:tcPr>
          <w:p w:rsidR="00C642FC" w:rsidRPr="00C74EB8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C642FC" w:rsidRPr="00C74EB8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7" w:type="pct"/>
          </w:tcPr>
          <w:p w:rsidR="00C642FC" w:rsidRPr="00C74EB8" w:rsidRDefault="00C642FC" w:rsidP="004C7E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C642FC" w:rsidRPr="00C74EB8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642FC" w:rsidRPr="00604687" w:rsidTr="002008D9">
        <w:tc>
          <w:tcPr>
            <w:tcW w:w="1709" w:type="pct"/>
          </w:tcPr>
          <w:p w:rsidR="00C642FC" w:rsidRPr="00BF6FAB" w:rsidRDefault="00C642FC" w:rsidP="00B51A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6F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08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42FC" w:rsidRPr="00604687" w:rsidTr="002008D9">
        <w:tc>
          <w:tcPr>
            <w:tcW w:w="1709" w:type="pct"/>
          </w:tcPr>
          <w:p w:rsidR="00C642FC" w:rsidRPr="006F342D" w:rsidRDefault="00C642FC" w:rsidP="00B51A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34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F3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F34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F3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408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42FC" w:rsidRPr="00604687" w:rsidTr="002008D9">
        <w:tc>
          <w:tcPr>
            <w:tcW w:w="1709" w:type="pct"/>
          </w:tcPr>
          <w:p w:rsidR="00C642FC" w:rsidRPr="006F342D" w:rsidRDefault="00C642FC" w:rsidP="00B51A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2D">
              <w:rPr>
                <w:rFonts w:asciiTheme="majorBidi" w:hAnsi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408" w:type="pct"/>
          </w:tcPr>
          <w:p w:rsidR="00C642FC" w:rsidRPr="00EA1E0A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36" w:type="pct"/>
          </w:tcPr>
          <w:p w:rsidR="00C642FC" w:rsidRPr="00FF7BA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A1E0A">
              <w:rPr>
                <w:rFonts w:ascii="Angsana New" w:hAnsi="Angsana New"/>
                <w:sz w:val="28"/>
                <w:szCs w:val="28"/>
                <w:lang w:val="en-US"/>
              </w:rPr>
              <w:t>10,564</w:t>
            </w: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EA1E0A">
              <w:rPr>
                <w:rFonts w:ascii="Angsana New" w:hAnsi="Angsana New"/>
                <w:sz w:val="28"/>
                <w:szCs w:val="28"/>
              </w:rPr>
              <w:t>51,610</w:t>
            </w: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1E0A">
              <w:rPr>
                <w:rFonts w:ascii="Angsana New" w:hAnsi="Angsana New"/>
                <w:sz w:val="28"/>
                <w:szCs w:val="28"/>
              </w:rPr>
              <w:t>11,858</w:t>
            </w:r>
          </w:p>
        </w:tc>
        <w:tc>
          <w:tcPr>
            <w:tcW w:w="84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EA1E0A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EA1E0A">
              <w:rPr>
                <w:rFonts w:ascii="Angsana New" w:hAnsi="Angsana New"/>
                <w:sz w:val="28"/>
                <w:szCs w:val="28"/>
              </w:rPr>
              <w:t>25,066</w:t>
            </w:r>
          </w:p>
        </w:tc>
        <w:tc>
          <w:tcPr>
            <w:tcW w:w="87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EA1E0A">
              <w:rPr>
                <w:rFonts w:ascii="Angsana New" w:hAnsi="Angsana New"/>
                <w:sz w:val="28"/>
                <w:szCs w:val="28"/>
              </w:rPr>
              <w:t>99,628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6F342D" w:rsidRDefault="00C642FC" w:rsidP="00B51A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2D">
              <w:rPr>
                <w:rFonts w:asciiTheme="majorBidi" w:hAnsi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408" w:type="pct"/>
          </w:tcPr>
          <w:p w:rsidR="00C642FC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:rsidR="00C642FC" w:rsidRPr="00FF7BA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:rsidR="00C642FC" w:rsidRPr="00EA1E0A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C642FC" w:rsidRPr="00EA1E0A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EA1E0A">
              <w:rPr>
                <w:rFonts w:ascii="Angsana New" w:hAnsi="Angsana New"/>
                <w:sz w:val="28"/>
                <w:szCs w:val="28"/>
              </w:rPr>
              <w:t>2,434</w:t>
            </w: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C642FC" w:rsidRPr="00EA1E0A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EA1E0A">
              <w:rPr>
                <w:rFonts w:ascii="Angsana New" w:hAnsi="Angsana New"/>
                <w:sz w:val="28"/>
                <w:szCs w:val="28"/>
              </w:rPr>
              <w:t>2,434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BF6FAB" w:rsidRDefault="00C642FC" w:rsidP="00B51A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</w:tcPr>
          <w:p w:rsidR="00C642FC" w:rsidRPr="00EA1E0A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double" w:sz="4" w:space="0" w:color="auto"/>
            </w:tcBorders>
          </w:tcPr>
          <w:p w:rsidR="00C642FC" w:rsidRPr="00FF7BA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A1E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10,564</w:t>
            </w:r>
          </w:p>
        </w:tc>
        <w:tc>
          <w:tcPr>
            <w:tcW w:w="85" w:type="pct"/>
          </w:tcPr>
          <w:p w:rsidR="00C642FC" w:rsidRPr="00FF7BA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:rsidR="00C642FC" w:rsidRPr="00FF7BA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1E0A">
              <w:rPr>
                <w:rFonts w:ascii="Angsana New" w:hAnsi="Angsana New"/>
                <w:b/>
                <w:bCs/>
                <w:sz w:val="28"/>
                <w:szCs w:val="28"/>
              </w:rPr>
              <w:t>51,610</w:t>
            </w:r>
          </w:p>
        </w:tc>
        <w:tc>
          <w:tcPr>
            <w:tcW w:w="85" w:type="pct"/>
          </w:tcPr>
          <w:p w:rsidR="00C642FC" w:rsidRPr="00FF7BA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</w:tcPr>
          <w:p w:rsidR="00C642FC" w:rsidRPr="00FF7BA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1E0A">
              <w:rPr>
                <w:rFonts w:ascii="Angsana New" w:hAnsi="Angsana New"/>
                <w:b/>
                <w:bCs/>
                <w:sz w:val="28"/>
                <w:szCs w:val="28"/>
              </w:rPr>
              <w:t>11,858</w:t>
            </w:r>
          </w:p>
        </w:tc>
        <w:tc>
          <w:tcPr>
            <w:tcW w:w="84" w:type="pct"/>
          </w:tcPr>
          <w:p w:rsidR="00C642FC" w:rsidRPr="00FF7BA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double" w:sz="4" w:space="0" w:color="auto"/>
            </w:tcBorders>
          </w:tcPr>
          <w:p w:rsidR="00C642FC" w:rsidRPr="00FF7BA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1E0A">
              <w:rPr>
                <w:rFonts w:ascii="Angsana New" w:hAnsi="Angsana New"/>
                <w:b/>
                <w:bCs/>
                <w:sz w:val="28"/>
                <w:szCs w:val="28"/>
              </w:rPr>
              <w:t>2,964</w:t>
            </w:r>
          </w:p>
        </w:tc>
        <w:tc>
          <w:tcPr>
            <w:tcW w:w="85" w:type="pct"/>
          </w:tcPr>
          <w:p w:rsidR="00C642FC" w:rsidRPr="00FF7BA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</w:tcPr>
          <w:p w:rsidR="00C642FC" w:rsidRPr="00FF7BA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1E0A">
              <w:rPr>
                <w:rFonts w:ascii="Angsana New" w:hAnsi="Angsana New"/>
                <w:b/>
                <w:bCs/>
                <w:sz w:val="28"/>
                <w:szCs w:val="28"/>
              </w:rPr>
              <w:t>25,066</w:t>
            </w:r>
          </w:p>
        </w:tc>
        <w:tc>
          <w:tcPr>
            <w:tcW w:w="87" w:type="pct"/>
          </w:tcPr>
          <w:p w:rsidR="00C642FC" w:rsidRPr="00FF7BA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:rsidR="00C642FC" w:rsidRPr="00FF7BA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1E0A">
              <w:rPr>
                <w:rFonts w:ascii="Angsana New" w:hAnsi="Angsana New"/>
                <w:b/>
                <w:bCs/>
                <w:sz w:val="28"/>
                <w:szCs w:val="28"/>
              </w:rPr>
              <w:t>102,062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BF6FAB" w:rsidRDefault="00C642FC" w:rsidP="00B51A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6F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08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42FC" w:rsidRPr="00604687" w:rsidTr="002008D9">
        <w:tc>
          <w:tcPr>
            <w:tcW w:w="1709" w:type="pct"/>
          </w:tcPr>
          <w:p w:rsidR="00C642FC" w:rsidRPr="006F342D" w:rsidRDefault="00C642FC" w:rsidP="00B51A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34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F3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F34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F3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08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42FC" w:rsidRPr="00604687" w:rsidTr="002008D9">
        <w:tc>
          <w:tcPr>
            <w:tcW w:w="1709" w:type="pct"/>
          </w:tcPr>
          <w:p w:rsidR="00C642FC" w:rsidRPr="006F342D" w:rsidRDefault="00C642FC" w:rsidP="00B51A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2D">
              <w:rPr>
                <w:rFonts w:asciiTheme="majorBidi" w:hAnsi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408" w:type="pct"/>
          </w:tcPr>
          <w:p w:rsidR="00C642FC" w:rsidRPr="00EA1E0A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EA1E0A">
              <w:rPr>
                <w:rFonts w:ascii="Angsana New" w:hAnsi="Angsana New"/>
                <w:sz w:val="28"/>
                <w:szCs w:val="28"/>
              </w:rPr>
              <w:t>7,995</w:t>
            </w: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EA1E0A">
              <w:rPr>
                <w:rFonts w:ascii="Angsana New" w:hAnsi="Angsana New"/>
                <w:sz w:val="28"/>
                <w:szCs w:val="28"/>
              </w:rPr>
              <w:t>68,527</w:t>
            </w: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1E0A">
              <w:rPr>
                <w:rFonts w:ascii="Angsana New" w:hAnsi="Angsana New"/>
                <w:sz w:val="28"/>
                <w:szCs w:val="28"/>
              </w:rPr>
              <w:t>7,894</w:t>
            </w:r>
          </w:p>
        </w:tc>
        <w:tc>
          <w:tcPr>
            <w:tcW w:w="84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EA1E0A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EA1E0A">
              <w:rPr>
                <w:rFonts w:ascii="Angsana New" w:hAnsi="Angsana New"/>
                <w:sz w:val="28"/>
                <w:szCs w:val="28"/>
              </w:rPr>
              <w:t>1,414</w:t>
            </w:r>
          </w:p>
        </w:tc>
        <w:tc>
          <w:tcPr>
            <w:tcW w:w="87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EA1E0A">
              <w:rPr>
                <w:rFonts w:ascii="Angsana New" w:hAnsi="Angsana New"/>
                <w:sz w:val="28"/>
                <w:szCs w:val="28"/>
              </w:rPr>
              <w:t>86,433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6F342D" w:rsidRDefault="00C642FC" w:rsidP="00B51A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2D">
              <w:rPr>
                <w:rFonts w:asciiTheme="majorBidi" w:hAnsi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408" w:type="pct"/>
          </w:tcPr>
          <w:p w:rsidR="00C642FC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:rsidR="00C642FC" w:rsidRPr="00EA1E0A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:rsidR="00C642FC" w:rsidRPr="00EA1E0A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C642FC" w:rsidRPr="00EA1E0A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EA1E0A">
              <w:rPr>
                <w:rFonts w:ascii="Angsana New" w:hAnsi="Angsana New"/>
                <w:sz w:val="28"/>
                <w:szCs w:val="28"/>
              </w:rPr>
              <w:t>1,100</w:t>
            </w:r>
          </w:p>
        </w:tc>
        <w:tc>
          <w:tcPr>
            <w:tcW w:w="85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C642FC" w:rsidRPr="00EA1E0A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:rsidR="00C642FC" w:rsidRPr="009231F9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C642FC" w:rsidRPr="009231F9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EA1E0A">
              <w:rPr>
                <w:rFonts w:ascii="Angsana New" w:hAnsi="Angsana New"/>
                <w:sz w:val="28"/>
                <w:szCs w:val="28"/>
              </w:rPr>
              <w:t>1,100</w:t>
            </w:r>
          </w:p>
        </w:tc>
      </w:tr>
      <w:tr w:rsidR="00C642FC" w:rsidRPr="00604687" w:rsidTr="002008D9">
        <w:tc>
          <w:tcPr>
            <w:tcW w:w="1709" w:type="pct"/>
          </w:tcPr>
          <w:p w:rsidR="00C642FC" w:rsidRPr="00B51AB8" w:rsidRDefault="00C642FC" w:rsidP="00B51A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</w:tcPr>
          <w:p w:rsidR="00C642FC" w:rsidRPr="00EA1E0A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double" w:sz="4" w:space="0" w:color="auto"/>
            </w:tcBorders>
          </w:tcPr>
          <w:p w:rsidR="00C642FC" w:rsidRPr="00EA1E0A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1E0A">
              <w:rPr>
                <w:rFonts w:ascii="Angsana New" w:hAnsi="Angsana New"/>
                <w:b/>
                <w:bCs/>
                <w:sz w:val="28"/>
                <w:szCs w:val="28"/>
              </w:rPr>
              <w:t>7,995</w:t>
            </w:r>
          </w:p>
        </w:tc>
        <w:tc>
          <w:tcPr>
            <w:tcW w:w="85" w:type="pct"/>
          </w:tcPr>
          <w:p w:rsidR="00C642FC" w:rsidRPr="00EA1E0A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:rsidR="00C642FC" w:rsidRPr="00EA1E0A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1E0A">
              <w:rPr>
                <w:rFonts w:ascii="Angsana New" w:hAnsi="Angsana New"/>
                <w:b/>
                <w:bCs/>
                <w:sz w:val="28"/>
                <w:szCs w:val="28"/>
              </w:rPr>
              <w:t>68,527</w:t>
            </w:r>
          </w:p>
        </w:tc>
        <w:tc>
          <w:tcPr>
            <w:tcW w:w="85" w:type="pct"/>
          </w:tcPr>
          <w:p w:rsidR="00C642FC" w:rsidRPr="00EA1E0A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</w:tcPr>
          <w:p w:rsidR="00C642FC" w:rsidRPr="00EA1E0A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1E0A">
              <w:rPr>
                <w:rFonts w:ascii="Angsana New" w:hAnsi="Angsana New"/>
                <w:b/>
                <w:bCs/>
                <w:sz w:val="28"/>
                <w:szCs w:val="28"/>
              </w:rPr>
              <w:t>7,894</w:t>
            </w:r>
          </w:p>
        </w:tc>
        <w:tc>
          <w:tcPr>
            <w:tcW w:w="84" w:type="pct"/>
          </w:tcPr>
          <w:p w:rsidR="00C642FC" w:rsidRPr="00EA1E0A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double" w:sz="4" w:space="0" w:color="auto"/>
            </w:tcBorders>
          </w:tcPr>
          <w:p w:rsidR="00C642FC" w:rsidRPr="00EA1E0A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1E0A">
              <w:rPr>
                <w:rFonts w:ascii="Angsana New" w:hAnsi="Angsana New"/>
                <w:b/>
                <w:bCs/>
                <w:sz w:val="28"/>
                <w:szCs w:val="28"/>
              </w:rPr>
              <w:t>1,703</w:t>
            </w:r>
          </w:p>
        </w:tc>
        <w:tc>
          <w:tcPr>
            <w:tcW w:w="85" w:type="pct"/>
          </w:tcPr>
          <w:p w:rsidR="00C642FC" w:rsidRPr="00EA1E0A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</w:tcPr>
          <w:p w:rsidR="00C642FC" w:rsidRPr="00EA1E0A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1E0A">
              <w:rPr>
                <w:rFonts w:ascii="Angsana New" w:hAnsi="Angsana New"/>
                <w:b/>
                <w:bCs/>
                <w:sz w:val="28"/>
                <w:szCs w:val="28"/>
              </w:rPr>
              <w:t>1,414</w:t>
            </w:r>
          </w:p>
        </w:tc>
        <w:tc>
          <w:tcPr>
            <w:tcW w:w="87" w:type="pct"/>
          </w:tcPr>
          <w:p w:rsidR="00C642FC" w:rsidRPr="00EA1E0A" w:rsidRDefault="00C642FC" w:rsidP="00B51AB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:rsidR="00C642FC" w:rsidRPr="00EA1E0A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1E0A">
              <w:rPr>
                <w:rFonts w:ascii="Angsana New" w:hAnsi="Angsana New"/>
                <w:b/>
                <w:bCs/>
                <w:sz w:val="28"/>
                <w:szCs w:val="28"/>
              </w:rPr>
              <w:t>87,533</w:t>
            </w:r>
          </w:p>
        </w:tc>
      </w:tr>
    </w:tbl>
    <w:p w:rsidR="006F5868" w:rsidRPr="00567BEA" w:rsidRDefault="006F5868" w:rsidP="00251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177"/>
        <w:jc w:val="thaiDistribute"/>
        <w:rPr>
          <w:rFonts w:asciiTheme="majorBidi" w:hAnsiTheme="majorBidi" w:cstheme="majorBidi"/>
          <w:sz w:val="20"/>
          <w:szCs w:val="20"/>
        </w:rPr>
      </w:pPr>
    </w:p>
    <w:p w:rsidR="00251EE2" w:rsidRDefault="00251EE2" w:rsidP="002008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260" w:right="267"/>
        <w:jc w:val="thaiDistribute"/>
        <w:rPr>
          <w:rFonts w:ascii="Angsana New" w:hAnsi="Angsana New"/>
          <w:sz w:val="30"/>
          <w:szCs w:val="30"/>
        </w:rPr>
      </w:pPr>
      <w:r w:rsidRPr="00C86D60">
        <w:rPr>
          <w:rFonts w:ascii="Angsana New" w:hAnsi="Angsana New" w:hint="cs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C86D60">
        <w:rPr>
          <w:rFonts w:ascii="Angsana New" w:hAnsi="Angsana New" w:hint="cs"/>
          <w:sz w:val="30"/>
          <w:szCs w:val="30"/>
        </w:rPr>
        <w:t>31</w:t>
      </w:r>
      <w:r w:rsidRPr="00C86D6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2008D9">
        <w:rPr>
          <w:rFonts w:ascii="Angsana New" w:hAnsi="Angsana New"/>
          <w:sz w:val="30"/>
          <w:szCs w:val="30"/>
        </w:rPr>
        <w:t xml:space="preserve"> </w:t>
      </w:r>
      <w:r w:rsidRPr="00C86D60">
        <w:rPr>
          <w:rFonts w:ascii="Angsana New" w:hAnsi="Angsana New" w:hint="cs"/>
          <w:sz w:val="30"/>
          <w:szCs w:val="30"/>
        </w:rPr>
        <w:t>2562</w:t>
      </w:r>
      <w:r w:rsidR="002008D9">
        <w:rPr>
          <w:rFonts w:ascii="Angsana New" w:hAnsi="Angsana New"/>
          <w:sz w:val="30"/>
          <w:szCs w:val="30"/>
        </w:rPr>
        <w:t xml:space="preserve"> </w:t>
      </w:r>
      <w:r w:rsidRPr="00C86D60">
        <w:rPr>
          <w:rFonts w:ascii="Angsana New" w:hAnsi="Angsana New" w:hint="cs"/>
          <w:sz w:val="30"/>
          <w:szCs w:val="30"/>
          <w:cs/>
        </w:rPr>
        <w:t>มี</w:t>
      </w:r>
      <w:r w:rsidRPr="00EB2D4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EB2D44">
        <w:rPr>
          <w:rFonts w:ascii="Angsana New" w:hAnsi="Angsana New"/>
          <w:sz w:val="30"/>
          <w:szCs w:val="30"/>
        </w:rPr>
        <w:t xml:space="preserve">323 </w:t>
      </w:r>
      <w:r w:rsidRPr="00EB2D44">
        <w:rPr>
          <w:rFonts w:ascii="Angsana New" w:hAnsi="Angsana New" w:hint="cs"/>
          <w:sz w:val="30"/>
          <w:szCs w:val="30"/>
          <w:cs/>
        </w:rPr>
        <w:t>ล้านบาท แ</w:t>
      </w:r>
      <w:r w:rsidRPr="00C86D60">
        <w:rPr>
          <w:rFonts w:ascii="Angsana New" w:hAnsi="Angsana New" w:hint="cs"/>
          <w:sz w:val="30"/>
          <w:szCs w:val="30"/>
          <w:cs/>
        </w:rPr>
        <w:t xml:space="preserve">ละ </w:t>
      </w:r>
      <w:r w:rsidRPr="00BC6A95">
        <w:rPr>
          <w:rFonts w:ascii="Angsana New" w:hAnsi="Angsana New"/>
          <w:sz w:val="30"/>
          <w:szCs w:val="30"/>
        </w:rPr>
        <w:t>118</w:t>
      </w:r>
      <w:r w:rsidRPr="00C86D6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C86D60">
        <w:rPr>
          <w:rFonts w:ascii="Angsana New" w:hAnsi="Angsana New" w:hint="cs"/>
          <w:sz w:val="30"/>
          <w:szCs w:val="30"/>
        </w:rPr>
        <w:t xml:space="preserve"> </w:t>
      </w:r>
      <w:r w:rsidRPr="00C86D6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33709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C86D60">
        <w:rPr>
          <w:rFonts w:ascii="Angsana New" w:hAnsi="Angsana New" w:hint="cs"/>
          <w:i/>
          <w:iCs/>
          <w:sz w:val="30"/>
          <w:szCs w:val="30"/>
        </w:rPr>
        <w:t xml:space="preserve">2561: </w:t>
      </w:r>
      <w:r>
        <w:rPr>
          <w:rFonts w:ascii="Angsana New" w:hAnsi="Angsana New"/>
          <w:i/>
          <w:iCs/>
          <w:sz w:val="30"/>
          <w:szCs w:val="30"/>
        </w:rPr>
        <w:t>120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86D6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>
        <w:rPr>
          <w:rFonts w:ascii="Angsana New" w:hAnsi="Angsana New"/>
          <w:i/>
          <w:iCs/>
          <w:sz w:val="30"/>
          <w:szCs w:val="30"/>
        </w:rPr>
        <w:t>120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86D6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8D10BD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251EE2" w:rsidRPr="004F4669" w:rsidRDefault="00251EE2" w:rsidP="00251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251EE2" w:rsidRPr="002008D9" w:rsidRDefault="00251EE2" w:rsidP="002008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260" w:right="267"/>
        <w:jc w:val="thaiDistribute"/>
        <w:rPr>
          <w:rFonts w:ascii="Angsana New" w:hAnsi="Angsana New"/>
          <w:sz w:val="30"/>
          <w:szCs w:val="30"/>
        </w:rPr>
      </w:pPr>
      <w:r w:rsidRPr="007777D5">
        <w:rPr>
          <w:rFonts w:ascii="Angsana New" w:hAnsi="Angsana New"/>
          <w:spacing w:val="-2"/>
          <w:sz w:val="30"/>
          <w:szCs w:val="30"/>
          <w:cs/>
        </w:rPr>
        <w:t xml:space="preserve">ในระหว่างปี </w:t>
      </w:r>
      <w:r w:rsidRPr="002008D9">
        <w:rPr>
          <w:rFonts w:ascii="Angsana New" w:hAnsi="Angsana New"/>
          <w:sz w:val="30"/>
          <w:szCs w:val="30"/>
        </w:rPr>
        <w:t xml:space="preserve">2562 </w:t>
      </w:r>
      <w:r w:rsidRPr="002008D9">
        <w:rPr>
          <w:rFonts w:ascii="Angsana New" w:hAnsi="Angsana New"/>
          <w:sz w:val="30"/>
          <w:szCs w:val="30"/>
          <w:cs/>
        </w:rPr>
        <w:t>กลุ่มบริ</w:t>
      </w:r>
      <w:r w:rsidRPr="002008D9">
        <w:rPr>
          <w:rFonts w:ascii="Angsana New" w:hAnsi="Angsana New" w:hint="cs"/>
          <w:sz w:val="30"/>
          <w:szCs w:val="30"/>
          <w:cs/>
        </w:rPr>
        <w:t>ษัท</w:t>
      </w:r>
      <w:r w:rsidRPr="002008D9">
        <w:rPr>
          <w:rFonts w:ascii="Angsana New" w:hAnsi="Angsana New"/>
          <w:sz w:val="30"/>
          <w:szCs w:val="30"/>
          <w:cs/>
        </w:rPr>
        <w:t>ได</w:t>
      </w:r>
      <w:r w:rsidRPr="002008D9">
        <w:rPr>
          <w:rFonts w:ascii="Angsana New" w:hAnsi="Angsana New" w:hint="cs"/>
          <w:sz w:val="30"/>
          <w:szCs w:val="30"/>
          <w:cs/>
        </w:rPr>
        <w:t>้</w:t>
      </w:r>
      <w:r w:rsidRPr="002008D9">
        <w:rPr>
          <w:rFonts w:ascii="Angsana New" w:hAnsi="Angsana New"/>
          <w:sz w:val="30"/>
          <w:szCs w:val="30"/>
          <w:cs/>
        </w:rPr>
        <w:t>ร</w:t>
      </w:r>
      <w:r w:rsidRPr="002008D9">
        <w:rPr>
          <w:rFonts w:ascii="Angsana New" w:hAnsi="Angsana New" w:hint="cs"/>
          <w:sz w:val="30"/>
          <w:szCs w:val="30"/>
          <w:cs/>
        </w:rPr>
        <w:t>ั</w:t>
      </w:r>
      <w:r w:rsidRPr="002008D9">
        <w:rPr>
          <w:rFonts w:ascii="Angsana New" w:hAnsi="Angsana New"/>
          <w:sz w:val="30"/>
          <w:szCs w:val="30"/>
          <w:cs/>
        </w:rPr>
        <w:t>บรู้ผลขาดทุนจากการด</w:t>
      </w:r>
      <w:r w:rsidRPr="002008D9">
        <w:rPr>
          <w:rFonts w:ascii="Angsana New" w:hAnsi="Angsana New" w:hint="cs"/>
          <w:sz w:val="30"/>
          <w:szCs w:val="30"/>
          <w:cs/>
        </w:rPr>
        <w:t>้อ</w:t>
      </w:r>
      <w:r w:rsidRPr="002008D9">
        <w:rPr>
          <w:rFonts w:ascii="Angsana New" w:hAnsi="Angsana New"/>
          <w:sz w:val="30"/>
          <w:szCs w:val="30"/>
          <w:cs/>
        </w:rPr>
        <w:t>ยค่าของที่ดิน อาคารและอุปกรณ์เป็นจ</w:t>
      </w:r>
      <w:r w:rsidRPr="002008D9">
        <w:rPr>
          <w:rFonts w:ascii="Angsana New" w:hAnsi="Angsana New" w:hint="cs"/>
          <w:sz w:val="30"/>
          <w:szCs w:val="30"/>
          <w:cs/>
        </w:rPr>
        <w:t>ำ</w:t>
      </w:r>
      <w:r w:rsidRPr="002008D9">
        <w:rPr>
          <w:rFonts w:ascii="Angsana New" w:hAnsi="Angsana New"/>
          <w:sz w:val="30"/>
          <w:szCs w:val="30"/>
          <w:cs/>
        </w:rPr>
        <w:t>นวนเงินรวม</w:t>
      </w:r>
      <w:r w:rsidR="006F5868" w:rsidRPr="002008D9">
        <w:rPr>
          <w:rFonts w:ascii="Angsana New" w:hAnsi="Angsana New"/>
          <w:sz w:val="30"/>
          <w:szCs w:val="30"/>
        </w:rPr>
        <w:t xml:space="preserve"> </w:t>
      </w:r>
      <w:r w:rsidRPr="002008D9">
        <w:rPr>
          <w:rFonts w:ascii="Angsana New" w:hAnsi="Angsana New"/>
          <w:sz w:val="30"/>
          <w:szCs w:val="30"/>
        </w:rPr>
        <w:t xml:space="preserve">0.6 </w:t>
      </w:r>
      <w:r w:rsidRPr="002008D9">
        <w:rPr>
          <w:rFonts w:ascii="Angsana New" w:hAnsi="Angsana New" w:hint="cs"/>
          <w:sz w:val="30"/>
          <w:szCs w:val="30"/>
          <w:cs/>
        </w:rPr>
        <w:t>ล้าน</w:t>
      </w:r>
      <w:r w:rsidRPr="002008D9">
        <w:rPr>
          <w:rFonts w:ascii="Angsana New" w:hAnsi="Angsana New"/>
          <w:sz w:val="30"/>
          <w:szCs w:val="30"/>
          <w:cs/>
        </w:rPr>
        <w:t>บาท</w:t>
      </w:r>
      <w:r w:rsidRPr="002008D9">
        <w:rPr>
          <w:rFonts w:ascii="Angsana New" w:hAnsi="Angsana New"/>
          <w:sz w:val="30"/>
          <w:szCs w:val="30"/>
        </w:rPr>
        <w:t xml:space="preserve"> </w:t>
      </w:r>
      <w:r w:rsidRPr="002008D9">
        <w:rPr>
          <w:rFonts w:ascii="Angsana New" w:hAnsi="Angsana New"/>
          <w:sz w:val="30"/>
          <w:szCs w:val="30"/>
          <w:cs/>
        </w:rPr>
        <w:t>ซ</w:t>
      </w:r>
      <w:r w:rsidRPr="002008D9">
        <w:rPr>
          <w:rFonts w:ascii="Angsana New" w:hAnsi="Angsana New" w:hint="cs"/>
          <w:sz w:val="30"/>
          <w:szCs w:val="30"/>
          <w:cs/>
        </w:rPr>
        <w:t>ึ่</w:t>
      </w:r>
      <w:r w:rsidRPr="002008D9">
        <w:rPr>
          <w:rFonts w:ascii="Angsana New" w:hAnsi="Angsana New"/>
          <w:sz w:val="30"/>
          <w:szCs w:val="30"/>
          <w:cs/>
        </w:rPr>
        <w:t>งรวมอยู่ในค่าใช</w:t>
      </w:r>
      <w:r w:rsidRPr="002008D9">
        <w:rPr>
          <w:rFonts w:ascii="Angsana New" w:hAnsi="Angsana New" w:hint="cs"/>
          <w:sz w:val="30"/>
          <w:szCs w:val="30"/>
          <w:cs/>
        </w:rPr>
        <w:t>้จ่</w:t>
      </w:r>
      <w:r w:rsidRPr="002008D9">
        <w:rPr>
          <w:rFonts w:ascii="Angsana New" w:hAnsi="Angsana New"/>
          <w:sz w:val="30"/>
          <w:szCs w:val="30"/>
          <w:cs/>
        </w:rPr>
        <w:t>ายในการบริหารใน</w:t>
      </w:r>
      <w:r w:rsidR="007A3943">
        <w:rPr>
          <w:rFonts w:ascii="Angsana New" w:hAnsi="Angsana New"/>
          <w:sz w:val="30"/>
          <w:szCs w:val="30"/>
        </w:rPr>
        <w:br/>
      </w:r>
      <w:r w:rsidRPr="002008D9">
        <w:rPr>
          <w:rFonts w:ascii="Angsana New" w:hAnsi="Angsana New"/>
          <w:sz w:val="30"/>
          <w:szCs w:val="30"/>
          <w:cs/>
        </w:rPr>
        <w:t>งบก</w:t>
      </w:r>
      <w:r w:rsidRPr="002008D9">
        <w:rPr>
          <w:rFonts w:ascii="Angsana New" w:hAnsi="Angsana New" w:hint="cs"/>
          <w:sz w:val="30"/>
          <w:szCs w:val="30"/>
          <w:cs/>
        </w:rPr>
        <w:t>ำ</w:t>
      </w:r>
      <w:r w:rsidRPr="002008D9">
        <w:rPr>
          <w:rFonts w:ascii="Angsana New" w:hAnsi="Angsana New"/>
          <w:sz w:val="30"/>
          <w:szCs w:val="30"/>
          <w:cs/>
        </w:rPr>
        <w:t>ไรขาดทุนรวม</w:t>
      </w:r>
    </w:p>
    <w:p w:rsidR="00251EE2" w:rsidRPr="008D50AE" w:rsidRDefault="00251EE2" w:rsidP="008D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251EE2" w:rsidRPr="002008D9" w:rsidRDefault="00251EE2" w:rsidP="002008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260" w:right="2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08D9">
        <w:rPr>
          <w:rFonts w:ascii="Angsana New" w:hAnsi="Angsana New" w:hint="cs"/>
          <w:i/>
          <w:iCs/>
          <w:sz w:val="30"/>
          <w:szCs w:val="30"/>
          <w:cs/>
        </w:rPr>
        <w:t>การโอนไปอสังหาริมทรัพย์เพื่อการลงทุน</w:t>
      </w:r>
    </w:p>
    <w:p w:rsidR="004F4669" w:rsidRPr="004F4669" w:rsidRDefault="004F4669" w:rsidP="008D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4F4669" w:rsidRPr="00C86D60" w:rsidRDefault="00251EE2" w:rsidP="002008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260" w:right="267"/>
        <w:jc w:val="thaiDistribute"/>
        <w:rPr>
          <w:rFonts w:ascii="Angsana New" w:hAnsi="Angsana New"/>
          <w:sz w:val="30"/>
          <w:szCs w:val="30"/>
        </w:rPr>
      </w:pPr>
      <w:r w:rsidRPr="00A01081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A01081">
        <w:rPr>
          <w:rFonts w:ascii="Angsana New" w:hAnsi="Angsana New" w:hint="cs"/>
          <w:sz w:val="30"/>
          <w:szCs w:val="30"/>
        </w:rPr>
        <w:t>2562</w:t>
      </w:r>
      <w:r w:rsidRPr="00A01081">
        <w:rPr>
          <w:rFonts w:ascii="Angsana New" w:hAnsi="Angsana New" w:hint="cs"/>
          <w:sz w:val="30"/>
          <w:szCs w:val="30"/>
          <w:cs/>
        </w:rPr>
        <w:t xml:space="preserve"> </w:t>
      </w:r>
      <w:r w:rsidRPr="00AE03FF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A01081">
        <w:rPr>
          <w:rFonts w:ascii="Angsana New" w:hAnsi="Angsana New" w:hint="cs"/>
          <w:sz w:val="30"/>
          <w:szCs w:val="30"/>
          <w:cs/>
        </w:rPr>
        <w:t>โอนที่ดิน</w:t>
      </w:r>
      <w:r>
        <w:rPr>
          <w:rFonts w:ascii="Angsana New" w:hAnsi="Angsana New" w:hint="cs"/>
          <w:sz w:val="30"/>
          <w:szCs w:val="30"/>
          <w:cs/>
        </w:rPr>
        <w:t>และอาคารที่ยังไม่ได้ระบุวัตถุประสงค์ของการใช้ในอนาคตไป</w:t>
      </w:r>
      <w:r w:rsidRPr="00A01081">
        <w:rPr>
          <w:rFonts w:ascii="Angsana New" w:hAnsi="Angsana New"/>
          <w:sz w:val="30"/>
          <w:szCs w:val="30"/>
          <w:cs/>
        </w:rPr>
        <w:t>เป็นอสังหาริมทรัพย์</w:t>
      </w:r>
      <w:r>
        <w:rPr>
          <w:rFonts w:ascii="Angsana New" w:hAnsi="Angsana New" w:hint="cs"/>
          <w:sz w:val="30"/>
          <w:szCs w:val="30"/>
          <w:cs/>
        </w:rPr>
        <w:t xml:space="preserve">เพื่อการลงทุน โดยที่ดินและอาคารดังกล่าวมีมูลค่าสุทธิทางบัญชีจำนวน </w:t>
      </w:r>
      <w:r w:rsidR="00F55D5F">
        <w:rPr>
          <w:rFonts w:ascii="Angsana New" w:hAnsi="Angsana New"/>
          <w:sz w:val="30"/>
          <w:szCs w:val="30"/>
        </w:rPr>
        <w:t>1.8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:rsidR="00251EE2" w:rsidRPr="00251EE2" w:rsidRDefault="00251EE2" w:rsidP="00923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251EE2" w:rsidRPr="00251EE2" w:rsidSect="00475652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:rsidR="00271169" w:rsidRPr="00210D7A" w:rsidRDefault="009C0F17" w:rsidP="00032D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ค่าความนิยมและ</w:t>
      </w:r>
      <w:r w:rsidR="00F81502"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t>สินทรัพย์ไม่มีตัวตน</w:t>
      </w:r>
      <w:r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t>อื่น</w:t>
      </w:r>
    </w:p>
    <w:p w:rsidR="00271169" w:rsidRPr="006F5F9B" w:rsidRDefault="00271169" w:rsidP="00F222F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350"/>
      </w:tblGrid>
      <w:tr w:rsidR="006F5F9B" w:rsidRPr="00623946" w:rsidTr="00831485">
        <w:trPr>
          <w:trHeight w:val="180"/>
          <w:tblHeader/>
        </w:trPr>
        <w:tc>
          <w:tcPr>
            <w:tcW w:w="4050" w:type="dxa"/>
            <w:shd w:val="clear" w:color="auto" w:fill="auto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80" w:type="dxa"/>
            <w:gridSpan w:val="11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1E8C" w:rsidRPr="00623946" w:rsidTr="00831485">
        <w:trPr>
          <w:trHeight w:val="72"/>
          <w:tblHeader/>
        </w:trPr>
        <w:tc>
          <w:tcPr>
            <w:tcW w:w="4050" w:type="dxa"/>
          </w:tcPr>
          <w:p w:rsidR="00571E8C" w:rsidRPr="00623946" w:rsidRDefault="00571E8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E8C" w:rsidRPr="00623946" w:rsidRDefault="00571E8C" w:rsidP="005B5B2A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Merge w:val="restart"/>
          </w:tcPr>
          <w:p w:rsidR="00571E8C" w:rsidRDefault="00571E8C" w:rsidP="00F638F3">
            <w:pPr>
              <w:ind w:left="-110"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C0A70">
              <w:rPr>
                <w:rFonts w:asciiTheme="majorBidi" w:hAnsi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:rsidR="00571E8C" w:rsidRPr="00076910" w:rsidRDefault="00571E8C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9"/>
            <w:tcBorders>
              <w:bottom w:val="single" w:sz="4" w:space="0" w:color="auto"/>
            </w:tcBorders>
            <w:vAlign w:val="bottom"/>
          </w:tcPr>
          <w:p w:rsidR="00571E8C" w:rsidRPr="00623946" w:rsidRDefault="00571E8C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E8C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3E4531" w:rsidRPr="00623946" w:rsidTr="00831485">
        <w:trPr>
          <w:trHeight w:val="830"/>
          <w:tblHeader/>
        </w:trPr>
        <w:tc>
          <w:tcPr>
            <w:tcW w:w="4050" w:type="dxa"/>
          </w:tcPr>
          <w:p w:rsidR="003E4531" w:rsidRPr="00623946" w:rsidRDefault="003E4531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E4531" w:rsidRPr="00623946" w:rsidRDefault="003E4531" w:rsidP="00571E8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  <w:p w:rsidR="003E4531" w:rsidRPr="00623946" w:rsidRDefault="003E4531" w:rsidP="00571E8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Merge/>
            <w:vAlign w:val="bottom"/>
          </w:tcPr>
          <w:p w:rsidR="003E4531" w:rsidRPr="00076910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3E4531" w:rsidRPr="00076910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3E4531" w:rsidRPr="00076910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10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10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E4531" w:rsidRPr="00623946" w:rsidRDefault="00F638F3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F638F3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6F5F9B" w:rsidRPr="00623946" w:rsidTr="00831485">
        <w:trPr>
          <w:trHeight w:val="272"/>
          <w:tblHeader/>
        </w:trPr>
        <w:tc>
          <w:tcPr>
            <w:tcW w:w="405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0" w:type="dxa"/>
            <w:gridSpan w:val="11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F5F9B" w:rsidRPr="00623946" w:rsidTr="00831485">
        <w:tc>
          <w:tcPr>
            <w:tcW w:w="405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F9B" w:rsidRPr="00623946" w:rsidTr="00831485">
        <w:tc>
          <w:tcPr>
            <w:tcW w:w="4050" w:type="dxa"/>
            <w:shd w:val="clear" w:color="auto" w:fill="auto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8711E3" w:rsidRDefault="008711E3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11,083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680930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11,188</w:t>
            </w:r>
          </w:p>
        </w:tc>
      </w:tr>
      <w:tr w:rsidR="006F5F9B" w:rsidRPr="00623946" w:rsidTr="00831485">
        <w:tc>
          <w:tcPr>
            <w:tcW w:w="405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0517F8" w:rsidRDefault="008711E3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(105)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5F9B" w:rsidRPr="00623946" w:rsidTr="00831485">
        <w:tc>
          <w:tcPr>
            <w:tcW w:w="405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F5F9B" w:rsidRPr="000517F8" w:rsidRDefault="008711E3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6F5F9B" w:rsidRPr="00623946" w:rsidTr="00831485">
        <w:tc>
          <w:tcPr>
            <w:tcW w:w="4050" w:type="dxa"/>
            <w:shd w:val="clear" w:color="auto" w:fill="auto"/>
          </w:tcPr>
          <w:p w:rsidR="006F5F9B" w:rsidRPr="00623946" w:rsidRDefault="006F5F9B" w:rsidP="00EC0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F5F9B" w:rsidRPr="000517F8" w:rsidRDefault="008711E3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F5F9B" w:rsidRPr="008711E3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F5F9B" w:rsidRPr="008711E3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11,169</w:t>
            </w:r>
          </w:p>
        </w:tc>
        <w:tc>
          <w:tcPr>
            <w:tcW w:w="270" w:type="dxa"/>
          </w:tcPr>
          <w:p w:rsidR="006F5F9B" w:rsidRPr="008711E3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F5F9B" w:rsidRPr="008711E3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8711E3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F5F9B" w:rsidRPr="008711E3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8711E3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F5F9B" w:rsidRPr="008711E3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8711E3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F5F9B" w:rsidRPr="008711E3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11,169</w:t>
            </w:r>
          </w:p>
        </w:tc>
      </w:tr>
      <w:tr w:rsidR="00664D28" w:rsidRPr="00623946" w:rsidTr="00831485">
        <w:tc>
          <w:tcPr>
            <w:tcW w:w="4050" w:type="dxa"/>
            <w:shd w:val="clear" w:color="auto" w:fill="auto"/>
          </w:tcPr>
          <w:p w:rsidR="00664D28" w:rsidRPr="00623946" w:rsidRDefault="00664D28" w:rsidP="00EC0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พิ่มขึ้น</w:t>
            </w:r>
          </w:p>
        </w:tc>
        <w:tc>
          <w:tcPr>
            <w:tcW w:w="1080" w:type="dxa"/>
          </w:tcPr>
          <w:p w:rsidR="00664D28" w:rsidRPr="00623946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64D28" w:rsidRPr="000517F8" w:rsidRDefault="008711E3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64D28" w:rsidRPr="003E7CD3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64D28" w:rsidRPr="008711E3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33676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64D28" w:rsidRPr="008711E3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64D28" w:rsidRPr="008711E3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1,682</w:t>
            </w:r>
          </w:p>
        </w:tc>
        <w:tc>
          <w:tcPr>
            <w:tcW w:w="270" w:type="dxa"/>
          </w:tcPr>
          <w:p w:rsidR="00664D28" w:rsidRPr="008711E3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4D28" w:rsidRPr="008711E3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64D28" w:rsidRPr="008711E3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64D28" w:rsidRPr="008711E3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64D28" w:rsidRPr="008711E3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64D28" w:rsidRPr="008711E3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2,09</w:t>
            </w:r>
            <w:r w:rsidR="0033676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F5F9B" w:rsidRPr="00623946" w:rsidTr="00831485">
        <w:tc>
          <w:tcPr>
            <w:tcW w:w="405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:rsidR="006F5F9B" w:rsidRPr="00623946" w:rsidRDefault="000852D7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:rsidR="006F5F9B" w:rsidRPr="000517F8" w:rsidRDefault="008711E3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378,310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8711E3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270" w:type="dxa"/>
          </w:tcPr>
          <w:p w:rsidR="006F5F9B" w:rsidRPr="008711E3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8711E3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  <w:tc>
          <w:tcPr>
            <w:tcW w:w="270" w:type="dxa"/>
          </w:tcPr>
          <w:p w:rsidR="006F5F9B" w:rsidRPr="008711E3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5F9B" w:rsidRPr="008711E3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77,228</w:t>
            </w:r>
          </w:p>
        </w:tc>
        <w:tc>
          <w:tcPr>
            <w:tcW w:w="270" w:type="dxa"/>
          </w:tcPr>
          <w:p w:rsidR="006F5F9B" w:rsidRPr="008711E3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8711E3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82,791</w:t>
            </w:r>
          </w:p>
        </w:tc>
        <w:tc>
          <w:tcPr>
            <w:tcW w:w="270" w:type="dxa"/>
          </w:tcPr>
          <w:p w:rsidR="006F5F9B" w:rsidRPr="008711E3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8711E3" w:rsidRDefault="00571E8C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71E8C">
              <w:rPr>
                <w:rFonts w:asciiTheme="majorBidi" w:hAnsiTheme="majorBidi" w:cstheme="majorBidi"/>
                <w:sz w:val="30"/>
                <w:szCs w:val="30"/>
              </w:rPr>
              <w:t>166,121</w:t>
            </w:r>
          </w:p>
        </w:tc>
      </w:tr>
      <w:tr w:rsidR="006F5F9B" w:rsidRPr="00623946" w:rsidTr="00831485">
        <w:tc>
          <w:tcPr>
            <w:tcW w:w="4050" w:type="dxa"/>
          </w:tcPr>
          <w:p w:rsidR="006F5F9B" w:rsidRPr="00623946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0517F8" w:rsidRDefault="008711E3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8711E3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4,239</w:t>
            </w:r>
          </w:p>
        </w:tc>
        <w:tc>
          <w:tcPr>
            <w:tcW w:w="270" w:type="dxa"/>
          </w:tcPr>
          <w:p w:rsidR="006F5F9B" w:rsidRPr="008711E3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8711E3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(4,239)</w:t>
            </w:r>
          </w:p>
        </w:tc>
        <w:tc>
          <w:tcPr>
            <w:tcW w:w="270" w:type="dxa"/>
          </w:tcPr>
          <w:p w:rsidR="006F5F9B" w:rsidRPr="008711E3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5F9B" w:rsidRPr="008711E3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8711E3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8711E3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8711E3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8711E3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5F9B" w:rsidRPr="00623946" w:rsidTr="00831485">
        <w:tc>
          <w:tcPr>
            <w:tcW w:w="4050" w:type="dxa"/>
            <w:shd w:val="clear" w:color="auto" w:fill="auto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F5F9B" w:rsidRPr="000517F8" w:rsidRDefault="008711E3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378,310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</w:t>
            </w:r>
            <w:r w:rsidR="003367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77,228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5F9B" w:rsidRPr="00623946" w:rsidRDefault="008711E3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82,791</w:t>
            </w: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5F9B" w:rsidRPr="00623946" w:rsidRDefault="00571E8C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E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179,385</w:t>
            </w:r>
          </w:p>
        </w:tc>
      </w:tr>
      <w:tr w:rsidR="006F5F9B" w:rsidRPr="006C637B" w:rsidTr="00831485">
        <w:tc>
          <w:tcPr>
            <w:tcW w:w="4050" w:type="dxa"/>
            <w:shd w:val="clear" w:color="auto" w:fill="auto"/>
          </w:tcPr>
          <w:p w:rsidR="006F5F9B" w:rsidRPr="006C637B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6F5F9B" w:rsidRPr="006C637B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F5F9B" w:rsidRPr="006C637B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F5F9B" w:rsidRPr="006C637B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F5F9B" w:rsidRPr="006C637B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F5F9B" w:rsidRPr="006C637B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F5F9B" w:rsidRPr="006C637B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F5F9B" w:rsidRPr="006C637B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F5F9B" w:rsidRPr="006C637B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F5F9B" w:rsidRPr="006C637B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F5F9B" w:rsidRPr="006C637B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F5F9B" w:rsidRPr="006C637B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F5F9B" w:rsidRPr="006C637B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C4295" w:rsidRPr="00623946" w:rsidTr="00831485">
        <w:tc>
          <w:tcPr>
            <w:tcW w:w="4050" w:type="dxa"/>
            <w:shd w:val="clear" w:color="auto" w:fill="auto"/>
          </w:tcPr>
          <w:p w:rsidR="005C4295" w:rsidRPr="00623946" w:rsidRDefault="005C4295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4295" w:rsidRPr="00623946" w:rsidRDefault="005C4295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4295" w:rsidRPr="00623946" w:rsidRDefault="005C4295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4295" w:rsidRPr="00623946" w:rsidRDefault="005C4295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C4295" w:rsidRPr="00623946" w:rsidTr="00831485">
        <w:tc>
          <w:tcPr>
            <w:tcW w:w="4050" w:type="dxa"/>
            <w:shd w:val="clear" w:color="auto" w:fill="auto"/>
          </w:tcPr>
          <w:p w:rsidR="005C4295" w:rsidRPr="00623946" w:rsidRDefault="005C4295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4295" w:rsidRPr="00623946" w:rsidRDefault="005C4295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4295" w:rsidRPr="00623946" w:rsidRDefault="005C4295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4295" w:rsidRPr="00623946" w:rsidRDefault="005C4295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C4295" w:rsidRPr="00623946" w:rsidRDefault="005C4295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5F9B" w:rsidRPr="00623946" w:rsidTr="00831485">
        <w:tc>
          <w:tcPr>
            <w:tcW w:w="4050" w:type="dxa"/>
            <w:shd w:val="clear" w:color="auto" w:fill="auto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108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5F9B" w:rsidRPr="00623946" w:rsidTr="00831485">
        <w:tc>
          <w:tcPr>
            <w:tcW w:w="4050" w:type="dxa"/>
            <w:shd w:val="clear" w:color="auto" w:fill="auto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0517F8" w:rsidRDefault="00AB6D6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sz w:val="30"/>
                <w:szCs w:val="30"/>
              </w:rPr>
              <w:t>5,259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sz w:val="30"/>
                <w:szCs w:val="30"/>
              </w:rPr>
              <w:t>5,259</w:t>
            </w:r>
          </w:p>
        </w:tc>
      </w:tr>
      <w:tr w:rsidR="006F5F9B" w:rsidRPr="00623946" w:rsidTr="00831485">
        <w:tc>
          <w:tcPr>
            <w:tcW w:w="4050" w:type="dxa"/>
            <w:shd w:val="clear" w:color="auto" w:fill="auto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</w:tcPr>
          <w:p w:rsidR="006F5F9B" w:rsidRPr="002754C8" w:rsidRDefault="00A81BAC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260" w:type="dxa"/>
          </w:tcPr>
          <w:p w:rsidR="006F5F9B" w:rsidRPr="000517F8" w:rsidRDefault="00AB6D6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</w:tr>
      <w:tr w:rsidR="006F5F9B" w:rsidRPr="00623946" w:rsidTr="00831485">
        <w:tc>
          <w:tcPr>
            <w:tcW w:w="4050" w:type="dxa"/>
            <w:shd w:val="clear" w:color="auto" w:fill="auto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F5F9B" w:rsidRPr="000517F8" w:rsidRDefault="00AB6D6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6F5F9B" w:rsidRPr="00623946" w:rsidTr="00831485">
        <w:tc>
          <w:tcPr>
            <w:tcW w:w="4050" w:type="dxa"/>
            <w:shd w:val="clear" w:color="auto" w:fill="auto"/>
          </w:tcPr>
          <w:p w:rsidR="006F5F9B" w:rsidRPr="00623946" w:rsidRDefault="006F5F9B" w:rsidP="00EC0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08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F5F9B" w:rsidRPr="000517F8" w:rsidRDefault="00AB6D6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F5F9B" w:rsidRPr="000517F8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6,648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6,648</w:t>
            </w:r>
          </w:p>
        </w:tc>
      </w:tr>
      <w:tr w:rsidR="006F5F9B" w:rsidRPr="00623946" w:rsidTr="00831485">
        <w:tc>
          <w:tcPr>
            <w:tcW w:w="4050" w:type="dxa"/>
            <w:shd w:val="clear" w:color="auto" w:fill="auto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</w:tcPr>
          <w:p w:rsidR="006F5F9B" w:rsidRPr="00623946" w:rsidRDefault="00A81BAC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260" w:type="dxa"/>
          </w:tcPr>
          <w:p w:rsidR="006F5F9B" w:rsidRPr="000517F8" w:rsidRDefault="00AB6D6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sz w:val="30"/>
                <w:szCs w:val="30"/>
              </w:rPr>
              <w:t>2,028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sz w:val="30"/>
                <w:szCs w:val="30"/>
              </w:rPr>
              <w:t>5,519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sz w:val="30"/>
                <w:szCs w:val="30"/>
              </w:rPr>
              <w:t>7,547</w:t>
            </w:r>
          </w:p>
        </w:tc>
      </w:tr>
      <w:tr w:rsidR="00664D28" w:rsidRPr="00623946" w:rsidTr="00831485">
        <w:tc>
          <w:tcPr>
            <w:tcW w:w="4050" w:type="dxa"/>
            <w:shd w:val="clear" w:color="auto" w:fill="auto"/>
          </w:tcPr>
          <w:p w:rsidR="00664D28" w:rsidRPr="00623946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:rsidR="00664D28" w:rsidRPr="000852D7" w:rsidRDefault="000852D7" w:rsidP="000852D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52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:rsidR="00664D28" w:rsidRPr="000517F8" w:rsidRDefault="00AB6D6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64D28" w:rsidRPr="00AB6D66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64D28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sz w:val="30"/>
                <w:szCs w:val="30"/>
              </w:rPr>
              <w:t>2,861</w:t>
            </w:r>
          </w:p>
        </w:tc>
        <w:tc>
          <w:tcPr>
            <w:tcW w:w="270" w:type="dxa"/>
          </w:tcPr>
          <w:p w:rsidR="00664D28" w:rsidRPr="00AB6D66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64D28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64D28" w:rsidRPr="00AB6D66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4D28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64D28" w:rsidRPr="00AB6D66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64D28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64D28" w:rsidRPr="00AB6D66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64D28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sz w:val="30"/>
                <w:szCs w:val="30"/>
              </w:rPr>
              <w:t>2,861</w:t>
            </w:r>
          </w:p>
        </w:tc>
      </w:tr>
      <w:tr w:rsidR="006F5F9B" w:rsidRPr="00623946" w:rsidTr="00831485">
        <w:tc>
          <w:tcPr>
            <w:tcW w:w="4050" w:type="dxa"/>
            <w:shd w:val="clear" w:color="auto" w:fill="auto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F5F9B" w:rsidRPr="000517F8" w:rsidRDefault="00AB6D6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11,537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5,519</w:t>
            </w:r>
          </w:p>
        </w:tc>
        <w:tc>
          <w:tcPr>
            <w:tcW w:w="270" w:type="dxa"/>
          </w:tcPr>
          <w:p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17,056</w:t>
            </w:r>
          </w:p>
        </w:tc>
      </w:tr>
      <w:tr w:rsidR="006F5F9B" w:rsidRPr="006C637B" w:rsidTr="00831485">
        <w:tc>
          <w:tcPr>
            <w:tcW w:w="4050" w:type="dxa"/>
            <w:shd w:val="clear" w:color="auto" w:fill="auto"/>
          </w:tcPr>
          <w:p w:rsidR="006F5F9B" w:rsidRPr="006C637B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6F5F9B" w:rsidRPr="006C637B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F5F9B" w:rsidRPr="000517F8" w:rsidRDefault="006F5F9B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F5F9B" w:rsidRPr="006C637B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F5F9B" w:rsidRPr="006C637B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F5F9B" w:rsidRPr="006C637B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F5F9B" w:rsidRPr="006C637B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F5F9B" w:rsidRPr="006C637B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F5F9B" w:rsidRPr="006C637B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F5F9B" w:rsidRPr="006C637B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F5F9B" w:rsidRPr="006C637B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F5F9B" w:rsidRPr="006C637B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F5F9B" w:rsidRPr="006C637B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F5F9B" w:rsidRPr="00623946" w:rsidTr="00831485">
        <w:tc>
          <w:tcPr>
            <w:tcW w:w="4050" w:type="dxa"/>
            <w:shd w:val="clear" w:color="auto" w:fill="auto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0517F8" w:rsidRDefault="006F5F9B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623946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5F9B" w:rsidRPr="00623946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5F9B" w:rsidRPr="00623946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623946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F5F9B" w:rsidRPr="00623946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5F9B" w:rsidRPr="00623946" w:rsidTr="00831485">
        <w:tc>
          <w:tcPr>
            <w:tcW w:w="4050" w:type="dxa"/>
            <w:shd w:val="clear" w:color="auto" w:fill="auto"/>
          </w:tcPr>
          <w:p w:rsidR="006F5F9B" w:rsidRPr="00257331" w:rsidRDefault="006F5F9B" w:rsidP="000B3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6F5F9B" w:rsidRPr="00623946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F5F9B" w:rsidRPr="000517F8" w:rsidRDefault="00AB6D6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4,521</w:t>
            </w:r>
          </w:p>
        </w:tc>
        <w:tc>
          <w:tcPr>
            <w:tcW w:w="270" w:type="dxa"/>
          </w:tcPr>
          <w:p w:rsidR="006F5F9B" w:rsidRPr="00AB6D66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F9B" w:rsidRPr="00AB6D66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4,521</w:t>
            </w:r>
          </w:p>
        </w:tc>
      </w:tr>
      <w:tr w:rsidR="006F5F9B" w:rsidRPr="00623946" w:rsidTr="00831485">
        <w:tc>
          <w:tcPr>
            <w:tcW w:w="4050" w:type="dxa"/>
            <w:shd w:val="clear" w:color="auto" w:fill="auto"/>
          </w:tcPr>
          <w:p w:rsidR="006F5F9B" w:rsidRPr="00257331" w:rsidRDefault="006F5F9B" w:rsidP="002573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:rsidR="006F5F9B" w:rsidRPr="00623946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6F5F9B" w:rsidRPr="000517F8" w:rsidRDefault="00AB6D6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378,310</w:t>
            </w:r>
          </w:p>
        </w:tc>
        <w:tc>
          <w:tcPr>
            <w:tcW w:w="270" w:type="dxa"/>
          </w:tcPr>
          <w:p w:rsidR="006F5F9B" w:rsidRPr="00AB6D66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7,37</w:t>
            </w:r>
            <w:r w:rsidR="003367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F5F9B" w:rsidRPr="00AB6D66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:rsidR="006F5F9B" w:rsidRPr="00AB6D66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77,228</w:t>
            </w:r>
          </w:p>
        </w:tc>
        <w:tc>
          <w:tcPr>
            <w:tcW w:w="270" w:type="dxa"/>
          </w:tcPr>
          <w:p w:rsidR="006F5F9B" w:rsidRPr="00AB6D66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F5F9B" w:rsidRPr="00AB6D66" w:rsidRDefault="00AB6D66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77,272</w:t>
            </w:r>
          </w:p>
        </w:tc>
        <w:tc>
          <w:tcPr>
            <w:tcW w:w="270" w:type="dxa"/>
          </w:tcPr>
          <w:p w:rsidR="006F5F9B" w:rsidRPr="00AB6D66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F5F9B" w:rsidRPr="00AB6D66" w:rsidRDefault="00571E8C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E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162,329</w:t>
            </w:r>
          </w:p>
        </w:tc>
      </w:tr>
    </w:tbl>
    <w:p w:rsidR="00FD5E74" w:rsidRDefault="00FD5E74" w:rsidP="00F222F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24"/>
          <w:szCs w:val="24"/>
          <w:u w:val="none"/>
          <w:lang w:val="en-US"/>
        </w:rPr>
      </w:pPr>
    </w:p>
    <w:p w:rsidR="00210D7A" w:rsidRDefault="00210D7A" w:rsidP="00210D7A">
      <w:pPr>
        <w:rPr>
          <w:lang w:eastAsia="x-none"/>
        </w:rPr>
        <w:sectPr w:rsidR="00210D7A" w:rsidSect="00210D7A">
          <w:headerReference w:type="default" r:id="rId14"/>
          <w:pgSz w:w="16834" w:h="11909" w:orient="landscape" w:code="9"/>
          <w:pgMar w:top="1152" w:right="691" w:bottom="1152" w:left="1170" w:header="720" w:footer="720" w:gutter="0"/>
          <w:paperSrc w:first="7" w:other="7"/>
          <w:cols w:space="720"/>
          <w:docGrid w:linePitch="360"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1260"/>
        <w:gridCol w:w="270"/>
        <w:gridCol w:w="1260"/>
        <w:gridCol w:w="270"/>
        <w:gridCol w:w="1260"/>
      </w:tblGrid>
      <w:tr w:rsidR="006373C1" w:rsidRPr="00623946" w:rsidTr="006373C1">
        <w:trPr>
          <w:trHeight w:val="182"/>
          <w:tblHeader/>
        </w:trPr>
        <w:tc>
          <w:tcPr>
            <w:tcW w:w="396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6373C1" w:rsidRPr="00AC49C7" w:rsidRDefault="006373C1" w:rsidP="004B04B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6373C1" w:rsidRPr="00623946" w:rsidTr="002754C8">
        <w:trPr>
          <w:trHeight w:val="830"/>
          <w:tblHeader/>
        </w:trPr>
        <w:tc>
          <w:tcPr>
            <w:tcW w:w="396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373C1" w:rsidRPr="00AC49C7" w:rsidRDefault="002754C8" w:rsidP="002754C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 w:rsidRPr="00AC49C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373C1" w:rsidRPr="00623946" w:rsidTr="004B04BF">
        <w:tc>
          <w:tcPr>
            <w:tcW w:w="396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:rsidR="006373C1" w:rsidRPr="00AC49C7" w:rsidRDefault="006373C1" w:rsidP="0063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49C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373C1" w:rsidRPr="00623946" w:rsidTr="006373C1">
        <w:tc>
          <w:tcPr>
            <w:tcW w:w="396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3C1" w:rsidRPr="00623946" w:rsidTr="006373C1">
        <w:tc>
          <w:tcPr>
            <w:tcW w:w="3960" w:type="dxa"/>
            <w:shd w:val="clear" w:color="auto" w:fill="auto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C49C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11,083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11,188</w:t>
            </w:r>
          </w:p>
        </w:tc>
      </w:tr>
      <w:tr w:rsidR="006373C1" w:rsidRPr="00623946" w:rsidTr="006373C1">
        <w:tc>
          <w:tcPr>
            <w:tcW w:w="396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(105)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3C1" w:rsidRPr="00623946" w:rsidTr="006373C1">
        <w:tc>
          <w:tcPr>
            <w:tcW w:w="396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6373C1" w:rsidRPr="00623946" w:rsidTr="006373C1">
        <w:tc>
          <w:tcPr>
            <w:tcW w:w="3960" w:type="dxa"/>
            <w:shd w:val="clear" w:color="auto" w:fill="auto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11,169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11,169</w:t>
            </w:r>
          </w:p>
        </w:tc>
      </w:tr>
      <w:tr w:rsidR="006373C1" w:rsidRPr="00623946" w:rsidTr="006373C1">
        <w:tc>
          <w:tcPr>
            <w:tcW w:w="3960" w:type="dxa"/>
            <w:shd w:val="clear" w:color="auto" w:fill="auto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พิ่มขึ้น</w:t>
            </w:r>
          </w:p>
        </w:tc>
        <w:tc>
          <w:tcPr>
            <w:tcW w:w="99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</w:tr>
      <w:tr w:rsidR="006373C1" w:rsidRPr="00623946" w:rsidTr="006373C1">
        <w:tc>
          <w:tcPr>
            <w:tcW w:w="3960" w:type="dxa"/>
            <w:shd w:val="clear" w:color="auto" w:fill="auto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11,169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11,624</w:t>
            </w:r>
          </w:p>
        </w:tc>
      </w:tr>
      <w:tr w:rsidR="006373C1" w:rsidRPr="006C637B" w:rsidTr="006373C1">
        <w:tc>
          <w:tcPr>
            <w:tcW w:w="3960" w:type="dxa"/>
            <w:shd w:val="clear" w:color="auto" w:fill="auto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373C1" w:rsidRPr="00623946" w:rsidTr="006373C1">
        <w:tc>
          <w:tcPr>
            <w:tcW w:w="3960" w:type="dxa"/>
            <w:shd w:val="clear" w:color="auto" w:fill="auto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73C1" w:rsidRPr="00623946" w:rsidTr="006373C1">
        <w:tc>
          <w:tcPr>
            <w:tcW w:w="3960" w:type="dxa"/>
            <w:shd w:val="clear" w:color="auto" w:fill="auto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C49C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5,2</w:t>
            </w:r>
            <w:r w:rsidR="00B844E8" w:rsidRPr="00AC49C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5,2</w:t>
            </w:r>
            <w:r w:rsidR="00B844E8" w:rsidRPr="00AC49C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6373C1" w:rsidRPr="00623946" w:rsidTr="006373C1">
        <w:tc>
          <w:tcPr>
            <w:tcW w:w="3960" w:type="dxa"/>
            <w:shd w:val="clear" w:color="auto" w:fill="auto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:rsidR="006373C1" w:rsidRPr="00AC49C7" w:rsidRDefault="00B003C2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</w:tr>
      <w:tr w:rsidR="006373C1" w:rsidRPr="00623946" w:rsidTr="006373C1">
        <w:tc>
          <w:tcPr>
            <w:tcW w:w="3960" w:type="dxa"/>
            <w:shd w:val="clear" w:color="auto" w:fill="auto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38668C" w:rsidRPr="00AC49C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C49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38668C" w:rsidRPr="00AC49C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C49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73C1" w:rsidRPr="00623946" w:rsidTr="006373C1">
        <w:tc>
          <w:tcPr>
            <w:tcW w:w="3960" w:type="dxa"/>
            <w:shd w:val="clear" w:color="auto" w:fill="auto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99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</w:t>
            </w:r>
            <w:r w:rsidR="0038668C"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</w:t>
            </w:r>
            <w:r w:rsidR="0038668C"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6373C1" w:rsidRPr="00623946" w:rsidTr="006373C1">
        <w:tc>
          <w:tcPr>
            <w:tcW w:w="3960" w:type="dxa"/>
            <w:shd w:val="clear" w:color="auto" w:fill="auto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:rsidR="006373C1" w:rsidRPr="00AC49C7" w:rsidRDefault="00B003C2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C49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1,34</w:t>
            </w:r>
            <w:r w:rsidR="0038668C" w:rsidRPr="00AC49C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1,34</w:t>
            </w:r>
            <w:r w:rsidR="0038668C" w:rsidRPr="00AC49C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373C1" w:rsidRPr="00623946" w:rsidTr="006373C1">
        <w:tc>
          <w:tcPr>
            <w:tcW w:w="3960" w:type="dxa"/>
            <w:shd w:val="clear" w:color="auto" w:fill="auto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7,997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73C1" w:rsidRPr="00AC49C7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7,997</w:t>
            </w:r>
          </w:p>
        </w:tc>
      </w:tr>
      <w:tr w:rsidR="006373C1" w:rsidRPr="006C637B" w:rsidTr="006373C1">
        <w:tc>
          <w:tcPr>
            <w:tcW w:w="3960" w:type="dxa"/>
            <w:shd w:val="clear" w:color="auto" w:fill="auto"/>
          </w:tcPr>
          <w:p w:rsidR="006373C1" w:rsidRPr="006C637B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6373C1" w:rsidRPr="006C637B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373C1" w:rsidRPr="006C637B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373C1" w:rsidRPr="006C637B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373C1" w:rsidRPr="006C637B" w:rsidRDefault="006373C1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373C1" w:rsidRPr="006C637B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373C1" w:rsidRPr="006C637B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373C1" w:rsidRPr="00623946" w:rsidTr="0062587C">
        <w:tc>
          <w:tcPr>
            <w:tcW w:w="3960" w:type="dxa"/>
            <w:shd w:val="clear" w:color="auto" w:fill="auto"/>
          </w:tcPr>
          <w:p w:rsidR="006373C1" w:rsidRPr="00623946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:rsidR="006373C1" w:rsidRPr="0062394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623946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73C1" w:rsidRPr="00623946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73C1" w:rsidRPr="00623946" w:rsidRDefault="006373C1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73C1" w:rsidRPr="0062394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3C1" w:rsidRPr="00623946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73C1" w:rsidRPr="00623946" w:rsidTr="0062587C">
        <w:tc>
          <w:tcPr>
            <w:tcW w:w="3960" w:type="dxa"/>
            <w:shd w:val="clear" w:color="auto" w:fill="auto"/>
          </w:tcPr>
          <w:p w:rsidR="006373C1" w:rsidRPr="00257331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:rsidR="006373C1" w:rsidRPr="0062394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373C1" w:rsidRPr="00AB6D66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C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</w:t>
            </w:r>
            <w:r w:rsidR="00B84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373C1" w:rsidRPr="00AB6D66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373C1" w:rsidRPr="00AB6D66" w:rsidRDefault="00B24CF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3C1" w:rsidRPr="00AB6D6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373C1" w:rsidRPr="00AB6D66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C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</w:t>
            </w:r>
            <w:r w:rsidR="00B84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6373C1" w:rsidRPr="00623946" w:rsidTr="0062587C">
        <w:tc>
          <w:tcPr>
            <w:tcW w:w="3960" w:type="dxa"/>
            <w:shd w:val="clear" w:color="auto" w:fill="auto"/>
          </w:tcPr>
          <w:p w:rsidR="006373C1" w:rsidRPr="00257331" w:rsidRDefault="006373C1" w:rsidP="004B0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6373C1" w:rsidRPr="0062394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373C1" w:rsidRPr="00AB6D66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C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3,172</w:t>
            </w:r>
          </w:p>
        </w:tc>
        <w:tc>
          <w:tcPr>
            <w:tcW w:w="270" w:type="dxa"/>
          </w:tcPr>
          <w:p w:rsidR="006373C1" w:rsidRPr="00AB6D66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6373C1" w:rsidRPr="00AB6D66" w:rsidRDefault="0062587C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:rsidR="006373C1" w:rsidRPr="00AB6D6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373C1" w:rsidRPr="00AB6D66" w:rsidRDefault="00B24CF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C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3,627</w:t>
            </w:r>
          </w:p>
        </w:tc>
      </w:tr>
    </w:tbl>
    <w:p w:rsidR="00B3221C" w:rsidRPr="000134EA" w:rsidRDefault="00B3221C" w:rsidP="00B3221C">
      <w:pPr>
        <w:rPr>
          <w:rFonts w:asciiTheme="majorBidi" w:hAnsiTheme="majorBidi" w:cstheme="majorBidi"/>
          <w:sz w:val="22"/>
          <w:szCs w:val="22"/>
          <w:lang w:eastAsia="x-none"/>
        </w:rPr>
      </w:pPr>
    </w:p>
    <w:p w:rsidR="008D33C1" w:rsidRDefault="008D3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EF5D5B" w:rsidRPr="00EF5D5B" w:rsidRDefault="00EF5D5B" w:rsidP="00EF5D5B">
      <w:pPr>
        <w:tabs>
          <w:tab w:val="clear" w:pos="680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F5D5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:rsidR="00EF5D5B" w:rsidRPr="00EF5D5B" w:rsidRDefault="00EF5D5B" w:rsidP="00EF5D5B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0"/>
          <w:szCs w:val="20"/>
        </w:rPr>
      </w:pPr>
    </w:p>
    <w:p w:rsidR="00EF5D5B" w:rsidRPr="00EF5D5B" w:rsidRDefault="00EF5D5B" w:rsidP="00EF5D5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D5B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กลุ่มบริษัทดังต่อไปนี้ </w:t>
      </w:r>
    </w:p>
    <w:p w:rsidR="00872DB9" w:rsidRPr="008D33C1" w:rsidRDefault="0087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29"/>
        <w:gridCol w:w="1082"/>
        <w:gridCol w:w="1170"/>
      </w:tblGrid>
      <w:tr w:rsidR="00B239D8" w:rsidRPr="00BA2043" w:rsidTr="00A27D00">
        <w:tc>
          <w:tcPr>
            <w:tcW w:w="3774" w:type="pct"/>
          </w:tcPr>
          <w:p w:rsidR="00B239D8" w:rsidRPr="00872DB9" w:rsidRDefault="00B239D8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B239D8" w:rsidRPr="00BA2043" w:rsidRDefault="00B239D8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:rsidR="00B239D8" w:rsidRPr="00B239D8" w:rsidRDefault="00B239D8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239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B239D8" w:rsidRPr="00BA2043" w:rsidTr="00A27D00">
        <w:tc>
          <w:tcPr>
            <w:tcW w:w="3774" w:type="pct"/>
          </w:tcPr>
          <w:p w:rsidR="00B239D8" w:rsidRPr="00872DB9" w:rsidRDefault="00B239D8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239D8" w:rsidRPr="00BA2043" w:rsidRDefault="00B239D8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:rsidR="00B239D8" w:rsidRPr="00872DB9" w:rsidRDefault="00B239D8" w:rsidP="00B239D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</w:tr>
      <w:tr w:rsidR="00B239D8" w:rsidRPr="00BA2043" w:rsidTr="00A27D00">
        <w:tc>
          <w:tcPr>
            <w:tcW w:w="3774" w:type="pct"/>
          </w:tcPr>
          <w:p w:rsidR="00B239D8" w:rsidRPr="00872DB9" w:rsidRDefault="00B239D8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B239D8" w:rsidRPr="00BA2043" w:rsidRDefault="00B239D8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:rsidR="00B239D8" w:rsidRPr="00872DB9" w:rsidRDefault="00B239D8" w:rsidP="00B239D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239D8" w:rsidRPr="00BA2043" w:rsidTr="00A27D00">
        <w:tc>
          <w:tcPr>
            <w:tcW w:w="3774" w:type="pct"/>
          </w:tcPr>
          <w:p w:rsidR="00B239D8" w:rsidRPr="00BA2043" w:rsidRDefault="00B239D8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DB9">
              <w:rPr>
                <w:rFonts w:ascii="Angsana New" w:hAnsi="Angsana New"/>
                <w:sz w:val="30"/>
                <w:szCs w:val="30"/>
                <w:cs/>
              </w:rPr>
              <w:t>ธุรกิจผลิตและจำหน่ายฉลากที่มีกาวในตัว</w:t>
            </w:r>
            <w:r>
              <w:rPr>
                <w:rFonts w:ascii="Angsana New" w:hAnsi="Angsana New"/>
                <w:sz w:val="30"/>
                <w:szCs w:val="30"/>
              </w:rPr>
              <w:t xml:space="preserve"> - PMCT</w:t>
            </w:r>
          </w:p>
        </w:tc>
        <w:tc>
          <w:tcPr>
            <w:tcW w:w="589" w:type="pct"/>
          </w:tcPr>
          <w:p w:rsidR="00B239D8" w:rsidRPr="00BA2043" w:rsidRDefault="00B239D8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:rsidR="00B239D8" w:rsidRPr="00BA2043" w:rsidRDefault="00B239D8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72DB9">
              <w:rPr>
                <w:rFonts w:ascii="Angsana New" w:hAnsi="Angsana New"/>
                <w:sz w:val="30"/>
                <w:szCs w:val="30"/>
                <w:lang w:val="en-US" w:eastAsia="en-US"/>
              </w:rPr>
              <w:t>328,684</w:t>
            </w:r>
          </w:p>
        </w:tc>
      </w:tr>
      <w:tr w:rsidR="00B239D8" w:rsidRPr="00BA2043" w:rsidTr="00A27D00">
        <w:trPr>
          <w:trHeight w:val="178"/>
        </w:trPr>
        <w:tc>
          <w:tcPr>
            <w:tcW w:w="3774" w:type="pct"/>
          </w:tcPr>
          <w:p w:rsidR="00B239D8" w:rsidRPr="00BA2043" w:rsidRDefault="00B239D8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DB9">
              <w:rPr>
                <w:rFonts w:ascii="Angsana New" w:hAnsi="Angsana New"/>
                <w:sz w:val="30"/>
                <w:szCs w:val="30"/>
                <w:cs/>
              </w:rPr>
              <w:t>ธุรกิจจำหน่ายฉลากที่มีกาวในตัว</w:t>
            </w:r>
            <w:r>
              <w:rPr>
                <w:rFonts w:ascii="Angsana New" w:hAnsi="Angsana New"/>
                <w:sz w:val="30"/>
                <w:szCs w:val="30"/>
              </w:rPr>
              <w:t xml:space="preserve"> - PMCS</w:t>
            </w:r>
          </w:p>
        </w:tc>
        <w:tc>
          <w:tcPr>
            <w:tcW w:w="589" w:type="pct"/>
          </w:tcPr>
          <w:p w:rsidR="00B239D8" w:rsidRPr="00174457" w:rsidRDefault="00B239D8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:rsidR="00B239D8" w:rsidRPr="00BA2043" w:rsidRDefault="00B239D8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72DB9">
              <w:rPr>
                <w:rFonts w:ascii="Angsana New" w:hAnsi="Angsana New"/>
                <w:sz w:val="30"/>
                <w:szCs w:val="30"/>
                <w:lang w:val="en-US" w:eastAsia="en-US"/>
              </w:rPr>
              <w:t>49,626</w:t>
            </w:r>
          </w:p>
        </w:tc>
      </w:tr>
      <w:tr w:rsidR="00B239D8" w:rsidRPr="00BA2043" w:rsidTr="00A27D00">
        <w:tc>
          <w:tcPr>
            <w:tcW w:w="3774" w:type="pct"/>
          </w:tcPr>
          <w:p w:rsidR="00B239D8" w:rsidRPr="00BA2043" w:rsidRDefault="00B239D8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D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</w:tcPr>
          <w:p w:rsidR="00B239D8" w:rsidRPr="00BA2043" w:rsidRDefault="00B239D8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B239D8" w:rsidRPr="00BA2043" w:rsidRDefault="00B239D8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72DB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378,310</w:t>
            </w:r>
          </w:p>
        </w:tc>
      </w:tr>
    </w:tbl>
    <w:p w:rsidR="00872DB9" w:rsidRPr="00AF3EEA" w:rsidRDefault="00872DB9" w:rsidP="002B5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:rsidR="00D33EE4" w:rsidRDefault="00813ACF" w:rsidP="00EC1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มูลค่าที่คาดว่าจะได้รับคืนของหน่ว</w:t>
      </w:r>
      <w:r w:rsidR="00B8782A">
        <w:rPr>
          <w:rFonts w:ascii="Angsana New" w:hAnsi="Angsana New" w:hint="cs"/>
          <w:sz w:val="30"/>
          <w:szCs w:val="30"/>
          <w:cs/>
        </w:rPr>
        <w:t>ย</w:t>
      </w:r>
      <w:r>
        <w:rPr>
          <w:rFonts w:ascii="Angsana New" w:hAnsi="Angsana New" w:hint="cs"/>
          <w:sz w:val="30"/>
          <w:szCs w:val="30"/>
          <w:cs/>
        </w:rPr>
        <w:t xml:space="preserve">สินทรัพย์ที่ก่อให้เกิดเงินสดเป็นมูลค่าจากการใช้ </w:t>
      </w:r>
      <w:r w:rsidR="00EC13B5">
        <w:rPr>
          <w:rFonts w:ascii="Angsana New" w:hAnsi="Angsana New" w:hint="cs"/>
          <w:sz w:val="30"/>
          <w:szCs w:val="30"/>
          <w:cs/>
        </w:rPr>
        <w:t>โดย</w:t>
      </w:r>
      <w:r w:rsidR="00872DB9" w:rsidRPr="00872DB9">
        <w:rPr>
          <w:rFonts w:ascii="Angsana New" w:hAnsi="Angsana New"/>
          <w:sz w:val="30"/>
          <w:szCs w:val="30"/>
          <w:cs/>
        </w:rPr>
        <w:t>ข้อสมมติที่สำคัญในการ</w:t>
      </w:r>
      <w:r w:rsidR="00872DB9" w:rsidRPr="00DF079E">
        <w:rPr>
          <w:rFonts w:ascii="Angsana New" w:hAnsi="Angsana New"/>
          <w:sz w:val="30"/>
          <w:szCs w:val="30"/>
          <w:cs/>
        </w:rPr>
        <w:t xml:space="preserve">ประมาณมูลค่าจากการใช้ </w:t>
      </w:r>
      <w:r w:rsidR="00D33EE4" w:rsidRPr="00DF079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EC13B5" w:rsidRPr="00AF3EEA" w:rsidRDefault="00EC13B5" w:rsidP="00EC1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D33EE4" w:rsidRPr="00AC49C7" w:rsidRDefault="0008718D" w:rsidP="00EC13B5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7"/>
        <w:jc w:val="thaiDistribute"/>
        <w:rPr>
          <w:rFonts w:ascii="Angsana New" w:hAnsi="Angsana New"/>
          <w:sz w:val="30"/>
          <w:szCs w:val="30"/>
        </w:rPr>
      </w:pPr>
      <w:r w:rsidRPr="00AC49C7">
        <w:rPr>
          <w:rFonts w:ascii="Angsana New" w:hAnsi="Angsana New" w:hint="cs"/>
          <w:sz w:val="30"/>
          <w:szCs w:val="30"/>
          <w:cs/>
        </w:rPr>
        <w:t>อัตราคิดลด</w:t>
      </w:r>
      <w:r w:rsidR="00D33EE4" w:rsidRPr="00AC49C7">
        <w:rPr>
          <w:rFonts w:ascii="Angsana New" w:hAnsi="Angsana New" w:hint="cs"/>
          <w:sz w:val="30"/>
          <w:szCs w:val="30"/>
          <w:cs/>
        </w:rPr>
        <w:t>ซึ</w:t>
      </w:r>
      <w:r w:rsidR="00ED38F8" w:rsidRPr="00AC49C7">
        <w:rPr>
          <w:rFonts w:ascii="Angsana New" w:hAnsi="Angsana New" w:hint="cs"/>
          <w:sz w:val="30"/>
          <w:szCs w:val="30"/>
          <w:cs/>
        </w:rPr>
        <w:t>่</w:t>
      </w:r>
      <w:r w:rsidR="00D33EE4" w:rsidRPr="00AC49C7">
        <w:rPr>
          <w:rFonts w:ascii="Angsana New" w:hAnsi="Angsana New" w:hint="cs"/>
          <w:sz w:val="30"/>
          <w:szCs w:val="30"/>
          <w:cs/>
        </w:rPr>
        <w:t>งคำนวณจากต้นทุนทางการเงินถัวเฉลี่ยถ่วงน้ำหนัก</w:t>
      </w:r>
      <w:r w:rsidR="0071351B" w:rsidRPr="00AC49C7">
        <w:rPr>
          <w:rFonts w:ascii="Angsana New" w:hAnsi="Angsana New"/>
          <w:sz w:val="30"/>
          <w:szCs w:val="30"/>
        </w:rPr>
        <w:t xml:space="preserve"> (WACC) </w:t>
      </w:r>
      <w:r w:rsidR="00D33EE4" w:rsidRPr="00AC49C7">
        <w:rPr>
          <w:rFonts w:ascii="Angsana New" w:hAnsi="Angsana New" w:hint="cs"/>
          <w:sz w:val="30"/>
          <w:szCs w:val="30"/>
          <w:cs/>
        </w:rPr>
        <w:t xml:space="preserve">ของ </w:t>
      </w:r>
      <w:r w:rsidR="00D33EE4" w:rsidRPr="00AC49C7">
        <w:rPr>
          <w:rFonts w:ascii="Angsana New" w:hAnsi="Angsana New"/>
          <w:sz w:val="30"/>
          <w:szCs w:val="30"/>
        </w:rPr>
        <w:t xml:space="preserve">PMCT </w:t>
      </w:r>
      <w:r w:rsidR="00D33EE4" w:rsidRPr="00AC49C7">
        <w:rPr>
          <w:rFonts w:ascii="Angsana New" w:hAnsi="Angsana New" w:hint="cs"/>
          <w:sz w:val="30"/>
          <w:szCs w:val="30"/>
          <w:cs/>
        </w:rPr>
        <w:t xml:space="preserve">และ </w:t>
      </w:r>
      <w:r w:rsidR="00D33EE4" w:rsidRPr="00AC49C7">
        <w:rPr>
          <w:rFonts w:ascii="Angsana New" w:hAnsi="Angsana New"/>
          <w:sz w:val="30"/>
          <w:szCs w:val="30"/>
        </w:rPr>
        <w:t xml:space="preserve">PMCS </w:t>
      </w:r>
      <w:r w:rsidR="00D33EE4" w:rsidRPr="00AC49C7">
        <w:rPr>
          <w:rFonts w:ascii="Angsana New" w:hAnsi="Angsana New" w:hint="cs"/>
          <w:sz w:val="30"/>
          <w:szCs w:val="30"/>
          <w:cs/>
        </w:rPr>
        <w:t xml:space="preserve">ซึ่งมีค่าร้อยละ </w:t>
      </w:r>
      <w:r w:rsidR="00D33EE4" w:rsidRPr="00AC49C7">
        <w:rPr>
          <w:rFonts w:ascii="Angsana New" w:hAnsi="Angsana New"/>
          <w:sz w:val="30"/>
          <w:szCs w:val="30"/>
        </w:rPr>
        <w:t xml:space="preserve">10.5 </w:t>
      </w:r>
      <w:r w:rsidR="00D33EE4" w:rsidRPr="00AC49C7">
        <w:rPr>
          <w:rFonts w:ascii="Angsana New" w:hAnsi="Angsana New" w:hint="cs"/>
          <w:sz w:val="30"/>
          <w:szCs w:val="30"/>
          <w:cs/>
        </w:rPr>
        <w:t xml:space="preserve"> </w:t>
      </w:r>
      <w:r w:rsidR="00B609B1" w:rsidRPr="00AC49C7">
        <w:rPr>
          <w:rFonts w:ascii="Angsana New" w:hAnsi="Angsana New" w:hint="cs"/>
          <w:sz w:val="30"/>
          <w:szCs w:val="30"/>
          <w:cs/>
        </w:rPr>
        <w:t>และ</w:t>
      </w:r>
      <w:r w:rsidR="00D33EE4" w:rsidRPr="00AC49C7">
        <w:rPr>
          <w:rFonts w:ascii="Angsana New" w:hAnsi="Angsana New" w:hint="cs"/>
          <w:sz w:val="30"/>
          <w:szCs w:val="30"/>
          <w:cs/>
        </w:rPr>
        <w:t xml:space="preserve"> ร้อยละ </w:t>
      </w:r>
      <w:r w:rsidR="00D33EE4" w:rsidRPr="00AC49C7">
        <w:rPr>
          <w:rFonts w:ascii="Angsana New" w:hAnsi="Angsana New"/>
          <w:sz w:val="30"/>
          <w:szCs w:val="30"/>
        </w:rPr>
        <w:t>11.5</w:t>
      </w:r>
      <w:r w:rsidR="002906B0" w:rsidRPr="00AC49C7">
        <w:rPr>
          <w:rFonts w:ascii="Angsana New" w:hAnsi="Angsana New" w:hint="cs"/>
          <w:sz w:val="30"/>
          <w:szCs w:val="30"/>
          <w:cs/>
        </w:rPr>
        <w:t xml:space="preserve"> </w:t>
      </w:r>
      <w:r w:rsidR="00B609B1" w:rsidRPr="00AC49C7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D33EE4" w:rsidRDefault="0008718D" w:rsidP="00EC13B5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7"/>
        <w:jc w:val="thaiDistribute"/>
        <w:rPr>
          <w:rFonts w:ascii="Angsana New" w:hAnsi="Angsana New"/>
          <w:sz w:val="30"/>
          <w:szCs w:val="30"/>
        </w:rPr>
      </w:pPr>
      <w:r w:rsidRPr="00AC49C7">
        <w:rPr>
          <w:rFonts w:ascii="Angsana New" w:hAnsi="Angsana New" w:hint="cs"/>
          <w:sz w:val="30"/>
          <w:szCs w:val="30"/>
          <w:cs/>
        </w:rPr>
        <w:t>ประมาณการอัตราการเติบโ</w:t>
      </w:r>
      <w:r w:rsidR="00D33EE4" w:rsidRPr="00AC49C7">
        <w:rPr>
          <w:rFonts w:ascii="Angsana New" w:hAnsi="Angsana New" w:hint="cs"/>
          <w:sz w:val="30"/>
          <w:szCs w:val="30"/>
          <w:cs/>
        </w:rPr>
        <w:t>ต</w:t>
      </w:r>
      <w:r w:rsidR="00EC13B5" w:rsidRPr="00AC49C7">
        <w:rPr>
          <w:rFonts w:ascii="Angsana New" w:hAnsi="Angsana New" w:hint="cs"/>
          <w:sz w:val="30"/>
          <w:szCs w:val="30"/>
          <w:cs/>
        </w:rPr>
        <w:t xml:space="preserve"> </w:t>
      </w:r>
      <w:r w:rsidR="00EC13B5" w:rsidRPr="00AC49C7">
        <w:rPr>
          <w:rFonts w:ascii="Angsana New" w:hAnsi="Angsana New"/>
          <w:sz w:val="30"/>
          <w:szCs w:val="30"/>
        </w:rPr>
        <w:t xml:space="preserve">5 </w:t>
      </w:r>
      <w:r w:rsidR="00EC13B5" w:rsidRPr="00AC49C7">
        <w:rPr>
          <w:rFonts w:ascii="Angsana New" w:hAnsi="Angsana New" w:hint="cs"/>
          <w:sz w:val="30"/>
          <w:szCs w:val="30"/>
          <w:cs/>
        </w:rPr>
        <w:t>ปีข้างหน้า</w:t>
      </w:r>
      <w:r w:rsidRPr="00AC49C7">
        <w:rPr>
          <w:rFonts w:ascii="Angsana New" w:hAnsi="Angsana New" w:hint="cs"/>
          <w:sz w:val="30"/>
          <w:szCs w:val="30"/>
          <w:cs/>
        </w:rPr>
        <w:t>ของ</w:t>
      </w:r>
      <w:r w:rsidR="00857A61" w:rsidRPr="00AC49C7">
        <w:rPr>
          <w:rFonts w:ascii="Angsana New" w:hAnsi="Angsana New" w:hint="cs"/>
          <w:sz w:val="30"/>
          <w:szCs w:val="30"/>
          <w:cs/>
        </w:rPr>
        <w:t>ยอดขาย</w:t>
      </w:r>
      <w:r w:rsidR="00EC13B5">
        <w:rPr>
          <w:rFonts w:ascii="Angsana New" w:hAnsi="Angsana New" w:hint="cs"/>
          <w:sz w:val="30"/>
          <w:szCs w:val="30"/>
          <w:cs/>
        </w:rPr>
        <w:t>และ</w:t>
      </w:r>
      <w:r w:rsidR="00857A61">
        <w:rPr>
          <w:rFonts w:ascii="Angsana New" w:hAnsi="Angsana New"/>
          <w:sz w:val="30"/>
          <w:szCs w:val="30"/>
        </w:rPr>
        <w:t xml:space="preserve"> EBITDA</w:t>
      </w:r>
      <w:r w:rsidR="009545A2">
        <w:rPr>
          <w:rFonts w:ascii="Angsana New" w:hAnsi="Angsana New" w:hint="cs"/>
          <w:sz w:val="30"/>
          <w:szCs w:val="30"/>
          <w:cs/>
        </w:rPr>
        <w:t xml:space="preserve"> ซึ่งมีค่าประมาณร้อยละ </w:t>
      </w:r>
      <w:r w:rsidR="009545A2">
        <w:rPr>
          <w:rFonts w:ascii="Angsana New" w:hAnsi="Angsana New"/>
          <w:sz w:val="30"/>
          <w:szCs w:val="30"/>
        </w:rPr>
        <w:t xml:space="preserve">1 </w:t>
      </w:r>
      <w:r w:rsidR="009545A2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9545A2">
        <w:rPr>
          <w:rFonts w:ascii="Angsana New" w:hAnsi="Angsana New"/>
          <w:sz w:val="30"/>
          <w:szCs w:val="30"/>
        </w:rPr>
        <w:t xml:space="preserve">3 </w:t>
      </w:r>
      <w:r w:rsidR="009545A2">
        <w:rPr>
          <w:rFonts w:ascii="Angsana New" w:hAnsi="Angsana New" w:hint="cs"/>
          <w:sz w:val="30"/>
          <w:szCs w:val="30"/>
          <w:cs/>
        </w:rPr>
        <w:t>ต่อปี</w:t>
      </w:r>
    </w:p>
    <w:p w:rsidR="00872DB9" w:rsidRPr="00D33EE4" w:rsidRDefault="0008718D" w:rsidP="00D33EE4">
      <w:pPr>
        <w:pStyle w:val="ListParagraph"/>
        <w:numPr>
          <w:ilvl w:val="0"/>
          <w:numId w:val="14"/>
        </w:numPr>
        <w:tabs>
          <w:tab w:val="clear" w:pos="680"/>
          <w:tab w:val="num" w:pos="1247"/>
        </w:tabs>
        <w:ind w:left="1267"/>
        <w:jc w:val="thaiDistribute"/>
        <w:rPr>
          <w:rFonts w:ascii="Angsana New" w:hAnsi="Angsana New"/>
          <w:sz w:val="30"/>
          <w:szCs w:val="30"/>
        </w:rPr>
      </w:pPr>
      <w:r w:rsidRPr="00D33EE4">
        <w:rPr>
          <w:rFonts w:ascii="Angsana New" w:hAnsi="Angsana New" w:hint="cs"/>
          <w:sz w:val="30"/>
          <w:szCs w:val="30"/>
          <w:cs/>
        </w:rPr>
        <w:t xml:space="preserve">อัตราการเติบโตสำหรับมูลค่าปัจจุบันสุดท้าย </w:t>
      </w:r>
      <w:r w:rsidRPr="00D33EE4">
        <w:rPr>
          <w:rFonts w:ascii="Angsana New" w:hAnsi="Angsana New"/>
          <w:sz w:val="30"/>
          <w:szCs w:val="30"/>
        </w:rPr>
        <w:t>(Terminal Value)</w:t>
      </w:r>
      <w:r w:rsidR="00966378">
        <w:rPr>
          <w:rFonts w:ascii="Angsana New" w:hAnsi="Angsana New"/>
          <w:sz w:val="30"/>
          <w:szCs w:val="30"/>
        </w:rPr>
        <w:t xml:space="preserve"> </w:t>
      </w:r>
      <w:r w:rsidR="00966378">
        <w:rPr>
          <w:rFonts w:ascii="Angsana New" w:hAnsi="Angsana New" w:hint="cs"/>
          <w:sz w:val="30"/>
          <w:szCs w:val="30"/>
          <w:cs/>
        </w:rPr>
        <w:t>ของกระแสเงินสด</w:t>
      </w:r>
      <w:r w:rsidR="002906B0">
        <w:rPr>
          <w:rFonts w:ascii="Angsana New" w:hAnsi="Angsana New" w:hint="cs"/>
          <w:sz w:val="30"/>
          <w:szCs w:val="30"/>
          <w:cs/>
        </w:rPr>
        <w:t xml:space="preserve">เท่ากับร้อยละ </w:t>
      </w:r>
      <w:r w:rsidR="002906B0">
        <w:rPr>
          <w:rFonts w:ascii="Angsana New" w:hAnsi="Angsana New"/>
          <w:sz w:val="30"/>
          <w:szCs w:val="30"/>
        </w:rPr>
        <w:t xml:space="preserve">1 </w:t>
      </w:r>
      <w:r w:rsidR="002906B0">
        <w:rPr>
          <w:rFonts w:ascii="Angsana New" w:hAnsi="Angsana New" w:hint="cs"/>
          <w:sz w:val="30"/>
          <w:szCs w:val="30"/>
          <w:cs/>
        </w:rPr>
        <w:t>ต่อปี</w:t>
      </w:r>
    </w:p>
    <w:p w:rsidR="00D33EE4" w:rsidRPr="00857A61" w:rsidRDefault="00D33EE4" w:rsidP="00A2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2818D8" w:rsidRDefault="008F3576" w:rsidP="00F45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 จึงไม่มีผลขาดทุนจากการด้อยค่าที่ต้องรับรู้</w:t>
      </w:r>
      <w:r w:rsidR="00470A7E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F450FA">
        <w:rPr>
          <w:rFonts w:ascii="Angsana New" w:hAnsi="Angsana New"/>
          <w:sz w:val="30"/>
          <w:szCs w:val="30"/>
        </w:rPr>
        <w:t xml:space="preserve"> </w:t>
      </w:r>
      <w:r w:rsidR="00F450FA">
        <w:rPr>
          <w:rFonts w:ascii="Angsana New" w:hAnsi="Angsana New" w:hint="cs"/>
          <w:sz w:val="30"/>
          <w:szCs w:val="30"/>
          <w:cs/>
        </w:rPr>
        <w:t>ผู้บริหารได้พิจารณาว่าหากมีการเปลี่ยนแปลงข้อสมมติที่มีนัยสำคัญ</w:t>
      </w:r>
      <w:r w:rsidR="00334C7A">
        <w:rPr>
          <w:rFonts w:ascii="Angsana New" w:hAnsi="Angsana New" w:hint="cs"/>
          <w:sz w:val="30"/>
          <w:szCs w:val="30"/>
          <w:cs/>
        </w:rPr>
        <w:t>ในการทดสอบการด้อยค่าของค่าความนิยม โดย</w:t>
      </w:r>
      <w:r w:rsidR="00F450FA">
        <w:rPr>
          <w:rFonts w:ascii="Angsana New" w:hAnsi="Angsana New" w:hint="cs"/>
          <w:sz w:val="30"/>
          <w:szCs w:val="30"/>
          <w:cs/>
        </w:rPr>
        <w:t>ประมาณการอัตรา</w:t>
      </w:r>
      <w:r w:rsidR="00334C7A">
        <w:rPr>
          <w:rFonts w:ascii="Angsana New" w:hAnsi="Angsana New" w:hint="cs"/>
          <w:sz w:val="30"/>
          <w:szCs w:val="30"/>
          <w:cs/>
        </w:rPr>
        <w:t xml:space="preserve">การเติบโตสำหรับ </w:t>
      </w:r>
      <w:r w:rsidR="00334C7A">
        <w:rPr>
          <w:rFonts w:ascii="Angsana New" w:hAnsi="Angsana New"/>
          <w:sz w:val="30"/>
          <w:szCs w:val="30"/>
        </w:rPr>
        <w:t xml:space="preserve">Terminal value </w:t>
      </w:r>
      <w:r w:rsidR="00F450FA">
        <w:rPr>
          <w:rFonts w:ascii="Angsana New" w:hAnsi="Angsana New" w:hint="cs"/>
          <w:sz w:val="30"/>
          <w:szCs w:val="30"/>
          <w:cs/>
        </w:rPr>
        <w:t xml:space="preserve">ลดลงร้อยละ </w:t>
      </w:r>
      <w:r w:rsidR="00F450FA">
        <w:rPr>
          <w:rFonts w:ascii="Angsana New" w:hAnsi="Angsana New"/>
          <w:sz w:val="30"/>
          <w:szCs w:val="30"/>
        </w:rPr>
        <w:t xml:space="preserve">1 </w:t>
      </w:r>
      <w:r w:rsidR="00F450FA">
        <w:rPr>
          <w:rFonts w:ascii="Angsana New" w:hAnsi="Angsana New" w:hint="cs"/>
          <w:sz w:val="30"/>
          <w:szCs w:val="30"/>
          <w:cs/>
        </w:rPr>
        <w:t xml:space="preserve">ต่อปี หรือเพิ่มขึ้นร้อยละ </w:t>
      </w:r>
      <w:r w:rsidR="00F450FA">
        <w:rPr>
          <w:rFonts w:ascii="Angsana New" w:hAnsi="Angsana New"/>
          <w:sz w:val="30"/>
          <w:szCs w:val="30"/>
        </w:rPr>
        <w:t xml:space="preserve">1 </w:t>
      </w:r>
      <w:r w:rsidR="00F450FA">
        <w:rPr>
          <w:rFonts w:ascii="Angsana New" w:hAnsi="Angsana New" w:hint="cs"/>
          <w:sz w:val="30"/>
          <w:szCs w:val="30"/>
          <w:cs/>
        </w:rPr>
        <w:t>ต่อปี</w:t>
      </w:r>
      <w:r w:rsidR="00A92456">
        <w:rPr>
          <w:rFonts w:ascii="Angsana New" w:hAnsi="Angsana New"/>
          <w:sz w:val="30"/>
          <w:szCs w:val="30"/>
        </w:rPr>
        <w:t xml:space="preserve"> </w:t>
      </w:r>
      <w:r w:rsidR="00A92456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มูลค่าที่คาดว่าจะได้รับคืนของหน่วยสินทรัพย์ที่ก่อให้เกิดเงินสดจะยังคงสูงกว่ามูลค่าตามบัญชี</w:t>
      </w:r>
    </w:p>
    <w:p w:rsidR="008F3576" w:rsidRDefault="008F3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F3576" w:rsidRDefault="008F3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F3576" w:rsidRDefault="008F3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222F8" w:rsidRDefault="00F222F8" w:rsidP="00BE5C6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หนี้สินที่มีภาระดอกเบี้ย</w:t>
      </w:r>
    </w:p>
    <w:p w:rsidR="0099774F" w:rsidRPr="002818D8" w:rsidRDefault="0099774F" w:rsidP="007B2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  <w:lang w:eastAsia="x-none"/>
        </w:rPr>
      </w:pPr>
    </w:p>
    <w:tbl>
      <w:tblPr>
        <w:tblW w:w="9312" w:type="dxa"/>
        <w:tblInd w:w="450" w:type="dxa"/>
        <w:tblLook w:val="01E0" w:firstRow="1" w:lastRow="1" w:firstColumn="1" w:lastColumn="1" w:noHBand="0" w:noVBand="0"/>
      </w:tblPr>
      <w:tblGrid>
        <w:gridCol w:w="3420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99774F" w:rsidRPr="00891863" w:rsidTr="008676E2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74F" w:rsidRPr="00891863" w:rsidTr="008676E2">
        <w:trPr>
          <w:tblHeader/>
        </w:trPr>
        <w:tc>
          <w:tcPr>
            <w:tcW w:w="3420" w:type="dxa"/>
            <w:vMerge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9774F" w:rsidRPr="00891863" w:rsidTr="008676E2">
        <w:trPr>
          <w:tblHeader/>
        </w:trPr>
        <w:tc>
          <w:tcPr>
            <w:tcW w:w="3420" w:type="dxa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9774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774F" w:rsidRPr="00891863" w:rsidTr="008676E2">
        <w:trPr>
          <w:trHeight w:val="182"/>
        </w:trPr>
        <w:tc>
          <w:tcPr>
            <w:tcW w:w="3420" w:type="dxa"/>
          </w:tcPr>
          <w:p w:rsidR="0099774F" w:rsidRPr="00434625" w:rsidRDefault="0099774F" w:rsidP="0099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ส่วนที่มีหลักประกัน</w:t>
            </w:r>
          </w:p>
        </w:tc>
        <w:tc>
          <w:tcPr>
            <w:tcW w:w="1002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774F" w:rsidRPr="00891863" w:rsidTr="008676E2">
        <w:tc>
          <w:tcPr>
            <w:tcW w:w="3420" w:type="dxa"/>
          </w:tcPr>
          <w:p w:rsidR="0099774F" w:rsidRPr="00434625" w:rsidRDefault="0099774F" w:rsidP="0099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137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002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636,989</w:t>
            </w:r>
          </w:p>
        </w:tc>
        <w:tc>
          <w:tcPr>
            <w:tcW w:w="269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185,745</w:t>
            </w:r>
          </w:p>
        </w:tc>
        <w:tc>
          <w:tcPr>
            <w:tcW w:w="270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774F" w:rsidRPr="00891863" w:rsidTr="008676E2">
        <w:tc>
          <w:tcPr>
            <w:tcW w:w="3420" w:type="dxa"/>
          </w:tcPr>
          <w:p w:rsidR="0099774F" w:rsidRPr="0099774F" w:rsidRDefault="0099774F" w:rsidP="0099774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99774F" w:rsidRPr="00045804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636,989</w:t>
            </w:r>
          </w:p>
        </w:tc>
        <w:tc>
          <w:tcPr>
            <w:tcW w:w="269" w:type="dxa"/>
          </w:tcPr>
          <w:p w:rsidR="0099774F" w:rsidRPr="00045804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99774F" w:rsidRPr="00045804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99774F" w:rsidRPr="00045804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99774F" w:rsidRPr="00045804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185,745</w:t>
            </w:r>
          </w:p>
        </w:tc>
        <w:tc>
          <w:tcPr>
            <w:tcW w:w="270" w:type="dxa"/>
          </w:tcPr>
          <w:p w:rsidR="0099774F" w:rsidRPr="00045804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99774F" w:rsidRPr="00045804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9774F" w:rsidRPr="00891863" w:rsidTr="008676E2">
        <w:tc>
          <w:tcPr>
            <w:tcW w:w="3420" w:type="dxa"/>
          </w:tcPr>
          <w:p w:rsidR="0099774F" w:rsidRPr="0099774F" w:rsidRDefault="0099774F" w:rsidP="0099774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774F" w:rsidRPr="00891863" w:rsidTr="008676E2">
        <w:tc>
          <w:tcPr>
            <w:tcW w:w="3420" w:type="dxa"/>
          </w:tcPr>
          <w:p w:rsidR="0099774F" w:rsidRPr="00434625" w:rsidRDefault="0099774F" w:rsidP="0099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ส่วนที่ไม่มีหลักประกัน</w:t>
            </w:r>
          </w:p>
        </w:tc>
        <w:tc>
          <w:tcPr>
            <w:tcW w:w="1002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774F" w:rsidRPr="00891863" w:rsidTr="008676E2">
        <w:tc>
          <w:tcPr>
            <w:tcW w:w="3420" w:type="dxa"/>
          </w:tcPr>
          <w:p w:rsidR="0099774F" w:rsidRPr="00E657DC" w:rsidRDefault="0099774F" w:rsidP="0099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002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37,664</w:t>
            </w:r>
          </w:p>
        </w:tc>
        <w:tc>
          <w:tcPr>
            <w:tcW w:w="269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67,216</w:t>
            </w:r>
          </w:p>
        </w:tc>
        <w:tc>
          <w:tcPr>
            <w:tcW w:w="270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15,500</w:t>
            </w:r>
          </w:p>
        </w:tc>
        <w:tc>
          <w:tcPr>
            <w:tcW w:w="270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67,216</w:t>
            </w:r>
          </w:p>
        </w:tc>
      </w:tr>
      <w:tr w:rsidR="0099774F" w:rsidRPr="00891863" w:rsidTr="008676E2">
        <w:tc>
          <w:tcPr>
            <w:tcW w:w="3420" w:type="dxa"/>
          </w:tcPr>
          <w:p w:rsidR="0099774F" w:rsidRPr="00434625" w:rsidRDefault="0099774F" w:rsidP="0099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8627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หนี้สินตามสัญญาเช่าการเงิน</w:t>
            </w:r>
          </w:p>
        </w:tc>
        <w:tc>
          <w:tcPr>
            <w:tcW w:w="1002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5,862</w:t>
            </w:r>
          </w:p>
        </w:tc>
        <w:tc>
          <w:tcPr>
            <w:tcW w:w="269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70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</w:tr>
      <w:tr w:rsidR="0099774F" w:rsidRPr="00891863" w:rsidTr="008676E2">
        <w:tc>
          <w:tcPr>
            <w:tcW w:w="3420" w:type="dxa"/>
          </w:tcPr>
          <w:p w:rsidR="0099774F" w:rsidRPr="006C4A3A" w:rsidRDefault="0099774F" w:rsidP="0099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  <w:lang w:val="en-US" w:eastAsia="en-US"/>
              </w:rPr>
            </w:pPr>
            <w:r w:rsidRPr="006C4A3A">
              <w:rPr>
                <w:rFonts w:ascii="Angsana New" w:hAnsi="Angsana New"/>
                <w:spacing w:val="-6"/>
                <w:sz w:val="30"/>
                <w:szCs w:val="30"/>
                <w:cs/>
                <w:lang w:val="en-US" w:eastAsia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02" w:type="dxa"/>
          </w:tcPr>
          <w:p w:rsidR="0099774F" w:rsidRPr="00BE3261" w:rsidRDefault="00BE3261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774F" w:rsidRPr="00891863" w:rsidTr="008676E2">
        <w:tc>
          <w:tcPr>
            <w:tcW w:w="3420" w:type="dxa"/>
          </w:tcPr>
          <w:p w:rsidR="0099774F" w:rsidRPr="0099774F" w:rsidRDefault="0099774F" w:rsidP="0099774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99774F" w:rsidRPr="00045804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43,526</w:t>
            </w:r>
          </w:p>
        </w:tc>
        <w:tc>
          <w:tcPr>
            <w:tcW w:w="269" w:type="dxa"/>
          </w:tcPr>
          <w:p w:rsidR="0099774F" w:rsidRPr="00045804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99774F" w:rsidRPr="00045804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68,573</w:t>
            </w:r>
          </w:p>
        </w:tc>
        <w:tc>
          <w:tcPr>
            <w:tcW w:w="270" w:type="dxa"/>
          </w:tcPr>
          <w:p w:rsidR="0099774F" w:rsidRPr="00045804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99774F" w:rsidRPr="00045804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515,861</w:t>
            </w:r>
          </w:p>
        </w:tc>
        <w:tc>
          <w:tcPr>
            <w:tcW w:w="270" w:type="dxa"/>
          </w:tcPr>
          <w:p w:rsidR="0099774F" w:rsidRPr="00045804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99774F" w:rsidRPr="00045804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68,573</w:t>
            </w:r>
          </w:p>
        </w:tc>
      </w:tr>
      <w:tr w:rsidR="0099774F" w:rsidRPr="00891863" w:rsidTr="008676E2">
        <w:tc>
          <w:tcPr>
            <w:tcW w:w="3420" w:type="dxa"/>
          </w:tcPr>
          <w:p w:rsidR="0099774F" w:rsidRPr="0099774F" w:rsidRDefault="0099774F" w:rsidP="0099774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02" w:type="dxa"/>
          </w:tcPr>
          <w:p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99774F" w:rsidRPr="00045804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680,515</w:t>
            </w:r>
          </w:p>
        </w:tc>
        <w:tc>
          <w:tcPr>
            <w:tcW w:w="269" w:type="dxa"/>
          </w:tcPr>
          <w:p w:rsidR="0099774F" w:rsidRPr="00045804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99774F" w:rsidRPr="00045804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68,573</w:t>
            </w:r>
          </w:p>
        </w:tc>
        <w:tc>
          <w:tcPr>
            <w:tcW w:w="270" w:type="dxa"/>
          </w:tcPr>
          <w:p w:rsidR="0099774F" w:rsidRPr="00045804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99774F" w:rsidRPr="00045804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701,606</w:t>
            </w:r>
          </w:p>
        </w:tc>
        <w:tc>
          <w:tcPr>
            <w:tcW w:w="270" w:type="dxa"/>
          </w:tcPr>
          <w:p w:rsidR="0099774F" w:rsidRPr="00045804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:rsidR="0099774F" w:rsidRPr="00045804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68,573</w:t>
            </w:r>
          </w:p>
        </w:tc>
      </w:tr>
    </w:tbl>
    <w:p w:rsidR="004F0C9C" w:rsidRPr="002818D8" w:rsidRDefault="004F0C9C" w:rsidP="007B2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2"/>
          <w:szCs w:val="22"/>
          <w:cs/>
          <w:lang w:val="th-TH" w:eastAsia="x-none"/>
        </w:rPr>
      </w:pPr>
    </w:p>
    <w:p w:rsidR="004A72AE" w:rsidRPr="00DB1E46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A72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สัญญาเงินกู้ยืมระยะยาวจากสถาบันการเงิน</w:t>
      </w:r>
    </w:p>
    <w:p w:rsidR="004A72AE" w:rsidRPr="002818D8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4A72AE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>บริษัท</w:t>
      </w:r>
      <w:r w:rsidRPr="00DB1E46">
        <w:rPr>
          <w:rFonts w:ascii="Angsana New" w:hAnsi="Angsana New" w:hint="cs"/>
          <w:sz w:val="30"/>
          <w:szCs w:val="30"/>
          <w:cs/>
        </w:rPr>
        <w:t>และบริษัท พีเอ็มซี เลเบิล แมททีเรียลส์ จำกัด</w:t>
      </w:r>
      <w:r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</w:t>
      </w:r>
      <w:r w:rsidRPr="00DB1E46">
        <w:rPr>
          <w:rFonts w:ascii="Angsana New" w:hAnsi="Angsana New"/>
          <w:sz w:val="30"/>
          <w:szCs w:val="30"/>
          <w:cs/>
        </w:rPr>
        <w:t>ได้ลงนามในสัญญาเงินกู้ยืมระยะยาว</w:t>
      </w:r>
      <w:r w:rsidRPr="00DB1E46">
        <w:rPr>
          <w:rFonts w:ascii="Angsana New" w:hAnsi="Angsana New" w:hint="cs"/>
          <w:sz w:val="30"/>
          <w:szCs w:val="30"/>
          <w:cs/>
        </w:rPr>
        <w:t xml:space="preserve">ลงวันที่ </w:t>
      </w:r>
      <w:r w:rsidRPr="00DB1E46">
        <w:rPr>
          <w:rFonts w:ascii="Angsana New" w:hAnsi="Angsana New"/>
          <w:sz w:val="30"/>
          <w:szCs w:val="30"/>
        </w:rPr>
        <w:t xml:space="preserve">4 </w:t>
      </w:r>
      <w:r w:rsidRPr="00DB1E4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B1E46">
        <w:rPr>
          <w:rFonts w:ascii="Angsana New" w:hAnsi="Angsana New"/>
          <w:sz w:val="30"/>
          <w:szCs w:val="30"/>
        </w:rPr>
        <w:t xml:space="preserve">2562 </w:t>
      </w:r>
      <w:r w:rsidRPr="00DB1E4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B1E46">
        <w:rPr>
          <w:rFonts w:ascii="Angsana New" w:hAnsi="Angsana New"/>
          <w:sz w:val="30"/>
          <w:szCs w:val="30"/>
        </w:rPr>
        <w:t xml:space="preserve">2 </w:t>
      </w:r>
      <w:r w:rsidRPr="00DB1E4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B1E46">
        <w:rPr>
          <w:rFonts w:ascii="Angsana New" w:hAnsi="Angsana New"/>
          <w:sz w:val="30"/>
          <w:szCs w:val="30"/>
        </w:rPr>
        <w:t xml:space="preserve">2562 </w:t>
      </w:r>
      <w:r w:rsidRPr="00DB1E46">
        <w:rPr>
          <w:rFonts w:ascii="Angsana New" w:hAnsi="Angsana New" w:hint="cs"/>
          <w:sz w:val="30"/>
          <w:szCs w:val="30"/>
          <w:cs/>
        </w:rPr>
        <w:t>ตามลำดับ ซึ่ง</w:t>
      </w:r>
      <w:r w:rsidRPr="00DB1E46">
        <w:rPr>
          <w:rFonts w:ascii="Angsana New" w:hAnsi="Angsana New"/>
          <w:sz w:val="30"/>
          <w:szCs w:val="30"/>
          <w:cs/>
        </w:rPr>
        <w:t xml:space="preserve">มีวงเงินรวม </w:t>
      </w:r>
      <w:r>
        <w:rPr>
          <w:rFonts w:ascii="Angsana New" w:hAnsi="Angsana New"/>
          <w:sz w:val="30"/>
          <w:szCs w:val="30"/>
        </w:rPr>
        <w:t>9</w:t>
      </w:r>
      <w:r w:rsidRPr="00DB1E46">
        <w:rPr>
          <w:rFonts w:ascii="Angsana New" w:hAnsi="Angsana New"/>
          <w:sz w:val="30"/>
          <w:szCs w:val="30"/>
        </w:rPr>
        <w:t xml:space="preserve">00 </w:t>
      </w:r>
      <w:r w:rsidRPr="00DB1E46">
        <w:rPr>
          <w:rFonts w:ascii="Angsana New" w:hAnsi="Angsana New"/>
          <w:sz w:val="30"/>
          <w:szCs w:val="30"/>
          <w:cs/>
        </w:rPr>
        <w:t>ล้านบาทกับธนาคาร</w:t>
      </w:r>
      <w:r w:rsidRPr="00DB1E46">
        <w:rPr>
          <w:rFonts w:ascii="Angsana New" w:hAnsi="Angsana New" w:hint="cs"/>
          <w:sz w:val="30"/>
          <w:szCs w:val="30"/>
          <w:cs/>
        </w:rPr>
        <w:t>ในประเทศแห่งหนึ่ง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โดยวง</w:t>
      </w:r>
      <w:r w:rsidRPr="003B47E0">
        <w:rPr>
          <w:rFonts w:ascii="Angsana New" w:hAnsi="Angsana New"/>
          <w:sz w:val="30"/>
          <w:szCs w:val="30"/>
          <w:cs/>
        </w:rPr>
        <w:t>เงินกู้</w:t>
      </w:r>
      <w:r>
        <w:rPr>
          <w:rFonts w:ascii="Angsana New" w:hAnsi="Angsana New" w:hint="cs"/>
          <w:sz w:val="30"/>
          <w:szCs w:val="30"/>
          <w:cs/>
        </w:rPr>
        <w:t>ยืมระยะยาว</w:t>
      </w:r>
      <w:r w:rsidRPr="003B47E0">
        <w:rPr>
          <w:rFonts w:ascii="Angsana New" w:hAnsi="Angsana New"/>
          <w:sz w:val="30"/>
          <w:szCs w:val="30"/>
          <w:cs/>
        </w:rPr>
        <w:t>ดังกล่าวมีวัตถุประสงค์เพื่อ</w:t>
      </w:r>
      <w:r w:rsidRPr="003B47E0">
        <w:rPr>
          <w:rFonts w:ascii="Angsana New" w:hAnsi="Angsana New" w:hint="cs"/>
          <w:sz w:val="30"/>
          <w:szCs w:val="30"/>
          <w:cs/>
        </w:rPr>
        <w:t>นำไปใช้เป็นเงินทุนสำหรับการซื้อธุรกิจ ตามที่ได้กล่าวไว้</w:t>
      </w:r>
      <w:r>
        <w:rPr>
          <w:rFonts w:ascii="Angsana New" w:hAnsi="Angsana New"/>
          <w:sz w:val="30"/>
          <w:szCs w:val="30"/>
          <w:cs/>
        </w:rPr>
        <w:br/>
      </w:r>
      <w:r w:rsidRPr="003B47E0">
        <w:rPr>
          <w:rFonts w:ascii="Angsana New" w:hAnsi="Angsana New" w:hint="cs"/>
          <w:sz w:val="30"/>
          <w:szCs w:val="30"/>
          <w:cs/>
        </w:rPr>
        <w:t xml:space="preserve">ในหมายเหตุข้อ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เงินกู้ยืมระยะยาวดังกล่าว</w:t>
      </w:r>
      <w:r w:rsidRPr="00DB1E46">
        <w:rPr>
          <w:rFonts w:ascii="Angsana New" w:hAnsi="Angsana New" w:hint="cs"/>
          <w:sz w:val="30"/>
          <w:szCs w:val="30"/>
          <w:cs/>
        </w:rPr>
        <w:t xml:space="preserve">มีอัตราดอกเบี้ยต่อปีเท่ากับ </w:t>
      </w:r>
      <w:r w:rsidRPr="00DB1E46">
        <w:rPr>
          <w:rFonts w:ascii="Angsana New" w:hAnsi="Angsana New"/>
          <w:sz w:val="30"/>
          <w:szCs w:val="30"/>
        </w:rPr>
        <w:t xml:space="preserve">MLR </w:t>
      </w:r>
      <w:r w:rsidRPr="00DB1E46">
        <w:rPr>
          <w:rFonts w:ascii="Angsana New" w:hAnsi="Angsana New" w:hint="cs"/>
          <w:sz w:val="30"/>
          <w:szCs w:val="30"/>
          <w:cs/>
        </w:rPr>
        <w:t xml:space="preserve">หักอัตราส่วนลด </w:t>
      </w:r>
      <w:r>
        <w:rPr>
          <w:rFonts w:ascii="Angsana New" w:hAnsi="Angsana New" w:hint="cs"/>
          <w:sz w:val="30"/>
          <w:szCs w:val="30"/>
          <w:cs/>
        </w:rPr>
        <w:t>โดยมี</w:t>
      </w:r>
      <w:r w:rsidRPr="00DB1E46">
        <w:rPr>
          <w:rFonts w:ascii="Angsana New" w:hAnsi="Angsana New" w:hint="cs"/>
          <w:sz w:val="30"/>
          <w:szCs w:val="30"/>
          <w:cs/>
        </w:rPr>
        <w:t>กำหนด</w:t>
      </w:r>
      <w:r>
        <w:rPr>
          <w:rFonts w:ascii="Angsana New" w:hAnsi="Angsana New"/>
          <w:sz w:val="30"/>
          <w:szCs w:val="30"/>
          <w:cs/>
        </w:rPr>
        <w:br/>
      </w:r>
      <w:r w:rsidRPr="00DB1E46">
        <w:rPr>
          <w:rFonts w:ascii="Angsana New" w:hAnsi="Angsana New" w:hint="cs"/>
          <w:sz w:val="30"/>
          <w:szCs w:val="30"/>
          <w:cs/>
        </w:rPr>
        <w:t>คืนเงินต้นทุกเดือน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B1E46">
        <w:rPr>
          <w:rFonts w:ascii="Angsana New" w:hAnsi="Angsana New" w:hint="cs"/>
          <w:sz w:val="30"/>
          <w:szCs w:val="30"/>
          <w:cs/>
        </w:rPr>
        <w:t xml:space="preserve">แบ่งออกเป็น </w:t>
      </w:r>
      <w:r w:rsidRPr="00DB1E46">
        <w:rPr>
          <w:rFonts w:ascii="Angsana New" w:hAnsi="Angsana New"/>
          <w:sz w:val="30"/>
          <w:szCs w:val="30"/>
        </w:rPr>
        <w:t xml:space="preserve">95 </w:t>
      </w:r>
      <w:r w:rsidRPr="00DB1E46">
        <w:rPr>
          <w:rFonts w:ascii="Angsana New" w:hAnsi="Angsana New" w:hint="cs"/>
          <w:sz w:val="30"/>
          <w:szCs w:val="30"/>
          <w:cs/>
        </w:rPr>
        <w:t xml:space="preserve">งวด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DB1E46">
        <w:rPr>
          <w:rFonts w:ascii="Angsana New" w:hAnsi="Angsana New" w:hint="cs"/>
          <w:sz w:val="30"/>
          <w:szCs w:val="30"/>
          <w:cs/>
        </w:rPr>
        <w:t xml:space="preserve">เริ่มชำระงวดแรกในเดือนกรกฎาคม </w:t>
      </w:r>
      <w:r w:rsidRPr="00DB1E46">
        <w:rPr>
          <w:rFonts w:ascii="Angsana New" w:hAnsi="Angsana New"/>
          <w:sz w:val="30"/>
          <w:szCs w:val="30"/>
        </w:rPr>
        <w:t>2562</w:t>
      </w:r>
      <w:r w:rsidRPr="00DB1E4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DB1E4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B1E4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DB1E4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DB1E46">
        <w:rPr>
          <w:rFonts w:ascii="Angsana New" w:hAnsi="Angsana New" w:hint="cs"/>
          <w:sz w:val="30"/>
          <w:szCs w:val="30"/>
          <w:cs/>
        </w:rPr>
        <w:t xml:space="preserve"> </w:t>
      </w:r>
      <w:r w:rsidRPr="00DB1E46">
        <w:rPr>
          <w:rFonts w:ascii="Angsana New" w:hAnsi="Angsana New"/>
          <w:sz w:val="30"/>
          <w:szCs w:val="30"/>
        </w:rPr>
        <w:t>2562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Pr="00DB1E46">
        <w:rPr>
          <w:rFonts w:ascii="Angsana New" w:hAnsi="Angsana New" w:hint="cs"/>
          <w:sz w:val="30"/>
          <w:szCs w:val="30"/>
          <w:cs/>
        </w:rPr>
        <w:t xml:space="preserve">กลุ่มบริษัทมีวงเงินที่ยังไม่ได้เบิกใช้เป็นจำนวนเงินรวม </w:t>
      </w:r>
      <w:r w:rsidRPr="00DB1E46">
        <w:rPr>
          <w:rFonts w:ascii="Angsana New" w:hAnsi="Angsana New"/>
          <w:sz w:val="30"/>
          <w:szCs w:val="30"/>
        </w:rPr>
        <w:t xml:space="preserve">200 </w:t>
      </w:r>
      <w:r w:rsidRPr="00DB1E46">
        <w:rPr>
          <w:rFonts w:ascii="Angsana New" w:hAnsi="Angsana New" w:hint="cs"/>
          <w:sz w:val="30"/>
          <w:szCs w:val="30"/>
          <w:cs/>
        </w:rPr>
        <w:t>ล้านบาท</w:t>
      </w:r>
    </w:p>
    <w:p w:rsidR="004A72AE" w:rsidRPr="002818D8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4A72AE" w:rsidRPr="00DB1E46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 w:hint="cs"/>
          <w:sz w:val="30"/>
          <w:szCs w:val="30"/>
          <w:cs/>
        </w:rPr>
        <w:t>กลุ่มบริษัทได้จำนองที่ดิน เครื่องจักร สินค้า หุ้นซึ่งออกโดยบริษัทและบริษัทย่อย สิทธิเรียกร้องที่จะได้รับชำระหนี้จากลูกหนี้ เพื่อเป็นหลักประกันเงินกู้ยืมระยะยาว และค้ำประกัน</w:t>
      </w:r>
      <w:r>
        <w:rPr>
          <w:rFonts w:ascii="Angsana New" w:hAnsi="Angsana New" w:hint="cs"/>
          <w:sz w:val="30"/>
          <w:szCs w:val="30"/>
          <w:cs/>
        </w:rPr>
        <w:t>เงินกู้ดังกล่าว</w:t>
      </w:r>
      <w:r w:rsidRPr="00DB1E46">
        <w:rPr>
          <w:rFonts w:ascii="Angsana New" w:hAnsi="Angsana New" w:hint="cs"/>
          <w:sz w:val="30"/>
          <w:szCs w:val="30"/>
          <w:cs/>
        </w:rPr>
        <w:t xml:space="preserve">โดยบริษัทและบริษัทย่อย </w:t>
      </w:r>
    </w:p>
    <w:p w:rsidR="004A72AE" w:rsidRPr="002818D8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4A72AE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>ภายใต้สัญญาเงินกู้ยืมของกลุ่มบริษัทกับสถาบันการเงิ</w:t>
      </w:r>
      <w:r w:rsidRPr="00DB1E46">
        <w:rPr>
          <w:rFonts w:ascii="Angsana New" w:hAnsi="Angsana New" w:hint="cs"/>
          <w:sz w:val="30"/>
          <w:szCs w:val="30"/>
          <w:cs/>
        </w:rPr>
        <w:t>น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Pr="00DB1E4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B1E46">
        <w:rPr>
          <w:rFonts w:ascii="Angsana New" w:hAnsi="Angsana New"/>
          <w:sz w:val="30"/>
          <w:szCs w:val="30"/>
          <w:cs/>
        </w:rPr>
        <w:t xml:space="preserve">บริษัทมีภาระผูกพันบางประการตามที่ระบุในสัญญา เช่น การดำรงสัดส่วนการถือหุ้น </w:t>
      </w:r>
      <w:r w:rsidRPr="00DB1E46">
        <w:rPr>
          <w:rFonts w:ascii="Angsana New" w:hAnsi="Angsana New" w:hint="cs"/>
          <w:sz w:val="30"/>
          <w:szCs w:val="30"/>
          <w:cs/>
        </w:rPr>
        <w:t>การดำรงสัดส่วนทางการเงิน</w:t>
      </w:r>
      <w:r w:rsidRPr="00DB1E46">
        <w:rPr>
          <w:rFonts w:ascii="Angsana New" w:hAnsi="Angsana New"/>
          <w:sz w:val="30"/>
          <w:szCs w:val="30"/>
          <w:cs/>
        </w:rPr>
        <w:t xml:space="preserve"> เป็นต้น</w:t>
      </w:r>
    </w:p>
    <w:p w:rsidR="00372153" w:rsidRDefault="00372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7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46"/>
        <w:gridCol w:w="1061"/>
        <w:gridCol w:w="237"/>
        <w:gridCol w:w="933"/>
        <w:gridCol w:w="236"/>
        <w:gridCol w:w="1119"/>
        <w:gridCol w:w="270"/>
        <w:gridCol w:w="1126"/>
        <w:gridCol w:w="270"/>
        <w:gridCol w:w="810"/>
        <w:gridCol w:w="269"/>
        <w:gridCol w:w="8"/>
        <w:gridCol w:w="1119"/>
      </w:tblGrid>
      <w:tr w:rsidR="000D0CB9" w:rsidRPr="00780115" w:rsidTr="00B82331">
        <w:trPr>
          <w:tblHeader/>
        </w:trPr>
        <w:tc>
          <w:tcPr>
            <w:tcW w:w="2246" w:type="dxa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8" w:type="dxa"/>
            <w:gridSpan w:val="12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23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D0CB9" w:rsidRPr="00780115" w:rsidTr="000D0CB9">
        <w:trPr>
          <w:tblHeader/>
        </w:trPr>
        <w:tc>
          <w:tcPr>
            <w:tcW w:w="2246" w:type="dxa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6" w:type="dxa"/>
            <w:gridSpan w:val="5"/>
            <w:shd w:val="clear" w:color="auto" w:fill="auto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82331">
              <w:rPr>
                <w:rFonts w:ascii="Angsana New" w:hAnsi="Angsan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602" w:type="dxa"/>
            <w:gridSpan w:val="6"/>
            <w:shd w:val="clear" w:color="auto" w:fill="auto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82331">
              <w:rPr>
                <w:rFonts w:ascii="Angsana New" w:hAnsi="Angsana New"/>
                <w:sz w:val="26"/>
                <w:szCs w:val="26"/>
                <w:lang w:val="en-GB"/>
              </w:rPr>
              <w:t>2561</w:t>
            </w:r>
          </w:p>
        </w:tc>
      </w:tr>
      <w:tr w:rsidR="000D0CB9" w:rsidRPr="00780115" w:rsidTr="000D0CB9">
        <w:trPr>
          <w:trHeight w:val="432"/>
          <w:tblHeader/>
        </w:trPr>
        <w:tc>
          <w:tcPr>
            <w:tcW w:w="2246" w:type="dxa"/>
            <w:shd w:val="clear" w:color="auto" w:fill="auto"/>
            <w:vAlign w:val="bottom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B8233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331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  <w:r w:rsidRPr="00B82331">
              <w:rPr>
                <w:rFonts w:ascii="Angsana New" w:hAnsi="Angsana New"/>
                <w:sz w:val="26"/>
                <w:szCs w:val="26"/>
                <w:cs/>
              </w:rPr>
              <w:br/>
              <w:t>ขั้นต่ำที่</w:t>
            </w:r>
            <w:r w:rsidRPr="00B82331">
              <w:rPr>
                <w:rFonts w:ascii="Angsana New" w:hAnsi="Angsana New"/>
                <w:spacing w:val="-10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331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331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6"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331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  <w:r w:rsidRPr="00B82331">
              <w:rPr>
                <w:rFonts w:ascii="Angsana New" w:hAnsi="Angsana New"/>
                <w:sz w:val="26"/>
                <w:szCs w:val="26"/>
              </w:rPr>
              <w:br/>
            </w:r>
            <w:r w:rsidRPr="00B82331">
              <w:rPr>
                <w:rFonts w:ascii="Angsana New" w:hAnsi="Angsana New"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331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8"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331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0D0CB9" w:rsidRPr="00780115" w:rsidTr="00B82331">
        <w:trPr>
          <w:tblHeader/>
        </w:trPr>
        <w:tc>
          <w:tcPr>
            <w:tcW w:w="2246" w:type="dxa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8" w:type="dxa"/>
            <w:gridSpan w:val="12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8233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B8233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B8233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0D0CB9" w:rsidRPr="00780115" w:rsidTr="00B82331">
        <w:trPr>
          <w:tblHeader/>
        </w:trPr>
        <w:tc>
          <w:tcPr>
            <w:tcW w:w="2246" w:type="dxa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B8233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7458" w:type="dxa"/>
            <w:gridSpan w:val="12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0D0CB9" w:rsidRPr="00780115" w:rsidTr="000D0CB9">
        <w:tc>
          <w:tcPr>
            <w:tcW w:w="2246" w:type="dxa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B82331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B82331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B8233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0D0CB9" w:rsidRPr="00B82331" w:rsidRDefault="00B82331" w:rsidP="0013357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3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8233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</w:t>
            </w:r>
            <w:r w:rsidRPr="00B82331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B8233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508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D0CB9" w:rsidRPr="00B82331" w:rsidRDefault="000D0CB9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0D0CB9" w:rsidRPr="00B82331" w:rsidRDefault="00B82331" w:rsidP="0013357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8233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269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CB9" w:rsidRPr="00B82331" w:rsidRDefault="000D0CB9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0D0CB9" w:rsidRPr="00B82331" w:rsidRDefault="00B82331" w:rsidP="0013357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8233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</w:t>
            </w:r>
            <w:r w:rsidRPr="00B82331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B8233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D0CB9" w:rsidRPr="00B82331" w:rsidRDefault="000D0CB9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0D0CB9" w:rsidRPr="00B82331" w:rsidRDefault="00B82331" w:rsidP="0013357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8233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Pr="00B82331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B8233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047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D0CB9" w:rsidRPr="00B82331" w:rsidRDefault="000D0CB9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D0CB9" w:rsidRPr="00B82331" w:rsidRDefault="00B82331" w:rsidP="00B8233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8233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52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0D0CB9" w:rsidRPr="00B82331" w:rsidRDefault="000D0CB9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19" w:type="dxa"/>
            <w:vAlign w:val="bottom"/>
          </w:tcPr>
          <w:p w:rsidR="000D0CB9" w:rsidRPr="00B82331" w:rsidRDefault="00B82331" w:rsidP="0013357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8233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995</w:t>
            </w:r>
          </w:p>
        </w:tc>
      </w:tr>
      <w:tr w:rsidR="000D0CB9" w:rsidRPr="00780115" w:rsidTr="000D0CB9">
        <w:tc>
          <w:tcPr>
            <w:tcW w:w="2246" w:type="dxa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82331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B8233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0D0CB9" w:rsidRPr="00B82331" w:rsidRDefault="00B82331" w:rsidP="0013357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3"/>
              <w:rPr>
                <w:rFonts w:ascii="Angsana New" w:hAnsi="Angsana New" w:cs="Angsana New"/>
                <w:sz w:val="26"/>
                <w:szCs w:val="26"/>
              </w:rPr>
            </w:pPr>
            <w:r w:rsidRPr="00B82331">
              <w:rPr>
                <w:rFonts w:ascii="Angsana New" w:hAnsi="Angsana New" w:cs="Angsana New"/>
                <w:sz w:val="26"/>
                <w:szCs w:val="26"/>
              </w:rPr>
              <w:t>3,983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D0CB9" w:rsidRPr="00B82331" w:rsidRDefault="000D0CB9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0D0CB9" w:rsidRPr="00EE64E8" w:rsidRDefault="00B82331" w:rsidP="0013357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82331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EE64E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CB9" w:rsidRPr="00B82331" w:rsidRDefault="000D0CB9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0D0CB9" w:rsidRPr="00B82331" w:rsidRDefault="00B82331" w:rsidP="0013357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  <w:r w:rsidRPr="00B82331">
              <w:rPr>
                <w:rFonts w:ascii="Angsana New" w:hAnsi="Angsana New" w:cs="Angsana New"/>
                <w:sz w:val="26"/>
                <w:szCs w:val="26"/>
              </w:rPr>
              <w:t>3,62</w:t>
            </w:r>
            <w:r w:rsidR="00481F5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D0CB9" w:rsidRPr="00B82331" w:rsidRDefault="000D0CB9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0D0CB9" w:rsidRPr="00B82331" w:rsidRDefault="00B82331" w:rsidP="0013357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  <w:r w:rsidRPr="00B82331">
              <w:rPr>
                <w:rFonts w:ascii="Angsana New" w:hAnsi="Angsana New" w:cs="Angsana New"/>
                <w:sz w:val="26"/>
                <w:szCs w:val="26"/>
              </w:rPr>
              <w:t>372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D0CB9" w:rsidRPr="00B82331" w:rsidRDefault="000D0CB9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D0CB9" w:rsidRPr="00B82331" w:rsidRDefault="00B82331" w:rsidP="00B8233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  <w:r w:rsidRPr="00B82331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0D0CB9" w:rsidRPr="00B82331" w:rsidRDefault="000D0CB9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:rsidR="000D0CB9" w:rsidRPr="00B82331" w:rsidRDefault="00B82331" w:rsidP="0013357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  <w:r w:rsidRPr="00B82331">
              <w:rPr>
                <w:rFonts w:ascii="Angsana New" w:hAnsi="Angsana New" w:cs="Angsana New"/>
                <w:sz w:val="26"/>
                <w:szCs w:val="26"/>
              </w:rPr>
              <w:t>362</w:t>
            </w:r>
          </w:p>
        </w:tc>
      </w:tr>
      <w:tr w:rsidR="000D0CB9" w:rsidRPr="00780115" w:rsidTr="000D0CB9">
        <w:tc>
          <w:tcPr>
            <w:tcW w:w="2246" w:type="dxa"/>
          </w:tcPr>
          <w:p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23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D0CB9" w:rsidRPr="00B82331" w:rsidRDefault="00B82331" w:rsidP="0013357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8233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6</w:t>
            </w:r>
            <w:r w:rsidRPr="00B8233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B8233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491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D0CB9" w:rsidRPr="00B82331" w:rsidRDefault="000D0CB9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D0CB9" w:rsidRPr="00B82331" w:rsidRDefault="00B82331" w:rsidP="0013357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8233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6</w:t>
            </w:r>
            <w:r w:rsidR="00EE64E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CB9" w:rsidRPr="00B82331" w:rsidRDefault="000D0CB9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D0CB9" w:rsidRPr="00B82331" w:rsidRDefault="00B82331" w:rsidP="0013357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8233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5</w:t>
            </w:r>
            <w:r w:rsidRPr="00B8233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B8233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86</w:t>
            </w:r>
            <w:r w:rsidR="00481F5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D0CB9" w:rsidRPr="00B82331" w:rsidRDefault="000D0CB9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D0CB9" w:rsidRPr="00B82331" w:rsidRDefault="00B82331" w:rsidP="0013357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8233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1</w:t>
            </w:r>
            <w:r w:rsidRPr="00B8233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B8233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419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D0CB9" w:rsidRPr="00B82331" w:rsidRDefault="000D0CB9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D0CB9" w:rsidRPr="00B82331" w:rsidRDefault="00B82331" w:rsidP="00B8233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8233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62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0D0CB9" w:rsidRPr="00B82331" w:rsidRDefault="000D0CB9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CB9" w:rsidRPr="00B82331" w:rsidRDefault="00B82331" w:rsidP="0013357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8233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1</w:t>
            </w:r>
            <w:r w:rsidRPr="00B8233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B8233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357</w:t>
            </w:r>
          </w:p>
        </w:tc>
      </w:tr>
    </w:tbl>
    <w:p w:rsidR="000D0CB9" w:rsidRPr="00200A2A" w:rsidRDefault="000D0CB9" w:rsidP="00466448">
      <w:pPr>
        <w:rPr>
          <w:sz w:val="24"/>
          <w:szCs w:val="24"/>
          <w:highlight w:val="yellow"/>
          <w:lang w:eastAsia="x-none"/>
        </w:rPr>
      </w:pPr>
    </w:p>
    <w:tbl>
      <w:tblPr>
        <w:tblW w:w="97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46"/>
        <w:gridCol w:w="1061"/>
        <w:gridCol w:w="237"/>
        <w:gridCol w:w="933"/>
        <w:gridCol w:w="236"/>
        <w:gridCol w:w="1119"/>
        <w:gridCol w:w="270"/>
        <w:gridCol w:w="1126"/>
        <w:gridCol w:w="270"/>
        <w:gridCol w:w="810"/>
        <w:gridCol w:w="269"/>
        <w:gridCol w:w="8"/>
        <w:gridCol w:w="1119"/>
      </w:tblGrid>
      <w:tr w:rsidR="00AD0AEE" w:rsidRPr="00780115" w:rsidTr="0081292C">
        <w:trPr>
          <w:tblHeader/>
        </w:trPr>
        <w:tc>
          <w:tcPr>
            <w:tcW w:w="2246" w:type="dxa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8" w:type="dxa"/>
            <w:gridSpan w:val="12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29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0AEE" w:rsidRPr="00780115" w:rsidTr="00B82331">
        <w:trPr>
          <w:tblHeader/>
        </w:trPr>
        <w:tc>
          <w:tcPr>
            <w:tcW w:w="2246" w:type="dxa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6" w:type="dxa"/>
            <w:gridSpan w:val="5"/>
            <w:shd w:val="clear" w:color="auto" w:fill="auto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1292C">
              <w:rPr>
                <w:rFonts w:ascii="Angsana New" w:hAnsi="Angsan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602" w:type="dxa"/>
            <w:gridSpan w:val="6"/>
            <w:shd w:val="clear" w:color="auto" w:fill="auto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1292C">
              <w:rPr>
                <w:rFonts w:ascii="Angsana New" w:hAnsi="Angsana New"/>
                <w:sz w:val="26"/>
                <w:szCs w:val="26"/>
                <w:lang w:val="en-GB"/>
              </w:rPr>
              <w:t>2561</w:t>
            </w:r>
          </w:p>
        </w:tc>
      </w:tr>
      <w:tr w:rsidR="00AD0AEE" w:rsidRPr="00780115" w:rsidTr="00B82331">
        <w:trPr>
          <w:trHeight w:val="432"/>
          <w:tblHeader/>
        </w:trPr>
        <w:tc>
          <w:tcPr>
            <w:tcW w:w="2246" w:type="dxa"/>
            <w:shd w:val="clear" w:color="auto" w:fill="auto"/>
            <w:vAlign w:val="bottom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81292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81292C">
              <w:rPr>
                <w:rFonts w:ascii="Angsana New" w:hAnsi="Angsana New"/>
                <w:spacing w:val="-8"/>
                <w:sz w:val="26"/>
                <w:szCs w:val="26"/>
                <w:cs/>
              </w:rPr>
              <w:t>จำนวนเงิน</w:t>
            </w:r>
            <w:r w:rsidRPr="0081292C">
              <w:rPr>
                <w:rFonts w:ascii="Angsana New" w:hAnsi="Angsana New"/>
                <w:spacing w:val="-8"/>
                <w:sz w:val="26"/>
                <w:szCs w:val="26"/>
                <w:cs/>
              </w:rPr>
              <w:br/>
              <w:t>ขั้นต่ำที่ต้องจ่าย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92C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92C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6"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92C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  <w:r w:rsidRPr="0081292C">
              <w:rPr>
                <w:rFonts w:ascii="Angsana New" w:hAnsi="Angsana New"/>
                <w:sz w:val="26"/>
                <w:szCs w:val="26"/>
              </w:rPr>
              <w:br/>
            </w:r>
            <w:r w:rsidRPr="0081292C">
              <w:rPr>
                <w:rFonts w:ascii="Angsana New" w:hAnsi="Angsana New"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92C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8"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92C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D0AEE" w:rsidRPr="00780115" w:rsidTr="0081292C">
        <w:trPr>
          <w:tblHeader/>
        </w:trPr>
        <w:tc>
          <w:tcPr>
            <w:tcW w:w="2246" w:type="dxa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8" w:type="dxa"/>
            <w:gridSpan w:val="12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1292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81292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81292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AD0AEE" w:rsidRPr="00780115" w:rsidTr="0081292C">
        <w:trPr>
          <w:tblHeader/>
        </w:trPr>
        <w:tc>
          <w:tcPr>
            <w:tcW w:w="2246" w:type="dxa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81292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7458" w:type="dxa"/>
            <w:gridSpan w:val="12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AD0AEE" w:rsidRPr="00780115" w:rsidTr="00B82331">
        <w:tc>
          <w:tcPr>
            <w:tcW w:w="2246" w:type="dxa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81292C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81292C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81292C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AD0AEE" w:rsidRPr="0081292C" w:rsidRDefault="0081292C" w:rsidP="0081292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3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292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342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D0AEE" w:rsidRPr="0081292C" w:rsidRDefault="00AD0AEE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AD0AEE" w:rsidRPr="0081292C" w:rsidRDefault="0081292C" w:rsidP="0081292C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292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D0AEE" w:rsidRPr="0081292C" w:rsidRDefault="00AD0AEE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AD0AEE" w:rsidRPr="0081292C" w:rsidRDefault="0081292C" w:rsidP="0081292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292C">
              <w:rPr>
                <w:rFonts w:ascii="Angsana New" w:hAnsi="Angsana New" w:cs="Angsana New"/>
                <w:sz w:val="26"/>
                <w:szCs w:val="26"/>
                <w:lang w:bidi="th-TH"/>
              </w:rPr>
              <w:t>332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0AEE" w:rsidRPr="0081292C" w:rsidRDefault="00AD0AEE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AD0AEE" w:rsidRPr="0081292C" w:rsidRDefault="0081292C" w:rsidP="0081292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292C">
              <w:rPr>
                <w:rFonts w:ascii="Angsana New" w:hAnsi="Angsana New" w:cs="Angsana New"/>
                <w:sz w:val="26"/>
                <w:szCs w:val="26"/>
                <w:lang w:bidi="th-TH"/>
              </w:rPr>
              <w:t>1,047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0AEE" w:rsidRPr="0081292C" w:rsidRDefault="00AD0AEE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D0AEE" w:rsidRPr="0081292C" w:rsidRDefault="0081292C" w:rsidP="00B8233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292C">
              <w:rPr>
                <w:rFonts w:ascii="Angsana New" w:hAnsi="Angsana New" w:cs="Angsana New"/>
                <w:sz w:val="26"/>
                <w:szCs w:val="26"/>
                <w:lang w:bidi="th-TH"/>
              </w:rPr>
              <w:t>52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AD0AEE" w:rsidRPr="0081292C" w:rsidRDefault="00AD0AEE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19" w:type="dxa"/>
            <w:vAlign w:val="bottom"/>
          </w:tcPr>
          <w:p w:rsidR="00AD0AEE" w:rsidRPr="0081292C" w:rsidRDefault="0081292C" w:rsidP="0081292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292C">
              <w:rPr>
                <w:rFonts w:ascii="Angsana New" w:hAnsi="Angsana New" w:cs="Angsana New"/>
                <w:sz w:val="26"/>
                <w:szCs w:val="26"/>
                <w:lang w:bidi="th-TH"/>
              </w:rPr>
              <w:t>995</w:t>
            </w:r>
          </w:p>
        </w:tc>
      </w:tr>
      <w:tr w:rsidR="00AD0AEE" w:rsidRPr="00780115" w:rsidTr="00B82331">
        <w:tc>
          <w:tcPr>
            <w:tcW w:w="2246" w:type="dxa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1292C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81292C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AD0AEE" w:rsidRPr="0081292C" w:rsidRDefault="00EE64E8" w:rsidP="0081292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D0AEE" w:rsidRPr="0081292C" w:rsidRDefault="00AD0AEE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AD0AEE" w:rsidRPr="0081292C" w:rsidRDefault="0081292C" w:rsidP="0081292C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1292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D0AEE" w:rsidRPr="0081292C" w:rsidRDefault="00AD0AEE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AD0AEE" w:rsidRPr="0081292C" w:rsidRDefault="00620510" w:rsidP="0081292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0AEE" w:rsidRPr="0081292C" w:rsidRDefault="00AD0AEE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AD0AEE" w:rsidRPr="0081292C" w:rsidRDefault="0081292C" w:rsidP="0081292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  <w:r w:rsidRPr="0081292C">
              <w:rPr>
                <w:rFonts w:ascii="Angsana New" w:hAnsi="Angsana New" w:cs="Angsana New"/>
                <w:sz w:val="26"/>
                <w:szCs w:val="26"/>
              </w:rPr>
              <w:t>372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0AEE" w:rsidRPr="0081292C" w:rsidRDefault="00AD0AEE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D0AEE" w:rsidRPr="0081292C" w:rsidRDefault="0081292C" w:rsidP="00B8233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  <w:r w:rsidRPr="0081292C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AD0AEE" w:rsidRPr="0081292C" w:rsidRDefault="00AD0AEE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:rsidR="00AD0AEE" w:rsidRPr="0081292C" w:rsidRDefault="0081292C" w:rsidP="0081292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  <w:r w:rsidRPr="0081292C">
              <w:rPr>
                <w:rFonts w:ascii="Angsana New" w:hAnsi="Angsana New" w:cs="Angsana New"/>
                <w:sz w:val="26"/>
                <w:szCs w:val="26"/>
              </w:rPr>
              <w:t>362</w:t>
            </w:r>
          </w:p>
        </w:tc>
      </w:tr>
      <w:tr w:rsidR="00AD0AEE" w:rsidRPr="005D1863" w:rsidTr="00B82331">
        <w:tc>
          <w:tcPr>
            <w:tcW w:w="2246" w:type="dxa"/>
          </w:tcPr>
          <w:p w:rsidR="00AD0AEE" w:rsidRPr="0081292C" w:rsidRDefault="00AD0AEE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29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0AEE" w:rsidRPr="0081292C" w:rsidRDefault="0081292C" w:rsidP="0081292C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1292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37</w:t>
            </w:r>
            <w:r w:rsidR="00EE64E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D0AEE" w:rsidRPr="0081292C" w:rsidRDefault="00AD0AEE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0AEE" w:rsidRPr="0081292C" w:rsidRDefault="0081292C" w:rsidP="0081292C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1292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D0AEE" w:rsidRPr="0081292C" w:rsidRDefault="00AD0AEE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0AEE" w:rsidRPr="0081292C" w:rsidRDefault="0081292C" w:rsidP="0081292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1292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36</w:t>
            </w:r>
            <w:r w:rsidR="00620510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0AEE" w:rsidRPr="0081292C" w:rsidRDefault="00AD0AEE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0AEE" w:rsidRPr="0081292C" w:rsidRDefault="0081292C" w:rsidP="0081292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1292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1,419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0AEE" w:rsidRPr="0081292C" w:rsidRDefault="00AD0AEE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0AEE" w:rsidRPr="0081292C" w:rsidRDefault="0081292C" w:rsidP="00B8233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1292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62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AD0AEE" w:rsidRPr="0081292C" w:rsidRDefault="00AD0AEE" w:rsidP="00B823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0AEE" w:rsidRPr="0081292C" w:rsidRDefault="0081292C" w:rsidP="0081292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1292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1,357</w:t>
            </w:r>
          </w:p>
        </w:tc>
      </w:tr>
    </w:tbl>
    <w:p w:rsidR="00200A2A" w:rsidRPr="00200A2A" w:rsidRDefault="00200A2A" w:rsidP="000E60A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sz w:val="20"/>
          <w:szCs w:val="20"/>
          <w:u w:val="none"/>
          <w:lang w:val="th-TH"/>
        </w:rPr>
      </w:pPr>
    </w:p>
    <w:p w:rsidR="0069589A" w:rsidRPr="000E60AC" w:rsidRDefault="0069589A" w:rsidP="000E60A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</w:pPr>
      <w:r w:rsidRPr="000E60AC">
        <w:rPr>
          <w:rFonts w:ascii="Angsana New" w:hAnsi="Angsana New" w:hint="cs"/>
          <w:i/>
          <w:iCs/>
          <w:sz w:val="30"/>
          <w:szCs w:val="30"/>
          <w:u w:val="none"/>
          <w:cs/>
          <w:lang w:val="th-TH"/>
        </w:rPr>
        <w:t>การเปลี่ยนแปลงของหนี้สินที่เกิดจากกิจกรรมจัดหาเงิน</w:t>
      </w:r>
    </w:p>
    <w:p w:rsidR="0069589A" w:rsidRPr="00200A2A" w:rsidRDefault="0069589A" w:rsidP="00695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th-TH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69589A" w:rsidRPr="008034FC" w:rsidTr="008F473C">
        <w:trPr>
          <w:cantSplit/>
          <w:tblHeader/>
        </w:trPr>
        <w:tc>
          <w:tcPr>
            <w:tcW w:w="378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69589A" w:rsidRPr="008034FC" w:rsidTr="008F473C">
        <w:trPr>
          <w:cantSplit/>
          <w:tblHeader/>
        </w:trPr>
        <w:tc>
          <w:tcPr>
            <w:tcW w:w="378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</w:tcPr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69589A" w:rsidRPr="008034FC" w:rsidTr="008F473C">
        <w:trPr>
          <w:cantSplit/>
          <w:tblHeader/>
        </w:trPr>
        <w:tc>
          <w:tcPr>
            <w:tcW w:w="378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E54F96" w:rsidRPr="008034FC" w:rsidTr="008F473C">
        <w:trPr>
          <w:cantSplit/>
        </w:trPr>
        <w:tc>
          <w:tcPr>
            <w:tcW w:w="3780" w:type="dxa"/>
          </w:tcPr>
          <w:p w:rsidR="00E54F96" w:rsidRPr="008034FC" w:rsidRDefault="00E54F96" w:rsidP="00E54F9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5490" w:type="dxa"/>
            <w:gridSpan w:val="7"/>
          </w:tcPr>
          <w:p w:rsidR="00E54F96" w:rsidRPr="008034FC" w:rsidRDefault="00E54F96" w:rsidP="005B5B2A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69589A" w:rsidRPr="008034FC" w:rsidTr="008F473C">
        <w:trPr>
          <w:cantSplit/>
        </w:trPr>
        <w:tc>
          <w:tcPr>
            <w:tcW w:w="3780" w:type="dxa"/>
          </w:tcPr>
          <w:p w:rsidR="0069589A" w:rsidRPr="008034FC" w:rsidRDefault="0069589A" w:rsidP="005B5B2A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034F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69589A" w:rsidRPr="008034FC" w:rsidRDefault="0069589A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67,216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1,357</w:t>
            </w:r>
          </w:p>
        </w:tc>
        <w:tc>
          <w:tcPr>
            <w:tcW w:w="27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</w:rPr>
              <w:t>68,573</w:t>
            </w:r>
          </w:p>
        </w:tc>
      </w:tr>
      <w:tr w:rsidR="0069589A" w:rsidRPr="008034FC" w:rsidTr="008F473C">
        <w:trPr>
          <w:cantSplit/>
        </w:trPr>
        <w:tc>
          <w:tcPr>
            <w:tcW w:w="3780" w:type="dxa"/>
          </w:tcPr>
          <w:p w:rsidR="0069589A" w:rsidRPr="008034FC" w:rsidRDefault="0069589A" w:rsidP="005B5B2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การเปลี่ยนแปลงจากกระแสเงินสดจาก</w:t>
            </w: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br/>
              <w:t>การจัดหาเงิน</w:t>
            </w:r>
          </w:p>
        </w:tc>
        <w:tc>
          <w:tcPr>
            <w:tcW w:w="1170" w:type="dxa"/>
            <w:vAlign w:val="bottom"/>
          </w:tcPr>
          <w:p w:rsidR="0069589A" w:rsidRPr="008034FC" w:rsidRDefault="00243A21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603,470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243A21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243A21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(3,782)</w:t>
            </w:r>
          </w:p>
        </w:tc>
        <w:tc>
          <w:tcPr>
            <w:tcW w:w="27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243A21" w:rsidRPr="008034FC" w:rsidRDefault="00243A21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599,688</w:t>
            </w:r>
          </w:p>
        </w:tc>
      </w:tr>
      <w:tr w:rsidR="0069589A" w:rsidRPr="008034FC" w:rsidTr="008F473C">
        <w:trPr>
          <w:cantSplit/>
        </w:trPr>
        <w:tc>
          <w:tcPr>
            <w:tcW w:w="3780" w:type="dxa"/>
          </w:tcPr>
          <w:p w:rsidR="0069589A" w:rsidRPr="008034FC" w:rsidRDefault="0069589A" w:rsidP="005B5B2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170" w:type="dxa"/>
            <w:vAlign w:val="bottom"/>
          </w:tcPr>
          <w:p w:rsidR="0069589A" w:rsidRPr="008034FC" w:rsidRDefault="00243A21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243A21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243A21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6,411</w:t>
            </w:r>
          </w:p>
        </w:tc>
        <w:tc>
          <w:tcPr>
            <w:tcW w:w="27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:rsidR="0069589A" w:rsidRPr="008034FC" w:rsidRDefault="00243A21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6,411</w:t>
            </w:r>
          </w:p>
        </w:tc>
      </w:tr>
      <w:tr w:rsidR="0069589A" w:rsidRPr="008034FC" w:rsidTr="00D70F3E">
        <w:trPr>
          <w:cantSplit/>
        </w:trPr>
        <w:tc>
          <w:tcPr>
            <w:tcW w:w="3780" w:type="dxa"/>
          </w:tcPr>
          <w:p w:rsidR="0069589A" w:rsidRPr="008034FC" w:rsidRDefault="0069589A" w:rsidP="005B5B2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9589A" w:rsidRPr="008034FC" w:rsidRDefault="00243A21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3,967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9589A" w:rsidRPr="008034FC" w:rsidRDefault="00243A21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9589A" w:rsidRPr="008034FC" w:rsidRDefault="00243A21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</w:rPr>
              <w:t>1,876</w:t>
            </w:r>
          </w:p>
        </w:tc>
        <w:tc>
          <w:tcPr>
            <w:tcW w:w="27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9589A" w:rsidRPr="008034FC" w:rsidRDefault="00243A21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</w:rPr>
              <w:t>5,843</w:t>
            </w:r>
          </w:p>
        </w:tc>
      </w:tr>
      <w:tr w:rsidR="0069589A" w:rsidRPr="008034FC" w:rsidTr="00D70F3E">
        <w:trPr>
          <w:cantSplit/>
        </w:trPr>
        <w:tc>
          <w:tcPr>
            <w:tcW w:w="3780" w:type="dxa"/>
          </w:tcPr>
          <w:p w:rsidR="0069589A" w:rsidRPr="008034FC" w:rsidRDefault="0069589A" w:rsidP="005B5B2A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34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034F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8034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589A" w:rsidRPr="008034FC" w:rsidRDefault="00243A21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674,653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589A" w:rsidRPr="008034FC" w:rsidRDefault="00243A21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589A" w:rsidRPr="008034FC" w:rsidRDefault="00243A21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5,862</w:t>
            </w:r>
          </w:p>
        </w:tc>
        <w:tc>
          <w:tcPr>
            <w:tcW w:w="27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589A" w:rsidRPr="008034FC" w:rsidRDefault="00243A21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680,515</w:t>
            </w:r>
          </w:p>
        </w:tc>
      </w:tr>
      <w:tr w:rsidR="00D70F3E" w:rsidRPr="008034FC" w:rsidTr="008F473C">
        <w:trPr>
          <w:cantSplit/>
        </w:trPr>
        <w:tc>
          <w:tcPr>
            <w:tcW w:w="3780" w:type="dxa"/>
          </w:tcPr>
          <w:p w:rsidR="00D70F3E" w:rsidRPr="008034FC" w:rsidRDefault="00D70F3E" w:rsidP="00976934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034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lastRenderedPageBreak/>
              <w:t>2561</w:t>
            </w:r>
          </w:p>
        </w:tc>
        <w:tc>
          <w:tcPr>
            <w:tcW w:w="1170" w:type="dxa"/>
            <w:vAlign w:val="bottom"/>
          </w:tcPr>
          <w:p w:rsidR="00D70F3E" w:rsidRPr="008034FC" w:rsidRDefault="00D70F3E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D70F3E" w:rsidRPr="008034FC" w:rsidRDefault="00D70F3E" w:rsidP="00976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D70F3E" w:rsidRPr="008034FC" w:rsidRDefault="00D70F3E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D70F3E" w:rsidRPr="008034FC" w:rsidRDefault="00D70F3E" w:rsidP="00976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D70F3E" w:rsidRPr="008034FC" w:rsidRDefault="00D70F3E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D70F3E" w:rsidRPr="008034FC" w:rsidRDefault="00D70F3E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D70F3E" w:rsidRPr="008034FC" w:rsidRDefault="00D70F3E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76934" w:rsidRPr="008034FC" w:rsidTr="008F473C">
        <w:trPr>
          <w:cantSplit/>
        </w:trPr>
        <w:tc>
          <w:tcPr>
            <w:tcW w:w="3780" w:type="dxa"/>
          </w:tcPr>
          <w:p w:rsidR="00976934" w:rsidRPr="008034FC" w:rsidRDefault="00976934" w:rsidP="00976934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034F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976934" w:rsidRPr="008034FC" w:rsidRDefault="00243A21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2,180</w:t>
            </w:r>
          </w:p>
        </w:tc>
        <w:tc>
          <w:tcPr>
            <w:tcW w:w="270" w:type="dxa"/>
            <w:vAlign w:val="bottom"/>
          </w:tcPr>
          <w:p w:rsidR="00976934" w:rsidRPr="008034FC" w:rsidRDefault="00976934" w:rsidP="00976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976934" w:rsidRPr="008034FC" w:rsidRDefault="00243A21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976934" w:rsidRPr="008034FC" w:rsidRDefault="00976934" w:rsidP="00976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976934" w:rsidRPr="008034FC" w:rsidRDefault="00243A21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2,319</w:t>
            </w:r>
          </w:p>
        </w:tc>
        <w:tc>
          <w:tcPr>
            <w:tcW w:w="270" w:type="dxa"/>
          </w:tcPr>
          <w:p w:rsidR="00976934" w:rsidRPr="008034FC" w:rsidRDefault="00976934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976934" w:rsidRPr="008034FC" w:rsidRDefault="00243A21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4,499</w:t>
            </w:r>
          </w:p>
        </w:tc>
      </w:tr>
      <w:tr w:rsidR="00976934" w:rsidRPr="008034FC" w:rsidTr="008F473C">
        <w:trPr>
          <w:cantSplit/>
        </w:trPr>
        <w:tc>
          <w:tcPr>
            <w:tcW w:w="3780" w:type="dxa"/>
          </w:tcPr>
          <w:p w:rsidR="00976934" w:rsidRPr="008034FC" w:rsidRDefault="00976934" w:rsidP="0097693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การเปลี่ยนแปลงจากกระแสเงินสดจาก</w:t>
            </w: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br/>
              <w:t>การจัดหาเงิน</w:t>
            </w:r>
          </w:p>
        </w:tc>
        <w:tc>
          <w:tcPr>
            <w:tcW w:w="1170" w:type="dxa"/>
            <w:vAlign w:val="bottom"/>
          </w:tcPr>
          <w:p w:rsidR="00976934" w:rsidRPr="008034FC" w:rsidRDefault="00243A21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65,036</w:t>
            </w:r>
          </w:p>
        </w:tc>
        <w:tc>
          <w:tcPr>
            <w:tcW w:w="270" w:type="dxa"/>
            <w:vAlign w:val="bottom"/>
          </w:tcPr>
          <w:p w:rsidR="00976934" w:rsidRPr="008034FC" w:rsidRDefault="00976934" w:rsidP="00976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76934" w:rsidRPr="008034FC" w:rsidRDefault="00243A21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976934" w:rsidRPr="008034FC" w:rsidRDefault="00976934" w:rsidP="00976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976934" w:rsidRPr="008034FC" w:rsidRDefault="00243A21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(962)</w:t>
            </w:r>
          </w:p>
        </w:tc>
        <w:tc>
          <w:tcPr>
            <w:tcW w:w="270" w:type="dxa"/>
          </w:tcPr>
          <w:p w:rsidR="00976934" w:rsidRPr="008034FC" w:rsidRDefault="00976934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:rsidR="00976934" w:rsidRPr="008034FC" w:rsidRDefault="00976934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  <w:p w:rsidR="00243A21" w:rsidRPr="008034FC" w:rsidRDefault="00243A21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64,074</w:t>
            </w:r>
          </w:p>
        </w:tc>
      </w:tr>
      <w:tr w:rsidR="00976934" w:rsidRPr="008034FC" w:rsidTr="008F473C">
        <w:trPr>
          <w:cantSplit/>
        </w:trPr>
        <w:tc>
          <w:tcPr>
            <w:tcW w:w="3780" w:type="dxa"/>
          </w:tcPr>
          <w:p w:rsidR="00976934" w:rsidRPr="008034FC" w:rsidRDefault="00976934" w:rsidP="00976934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34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034F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8034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6934" w:rsidRPr="008034FC" w:rsidRDefault="00243A21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67,216</w:t>
            </w:r>
          </w:p>
        </w:tc>
        <w:tc>
          <w:tcPr>
            <w:tcW w:w="270" w:type="dxa"/>
            <w:vAlign w:val="bottom"/>
          </w:tcPr>
          <w:p w:rsidR="00976934" w:rsidRPr="008034FC" w:rsidRDefault="00976934" w:rsidP="00976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6934" w:rsidRPr="008034FC" w:rsidRDefault="00243A21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976934" w:rsidRPr="008034FC" w:rsidRDefault="00976934" w:rsidP="00976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6934" w:rsidRPr="008034FC" w:rsidRDefault="00243A21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1,357</w:t>
            </w:r>
          </w:p>
        </w:tc>
        <w:tc>
          <w:tcPr>
            <w:tcW w:w="270" w:type="dxa"/>
          </w:tcPr>
          <w:p w:rsidR="00976934" w:rsidRPr="008034FC" w:rsidRDefault="00976934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76934" w:rsidRPr="008034FC" w:rsidRDefault="00243A21" w:rsidP="00976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68,573</w:t>
            </w:r>
          </w:p>
        </w:tc>
      </w:tr>
    </w:tbl>
    <w:p w:rsidR="00E64B64" w:rsidRPr="008034FC" w:rsidRDefault="00E64B64" w:rsidP="00E64B64">
      <w:pPr>
        <w:rPr>
          <w:rFonts w:ascii="Angsana New" w:hAnsi="Angsana New"/>
          <w:sz w:val="30"/>
          <w:szCs w:val="30"/>
          <w:highlight w:val="yellow"/>
          <w:cs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69589A" w:rsidRPr="008034FC" w:rsidTr="00A310B3">
        <w:trPr>
          <w:cantSplit/>
          <w:tblHeader/>
        </w:trPr>
        <w:tc>
          <w:tcPr>
            <w:tcW w:w="378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9589A" w:rsidRPr="008034FC" w:rsidTr="00A310B3">
        <w:trPr>
          <w:cantSplit/>
          <w:tblHeader/>
        </w:trPr>
        <w:tc>
          <w:tcPr>
            <w:tcW w:w="378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</w:tcPr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  <w:p w:rsidR="0069589A" w:rsidRPr="008034FC" w:rsidRDefault="0069589A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69589A" w:rsidRPr="008034FC" w:rsidTr="00A310B3">
        <w:trPr>
          <w:cantSplit/>
          <w:tblHeader/>
        </w:trPr>
        <w:tc>
          <w:tcPr>
            <w:tcW w:w="378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E54F96" w:rsidRPr="008034FC" w:rsidTr="005B5B2A">
        <w:trPr>
          <w:cantSplit/>
        </w:trPr>
        <w:tc>
          <w:tcPr>
            <w:tcW w:w="3780" w:type="dxa"/>
          </w:tcPr>
          <w:p w:rsidR="00E54F96" w:rsidRPr="008034FC" w:rsidRDefault="00E54F96" w:rsidP="00E54F9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5490" w:type="dxa"/>
            <w:gridSpan w:val="7"/>
          </w:tcPr>
          <w:p w:rsidR="00E54F96" w:rsidRPr="008034FC" w:rsidRDefault="00E54F96" w:rsidP="005B5B2A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69589A" w:rsidRPr="008034FC" w:rsidTr="005B5B2A">
        <w:trPr>
          <w:cantSplit/>
        </w:trPr>
        <w:tc>
          <w:tcPr>
            <w:tcW w:w="3780" w:type="dxa"/>
          </w:tcPr>
          <w:p w:rsidR="0069589A" w:rsidRPr="008034FC" w:rsidRDefault="0069589A" w:rsidP="005B5B2A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034F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69589A" w:rsidRPr="008034FC" w:rsidRDefault="0069589A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67,216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69589A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69589A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1,357</w:t>
            </w:r>
          </w:p>
        </w:tc>
        <w:tc>
          <w:tcPr>
            <w:tcW w:w="27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9589A" w:rsidRPr="008034FC" w:rsidRDefault="0069589A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</w:rPr>
              <w:t>68,573</w:t>
            </w:r>
          </w:p>
        </w:tc>
      </w:tr>
      <w:tr w:rsidR="0069589A" w:rsidRPr="008034FC" w:rsidTr="005B5B2A">
        <w:trPr>
          <w:cantSplit/>
        </w:trPr>
        <w:tc>
          <w:tcPr>
            <w:tcW w:w="3780" w:type="dxa"/>
          </w:tcPr>
          <w:p w:rsidR="0069589A" w:rsidRPr="008034FC" w:rsidRDefault="0069589A" w:rsidP="005B5B2A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การเปลี่ยนแปลงจากกระแสเงินสดจาก</w:t>
            </w: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br/>
              <w:t>การจัดหาเงิน</w:t>
            </w:r>
          </w:p>
        </w:tc>
        <w:tc>
          <w:tcPr>
            <w:tcW w:w="1170" w:type="dxa"/>
            <w:vAlign w:val="bottom"/>
          </w:tcPr>
          <w:p w:rsidR="0069589A" w:rsidRPr="008034FC" w:rsidRDefault="00033839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133,904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1B2B38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9589A" w:rsidRPr="008034FC" w:rsidRDefault="001B2B38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(1,047)</w:t>
            </w:r>
          </w:p>
        </w:tc>
        <w:tc>
          <w:tcPr>
            <w:tcW w:w="27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:rsidR="001B2B38" w:rsidRPr="008034FC" w:rsidRDefault="001B2B38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69589A" w:rsidRPr="008034FC" w:rsidRDefault="001B2B38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632,857</w:t>
            </w:r>
          </w:p>
        </w:tc>
      </w:tr>
      <w:tr w:rsidR="0069589A" w:rsidRPr="008034FC" w:rsidTr="00070C71">
        <w:trPr>
          <w:cantSplit/>
        </w:trPr>
        <w:tc>
          <w:tcPr>
            <w:tcW w:w="3780" w:type="dxa"/>
          </w:tcPr>
          <w:p w:rsidR="0069589A" w:rsidRPr="008034FC" w:rsidRDefault="0069589A" w:rsidP="005B5B2A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9589A" w:rsidRPr="008034FC" w:rsidRDefault="00033839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9589A" w:rsidRPr="008034FC" w:rsidRDefault="001B2B38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9589A" w:rsidRPr="008034FC" w:rsidRDefault="001B2B38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</w:rPr>
              <w:t>51</w:t>
            </w:r>
          </w:p>
        </w:tc>
        <w:tc>
          <w:tcPr>
            <w:tcW w:w="27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9589A" w:rsidRPr="008034FC" w:rsidRDefault="001B2B38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</w:rPr>
              <w:t>176</w:t>
            </w:r>
          </w:p>
        </w:tc>
      </w:tr>
      <w:tr w:rsidR="0069589A" w:rsidRPr="008034FC" w:rsidTr="00070C71">
        <w:trPr>
          <w:cantSplit/>
        </w:trPr>
        <w:tc>
          <w:tcPr>
            <w:tcW w:w="3780" w:type="dxa"/>
          </w:tcPr>
          <w:p w:rsidR="0069589A" w:rsidRPr="008034FC" w:rsidRDefault="0069589A" w:rsidP="005B5B2A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34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034F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8034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589A" w:rsidRPr="008034FC" w:rsidRDefault="001B2B38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201,245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589A" w:rsidRPr="008034FC" w:rsidRDefault="001B2B38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500,000</w:t>
            </w:r>
          </w:p>
        </w:tc>
        <w:tc>
          <w:tcPr>
            <w:tcW w:w="270" w:type="dxa"/>
            <w:vAlign w:val="bottom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589A" w:rsidRPr="008034FC" w:rsidRDefault="001B2B38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361</w:t>
            </w:r>
          </w:p>
        </w:tc>
        <w:tc>
          <w:tcPr>
            <w:tcW w:w="270" w:type="dxa"/>
          </w:tcPr>
          <w:p w:rsidR="0069589A" w:rsidRPr="008034FC" w:rsidRDefault="0069589A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589A" w:rsidRPr="008034FC" w:rsidRDefault="001B2B38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701,606</w:t>
            </w:r>
          </w:p>
        </w:tc>
      </w:tr>
      <w:tr w:rsidR="004F0C9C" w:rsidRPr="008034FC" w:rsidTr="00A26144">
        <w:trPr>
          <w:cantSplit/>
        </w:trPr>
        <w:tc>
          <w:tcPr>
            <w:tcW w:w="3780" w:type="dxa"/>
          </w:tcPr>
          <w:p w:rsidR="004F0C9C" w:rsidRPr="008034FC" w:rsidRDefault="004F0C9C" w:rsidP="005B5B2A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F0C9C" w:rsidRPr="008034FC" w:rsidRDefault="004F0C9C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F0C9C" w:rsidRPr="008034FC" w:rsidRDefault="004F0C9C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F0C9C" w:rsidRPr="008034FC" w:rsidRDefault="004F0C9C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4F0C9C" w:rsidRPr="008034FC" w:rsidRDefault="004F0C9C" w:rsidP="005B5B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F0C9C" w:rsidRPr="008034FC" w:rsidRDefault="004F0C9C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4F0C9C" w:rsidRPr="008034FC" w:rsidRDefault="004F0C9C" w:rsidP="005B5B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4F0C9C" w:rsidRPr="008034FC" w:rsidRDefault="004F0C9C" w:rsidP="00680D4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A4832" w:rsidRPr="008034FC" w:rsidTr="00AA4832">
        <w:trPr>
          <w:cantSplit/>
        </w:trPr>
        <w:tc>
          <w:tcPr>
            <w:tcW w:w="3780" w:type="dxa"/>
          </w:tcPr>
          <w:p w:rsidR="00AA4832" w:rsidRPr="008034FC" w:rsidRDefault="00AA4832" w:rsidP="00A310B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5490" w:type="dxa"/>
            <w:gridSpan w:val="7"/>
            <w:vAlign w:val="bottom"/>
          </w:tcPr>
          <w:p w:rsidR="00AA4832" w:rsidRPr="008034FC" w:rsidRDefault="00AA4832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310B3" w:rsidRPr="008034FC" w:rsidTr="004313F8">
        <w:trPr>
          <w:cantSplit/>
        </w:trPr>
        <w:tc>
          <w:tcPr>
            <w:tcW w:w="3780" w:type="dxa"/>
          </w:tcPr>
          <w:p w:rsidR="00A310B3" w:rsidRPr="008034FC" w:rsidRDefault="00A310B3" w:rsidP="00A310B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034F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A310B3" w:rsidRPr="008034FC" w:rsidRDefault="004313F8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2,180</w:t>
            </w:r>
          </w:p>
        </w:tc>
        <w:tc>
          <w:tcPr>
            <w:tcW w:w="270" w:type="dxa"/>
            <w:vAlign w:val="bottom"/>
          </w:tcPr>
          <w:p w:rsidR="00A310B3" w:rsidRPr="008034FC" w:rsidRDefault="00A310B3" w:rsidP="00A310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310B3" w:rsidRPr="008034FC" w:rsidRDefault="00E84C46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A310B3" w:rsidRPr="008034FC" w:rsidRDefault="00A310B3" w:rsidP="00A310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310B3" w:rsidRPr="008034FC" w:rsidRDefault="004313F8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2,319</w:t>
            </w:r>
          </w:p>
        </w:tc>
        <w:tc>
          <w:tcPr>
            <w:tcW w:w="270" w:type="dxa"/>
          </w:tcPr>
          <w:p w:rsidR="00A310B3" w:rsidRPr="008034FC" w:rsidRDefault="00A310B3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A310B3" w:rsidRPr="008034FC" w:rsidRDefault="004313F8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4,499</w:t>
            </w:r>
          </w:p>
        </w:tc>
      </w:tr>
      <w:tr w:rsidR="00A310B3" w:rsidRPr="008034FC" w:rsidTr="004313F8">
        <w:trPr>
          <w:cantSplit/>
        </w:trPr>
        <w:tc>
          <w:tcPr>
            <w:tcW w:w="3780" w:type="dxa"/>
          </w:tcPr>
          <w:p w:rsidR="00A310B3" w:rsidRPr="008034FC" w:rsidRDefault="00A310B3" w:rsidP="00A310B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การเปลี่ยนแปลงจากกระแสเงินสดจาก</w:t>
            </w:r>
            <w:r w:rsidRPr="008034FC">
              <w:rPr>
                <w:rFonts w:ascii="Angsana New" w:hAnsi="Angsana New" w:hint="cs"/>
                <w:sz w:val="28"/>
                <w:szCs w:val="28"/>
                <w:cs/>
              </w:rPr>
              <w:br/>
              <w:t>การจัดหาเงิน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310B3" w:rsidRPr="008034FC" w:rsidRDefault="004313F8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65,036</w:t>
            </w:r>
          </w:p>
        </w:tc>
        <w:tc>
          <w:tcPr>
            <w:tcW w:w="270" w:type="dxa"/>
            <w:vAlign w:val="bottom"/>
          </w:tcPr>
          <w:p w:rsidR="00A310B3" w:rsidRPr="008034FC" w:rsidRDefault="00A310B3" w:rsidP="00A310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310B3" w:rsidRPr="008034FC" w:rsidRDefault="00E84C46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A310B3" w:rsidRPr="008034FC" w:rsidRDefault="00A310B3" w:rsidP="00A310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310B3" w:rsidRPr="008034FC" w:rsidRDefault="004313F8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(962)</w:t>
            </w:r>
          </w:p>
        </w:tc>
        <w:tc>
          <w:tcPr>
            <w:tcW w:w="270" w:type="dxa"/>
          </w:tcPr>
          <w:p w:rsidR="00A310B3" w:rsidRPr="008034FC" w:rsidRDefault="00A310B3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310B3" w:rsidRPr="008034FC" w:rsidRDefault="00A310B3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4313F8" w:rsidRPr="008034FC" w:rsidRDefault="004313F8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64,074</w:t>
            </w:r>
          </w:p>
        </w:tc>
      </w:tr>
      <w:tr w:rsidR="00A310B3" w:rsidRPr="008034FC" w:rsidTr="004313F8">
        <w:trPr>
          <w:cantSplit/>
        </w:trPr>
        <w:tc>
          <w:tcPr>
            <w:tcW w:w="3780" w:type="dxa"/>
          </w:tcPr>
          <w:p w:rsidR="00A310B3" w:rsidRPr="008034FC" w:rsidRDefault="00A310B3" w:rsidP="00A310B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34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034F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8034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10B3" w:rsidRPr="008034FC" w:rsidRDefault="004313F8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67,216</w:t>
            </w:r>
          </w:p>
        </w:tc>
        <w:tc>
          <w:tcPr>
            <w:tcW w:w="270" w:type="dxa"/>
            <w:vAlign w:val="bottom"/>
          </w:tcPr>
          <w:p w:rsidR="00A310B3" w:rsidRPr="008034FC" w:rsidRDefault="00A310B3" w:rsidP="00A310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10B3" w:rsidRPr="008034FC" w:rsidRDefault="00E84C46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A310B3" w:rsidRPr="008034FC" w:rsidRDefault="00A310B3" w:rsidP="00A310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10B3" w:rsidRPr="008034FC" w:rsidRDefault="004313F8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1,357</w:t>
            </w:r>
          </w:p>
        </w:tc>
        <w:tc>
          <w:tcPr>
            <w:tcW w:w="270" w:type="dxa"/>
          </w:tcPr>
          <w:p w:rsidR="00A310B3" w:rsidRPr="008034FC" w:rsidRDefault="00A310B3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310B3" w:rsidRPr="008034FC" w:rsidRDefault="004313F8" w:rsidP="00A31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034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68,573</w:t>
            </w:r>
          </w:p>
        </w:tc>
      </w:tr>
    </w:tbl>
    <w:p w:rsidR="00E84C46" w:rsidRDefault="00E84C46" w:rsidP="0069589A">
      <w:pPr>
        <w:spacing w:line="240" w:lineRule="auto"/>
        <w:rPr>
          <w:rFonts w:ascii="Angsana New" w:hAnsi="Angsana New"/>
          <w:sz w:val="20"/>
          <w:szCs w:val="20"/>
          <w:lang w:val="th-TH" w:eastAsia="x-none"/>
        </w:rPr>
      </w:pPr>
    </w:p>
    <w:p w:rsidR="00460EEB" w:rsidRDefault="0046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222F8" w:rsidRPr="00FF43B4" w:rsidRDefault="00F222F8" w:rsidP="00FF43B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เจ้าหนี้อื่น</w:t>
      </w:r>
    </w:p>
    <w:p w:rsidR="00BA5A30" w:rsidRPr="00145E20" w:rsidRDefault="00BA5A30" w:rsidP="00BA5A30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8"/>
        <w:gridCol w:w="883"/>
        <w:gridCol w:w="1185"/>
        <w:gridCol w:w="254"/>
        <w:gridCol w:w="1190"/>
        <w:gridCol w:w="273"/>
        <w:gridCol w:w="1168"/>
        <w:gridCol w:w="254"/>
        <w:gridCol w:w="1185"/>
      </w:tblGrid>
      <w:tr w:rsidR="00504F5D" w:rsidRPr="009664BA" w:rsidTr="00485BEC">
        <w:trPr>
          <w:tblHeader/>
        </w:trPr>
        <w:tc>
          <w:tcPr>
            <w:tcW w:w="1552" w:type="pct"/>
          </w:tcPr>
          <w:p w:rsidR="00504F5D" w:rsidRPr="009664BA" w:rsidRDefault="00504F5D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pct"/>
            <w:gridSpan w:val="3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04F5D" w:rsidRPr="009664BA" w:rsidTr="00485BEC">
        <w:trPr>
          <w:tblHeader/>
        </w:trPr>
        <w:tc>
          <w:tcPr>
            <w:tcW w:w="1552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9" w:type="pct"/>
          </w:tcPr>
          <w:p w:rsidR="00504F5D" w:rsidRPr="005F764D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76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7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504F5D" w:rsidRPr="005F764D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76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504F5D" w:rsidRPr="005F764D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76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7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504F5D" w:rsidRPr="005F764D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76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504F5D" w:rsidRPr="009664BA" w:rsidTr="00485BEC">
        <w:trPr>
          <w:tblHeader/>
        </w:trPr>
        <w:tc>
          <w:tcPr>
            <w:tcW w:w="1552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4F5D" w:rsidRPr="009664BA" w:rsidTr="00485BEC">
        <w:tc>
          <w:tcPr>
            <w:tcW w:w="1552" w:type="pct"/>
          </w:tcPr>
          <w:p w:rsidR="00504F5D" w:rsidRPr="009664BA" w:rsidRDefault="007F339E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3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76" w:type="pct"/>
          </w:tcPr>
          <w:p w:rsidR="00504F5D" w:rsidRPr="002C6346" w:rsidRDefault="002C6346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504F5D" w:rsidRPr="002A71C0" w:rsidRDefault="006D690E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44EA0" w:rsidRPr="002A7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37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504F5D" w:rsidRPr="009664BA" w:rsidRDefault="006D690E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69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147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504F5D" w:rsidRPr="009664BA" w:rsidRDefault="006D690E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9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137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504F5D" w:rsidRPr="009664BA" w:rsidRDefault="006D690E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9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</w:p>
        </w:tc>
      </w:tr>
      <w:tr w:rsidR="00504F5D" w:rsidRPr="00940E36" w:rsidTr="00485BEC">
        <w:tc>
          <w:tcPr>
            <w:tcW w:w="1552" w:type="pct"/>
          </w:tcPr>
          <w:p w:rsidR="00504F5D" w:rsidRPr="00940E36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:rsidR="00504F5D" w:rsidRPr="00940E36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39" w:type="pct"/>
          </w:tcPr>
          <w:p w:rsidR="00504F5D" w:rsidRPr="002A71C0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7" w:type="pct"/>
          </w:tcPr>
          <w:p w:rsidR="00504F5D" w:rsidRPr="00940E36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2" w:type="pct"/>
          </w:tcPr>
          <w:p w:rsidR="00504F5D" w:rsidRPr="00940E36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</w:tcPr>
          <w:p w:rsidR="00504F5D" w:rsidRPr="00940E36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pct"/>
          </w:tcPr>
          <w:p w:rsidR="00504F5D" w:rsidRPr="00940E36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7" w:type="pct"/>
          </w:tcPr>
          <w:p w:rsidR="00504F5D" w:rsidRPr="00940E36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pct"/>
          </w:tcPr>
          <w:p w:rsidR="00504F5D" w:rsidRPr="00940E36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04F5D" w:rsidRPr="009664BA" w:rsidTr="00485BEC">
        <w:tc>
          <w:tcPr>
            <w:tcW w:w="1552" w:type="pct"/>
          </w:tcPr>
          <w:p w:rsidR="00504F5D" w:rsidRPr="007B235D" w:rsidRDefault="00504F5D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3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76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504F5D" w:rsidRPr="002A71C0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504F5D" w:rsidRPr="009664BA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504F5D" w:rsidRPr="009664BA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504F5D" w:rsidRPr="009664BA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6F3C" w:rsidRPr="009664BA" w:rsidTr="00485BEC">
        <w:tc>
          <w:tcPr>
            <w:tcW w:w="1552" w:type="pct"/>
          </w:tcPr>
          <w:p w:rsidR="002E6F3C" w:rsidRPr="002E6F3C" w:rsidRDefault="002E6F3C" w:rsidP="002E6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เงินลงทุนค้างจ่าย</w:t>
            </w:r>
          </w:p>
        </w:tc>
        <w:tc>
          <w:tcPr>
            <w:tcW w:w="476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2E6F3C" w:rsidRPr="002A71C0" w:rsidRDefault="00641C2E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C77A5A" w:rsidRPr="002A71C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3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2E6F3C" w:rsidRPr="009664BA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2E6F3C" w:rsidRPr="009664BA" w:rsidRDefault="00641C2E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C77A5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3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2E6F3C" w:rsidRPr="009664BA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F3C" w:rsidRPr="009664BA" w:rsidTr="00485BEC">
        <w:tc>
          <w:tcPr>
            <w:tcW w:w="1552" w:type="pct"/>
          </w:tcPr>
          <w:p w:rsidR="002E6F3C" w:rsidRPr="009664BA" w:rsidRDefault="002E6F3C" w:rsidP="002E6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6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2E6F3C" w:rsidRPr="002A71C0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71C0">
              <w:rPr>
                <w:rFonts w:asciiTheme="majorBidi" w:hAnsiTheme="majorBidi" w:cstheme="majorBidi"/>
                <w:sz w:val="30"/>
                <w:szCs w:val="30"/>
              </w:rPr>
              <w:t>10,293</w:t>
            </w:r>
          </w:p>
        </w:tc>
        <w:tc>
          <w:tcPr>
            <w:tcW w:w="13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2E6F3C" w:rsidRPr="009664BA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F3C">
              <w:rPr>
                <w:rFonts w:asciiTheme="majorBidi" w:hAnsiTheme="majorBidi" w:cstheme="majorBidi"/>
                <w:sz w:val="30"/>
                <w:szCs w:val="30"/>
              </w:rPr>
              <w:t>16,362</w:t>
            </w:r>
          </w:p>
        </w:tc>
        <w:tc>
          <w:tcPr>
            <w:tcW w:w="14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2E6F3C" w:rsidRPr="009664BA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F3C">
              <w:rPr>
                <w:rFonts w:asciiTheme="majorBidi" w:hAnsiTheme="majorBidi" w:cstheme="majorBidi"/>
                <w:sz w:val="30"/>
                <w:szCs w:val="30"/>
              </w:rPr>
              <w:t>7,065</w:t>
            </w:r>
          </w:p>
        </w:tc>
        <w:tc>
          <w:tcPr>
            <w:tcW w:w="13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2E6F3C" w:rsidRPr="009664BA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F3C">
              <w:rPr>
                <w:rFonts w:asciiTheme="majorBidi" w:hAnsiTheme="majorBidi" w:cstheme="majorBidi"/>
                <w:sz w:val="30"/>
                <w:szCs w:val="30"/>
              </w:rPr>
              <w:t>16,341</w:t>
            </w:r>
          </w:p>
        </w:tc>
      </w:tr>
      <w:tr w:rsidR="002E6F3C" w:rsidRPr="009664BA" w:rsidTr="00485BEC">
        <w:tc>
          <w:tcPr>
            <w:tcW w:w="1552" w:type="pct"/>
          </w:tcPr>
          <w:p w:rsidR="002E6F3C" w:rsidRPr="00657DFF" w:rsidRDefault="002E6F3C" w:rsidP="002E6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57DFF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76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2E6F3C" w:rsidRPr="002A71C0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71C0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2A71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71C0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="00144EA0" w:rsidRPr="002A71C0">
              <w:rPr>
                <w:rFonts w:asciiTheme="majorBidi" w:hAnsiTheme="majorBidi"/>
                <w:sz w:val="30"/>
                <w:szCs w:val="30"/>
              </w:rPr>
              <w:t>51</w:t>
            </w:r>
          </w:p>
        </w:tc>
        <w:tc>
          <w:tcPr>
            <w:tcW w:w="13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2E6F3C" w:rsidRPr="009664BA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6F3C">
              <w:rPr>
                <w:rFonts w:asciiTheme="majorBidi" w:hAnsiTheme="majorBidi" w:cstheme="majorBidi"/>
                <w:sz w:val="30"/>
                <w:szCs w:val="30"/>
              </w:rPr>
              <w:t>2,209</w:t>
            </w:r>
          </w:p>
        </w:tc>
        <w:tc>
          <w:tcPr>
            <w:tcW w:w="14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2E6F3C" w:rsidRPr="009664BA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6F3C">
              <w:rPr>
                <w:rFonts w:asciiTheme="majorBidi" w:hAnsiTheme="majorBidi" w:cstheme="majorBidi"/>
                <w:sz w:val="30"/>
                <w:szCs w:val="30"/>
              </w:rPr>
              <w:t>1,636</w:t>
            </w:r>
          </w:p>
        </w:tc>
        <w:tc>
          <w:tcPr>
            <w:tcW w:w="13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2E6F3C" w:rsidRPr="009664BA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6F3C">
              <w:rPr>
                <w:rFonts w:asciiTheme="majorBidi" w:hAnsiTheme="majorBidi" w:cstheme="majorBidi"/>
                <w:sz w:val="30"/>
                <w:szCs w:val="30"/>
              </w:rPr>
              <w:t>2,156</w:t>
            </w:r>
          </w:p>
        </w:tc>
      </w:tr>
      <w:tr w:rsidR="002E6F3C" w:rsidRPr="009664BA" w:rsidTr="00485BEC">
        <w:tc>
          <w:tcPr>
            <w:tcW w:w="1552" w:type="pct"/>
          </w:tcPr>
          <w:p w:rsidR="002E6F3C" w:rsidRPr="009664BA" w:rsidRDefault="002E6F3C" w:rsidP="002E6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476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2E6F3C" w:rsidRPr="002A71C0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71C0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2A71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71C0">
              <w:rPr>
                <w:rFonts w:asciiTheme="majorBidi" w:hAnsiTheme="majorBidi"/>
                <w:sz w:val="30"/>
                <w:szCs w:val="30"/>
                <w:cs/>
              </w:rPr>
              <w:t>245</w:t>
            </w:r>
          </w:p>
        </w:tc>
        <w:tc>
          <w:tcPr>
            <w:tcW w:w="13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2E6F3C" w:rsidRPr="009664BA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6F3C">
              <w:rPr>
                <w:rFonts w:asciiTheme="majorBidi" w:hAnsiTheme="majorBidi" w:cstheme="majorBidi"/>
                <w:sz w:val="30"/>
                <w:szCs w:val="30"/>
              </w:rPr>
              <w:t>2,905</w:t>
            </w:r>
          </w:p>
        </w:tc>
        <w:tc>
          <w:tcPr>
            <w:tcW w:w="14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2E6F3C" w:rsidRPr="009664BA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F3C">
              <w:rPr>
                <w:rFonts w:asciiTheme="majorBidi" w:hAnsiTheme="majorBidi" w:cstheme="majorBidi"/>
                <w:sz w:val="30"/>
                <w:szCs w:val="30"/>
              </w:rPr>
              <w:t>1,461</w:t>
            </w:r>
          </w:p>
        </w:tc>
        <w:tc>
          <w:tcPr>
            <w:tcW w:w="13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2E6F3C" w:rsidRPr="009664BA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F3C">
              <w:rPr>
                <w:rFonts w:asciiTheme="majorBidi" w:hAnsiTheme="majorBidi" w:cstheme="majorBidi"/>
                <w:sz w:val="30"/>
                <w:szCs w:val="30"/>
              </w:rPr>
              <w:t>2,890</w:t>
            </w:r>
          </w:p>
        </w:tc>
      </w:tr>
      <w:tr w:rsidR="002E6F3C" w:rsidDel="00F04037" w:rsidTr="00485BEC">
        <w:tc>
          <w:tcPr>
            <w:tcW w:w="1552" w:type="pct"/>
          </w:tcPr>
          <w:p w:rsidR="002E6F3C" w:rsidRPr="00641C2E" w:rsidRDefault="00271CA3" w:rsidP="002E6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C2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76" w:type="pct"/>
          </w:tcPr>
          <w:p w:rsidR="002E6F3C" w:rsidRPr="00641C2E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2E6F3C" w:rsidRPr="00641C2E" w:rsidDel="00F04037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41C2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7" w:type="pct"/>
          </w:tcPr>
          <w:p w:rsidR="002E6F3C" w:rsidRPr="00641C2E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2E6F3C" w:rsidRPr="00641C2E" w:rsidDel="00F04037" w:rsidRDefault="00271CA3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41C2E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7" w:type="pct"/>
          </w:tcPr>
          <w:p w:rsidR="002E6F3C" w:rsidRPr="00641C2E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2E6F3C" w:rsidRPr="00641C2E" w:rsidDel="00F04037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41C2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7" w:type="pct"/>
          </w:tcPr>
          <w:p w:rsidR="002E6F3C" w:rsidRPr="00641C2E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2E6F3C" w:rsidRPr="00641C2E" w:rsidDel="00F04037" w:rsidRDefault="00271CA3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41C2E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2E6F3C" w:rsidRPr="009664BA" w:rsidTr="00485BEC">
        <w:tc>
          <w:tcPr>
            <w:tcW w:w="1552" w:type="pct"/>
          </w:tcPr>
          <w:p w:rsidR="002E6F3C" w:rsidRPr="009664BA" w:rsidRDefault="002E6F3C" w:rsidP="002E6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2E6F3C" w:rsidRPr="002A71C0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144EA0" w:rsidRPr="002A7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3,999</w:t>
            </w:r>
          </w:p>
        </w:tc>
        <w:tc>
          <w:tcPr>
            <w:tcW w:w="13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:rsidR="002E6F3C" w:rsidRPr="009664BA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F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21,507</w:t>
            </w:r>
          </w:p>
        </w:tc>
        <w:tc>
          <w:tcPr>
            <w:tcW w:w="14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2E6F3C" w:rsidRPr="009664BA" w:rsidRDefault="006132C8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113,172</w:t>
            </w:r>
          </w:p>
        </w:tc>
        <w:tc>
          <w:tcPr>
            <w:tcW w:w="13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2E6F3C" w:rsidRPr="009664BA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F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21,418</w:t>
            </w:r>
          </w:p>
        </w:tc>
      </w:tr>
      <w:tr w:rsidR="002E6F3C" w:rsidRPr="009664BA" w:rsidTr="00485BEC">
        <w:trPr>
          <w:trHeight w:val="70"/>
        </w:trPr>
        <w:tc>
          <w:tcPr>
            <w:tcW w:w="1552" w:type="pct"/>
          </w:tcPr>
          <w:p w:rsidR="002E6F3C" w:rsidRPr="009664BA" w:rsidRDefault="002E6F3C" w:rsidP="002E6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6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:rsidR="002E6F3C" w:rsidRPr="002A71C0" w:rsidRDefault="00951976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  <w:r w:rsidR="002E6F3C" w:rsidRPr="002A7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,647</w:t>
            </w:r>
          </w:p>
        </w:tc>
        <w:tc>
          <w:tcPr>
            <w:tcW w:w="13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:rsidR="002E6F3C" w:rsidRPr="009664BA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F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21,960</w:t>
            </w:r>
          </w:p>
        </w:tc>
        <w:tc>
          <w:tcPr>
            <w:tcW w:w="14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2E6F3C" w:rsidRPr="009664BA" w:rsidRDefault="00641C2E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  <w:r w:rsidR="006132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,801</w:t>
            </w:r>
          </w:p>
        </w:tc>
        <w:tc>
          <w:tcPr>
            <w:tcW w:w="137" w:type="pct"/>
          </w:tcPr>
          <w:p w:rsidR="002E6F3C" w:rsidRPr="009664BA" w:rsidRDefault="002E6F3C" w:rsidP="002E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:rsidR="002E6F3C" w:rsidRPr="009664BA" w:rsidRDefault="002E6F3C" w:rsidP="002E6F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F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21,871</w:t>
            </w:r>
          </w:p>
        </w:tc>
      </w:tr>
    </w:tbl>
    <w:p w:rsidR="00EE7F37" w:rsidRPr="00B75DCA" w:rsidRDefault="00EE7F37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22"/>
          <w:szCs w:val="22"/>
          <w:u w:val="none"/>
          <w:cs/>
          <w:lang w:val="en-US"/>
        </w:rPr>
      </w:pPr>
    </w:p>
    <w:p w:rsidR="00156E34" w:rsidRPr="00FF43B4" w:rsidRDefault="00156E34" w:rsidP="00FF43B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302E29" w:rsidRPr="00B75DCA" w:rsidRDefault="00302E29" w:rsidP="00302E29">
      <w:pPr>
        <w:rPr>
          <w:rFonts w:ascii="Angsana New" w:hAnsi="Angsana New"/>
          <w:sz w:val="22"/>
          <w:szCs w:val="22"/>
          <w:lang w:val="th-TH" w:eastAsia="x-none"/>
        </w:rPr>
      </w:pPr>
    </w:p>
    <w:tbl>
      <w:tblPr>
        <w:tblW w:w="482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81"/>
        <w:gridCol w:w="1172"/>
        <w:gridCol w:w="245"/>
        <w:gridCol w:w="1194"/>
        <w:gridCol w:w="250"/>
        <w:gridCol w:w="1190"/>
        <w:gridCol w:w="245"/>
        <w:gridCol w:w="1194"/>
      </w:tblGrid>
      <w:tr w:rsidR="00302E29" w:rsidRPr="00294AD3" w:rsidTr="00302E29">
        <w:trPr>
          <w:trHeight w:val="20"/>
          <w:tblHeader/>
        </w:trPr>
        <w:tc>
          <w:tcPr>
            <w:tcW w:w="2039" w:type="pct"/>
            <w:vMerge w:val="restart"/>
            <w:shd w:val="clear" w:color="auto" w:fill="auto"/>
          </w:tcPr>
          <w:p w:rsidR="00302E29" w:rsidRPr="00302E29" w:rsidRDefault="00302E29" w:rsidP="00B82331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3" w:type="pct"/>
            <w:gridSpan w:val="4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2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18" w:type="pct"/>
            <w:gridSpan w:val="3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2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E29" w:rsidRPr="00294AD3" w:rsidTr="00302E29">
        <w:trPr>
          <w:trHeight w:val="20"/>
          <w:tblHeader/>
        </w:trPr>
        <w:tc>
          <w:tcPr>
            <w:tcW w:w="2039" w:type="pct"/>
            <w:vMerge/>
            <w:shd w:val="clear" w:color="auto" w:fill="auto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302E2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2" w:type="pct"/>
            <w:vAlign w:val="center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302E2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5" w:type="pct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vAlign w:val="center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302E2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2" w:type="pct"/>
            <w:vAlign w:val="center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vAlign w:val="center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302E2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02E29" w:rsidRPr="00294AD3" w:rsidTr="00302E29">
        <w:trPr>
          <w:trHeight w:val="20"/>
          <w:tblHeader/>
        </w:trPr>
        <w:tc>
          <w:tcPr>
            <w:tcW w:w="2039" w:type="pct"/>
            <w:vAlign w:val="center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02E2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302E2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302E29" w:rsidRPr="00294AD3" w:rsidTr="00302E29">
        <w:trPr>
          <w:trHeight w:val="20"/>
        </w:trPr>
        <w:tc>
          <w:tcPr>
            <w:tcW w:w="2039" w:type="pct"/>
            <w:tcBorders>
              <w:bottom w:val="nil"/>
            </w:tcBorders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2E2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  <w:tcBorders>
              <w:bottom w:val="nil"/>
            </w:tcBorders>
            <w:vAlign w:val="bottom"/>
          </w:tcPr>
          <w:p w:rsidR="00302E29" w:rsidRPr="00302E29" w:rsidRDefault="006202D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02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15,748</w:t>
            </w:r>
          </w:p>
        </w:tc>
        <w:tc>
          <w:tcPr>
            <w:tcW w:w="132" w:type="pct"/>
            <w:tcBorders>
              <w:bottom w:val="nil"/>
            </w:tcBorders>
            <w:vAlign w:val="bottom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nil"/>
            </w:tcBorders>
            <w:vAlign w:val="bottom"/>
          </w:tcPr>
          <w:p w:rsidR="00302E29" w:rsidRPr="00302E29" w:rsidRDefault="006202D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02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8,088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:rsidR="00302E29" w:rsidRPr="00302E29" w:rsidRDefault="006202D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02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12,230</w:t>
            </w:r>
          </w:p>
        </w:tc>
        <w:tc>
          <w:tcPr>
            <w:tcW w:w="132" w:type="pct"/>
            <w:tcBorders>
              <w:bottom w:val="nil"/>
            </w:tcBorders>
            <w:vAlign w:val="bottom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nil"/>
            </w:tcBorders>
            <w:vAlign w:val="bottom"/>
          </w:tcPr>
          <w:p w:rsidR="00302E29" w:rsidRPr="00302E29" w:rsidRDefault="006202D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02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8,088</w:t>
            </w:r>
          </w:p>
        </w:tc>
      </w:tr>
      <w:tr w:rsidR="00302E29" w:rsidRPr="00294AD3" w:rsidTr="00302E29">
        <w:trPr>
          <w:trHeight w:val="20"/>
        </w:trPr>
        <w:tc>
          <w:tcPr>
            <w:tcW w:w="2039" w:type="pct"/>
            <w:tcBorders>
              <w:bottom w:val="nil"/>
            </w:tcBorders>
            <w:noWrap/>
            <w:vAlign w:val="bottom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02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2E29" w:rsidRPr="00302E29" w:rsidRDefault="006202D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02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15,748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2E29" w:rsidRPr="00302E29" w:rsidRDefault="006202D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02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8,088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2E29" w:rsidRPr="00302E29" w:rsidRDefault="006202D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02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12,230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:rsidR="00302E29" w:rsidRPr="00302E29" w:rsidRDefault="00302E2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2E29" w:rsidRPr="00302E29" w:rsidRDefault="006202D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02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8,088</w:t>
            </w:r>
          </w:p>
        </w:tc>
      </w:tr>
    </w:tbl>
    <w:p w:rsidR="001C57F7" w:rsidRDefault="001C5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:rsidR="00C869EE" w:rsidRDefault="00C869EE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C869E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C869EE" w:rsidRPr="00E86C0F" w:rsidRDefault="00C869EE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460EEB" w:rsidRDefault="00C869EE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6C0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C869EE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Pr="00C869EE">
        <w:rPr>
          <w:rFonts w:asciiTheme="majorBidi" w:hAnsiTheme="majorBidi" w:cstheme="majorBidi"/>
          <w:sz w:val="30"/>
          <w:szCs w:val="30"/>
        </w:rPr>
        <w:t xml:space="preserve">2541 </w:t>
      </w:r>
      <w:r w:rsidRPr="00C869EE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460EEB" w:rsidRDefault="0046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1158"/>
        <w:gridCol w:w="236"/>
        <w:gridCol w:w="1212"/>
        <w:gridCol w:w="261"/>
        <w:gridCol w:w="1176"/>
        <w:gridCol w:w="261"/>
        <w:gridCol w:w="1227"/>
      </w:tblGrid>
      <w:tr w:rsidR="001C57F7" w:rsidRPr="00623946" w:rsidTr="00EB3047">
        <w:trPr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:rsidR="001C57F7" w:rsidRPr="001C57F7" w:rsidRDefault="001C57F7" w:rsidP="0094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4755F">
              <w:rPr>
                <w:rFonts w:asciiTheme="majorBidi" w:hAnsiTheme="majorBidi"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  <w:r w:rsidRPr="001C57F7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00" w:type="dxa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  <w:vAlign w:val="bottom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  <w:vAlign w:val="bottom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A19" w:rsidRPr="00623946" w:rsidTr="00EB3047">
        <w:trPr>
          <w:tblHeader/>
        </w:trPr>
        <w:tc>
          <w:tcPr>
            <w:tcW w:w="2880" w:type="dxa"/>
            <w:vMerge/>
            <w:shd w:val="clear" w:color="auto" w:fill="auto"/>
          </w:tcPr>
          <w:p w:rsidR="001C57F7" w:rsidRPr="001C57F7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1C57F7" w:rsidRPr="00623946" w:rsidRDefault="008106E1" w:rsidP="00406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8106E1">
              <w:rPr>
                <w:rFonts w:asciiTheme="majorBidi" w:hAnsi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58" w:type="dxa"/>
            <w:vAlign w:val="bottom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1" w:type="dxa"/>
            <w:vAlign w:val="bottom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1" w:type="dxa"/>
            <w:vAlign w:val="bottom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06EA0" w:rsidRPr="00623946" w:rsidTr="00EB3047">
        <w:trPr>
          <w:tblHeader/>
        </w:trPr>
        <w:tc>
          <w:tcPr>
            <w:tcW w:w="2880" w:type="dxa"/>
          </w:tcPr>
          <w:p w:rsidR="00406EA0" w:rsidRPr="00623946" w:rsidRDefault="00406EA0" w:rsidP="007653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31" w:type="dxa"/>
            <w:gridSpan w:val="7"/>
          </w:tcPr>
          <w:p w:rsidR="00406EA0" w:rsidRPr="00623946" w:rsidRDefault="006C2236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3B5A19" w:rsidRPr="00623946" w:rsidTr="00EB3047">
        <w:tc>
          <w:tcPr>
            <w:tcW w:w="2880" w:type="dxa"/>
          </w:tcPr>
          <w:p w:rsidR="00406EA0" w:rsidRPr="00623946" w:rsidRDefault="00406EA0" w:rsidP="007653E5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8,088</w:t>
            </w:r>
          </w:p>
        </w:tc>
        <w:tc>
          <w:tcPr>
            <w:tcW w:w="236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</w:rPr>
              <w:t>10,362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</w:rPr>
              <w:t>8,088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</w:rPr>
              <w:t>10,362</w:t>
            </w:r>
          </w:p>
        </w:tc>
      </w:tr>
      <w:tr w:rsidR="003B5A19" w:rsidRPr="00623946" w:rsidTr="00EB3047">
        <w:tc>
          <w:tcPr>
            <w:tcW w:w="2880" w:type="dxa"/>
          </w:tcPr>
          <w:p w:rsidR="00406EA0" w:rsidRPr="0038316B" w:rsidRDefault="00406EA0" w:rsidP="007653E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06EA0" w:rsidRPr="00623946" w:rsidRDefault="00406EA0" w:rsidP="007653E5">
            <w:pPr>
              <w:pStyle w:val="NoSpacing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  <w:tc>
          <w:tcPr>
            <w:tcW w:w="1158" w:type="dxa"/>
          </w:tcPr>
          <w:p w:rsidR="00406EA0" w:rsidRPr="00623946" w:rsidRDefault="00406EA0" w:rsidP="00EB3047">
            <w:pPr>
              <w:pStyle w:val="NoSpacing"/>
              <w:tabs>
                <w:tab w:val="decimal" w:pos="969"/>
              </w:tabs>
              <w:ind w:right="-18"/>
              <w:jc w:val="both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  <w:tc>
          <w:tcPr>
            <w:tcW w:w="236" w:type="dxa"/>
          </w:tcPr>
          <w:p w:rsidR="00406EA0" w:rsidRPr="00623946" w:rsidRDefault="00406EA0" w:rsidP="007653E5">
            <w:pPr>
              <w:pStyle w:val="NoSpacing"/>
              <w:rPr>
                <w:rFonts w:asciiTheme="majorBidi" w:hAnsiTheme="majorBidi" w:cstheme="majorBidi"/>
                <w:b/>
                <w:sz w:val="14"/>
                <w:szCs w:val="18"/>
              </w:rPr>
            </w:pPr>
          </w:p>
        </w:tc>
        <w:tc>
          <w:tcPr>
            <w:tcW w:w="1212" w:type="dxa"/>
          </w:tcPr>
          <w:p w:rsidR="00406EA0" w:rsidRPr="00623946" w:rsidRDefault="00406EA0" w:rsidP="00EB3047">
            <w:pPr>
              <w:pStyle w:val="NoSpacing"/>
              <w:tabs>
                <w:tab w:val="clear" w:pos="907"/>
                <w:tab w:val="decimal" w:pos="1017"/>
              </w:tabs>
              <w:ind w:right="-105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  <w:tc>
          <w:tcPr>
            <w:tcW w:w="261" w:type="dxa"/>
          </w:tcPr>
          <w:p w:rsidR="00406EA0" w:rsidRPr="00623946" w:rsidRDefault="00406EA0" w:rsidP="007653E5">
            <w:pPr>
              <w:pStyle w:val="NoSpacing"/>
              <w:rPr>
                <w:rFonts w:asciiTheme="majorBidi" w:hAnsiTheme="majorBidi" w:cstheme="majorBidi"/>
                <w:b/>
                <w:sz w:val="14"/>
                <w:szCs w:val="18"/>
              </w:rPr>
            </w:pPr>
          </w:p>
        </w:tc>
        <w:tc>
          <w:tcPr>
            <w:tcW w:w="1176" w:type="dxa"/>
          </w:tcPr>
          <w:p w:rsidR="00406EA0" w:rsidRPr="00623946" w:rsidRDefault="00406EA0" w:rsidP="00EB3047">
            <w:pPr>
              <w:pStyle w:val="NoSpacing"/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  <w:tc>
          <w:tcPr>
            <w:tcW w:w="261" w:type="dxa"/>
          </w:tcPr>
          <w:p w:rsidR="00406EA0" w:rsidRPr="00623946" w:rsidRDefault="00406EA0" w:rsidP="007653E5">
            <w:pPr>
              <w:pStyle w:val="NoSpacing"/>
              <w:rPr>
                <w:rFonts w:asciiTheme="majorBidi" w:hAnsiTheme="majorBidi" w:cstheme="majorBidi"/>
                <w:b/>
                <w:sz w:val="14"/>
                <w:szCs w:val="18"/>
              </w:rPr>
            </w:pPr>
          </w:p>
        </w:tc>
        <w:tc>
          <w:tcPr>
            <w:tcW w:w="1227" w:type="dxa"/>
          </w:tcPr>
          <w:p w:rsidR="00406EA0" w:rsidRPr="00623946" w:rsidRDefault="00406EA0" w:rsidP="00EB3047">
            <w:pPr>
              <w:pStyle w:val="NoSpacing"/>
              <w:tabs>
                <w:tab w:val="decimal" w:pos="990"/>
              </w:tabs>
              <w:ind w:right="-105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</w:tr>
      <w:tr w:rsidR="003B5A19" w:rsidRPr="00623946" w:rsidTr="00EB3047">
        <w:tc>
          <w:tcPr>
            <w:tcW w:w="2880" w:type="dxa"/>
          </w:tcPr>
          <w:p w:rsidR="00406EA0" w:rsidRPr="00623946" w:rsidRDefault="00406EA0" w:rsidP="007653E5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8" w:type="dxa"/>
          </w:tcPr>
          <w:p w:rsidR="00406EA0" w:rsidRPr="00623946" w:rsidRDefault="00406EA0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:rsidR="00406EA0" w:rsidRPr="00623946" w:rsidRDefault="00406EA0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406EA0" w:rsidRPr="00623946" w:rsidRDefault="00406EA0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:rsidR="00406EA0" w:rsidRPr="00623946" w:rsidRDefault="00406EA0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B5A19" w:rsidRPr="00623946" w:rsidTr="00EB3047">
        <w:tc>
          <w:tcPr>
            <w:tcW w:w="2880" w:type="dxa"/>
          </w:tcPr>
          <w:p w:rsidR="00406EA0" w:rsidRPr="00623946" w:rsidRDefault="00406EA0" w:rsidP="007653E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</w:t>
            </w:r>
            <w:r w:rsidR="006C2236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900" w:type="dxa"/>
          </w:tcPr>
          <w:p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2,987</w:t>
            </w:r>
          </w:p>
        </w:tc>
        <w:tc>
          <w:tcPr>
            <w:tcW w:w="236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2,511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2,650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2,511</w:t>
            </w:r>
          </w:p>
        </w:tc>
      </w:tr>
      <w:tr w:rsidR="003B5A19" w:rsidRPr="00623946" w:rsidTr="00EB3047">
        <w:tc>
          <w:tcPr>
            <w:tcW w:w="2880" w:type="dxa"/>
          </w:tcPr>
          <w:p w:rsidR="00406EA0" w:rsidRPr="00623946" w:rsidRDefault="00406EA0" w:rsidP="007653E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00" w:type="dxa"/>
          </w:tcPr>
          <w:p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2,644</w:t>
            </w:r>
          </w:p>
        </w:tc>
        <w:tc>
          <w:tcPr>
            <w:tcW w:w="236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1,963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B5A19" w:rsidRPr="00623946" w:rsidTr="00EB3047">
        <w:tc>
          <w:tcPr>
            <w:tcW w:w="2880" w:type="dxa"/>
          </w:tcPr>
          <w:p w:rsidR="00406EA0" w:rsidRPr="00623946" w:rsidRDefault="00406EA0" w:rsidP="007653E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:rsidR="00406EA0" w:rsidRPr="00623946" w:rsidRDefault="00406EA0" w:rsidP="006C2236">
            <w:pPr>
              <w:pStyle w:val="acctfourfigures"/>
              <w:tabs>
                <w:tab w:val="clear" w:pos="765"/>
              </w:tabs>
              <w:spacing w:line="240" w:lineRule="atLeast"/>
              <w:ind w:left="-120" w:right="-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363</w:t>
            </w:r>
          </w:p>
        </w:tc>
        <w:tc>
          <w:tcPr>
            <w:tcW w:w="236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198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265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198</w:t>
            </w:r>
          </w:p>
        </w:tc>
      </w:tr>
      <w:tr w:rsidR="003B5A19" w:rsidRPr="00623946" w:rsidTr="00EB3047">
        <w:tc>
          <w:tcPr>
            <w:tcW w:w="2880" w:type="dxa"/>
          </w:tcPr>
          <w:p w:rsidR="00406EA0" w:rsidRPr="00623946" w:rsidRDefault="00406EA0" w:rsidP="007653E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831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5,994</w:t>
            </w:r>
          </w:p>
        </w:tc>
        <w:tc>
          <w:tcPr>
            <w:tcW w:w="236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831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2,709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831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4,878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831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2,709</w:t>
            </w:r>
          </w:p>
        </w:tc>
      </w:tr>
      <w:tr w:rsidR="005E15BB" w:rsidRPr="00623946" w:rsidTr="005E15BB">
        <w:tc>
          <w:tcPr>
            <w:tcW w:w="2880" w:type="dxa"/>
          </w:tcPr>
          <w:p w:rsidR="005E15BB" w:rsidRPr="00623946" w:rsidRDefault="005E15BB" w:rsidP="007653E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E15BB" w:rsidRPr="00623946" w:rsidRDefault="005E15BB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5E15BB" w:rsidRPr="0038316B" w:rsidRDefault="005E15BB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5E15BB" w:rsidRPr="00623946" w:rsidRDefault="005E15B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5E15BB" w:rsidRPr="0038316B" w:rsidRDefault="005E15BB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:rsidR="005E15BB" w:rsidRPr="00623946" w:rsidRDefault="005E15B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5E15BB" w:rsidRPr="0038316B" w:rsidRDefault="005E15B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:rsidR="005E15BB" w:rsidRPr="00623946" w:rsidRDefault="005E15B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5E15BB" w:rsidRPr="0038316B" w:rsidRDefault="005E15B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B5A19" w:rsidRPr="00623946" w:rsidTr="00EB3047">
        <w:tc>
          <w:tcPr>
            <w:tcW w:w="2880" w:type="dxa"/>
          </w:tcPr>
          <w:p w:rsidR="00406EA0" w:rsidRPr="007D679B" w:rsidRDefault="00406EA0" w:rsidP="007653E5">
            <w:pPr>
              <w:ind w:left="342" w:hanging="342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7D679B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:rsidR="00406EA0" w:rsidRPr="00623946" w:rsidRDefault="00406EA0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:rsidR="00406EA0" w:rsidRPr="00623946" w:rsidRDefault="00406EA0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406EA0" w:rsidRPr="00623946" w:rsidRDefault="00406EA0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:rsidR="00406EA0" w:rsidRPr="00623946" w:rsidRDefault="00406EA0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5A19" w:rsidRPr="00623946" w:rsidTr="00EB3047">
        <w:tc>
          <w:tcPr>
            <w:tcW w:w="2880" w:type="dxa"/>
          </w:tcPr>
          <w:p w:rsidR="00406EA0" w:rsidRPr="00623946" w:rsidRDefault="00406EA0" w:rsidP="00443567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</w:tcPr>
          <w:p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:rsidR="00406EA0" w:rsidRDefault="00406EA0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38316B" w:rsidRPr="00623946" w:rsidRDefault="0038316B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:rsidR="0038316B" w:rsidRDefault="0038316B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</w:rPr>
              <w:t>(432)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406EA0" w:rsidRDefault="00406EA0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8316B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:rsidR="0038316B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06EA0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</w:rPr>
              <w:t>(432)</w:t>
            </w:r>
          </w:p>
        </w:tc>
      </w:tr>
      <w:tr w:rsidR="003B5A19" w:rsidRPr="00623946" w:rsidTr="00EB3047">
        <w:tc>
          <w:tcPr>
            <w:tcW w:w="2880" w:type="dxa"/>
          </w:tcPr>
          <w:p w:rsidR="001C57F7" w:rsidRPr="00623946" w:rsidRDefault="00D4758F" w:rsidP="00443567">
            <w:pPr>
              <w:ind w:left="342" w:hanging="1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58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435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758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4758F">
              <w:rPr>
                <w:rFonts w:asciiTheme="majorBidi" w:hAnsi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00" w:type="dxa"/>
          </w:tcPr>
          <w:p w:rsidR="001C57F7" w:rsidRPr="00623946" w:rsidRDefault="001C57F7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:rsidR="001C57F7" w:rsidRPr="00623946" w:rsidRDefault="0038316B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:rsidR="001C57F7" w:rsidRPr="00623946" w:rsidRDefault="0038316B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</w:rPr>
              <w:t>(412)</w:t>
            </w:r>
          </w:p>
        </w:tc>
        <w:tc>
          <w:tcPr>
            <w:tcW w:w="261" w:type="dxa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1C57F7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:rsidR="001C57F7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</w:rPr>
              <w:t>(412)</w:t>
            </w:r>
          </w:p>
        </w:tc>
      </w:tr>
      <w:tr w:rsidR="003B5A19" w:rsidRPr="00623946" w:rsidTr="00EB3047">
        <w:tc>
          <w:tcPr>
            <w:tcW w:w="2880" w:type="dxa"/>
          </w:tcPr>
          <w:p w:rsidR="001C57F7" w:rsidRPr="00623946" w:rsidRDefault="00443567" w:rsidP="00443567">
            <w:pPr>
              <w:ind w:left="342" w:hanging="1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56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proofErr w:type="gramStart"/>
            <w:r w:rsidRPr="00443567"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B304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การปรับปรุงจา</w:t>
            </w:r>
            <w:r w:rsidR="00EB3047" w:rsidRPr="00EB3047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</w:t>
            </w:r>
            <w:r w:rsidRPr="00EB304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ประสบการณ์</w:t>
            </w:r>
            <w:proofErr w:type="gramEnd"/>
          </w:p>
        </w:tc>
        <w:tc>
          <w:tcPr>
            <w:tcW w:w="900" w:type="dxa"/>
          </w:tcPr>
          <w:p w:rsidR="001C57F7" w:rsidRPr="00623946" w:rsidRDefault="001C57F7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:rsidR="001C57F7" w:rsidRPr="00623946" w:rsidRDefault="0038316B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:rsidR="001C57F7" w:rsidRPr="00623946" w:rsidRDefault="0038316B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</w:rPr>
              <w:t>(2,213)</w:t>
            </w:r>
          </w:p>
        </w:tc>
        <w:tc>
          <w:tcPr>
            <w:tcW w:w="261" w:type="dxa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1C57F7" w:rsidRPr="00EB3047" w:rsidRDefault="00EB3047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:rsidR="001C57F7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</w:rPr>
              <w:t>(2,213)</w:t>
            </w:r>
          </w:p>
        </w:tc>
      </w:tr>
      <w:tr w:rsidR="003B5A19" w:rsidRPr="00623946" w:rsidTr="00EB3047">
        <w:tc>
          <w:tcPr>
            <w:tcW w:w="2880" w:type="dxa"/>
          </w:tcPr>
          <w:p w:rsidR="00406EA0" w:rsidRPr="00623946" w:rsidRDefault="00406EA0" w:rsidP="007653E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406EA0" w:rsidRPr="0038316B" w:rsidRDefault="0038316B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31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406EA0" w:rsidRPr="0038316B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406EA0" w:rsidRPr="0038316B" w:rsidRDefault="0038316B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31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(3,057)</w:t>
            </w:r>
          </w:p>
        </w:tc>
        <w:tc>
          <w:tcPr>
            <w:tcW w:w="261" w:type="dxa"/>
          </w:tcPr>
          <w:p w:rsidR="00406EA0" w:rsidRPr="0038316B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406EA0" w:rsidRPr="0038316B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31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:rsidR="00406EA0" w:rsidRPr="0038316B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406EA0" w:rsidRPr="0038316B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31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(3,057)</w:t>
            </w:r>
          </w:p>
        </w:tc>
      </w:tr>
      <w:tr w:rsidR="00DA1499" w:rsidRPr="00623946" w:rsidTr="00EB3047">
        <w:tc>
          <w:tcPr>
            <w:tcW w:w="2880" w:type="dxa"/>
          </w:tcPr>
          <w:p w:rsidR="00DA1499" w:rsidRPr="0038316B" w:rsidRDefault="00DA1499" w:rsidP="007653E5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A1499" w:rsidRPr="00623946" w:rsidRDefault="00DA1499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:rsidR="00DA1499" w:rsidRPr="00623946" w:rsidRDefault="00DA1499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DA1499" w:rsidRPr="00623946" w:rsidRDefault="00DA1499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:rsidR="00DA1499" w:rsidRPr="00623946" w:rsidRDefault="00DA1499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:rsidR="00DA1499" w:rsidRPr="00623946" w:rsidRDefault="00DA1499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DA1499" w:rsidRPr="00623946" w:rsidRDefault="00DA1499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:rsidR="00DA1499" w:rsidRPr="00623946" w:rsidRDefault="00DA1499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:rsidR="00DA1499" w:rsidRPr="00623946" w:rsidRDefault="00DA1499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8316B" w:rsidRPr="00623946" w:rsidTr="00EB3047">
        <w:tc>
          <w:tcPr>
            <w:tcW w:w="2880" w:type="dxa"/>
          </w:tcPr>
          <w:p w:rsidR="0038316B" w:rsidRPr="00623946" w:rsidRDefault="0038316B" w:rsidP="007653E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31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:rsidR="0038316B" w:rsidRPr="00623946" w:rsidRDefault="0038316B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:rsidR="0038316B" w:rsidRPr="00623946" w:rsidRDefault="0038316B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38316B" w:rsidRPr="00623946" w:rsidRDefault="003831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:rsidR="0038316B" w:rsidRPr="00623946" w:rsidRDefault="0038316B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:rsidR="0038316B" w:rsidRPr="00623946" w:rsidRDefault="003831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38316B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:rsidR="0038316B" w:rsidRPr="00623946" w:rsidRDefault="003831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:rsidR="0038316B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B3047" w:rsidRPr="00623946" w:rsidTr="00EB3047">
        <w:tc>
          <w:tcPr>
            <w:tcW w:w="2880" w:type="dxa"/>
          </w:tcPr>
          <w:p w:rsidR="0038316B" w:rsidRPr="00623946" w:rsidRDefault="0038316B" w:rsidP="007653E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เพิ่มจากการซื้อธุรกิจ</w:t>
            </w:r>
          </w:p>
        </w:tc>
        <w:tc>
          <w:tcPr>
            <w:tcW w:w="900" w:type="dxa"/>
          </w:tcPr>
          <w:p w:rsidR="0038316B" w:rsidRPr="008106E1" w:rsidRDefault="008106E1" w:rsidP="008106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106E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58" w:type="dxa"/>
          </w:tcPr>
          <w:p w:rsidR="0038316B" w:rsidRPr="00623946" w:rsidRDefault="007A191C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91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</w:t>
            </w:r>
            <w:r w:rsidRPr="007A19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A191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402</w:t>
            </w:r>
          </w:p>
        </w:tc>
        <w:tc>
          <w:tcPr>
            <w:tcW w:w="236" w:type="dxa"/>
          </w:tcPr>
          <w:p w:rsidR="0038316B" w:rsidRPr="00623946" w:rsidRDefault="003831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:rsidR="0038316B" w:rsidRPr="007A191C" w:rsidRDefault="007A191C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:rsidR="0038316B" w:rsidRPr="00623946" w:rsidRDefault="003831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38316B" w:rsidRPr="00623946" w:rsidRDefault="007A191C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:rsidR="0038316B" w:rsidRPr="00623946" w:rsidRDefault="003831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:rsidR="0038316B" w:rsidRPr="00623946" w:rsidRDefault="007A191C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B5A19" w:rsidRPr="00623946" w:rsidTr="00EB3047">
        <w:tc>
          <w:tcPr>
            <w:tcW w:w="2880" w:type="dxa"/>
          </w:tcPr>
          <w:p w:rsidR="00406EA0" w:rsidRPr="00623946" w:rsidRDefault="00406EA0" w:rsidP="007653E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06EA0" w:rsidRPr="00623946" w:rsidRDefault="007A191C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91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(736)</w:t>
            </w:r>
          </w:p>
        </w:tc>
        <w:tc>
          <w:tcPr>
            <w:tcW w:w="236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406EA0" w:rsidRPr="00623946" w:rsidRDefault="007A191C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91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(1</w:t>
            </w:r>
            <w:r w:rsidRPr="007A19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A191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926)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406EA0" w:rsidRPr="00623946" w:rsidRDefault="007A191C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9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(736)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406EA0" w:rsidRPr="00623946" w:rsidRDefault="007A191C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9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(1,926)</w:t>
            </w:r>
          </w:p>
        </w:tc>
      </w:tr>
      <w:tr w:rsidR="003B5A19" w:rsidRPr="00623946" w:rsidTr="00EB3047">
        <w:tc>
          <w:tcPr>
            <w:tcW w:w="2880" w:type="dxa"/>
          </w:tcPr>
          <w:p w:rsidR="00406EA0" w:rsidRPr="00623946" w:rsidRDefault="00406EA0" w:rsidP="007653E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406EA0" w:rsidRPr="007A191C" w:rsidRDefault="007A191C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191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7A19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191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666</w:t>
            </w:r>
          </w:p>
        </w:tc>
        <w:tc>
          <w:tcPr>
            <w:tcW w:w="236" w:type="dxa"/>
          </w:tcPr>
          <w:p w:rsidR="00406EA0" w:rsidRPr="007A191C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406EA0" w:rsidRPr="007A191C" w:rsidRDefault="007A191C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(1,926)</w:t>
            </w:r>
          </w:p>
        </w:tc>
        <w:tc>
          <w:tcPr>
            <w:tcW w:w="261" w:type="dxa"/>
          </w:tcPr>
          <w:p w:rsidR="00406EA0" w:rsidRPr="007A191C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406EA0" w:rsidRPr="007A191C" w:rsidRDefault="007A191C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(736)</w:t>
            </w:r>
          </w:p>
        </w:tc>
        <w:tc>
          <w:tcPr>
            <w:tcW w:w="261" w:type="dxa"/>
          </w:tcPr>
          <w:p w:rsidR="00406EA0" w:rsidRPr="007A191C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406EA0" w:rsidRPr="007A191C" w:rsidRDefault="007A191C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(1,926)</w:t>
            </w:r>
          </w:p>
        </w:tc>
      </w:tr>
      <w:tr w:rsidR="003B5A19" w:rsidRPr="00623946" w:rsidTr="00EB3047">
        <w:tc>
          <w:tcPr>
            <w:tcW w:w="2880" w:type="dxa"/>
          </w:tcPr>
          <w:p w:rsidR="00406EA0" w:rsidRPr="00623946" w:rsidRDefault="00406EA0" w:rsidP="007653E5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406EA0" w:rsidRPr="00623946" w:rsidRDefault="007A191C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15,748</w:t>
            </w:r>
          </w:p>
        </w:tc>
        <w:tc>
          <w:tcPr>
            <w:tcW w:w="236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:rsidR="00406EA0" w:rsidRPr="00623946" w:rsidRDefault="007A191C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8,088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406EA0" w:rsidRPr="00623946" w:rsidRDefault="007A191C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12,230</w:t>
            </w:r>
          </w:p>
        </w:tc>
        <w:tc>
          <w:tcPr>
            <w:tcW w:w="261" w:type="dxa"/>
          </w:tcPr>
          <w:p w:rsidR="00406EA0" w:rsidRPr="00623946" w:rsidRDefault="00406EA0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:rsidR="00406EA0" w:rsidRPr="00623946" w:rsidRDefault="007A191C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8,088</w:t>
            </w:r>
          </w:p>
        </w:tc>
      </w:tr>
    </w:tbl>
    <w:p w:rsidR="00EC189D" w:rsidRPr="005E15BB" w:rsidRDefault="00EC189D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FF"/>
          <w:spacing w:val="-10"/>
          <w:sz w:val="24"/>
          <w:szCs w:val="24"/>
        </w:rPr>
      </w:pPr>
    </w:p>
    <w:p w:rsidR="004E0D14" w:rsidRPr="004E0D14" w:rsidRDefault="004E0D14" w:rsidP="004E0D1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0D1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4E0D14">
        <w:rPr>
          <w:rFonts w:asciiTheme="majorBidi" w:hAnsiTheme="majorBidi" w:cstheme="majorBidi"/>
          <w:sz w:val="30"/>
          <w:szCs w:val="30"/>
        </w:rPr>
        <w:t xml:space="preserve"> 5 </w:t>
      </w:r>
      <w:r w:rsidRPr="004E0D14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4E0D14">
        <w:rPr>
          <w:rFonts w:asciiTheme="majorBidi" w:hAnsiTheme="majorBidi"/>
          <w:sz w:val="30"/>
          <w:szCs w:val="30"/>
          <w:rtl/>
          <w:lang w:bidi="ar-SA"/>
        </w:rPr>
        <w:t xml:space="preserve"> </w:t>
      </w:r>
      <w:r w:rsidRPr="004E0D14">
        <w:rPr>
          <w:rFonts w:asciiTheme="majorBidi" w:hAnsiTheme="majorBidi" w:cstheme="majorBidi"/>
          <w:sz w:val="30"/>
          <w:szCs w:val="30"/>
        </w:rPr>
        <w:t xml:space="preserve">2562 </w:t>
      </w:r>
      <w:r w:rsidRPr="004E0D14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4E0D14">
        <w:rPr>
          <w:rFonts w:asciiTheme="majorBidi" w:hAnsiTheme="majorBidi" w:cstheme="majorBidi"/>
          <w:sz w:val="30"/>
          <w:szCs w:val="30"/>
        </w:rPr>
        <w:t>20</w:t>
      </w:r>
      <w:r w:rsidRPr="004E0D14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</w:t>
      </w:r>
      <w:r w:rsidRPr="004E0D14">
        <w:rPr>
          <w:rFonts w:asciiTheme="majorBidi" w:hAnsiTheme="majorBidi" w:cstheme="majorBidi"/>
          <w:sz w:val="30"/>
          <w:szCs w:val="30"/>
        </w:rPr>
        <w:br/>
      </w:r>
      <w:r w:rsidRPr="004E0D14">
        <w:rPr>
          <w:rFonts w:asciiTheme="majorBidi" w:hAnsiTheme="majorBidi" w:cstheme="majorBidi"/>
          <w:sz w:val="30"/>
          <w:szCs w:val="30"/>
          <w:cs/>
        </w:rPr>
        <w:t xml:space="preserve">อัตราสุดท้าย </w:t>
      </w:r>
      <w:r w:rsidRPr="004E0D14">
        <w:rPr>
          <w:rFonts w:asciiTheme="majorBidi" w:hAnsiTheme="majorBidi" w:cstheme="majorBidi"/>
          <w:sz w:val="30"/>
          <w:szCs w:val="30"/>
        </w:rPr>
        <w:t>400</w:t>
      </w:r>
      <w:r w:rsidRPr="004E0D14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4E0D14">
        <w:rPr>
          <w:rFonts w:asciiTheme="majorBidi" w:hAnsiTheme="majorBidi" w:cstheme="majorBidi"/>
          <w:sz w:val="30"/>
          <w:szCs w:val="30"/>
        </w:rPr>
        <w:t xml:space="preserve"> </w:t>
      </w:r>
      <w:r w:rsidRPr="004E0D14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กลุ่มบริษัทจึงแก้ไขโครงการผลประโยชน์เมื่อเกษียณแก่พนักงานในปี </w:t>
      </w:r>
      <w:r w:rsidRPr="004E0D14">
        <w:rPr>
          <w:rFonts w:asciiTheme="majorBidi" w:hAnsiTheme="majorBidi" w:cstheme="majorBidi"/>
          <w:sz w:val="30"/>
          <w:szCs w:val="30"/>
        </w:rPr>
        <w:t>2562</w:t>
      </w:r>
      <w:r w:rsidRPr="004E0D14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:rsidR="004E0D14" w:rsidRPr="005E15BB" w:rsidRDefault="004E0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pacing w:val="-10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58"/>
        <w:gridCol w:w="236"/>
        <w:gridCol w:w="1116"/>
        <w:gridCol w:w="236"/>
        <w:gridCol w:w="1204"/>
        <w:gridCol w:w="270"/>
        <w:gridCol w:w="1170"/>
      </w:tblGrid>
      <w:tr w:rsidR="00D47A6B" w:rsidRPr="00623946" w:rsidTr="002E7BC7">
        <w:trPr>
          <w:tblHeader/>
        </w:trPr>
        <w:tc>
          <w:tcPr>
            <w:tcW w:w="3780" w:type="dxa"/>
            <w:vMerge w:val="restart"/>
          </w:tcPr>
          <w:p w:rsidR="00D47A6B" w:rsidRPr="00D47A6B" w:rsidRDefault="00D47A6B" w:rsidP="00D47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 w:hanging="160"/>
              <w:jc w:val="both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D47A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  <w:r w:rsidRPr="00D47A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D47A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</w:tcPr>
          <w:p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7A6B" w:rsidRPr="00623946" w:rsidTr="002E7BC7">
        <w:trPr>
          <w:tblHeader/>
        </w:trPr>
        <w:tc>
          <w:tcPr>
            <w:tcW w:w="3780" w:type="dxa"/>
            <w:vMerge/>
          </w:tcPr>
          <w:p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center"/>
          </w:tcPr>
          <w:p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575A5" w:rsidRPr="00623946" w:rsidTr="002E7BC7">
        <w:trPr>
          <w:tblHeader/>
        </w:trPr>
        <w:tc>
          <w:tcPr>
            <w:tcW w:w="3780" w:type="dxa"/>
          </w:tcPr>
          <w:p w:rsidR="002575A5" w:rsidRPr="00623946" w:rsidRDefault="002575A5" w:rsidP="007653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2575A5" w:rsidRPr="00623946" w:rsidRDefault="002575A5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2575A5" w:rsidRPr="00623946" w:rsidTr="002E7BC7">
        <w:tc>
          <w:tcPr>
            <w:tcW w:w="3780" w:type="dxa"/>
          </w:tcPr>
          <w:p w:rsidR="002575A5" w:rsidRPr="00623946" w:rsidRDefault="002575A5" w:rsidP="007653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58" w:type="dxa"/>
          </w:tcPr>
          <w:p w:rsidR="002575A5" w:rsidRPr="007A191C" w:rsidRDefault="007A191C" w:rsidP="007A19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7A191C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3.19 - 2.64</w:t>
            </w:r>
          </w:p>
        </w:tc>
        <w:tc>
          <w:tcPr>
            <w:tcW w:w="236" w:type="dxa"/>
          </w:tcPr>
          <w:p w:rsidR="002575A5" w:rsidRPr="00623946" w:rsidRDefault="002575A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:rsidR="002575A5" w:rsidRPr="00623946" w:rsidRDefault="007A191C" w:rsidP="007A19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91C">
              <w:rPr>
                <w:rFonts w:asciiTheme="majorBidi" w:hAnsiTheme="majorBidi" w:cstheme="majorBidi"/>
                <w:sz w:val="30"/>
                <w:szCs w:val="30"/>
              </w:rPr>
              <w:t>2.64</w:t>
            </w:r>
          </w:p>
        </w:tc>
        <w:tc>
          <w:tcPr>
            <w:tcW w:w="236" w:type="dxa"/>
          </w:tcPr>
          <w:p w:rsidR="002575A5" w:rsidRPr="00623946" w:rsidRDefault="002575A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2575A5" w:rsidRPr="00623946" w:rsidRDefault="007A191C" w:rsidP="007A19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91C">
              <w:rPr>
                <w:rFonts w:asciiTheme="majorBidi" w:hAnsiTheme="majorBidi" w:cstheme="majorBidi"/>
                <w:sz w:val="30"/>
                <w:szCs w:val="30"/>
              </w:rPr>
              <w:t>2.64</w:t>
            </w:r>
          </w:p>
        </w:tc>
        <w:tc>
          <w:tcPr>
            <w:tcW w:w="270" w:type="dxa"/>
          </w:tcPr>
          <w:p w:rsidR="002575A5" w:rsidRPr="00623946" w:rsidRDefault="002575A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575A5" w:rsidRPr="00623946" w:rsidRDefault="007A191C" w:rsidP="007A19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91C">
              <w:rPr>
                <w:rFonts w:asciiTheme="majorBidi" w:hAnsiTheme="majorBidi" w:cstheme="majorBidi"/>
                <w:sz w:val="30"/>
                <w:szCs w:val="30"/>
              </w:rPr>
              <w:t>2.64</w:t>
            </w:r>
          </w:p>
        </w:tc>
      </w:tr>
      <w:tr w:rsidR="002575A5" w:rsidRPr="00623946" w:rsidTr="002E7BC7">
        <w:tc>
          <w:tcPr>
            <w:tcW w:w="3780" w:type="dxa"/>
          </w:tcPr>
          <w:p w:rsidR="002575A5" w:rsidRPr="00623946" w:rsidRDefault="002575A5" w:rsidP="007653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58" w:type="dxa"/>
          </w:tcPr>
          <w:p w:rsidR="002575A5" w:rsidRPr="007A191C" w:rsidRDefault="007A191C" w:rsidP="007A19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7A191C"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>4.00 - 5.00</w:t>
            </w:r>
          </w:p>
        </w:tc>
        <w:tc>
          <w:tcPr>
            <w:tcW w:w="236" w:type="dxa"/>
          </w:tcPr>
          <w:p w:rsidR="002575A5" w:rsidRPr="00623946" w:rsidRDefault="002575A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:rsidR="002575A5" w:rsidRPr="00623946" w:rsidRDefault="007A191C" w:rsidP="007A19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9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36" w:type="dxa"/>
          </w:tcPr>
          <w:p w:rsidR="002575A5" w:rsidRPr="00623946" w:rsidRDefault="002575A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2575A5" w:rsidRPr="00623946" w:rsidRDefault="007A191C" w:rsidP="007A19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9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:rsidR="002575A5" w:rsidRPr="00623946" w:rsidRDefault="002575A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575A5" w:rsidRPr="00623946" w:rsidRDefault="007A191C" w:rsidP="007A19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9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</w:tr>
    </w:tbl>
    <w:p w:rsidR="002575A5" w:rsidRPr="00E84C46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:rsidR="002575A5" w:rsidRPr="00623946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ข้อสมมติเกี่ยวกับ</w:t>
      </w:r>
      <w:r w:rsidRPr="00CE0D50">
        <w:rPr>
          <w:rFonts w:asciiTheme="majorBidi" w:hAnsiTheme="majorBidi" w:cstheme="majorBidi"/>
          <w:sz w:val="30"/>
          <w:szCs w:val="30"/>
          <w:cs/>
        </w:rPr>
        <w:t>อัตรามรณะในอนาคตถือตามข้อมูลทางสถิติที่เผยแพร่</w:t>
      </w:r>
      <w:r w:rsidRPr="00623946">
        <w:rPr>
          <w:rFonts w:asciiTheme="majorBidi" w:hAnsiTheme="majorBidi" w:cstheme="majorBidi"/>
          <w:sz w:val="30"/>
          <w:szCs w:val="30"/>
          <w:cs/>
        </w:rPr>
        <w:t>ทั่วไปและตารางมรณะ</w:t>
      </w:r>
    </w:p>
    <w:p w:rsidR="002575A5" w:rsidRPr="004270C5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:rsidR="002575A5" w:rsidRPr="00640618" w:rsidRDefault="002575A5" w:rsidP="00CE0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2562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640618" w:rsidRPr="007712D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81CC3" w:rsidRPr="007712DD">
        <w:rPr>
          <w:rFonts w:asciiTheme="majorBidi" w:hAnsiTheme="majorBidi" w:cstheme="majorBidi"/>
          <w:spacing w:val="-2"/>
          <w:sz w:val="30"/>
          <w:szCs w:val="30"/>
        </w:rPr>
        <w:t>8 - 14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2561: </w:t>
      </w:r>
      <w:r w:rsidR="00E81CC3"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ปี</w:t>
      </w:r>
      <w:r w:rsidRPr="0064061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:rsidR="00F43694" w:rsidRDefault="00F43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2575A5" w:rsidRPr="00623946" w:rsidRDefault="002575A5" w:rsidP="002575A5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62394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2575A5" w:rsidRPr="004270C5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cs/>
        </w:rPr>
      </w:pPr>
    </w:p>
    <w:p w:rsidR="004270C5" w:rsidRDefault="004270C5" w:rsidP="0042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70C5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70C5">
        <w:rPr>
          <w:rFonts w:asciiTheme="majorBidi" w:hAnsiTheme="majorBidi" w:cstheme="majorBidi"/>
          <w:sz w:val="30"/>
          <w:szCs w:val="30"/>
          <w:cs/>
        </w:rPr>
        <w:t xml:space="preserve">โดยถือว่าข้อสมมติอื่นๆ คงที่ </w:t>
      </w:r>
    </w:p>
    <w:p w:rsidR="00A5219D" w:rsidRPr="00E84C46" w:rsidRDefault="00A5219D" w:rsidP="0042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70"/>
        <w:gridCol w:w="233"/>
        <w:gridCol w:w="1067"/>
        <w:gridCol w:w="236"/>
        <w:gridCol w:w="1260"/>
        <w:gridCol w:w="236"/>
        <w:gridCol w:w="1188"/>
      </w:tblGrid>
      <w:tr w:rsidR="00481D1C" w:rsidRPr="005C61E7" w:rsidTr="00481D1C">
        <w:trPr>
          <w:trHeight w:val="20"/>
          <w:tblHeader/>
        </w:trPr>
        <w:tc>
          <w:tcPr>
            <w:tcW w:w="3780" w:type="dxa"/>
            <w:vMerge w:val="restart"/>
            <w:vAlign w:val="bottom"/>
          </w:tcPr>
          <w:p w:rsidR="00481D1C" w:rsidRPr="00481D1C" w:rsidRDefault="00481D1C" w:rsidP="00481D1C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5490" w:type="dxa"/>
            <w:gridSpan w:val="7"/>
          </w:tcPr>
          <w:p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D1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81D1C" w:rsidRPr="005C61E7" w:rsidTr="00A5219D">
        <w:trPr>
          <w:trHeight w:val="20"/>
          <w:tblHeader/>
        </w:trPr>
        <w:tc>
          <w:tcPr>
            <w:tcW w:w="3780" w:type="dxa"/>
            <w:vMerge/>
          </w:tcPr>
          <w:p w:rsidR="00481D1C" w:rsidRPr="00481D1C" w:rsidRDefault="00481D1C" w:rsidP="00B823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:rsidR="00481D1C" w:rsidRPr="00481D1C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5219D" w:rsidRPr="005C61E7" w:rsidTr="00A5219D">
        <w:trPr>
          <w:trHeight w:val="20"/>
          <w:tblHeader/>
        </w:trPr>
        <w:tc>
          <w:tcPr>
            <w:tcW w:w="3780" w:type="dxa"/>
          </w:tcPr>
          <w:p w:rsidR="00A5219D" w:rsidRPr="00A5219D" w:rsidRDefault="00A5219D" w:rsidP="00B823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0" w:type="dxa"/>
          </w:tcPr>
          <w:p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A5219D" w:rsidRPr="005C61E7" w:rsidTr="00A5219D">
        <w:trPr>
          <w:trHeight w:val="20"/>
          <w:tblHeader/>
        </w:trPr>
        <w:tc>
          <w:tcPr>
            <w:tcW w:w="3780" w:type="dxa"/>
          </w:tcPr>
          <w:p w:rsidR="00A5219D" w:rsidRPr="00A5219D" w:rsidRDefault="00A5219D" w:rsidP="00B82331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81D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5219D" w:rsidRPr="005C61E7" w:rsidTr="00A5219D">
        <w:trPr>
          <w:trHeight w:val="20"/>
        </w:trPr>
        <w:tc>
          <w:tcPr>
            <w:tcW w:w="3780" w:type="dxa"/>
          </w:tcPr>
          <w:p w:rsidR="00A5219D" w:rsidRPr="00A5219D" w:rsidRDefault="00A5219D" w:rsidP="00B8233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A521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0" w:type="dxa"/>
            <w:vAlign w:val="center"/>
          </w:tcPr>
          <w:p w:rsidR="00A5219D" w:rsidRPr="00A5219D" w:rsidRDefault="00DA46A4" w:rsidP="00E531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46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(1,445)</w:t>
            </w:r>
          </w:p>
        </w:tc>
        <w:tc>
          <w:tcPr>
            <w:tcW w:w="233" w:type="dxa"/>
            <w:vAlign w:val="center"/>
          </w:tcPr>
          <w:p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:rsidR="00A5219D" w:rsidRPr="00A5219D" w:rsidRDefault="00DA46A4" w:rsidP="00E531F3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A46A4">
              <w:rPr>
                <w:rFonts w:asciiTheme="majorBidi" w:hAnsiTheme="majorBidi" w:cstheme="majorBidi"/>
                <w:sz w:val="30"/>
                <w:szCs w:val="30"/>
              </w:rPr>
              <w:t>(619)</w:t>
            </w:r>
          </w:p>
        </w:tc>
        <w:tc>
          <w:tcPr>
            <w:tcW w:w="236" w:type="dxa"/>
            <w:vAlign w:val="center"/>
          </w:tcPr>
          <w:p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A5219D" w:rsidRPr="00A5219D" w:rsidRDefault="00DA46A4" w:rsidP="00E531F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A46A4"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  <w:tc>
          <w:tcPr>
            <w:tcW w:w="236" w:type="dxa"/>
            <w:vAlign w:val="center"/>
          </w:tcPr>
          <w:p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:rsidR="00A5219D" w:rsidRPr="00A5219D" w:rsidRDefault="00DA46A4" w:rsidP="00E531F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DA46A4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</w:tr>
      <w:tr w:rsidR="00A5219D" w:rsidRPr="005C61E7" w:rsidTr="00A5219D">
        <w:trPr>
          <w:trHeight w:val="20"/>
        </w:trPr>
        <w:tc>
          <w:tcPr>
            <w:tcW w:w="3780" w:type="dxa"/>
          </w:tcPr>
          <w:p w:rsidR="00A5219D" w:rsidRPr="00A5219D" w:rsidRDefault="00A5219D" w:rsidP="00B8233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70" w:type="dxa"/>
          </w:tcPr>
          <w:p w:rsidR="00A5219D" w:rsidRPr="00A5219D" w:rsidRDefault="00DA46A4" w:rsidP="00E531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A46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1,750</w:t>
            </w:r>
          </w:p>
        </w:tc>
        <w:tc>
          <w:tcPr>
            <w:tcW w:w="233" w:type="dxa"/>
          </w:tcPr>
          <w:p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:rsidR="00A5219D" w:rsidRPr="00A5219D" w:rsidRDefault="00DA46A4" w:rsidP="00E531F3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A46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670</w:t>
            </w:r>
          </w:p>
        </w:tc>
        <w:tc>
          <w:tcPr>
            <w:tcW w:w="236" w:type="dxa"/>
          </w:tcPr>
          <w:p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5219D" w:rsidRPr="00A5219D" w:rsidRDefault="00DA46A4" w:rsidP="00E531F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A46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(1,942)</w:t>
            </w:r>
          </w:p>
        </w:tc>
        <w:tc>
          <w:tcPr>
            <w:tcW w:w="236" w:type="dxa"/>
          </w:tcPr>
          <w:p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:rsidR="00A5219D" w:rsidRPr="00A5219D" w:rsidRDefault="00DA46A4" w:rsidP="00E531F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A46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(596)</w:t>
            </w:r>
          </w:p>
        </w:tc>
      </w:tr>
    </w:tbl>
    <w:p w:rsidR="00A5219D" w:rsidRPr="00E84C46" w:rsidRDefault="00A5219D" w:rsidP="0042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70"/>
        <w:gridCol w:w="233"/>
        <w:gridCol w:w="1067"/>
        <w:gridCol w:w="236"/>
        <w:gridCol w:w="1260"/>
        <w:gridCol w:w="236"/>
        <w:gridCol w:w="1188"/>
      </w:tblGrid>
      <w:tr w:rsidR="00481D1C" w:rsidRPr="005C61E7" w:rsidTr="00B82331">
        <w:trPr>
          <w:trHeight w:val="20"/>
          <w:tblHeader/>
        </w:trPr>
        <w:tc>
          <w:tcPr>
            <w:tcW w:w="3780" w:type="dxa"/>
            <w:vMerge w:val="restart"/>
            <w:vAlign w:val="bottom"/>
          </w:tcPr>
          <w:p w:rsidR="00481D1C" w:rsidRPr="00481D1C" w:rsidRDefault="00481D1C" w:rsidP="00B82331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5490" w:type="dxa"/>
            <w:gridSpan w:val="7"/>
          </w:tcPr>
          <w:p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D1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481D1C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81D1C" w:rsidRPr="005C61E7" w:rsidTr="00B82331">
        <w:trPr>
          <w:trHeight w:val="20"/>
          <w:tblHeader/>
        </w:trPr>
        <w:tc>
          <w:tcPr>
            <w:tcW w:w="3780" w:type="dxa"/>
            <w:vMerge/>
          </w:tcPr>
          <w:p w:rsidR="00481D1C" w:rsidRPr="00481D1C" w:rsidRDefault="00481D1C" w:rsidP="00B823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:rsidR="00481D1C" w:rsidRPr="00481D1C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81D1C" w:rsidRPr="005C61E7" w:rsidTr="00B82331">
        <w:trPr>
          <w:trHeight w:val="20"/>
          <w:tblHeader/>
        </w:trPr>
        <w:tc>
          <w:tcPr>
            <w:tcW w:w="3780" w:type="dxa"/>
          </w:tcPr>
          <w:p w:rsidR="00481D1C" w:rsidRPr="00A5219D" w:rsidRDefault="00481D1C" w:rsidP="00B823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0" w:type="dxa"/>
          </w:tcPr>
          <w:p w:rsidR="00481D1C" w:rsidRPr="00A5219D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:rsidR="00481D1C" w:rsidRPr="00A5219D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:rsidR="00481D1C" w:rsidRPr="00A5219D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481D1C" w:rsidRPr="00A5219D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481D1C" w:rsidRPr="00A5219D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:rsidR="00481D1C" w:rsidRPr="00A5219D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:rsidR="00481D1C" w:rsidRPr="00A5219D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481D1C" w:rsidRPr="005C61E7" w:rsidTr="00B82331">
        <w:trPr>
          <w:trHeight w:val="20"/>
          <w:tblHeader/>
        </w:trPr>
        <w:tc>
          <w:tcPr>
            <w:tcW w:w="3780" w:type="dxa"/>
          </w:tcPr>
          <w:p w:rsidR="00481D1C" w:rsidRPr="00A5219D" w:rsidRDefault="00481D1C" w:rsidP="00B82331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:rsidR="00481D1C" w:rsidRPr="00A5219D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81D1C" w:rsidRPr="005C61E7" w:rsidTr="00B82331">
        <w:trPr>
          <w:trHeight w:val="20"/>
        </w:trPr>
        <w:tc>
          <w:tcPr>
            <w:tcW w:w="3780" w:type="dxa"/>
          </w:tcPr>
          <w:p w:rsidR="00481D1C" w:rsidRPr="00A5219D" w:rsidRDefault="00481D1C" w:rsidP="00B8233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A521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0" w:type="dxa"/>
            <w:vAlign w:val="center"/>
          </w:tcPr>
          <w:p w:rsidR="00481D1C" w:rsidRPr="00A5219D" w:rsidRDefault="00E531F3" w:rsidP="00E531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31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(962)</w:t>
            </w:r>
          </w:p>
        </w:tc>
        <w:tc>
          <w:tcPr>
            <w:tcW w:w="233" w:type="dxa"/>
            <w:vAlign w:val="center"/>
          </w:tcPr>
          <w:p w:rsidR="00481D1C" w:rsidRPr="00A5219D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:rsidR="00481D1C" w:rsidRPr="00A5219D" w:rsidRDefault="00E531F3" w:rsidP="00E531F3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531F3">
              <w:rPr>
                <w:rFonts w:asciiTheme="majorBidi" w:hAnsiTheme="majorBidi" w:cstheme="majorBidi"/>
                <w:sz w:val="30"/>
                <w:szCs w:val="30"/>
              </w:rPr>
              <w:t>(619)</w:t>
            </w:r>
          </w:p>
        </w:tc>
        <w:tc>
          <w:tcPr>
            <w:tcW w:w="236" w:type="dxa"/>
            <w:vAlign w:val="center"/>
          </w:tcPr>
          <w:p w:rsidR="00481D1C" w:rsidRPr="00A5219D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481D1C" w:rsidRPr="00A5219D" w:rsidRDefault="00E531F3" w:rsidP="00E531F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531F3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  <w:tc>
          <w:tcPr>
            <w:tcW w:w="236" w:type="dxa"/>
            <w:vAlign w:val="center"/>
          </w:tcPr>
          <w:p w:rsidR="00481D1C" w:rsidRPr="00A5219D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:rsidR="00481D1C" w:rsidRPr="00A5219D" w:rsidRDefault="00E531F3" w:rsidP="00E531F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E531F3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</w:tr>
      <w:tr w:rsidR="00481D1C" w:rsidRPr="005C61E7" w:rsidTr="00B82331">
        <w:trPr>
          <w:trHeight w:val="20"/>
        </w:trPr>
        <w:tc>
          <w:tcPr>
            <w:tcW w:w="3780" w:type="dxa"/>
          </w:tcPr>
          <w:p w:rsidR="00481D1C" w:rsidRPr="00A5219D" w:rsidRDefault="00481D1C" w:rsidP="00B8233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70" w:type="dxa"/>
          </w:tcPr>
          <w:p w:rsidR="00481D1C" w:rsidRPr="00A5219D" w:rsidRDefault="00E531F3" w:rsidP="00E531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1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1,168</w:t>
            </w:r>
          </w:p>
        </w:tc>
        <w:tc>
          <w:tcPr>
            <w:tcW w:w="233" w:type="dxa"/>
          </w:tcPr>
          <w:p w:rsidR="00481D1C" w:rsidRPr="00A5219D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:rsidR="00481D1C" w:rsidRPr="00A5219D" w:rsidRDefault="00E531F3" w:rsidP="00E531F3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1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670</w:t>
            </w:r>
          </w:p>
        </w:tc>
        <w:tc>
          <w:tcPr>
            <w:tcW w:w="236" w:type="dxa"/>
          </w:tcPr>
          <w:p w:rsidR="00481D1C" w:rsidRPr="00A5219D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481D1C" w:rsidRPr="00A5219D" w:rsidRDefault="00E531F3" w:rsidP="00E531F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1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(1,035)</w:t>
            </w:r>
          </w:p>
        </w:tc>
        <w:tc>
          <w:tcPr>
            <w:tcW w:w="236" w:type="dxa"/>
          </w:tcPr>
          <w:p w:rsidR="00481D1C" w:rsidRPr="00A5219D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:rsidR="00481D1C" w:rsidRPr="00A5219D" w:rsidRDefault="00E531F3" w:rsidP="00E531F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1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(596)</w:t>
            </w:r>
          </w:p>
        </w:tc>
      </w:tr>
    </w:tbl>
    <w:p w:rsidR="00460EEB" w:rsidRDefault="00460EEB" w:rsidP="00BA5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  <w:cs/>
        </w:rPr>
      </w:pPr>
    </w:p>
    <w:p w:rsidR="00460EEB" w:rsidRDefault="0046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:rsidR="000345CF" w:rsidRDefault="000345CF" w:rsidP="00FF43B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ทุนเรือนหุ้น</w:t>
      </w:r>
    </w:p>
    <w:p w:rsidR="000345CF" w:rsidRPr="00456E38" w:rsidRDefault="000345CF" w:rsidP="000345CF">
      <w:pPr>
        <w:rPr>
          <w:rFonts w:asciiTheme="majorBidi" w:hAnsiTheme="majorBidi" w:cstheme="majorBidi"/>
          <w:sz w:val="22"/>
          <w:szCs w:val="22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0345CF" w:rsidRPr="00ED2D57" w:rsidTr="00485BEC">
        <w:trPr>
          <w:tblHeader/>
        </w:trPr>
        <w:tc>
          <w:tcPr>
            <w:tcW w:w="270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81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D030CC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Pr="00D030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</w:tr>
      <w:tr w:rsidR="000345CF" w:rsidRPr="00ED2D57" w:rsidTr="00485BEC">
        <w:trPr>
          <w:tblHeader/>
        </w:trPr>
        <w:tc>
          <w:tcPr>
            <w:tcW w:w="270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81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D030CC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ต่อหุ้น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D030CC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D030CC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จำนวนเงิน</w:t>
            </w:r>
          </w:p>
        </w:tc>
      </w:tr>
      <w:tr w:rsidR="000345CF" w:rsidRPr="00ED2D57" w:rsidTr="00485BEC">
        <w:trPr>
          <w:tblHeader/>
        </w:trPr>
        <w:tc>
          <w:tcPr>
            <w:tcW w:w="270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81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</w:pPr>
            <w:r w:rsidRPr="00D030CC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5490" w:type="dxa"/>
            <w:gridSpan w:val="7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</w:pPr>
            <w:r w:rsidRPr="00D030CC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(พันหุ้น</w:t>
            </w:r>
            <w:r w:rsidRPr="00D030CC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  <w:t>/</w:t>
            </w:r>
            <w:r w:rsidRPr="00D030CC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0345CF" w:rsidRPr="00ED2D57" w:rsidTr="00485BEC">
        <w:tc>
          <w:tcPr>
            <w:tcW w:w="270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9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345CF" w:rsidRPr="00ED2D57" w:rsidTr="00485BEC">
        <w:tc>
          <w:tcPr>
            <w:tcW w:w="270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D030CC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D030CC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81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9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345CF" w:rsidRPr="00ED2D57" w:rsidTr="00485BEC">
        <w:tc>
          <w:tcPr>
            <w:tcW w:w="270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030CC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0.5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7"/>
                <w:szCs w:val="27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</w:rPr>
              <w:t>280,000</w:t>
            </w:r>
          </w:p>
        </w:tc>
        <w:tc>
          <w:tcPr>
            <w:tcW w:w="269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</w:rPr>
              <w:t>140,000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280,000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140,000</w:t>
            </w:r>
          </w:p>
        </w:tc>
      </w:tr>
      <w:tr w:rsidR="000345CF" w:rsidRPr="00ED2D57" w:rsidTr="00485BEC">
        <w:tc>
          <w:tcPr>
            <w:tcW w:w="2700" w:type="dxa"/>
          </w:tcPr>
          <w:p w:rsidR="000345CF" w:rsidRPr="00D030CC" w:rsidRDefault="003A188D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0345CF" w:rsidRPr="00ED2D57" w:rsidTr="00485BEC">
        <w:tc>
          <w:tcPr>
            <w:tcW w:w="270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bCs/>
                <w:i/>
                <w:iCs/>
                <w:sz w:val="27"/>
                <w:szCs w:val="27"/>
                <w:lang w:val="en-US"/>
              </w:rPr>
              <w:t>0.5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7"/>
                <w:szCs w:val="27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</w:rPr>
              <w:t>38,000</w:t>
            </w:r>
          </w:p>
        </w:tc>
        <w:tc>
          <w:tcPr>
            <w:tcW w:w="269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</w:rPr>
              <w:t>19,000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345CF" w:rsidRPr="00ED2D57" w:rsidTr="00485BEC">
        <w:tc>
          <w:tcPr>
            <w:tcW w:w="270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 xml:space="preserve">ณ วันที่ </w:t>
            </w:r>
            <w:r w:rsidRPr="00D030CC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</w:rPr>
              <w:t xml:space="preserve">31 </w:t>
            </w:r>
            <w:r w:rsidRPr="00D030CC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81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345CF" w:rsidRPr="00ED2D57" w:rsidTr="00485BEC">
        <w:tc>
          <w:tcPr>
            <w:tcW w:w="270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0.5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318,000</w:t>
            </w:r>
          </w:p>
        </w:tc>
        <w:tc>
          <w:tcPr>
            <w:tcW w:w="269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159,000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280,000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140,000</w:t>
            </w:r>
          </w:p>
        </w:tc>
      </w:tr>
      <w:tr w:rsidR="000345CF" w:rsidRPr="00ED2D57" w:rsidTr="00485BEC">
        <w:tc>
          <w:tcPr>
            <w:tcW w:w="270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0345CF" w:rsidRPr="00ED2D57" w:rsidTr="00485BEC">
        <w:tc>
          <w:tcPr>
            <w:tcW w:w="270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9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0345CF" w:rsidRPr="00ED2D57" w:rsidTr="00485BEC">
        <w:tc>
          <w:tcPr>
            <w:tcW w:w="270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D030CC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D030CC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81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9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0345CF" w:rsidRPr="00ED2D57" w:rsidTr="00485BEC">
        <w:tc>
          <w:tcPr>
            <w:tcW w:w="270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030CC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0.5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280,000</w:t>
            </w:r>
          </w:p>
        </w:tc>
        <w:tc>
          <w:tcPr>
            <w:tcW w:w="269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140,000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280,000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140,000</w:t>
            </w:r>
          </w:p>
        </w:tc>
      </w:tr>
      <w:tr w:rsidR="000345CF" w:rsidRPr="00ED2D57" w:rsidTr="00485BEC">
        <w:tc>
          <w:tcPr>
            <w:tcW w:w="2700" w:type="dxa"/>
          </w:tcPr>
          <w:p w:rsidR="000345CF" w:rsidRPr="00D030CC" w:rsidRDefault="003A188D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0345CF" w:rsidRPr="00ED2D57" w:rsidTr="00485BEC">
        <w:tc>
          <w:tcPr>
            <w:tcW w:w="270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bCs/>
                <w:i/>
                <w:iCs/>
                <w:sz w:val="27"/>
                <w:szCs w:val="27"/>
                <w:lang w:val="en-US"/>
              </w:rPr>
              <w:t>0.5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7"/>
                <w:szCs w:val="27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</w:rPr>
              <w:t>9,999</w:t>
            </w:r>
          </w:p>
        </w:tc>
        <w:tc>
          <w:tcPr>
            <w:tcW w:w="269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</w:rPr>
              <w:t>5,000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345CF" w:rsidRPr="00ED2D57" w:rsidTr="00485BEC">
        <w:tc>
          <w:tcPr>
            <w:tcW w:w="270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 xml:space="preserve">ณ วันที่ </w:t>
            </w:r>
            <w:r w:rsidRPr="00D030CC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</w:rPr>
              <w:t xml:space="preserve">31 </w:t>
            </w:r>
            <w:r w:rsidRPr="00D030CC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81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345CF" w:rsidRPr="00D030CC" w:rsidRDefault="000345CF" w:rsidP="00485BE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345CF" w:rsidRPr="00ED2D57" w:rsidTr="00485BEC">
        <w:tc>
          <w:tcPr>
            <w:tcW w:w="270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0345CF" w:rsidRPr="00D030CC" w:rsidRDefault="000345CF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030CC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0.5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289,999</w:t>
            </w:r>
          </w:p>
        </w:tc>
        <w:tc>
          <w:tcPr>
            <w:tcW w:w="269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145,000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280,000</w:t>
            </w:r>
          </w:p>
        </w:tc>
        <w:tc>
          <w:tcPr>
            <w:tcW w:w="270" w:type="dxa"/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345CF" w:rsidRPr="00D030CC" w:rsidRDefault="000345CF" w:rsidP="00485BE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030C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140,000</w:t>
            </w:r>
          </w:p>
        </w:tc>
      </w:tr>
    </w:tbl>
    <w:p w:rsidR="001F0F6C" w:rsidRPr="001F0F6C" w:rsidRDefault="001F0F6C" w:rsidP="000345CF">
      <w:pPr>
        <w:ind w:left="540"/>
        <w:jc w:val="thaiDistribute"/>
        <w:rPr>
          <w:rFonts w:ascii="Angsana New" w:hAnsi="Angsana New"/>
          <w:sz w:val="22"/>
          <w:szCs w:val="22"/>
          <w:lang w:eastAsia="x-none"/>
        </w:rPr>
      </w:pPr>
    </w:p>
    <w:p w:rsidR="000345CF" w:rsidRDefault="000345CF" w:rsidP="000345CF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ที่ประชุมสามัญผู้ถือหุ้นเมื่อวันที่ </w:t>
      </w:r>
      <w:r>
        <w:rPr>
          <w:rFonts w:ascii="Angsana New" w:hAnsi="Angsana New"/>
          <w:sz w:val="30"/>
          <w:szCs w:val="30"/>
          <w:lang w:eastAsia="x-none"/>
        </w:rPr>
        <w:t xml:space="preserve">4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เมษายน </w:t>
      </w:r>
      <w:r>
        <w:rPr>
          <w:rFonts w:ascii="Angsana New" w:hAnsi="Angsana New"/>
          <w:sz w:val="30"/>
          <w:szCs w:val="30"/>
          <w:lang w:eastAsia="x-none"/>
        </w:rPr>
        <w:t>2562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มีมติอนุมัติ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เพิ่มทุนจดทะเบียน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ของบริษัท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จากทุนจดทะเบียนเดิม </w:t>
      </w:r>
      <w:r w:rsidRPr="006A35D3">
        <w:rPr>
          <w:rFonts w:asciiTheme="majorBidi" w:hAnsiTheme="majorBidi" w:cstheme="majorBidi"/>
          <w:sz w:val="30"/>
          <w:szCs w:val="30"/>
          <w:lang w:eastAsia="x-none"/>
        </w:rPr>
        <w:t>140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บาทเป็น </w:t>
      </w:r>
      <w:r w:rsidRPr="006A35D3">
        <w:rPr>
          <w:rFonts w:asciiTheme="majorBidi" w:hAnsiTheme="majorBidi" w:cstheme="majorBidi"/>
          <w:sz w:val="30"/>
          <w:szCs w:val="30"/>
          <w:lang w:eastAsia="x-none"/>
        </w:rPr>
        <w:t>159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บาท</w:t>
      </w:r>
      <w:r w:rsidRPr="006A35D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โดยการออกหุ้นสามัญเพิ่มทุนจำนวน </w:t>
      </w:r>
      <w:r w:rsidRPr="006A35D3">
        <w:rPr>
          <w:rFonts w:asciiTheme="majorBidi" w:hAnsiTheme="majorBidi" w:cstheme="majorBidi"/>
          <w:sz w:val="30"/>
          <w:szCs w:val="30"/>
          <w:lang w:eastAsia="x-none"/>
        </w:rPr>
        <w:t>38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6A35D3">
        <w:rPr>
          <w:rFonts w:asciiTheme="majorBidi" w:hAnsiTheme="majorBidi" w:cstheme="majorBidi"/>
          <w:sz w:val="30"/>
          <w:szCs w:val="30"/>
          <w:lang w:eastAsia="x-none"/>
        </w:rPr>
        <w:t xml:space="preserve">0.5 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โดย</w:t>
      </w:r>
      <w:r w:rsidRPr="006A35D3">
        <w:rPr>
          <w:rFonts w:ascii="Angsana New" w:hAnsi="Angsana New"/>
          <w:sz w:val="30"/>
          <w:szCs w:val="30"/>
          <w:cs/>
          <w:lang w:eastAsia="x-none"/>
        </w:rPr>
        <w:t>อนุมัติการจัดสรรหุ้นสามัญเพิ่มทุน</w:t>
      </w:r>
      <w:r>
        <w:rPr>
          <w:rFonts w:ascii="Angsana New" w:hAnsi="Angsana New" w:hint="cs"/>
          <w:sz w:val="30"/>
          <w:szCs w:val="30"/>
          <w:cs/>
          <w:lang w:eastAsia="x-none"/>
        </w:rPr>
        <w:t>แบบมอบอำนาจทั่วไป</w:t>
      </w:r>
      <w:r w:rsidRPr="006A35D3">
        <w:rPr>
          <w:rFonts w:ascii="Angsana New" w:hAnsi="Angsana New"/>
          <w:sz w:val="30"/>
          <w:szCs w:val="30"/>
          <w:cs/>
          <w:lang w:eastAsia="x-none"/>
        </w:rPr>
        <w:t>จำนวนไม่เกิน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6A35D3">
        <w:rPr>
          <w:rFonts w:ascii="Angsana New" w:hAnsi="Angsana New"/>
          <w:sz w:val="30"/>
          <w:szCs w:val="30"/>
          <w:lang w:eastAsia="x-none"/>
        </w:rPr>
        <w:t>28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ล้าน</w:t>
      </w:r>
      <w:r w:rsidRPr="006A35D3">
        <w:rPr>
          <w:rFonts w:ascii="Angsana New" w:hAnsi="Angsana New"/>
          <w:sz w:val="30"/>
          <w:szCs w:val="30"/>
          <w:cs/>
          <w:lang w:eastAsia="x-none"/>
        </w:rPr>
        <w:t xml:space="preserve">หุ้น มูลค่าที่ตราไว้ </w:t>
      </w:r>
      <w:r w:rsidRPr="006A35D3">
        <w:rPr>
          <w:rFonts w:ascii="Angsana New" w:hAnsi="Angsana New"/>
          <w:sz w:val="30"/>
          <w:szCs w:val="30"/>
          <w:lang w:eastAsia="x-none"/>
        </w:rPr>
        <w:t xml:space="preserve">0.5 </w:t>
      </w:r>
      <w:r w:rsidRPr="006A35D3">
        <w:rPr>
          <w:rFonts w:ascii="Angsana New" w:hAnsi="Angsana New"/>
          <w:sz w:val="30"/>
          <w:szCs w:val="30"/>
          <w:cs/>
          <w:lang w:eastAsia="x-none"/>
        </w:rPr>
        <w:t>บาทต่อหุ้น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และอนุมัติการเพิ่มทุนจดทะเบียนจำนวน </w:t>
      </w:r>
      <w:r>
        <w:rPr>
          <w:rFonts w:ascii="Angsana New" w:hAnsi="Angsana New"/>
          <w:sz w:val="30"/>
          <w:szCs w:val="30"/>
          <w:lang w:eastAsia="x-none"/>
        </w:rPr>
        <w:t>5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ล้านบาท เพื่อรองรับการจ่ายเงินปันผลเป็นหุ้นสามัญจากกำไรสะสมยังไม่ได้จัดสรรจำนวนไม่เกิน </w:t>
      </w:r>
      <w:r>
        <w:rPr>
          <w:rFonts w:ascii="Angsana New" w:hAnsi="Angsana New"/>
          <w:sz w:val="30"/>
          <w:szCs w:val="30"/>
          <w:lang w:eastAsia="x-none"/>
        </w:rPr>
        <w:t xml:space="preserve">10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0"/>
          <w:szCs w:val="30"/>
          <w:lang w:eastAsia="x-none"/>
        </w:rPr>
        <w:t xml:space="preserve">0.5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บาท โดยบริษัทได้จดทะเบียนเพิ่มทุนกับกระทรวงพาณิชย์เมื่อวันที่ </w:t>
      </w:r>
      <w:r>
        <w:rPr>
          <w:rFonts w:ascii="Angsana New" w:hAnsi="Angsana New"/>
          <w:sz w:val="30"/>
          <w:szCs w:val="30"/>
          <w:lang w:eastAsia="x-none"/>
        </w:rPr>
        <w:t xml:space="preserve">7 </w:t>
      </w:r>
      <w:r>
        <w:rPr>
          <w:rFonts w:ascii="Angsana New" w:hAnsi="Angsana New" w:hint="cs"/>
          <w:sz w:val="30"/>
          <w:szCs w:val="30"/>
          <w:cs/>
          <w:lang w:eastAsia="x-none"/>
        </w:rPr>
        <w:t>พฤษภาคม</w:t>
      </w:r>
      <w:r>
        <w:rPr>
          <w:rFonts w:ascii="Angsana New" w:hAnsi="Angsana New"/>
          <w:sz w:val="30"/>
          <w:szCs w:val="30"/>
          <w:lang w:eastAsia="x-none"/>
        </w:rPr>
        <w:t xml:space="preserve"> 2562</w:t>
      </w:r>
    </w:p>
    <w:p w:rsidR="0068387C" w:rsidRPr="001F0F6C" w:rsidRDefault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306E9F" w:rsidRDefault="0030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8387C" w:rsidRDefault="0068387C" w:rsidP="00FF43B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สำรอง</w:t>
      </w:r>
    </w:p>
    <w:p w:rsidR="00F43694" w:rsidRPr="00306E9F" w:rsidRDefault="00F43694" w:rsidP="00F43694">
      <w:pPr>
        <w:rPr>
          <w:rFonts w:ascii="Angsana New" w:hAnsi="Angsana New"/>
          <w:lang w:eastAsia="x-none"/>
        </w:rPr>
      </w:pPr>
    </w:p>
    <w:p w:rsidR="00F43694" w:rsidRPr="001C4A15" w:rsidRDefault="00F43694" w:rsidP="00F43694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4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:rsidR="0068387C" w:rsidRPr="001F0F6C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40"/>
        <w:jc w:val="thaiDistribute"/>
        <w:rPr>
          <w:rFonts w:ascii="Angsana New" w:hAnsi="Angsana New"/>
          <w:b/>
          <w:bCs/>
          <w:lang w:val="th-TH"/>
        </w:rPr>
      </w:pPr>
    </w:p>
    <w:p w:rsidR="0068387C" w:rsidRPr="0068387C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23946">
        <w:rPr>
          <w:rFonts w:asciiTheme="majorBidi" w:hAnsiTheme="majorBidi" w:cstheme="majorBidi"/>
          <w:sz w:val="30"/>
          <w:szCs w:val="30"/>
        </w:rPr>
        <w:t>2535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23946">
        <w:rPr>
          <w:rFonts w:asciiTheme="majorBidi" w:hAnsiTheme="majorBidi" w:cstheme="majorBidi"/>
          <w:sz w:val="30"/>
          <w:szCs w:val="30"/>
        </w:rPr>
        <w:t>116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23946">
        <w:rPr>
          <w:rFonts w:asciiTheme="majorBidi" w:hAnsiTheme="majorBidi" w:cstheme="majorBidi"/>
          <w:sz w:val="30"/>
          <w:szCs w:val="30"/>
        </w:rPr>
        <w:t>“</w:t>
      </w:r>
      <w:r w:rsidRPr="0062394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3946">
        <w:rPr>
          <w:rFonts w:asciiTheme="majorBidi" w:hAnsiTheme="majorBidi" w:cstheme="majorBidi"/>
          <w:sz w:val="30"/>
          <w:szCs w:val="30"/>
        </w:rPr>
        <w:t>”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5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10 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68387C" w:rsidRPr="00266521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cs/>
        </w:rPr>
      </w:pPr>
    </w:p>
    <w:p w:rsidR="0068387C" w:rsidRPr="001C4A15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C4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68387C" w:rsidRPr="00266521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:rsidR="0068387C" w:rsidRPr="001C4A15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C4A15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68387C" w:rsidRPr="00266521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cs/>
        </w:rPr>
      </w:pPr>
    </w:p>
    <w:p w:rsidR="0068387C" w:rsidRPr="0068387C" w:rsidRDefault="0068387C" w:rsidP="00F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  <w:r>
        <w:rPr>
          <w:rFonts w:asciiTheme="majorBidi" w:hAnsiTheme="majorBidi" w:cstheme="majorBidi" w:hint="cs"/>
          <w:sz w:val="30"/>
          <w:szCs w:val="30"/>
          <w:cs/>
        </w:rPr>
        <w:t>ให้เป็นเงินบาทไทย</w:t>
      </w:r>
    </w:p>
    <w:p w:rsidR="0026714D" w:rsidRDefault="00267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EF3FE4" w:rsidRPr="00FF43B4" w:rsidRDefault="00506DCA" w:rsidP="00FF43B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t>ส่วนงานดำเนินงาน</w:t>
      </w:r>
    </w:p>
    <w:p w:rsidR="00DE1932" w:rsidRPr="00B60BCC" w:rsidRDefault="00DE193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DE1932" w:rsidRPr="00DB1E46" w:rsidRDefault="00B619B2" w:rsidP="00487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ตั้งแต่ไตรมาสที่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ของปี </w:t>
      </w:r>
      <w:r>
        <w:rPr>
          <w:rFonts w:ascii="Angsana New" w:hAnsi="Angsana New"/>
          <w:sz w:val="30"/>
          <w:szCs w:val="30"/>
        </w:rPr>
        <w:t>2562</w:t>
      </w:r>
      <w:r w:rsidR="00667994">
        <w:rPr>
          <w:rFonts w:ascii="Angsana New" w:hAnsi="Angsana New"/>
          <w:sz w:val="30"/>
          <w:szCs w:val="30"/>
        </w:rPr>
        <w:t xml:space="preserve"> </w:t>
      </w:r>
      <w:r w:rsidR="00184B2B" w:rsidRPr="00DB1E46">
        <w:rPr>
          <w:rFonts w:ascii="Angsana New" w:hAnsi="Angsana New"/>
          <w:sz w:val="30"/>
          <w:szCs w:val="30"/>
          <w:cs/>
        </w:rPr>
        <w:t>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 xml:space="preserve">มี </w:t>
      </w:r>
      <w:r w:rsidRPr="00EB6C16">
        <w:rPr>
          <w:rFonts w:ascii="Angsana New" w:hAnsi="Angsana New"/>
          <w:sz w:val="30"/>
          <w:szCs w:val="30"/>
        </w:rPr>
        <w:t xml:space="preserve">2 </w:t>
      </w:r>
      <w:r w:rsidRPr="00EB6C16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EB6C16">
        <w:rPr>
          <w:rFonts w:ascii="Angsana New" w:hAnsi="Angsana New"/>
          <w:sz w:val="30"/>
          <w:szCs w:val="30"/>
        </w:rPr>
        <w:t xml:space="preserve"> </w:t>
      </w:r>
      <w:r w:rsidR="00184B2B" w:rsidRPr="00EB6C16">
        <w:rPr>
          <w:rFonts w:ascii="Angsana New" w:hAnsi="Angsana New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 xml:space="preserve"> </w:t>
      </w:r>
      <w:r w:rsidR="00184B2B" w:rsidRPr="00EB6C16">
        <w:rPr>
          <w:rFonts w:ascii="Angsana New" w:hAnsi="Angsana New"/>
          <w:sz w:val="30"/>
          <w:szCs w:val="30"/>
          <w:cs/>
        </w:rPr>
        <w:t xml:space="preserve">หน่วยงานธุรกิจที่สำคัญนี้มีการบริหารจัดการแยกต่างหาก </w:t>
      </w:r>
      <w:r w:rsidR="00812DCC" w:rsidRPr="00EB6C16">
        <w:rPr>
          <w:rFonts w:ascii="Angsana New" w:hAnsi="Angsana New" w:hint="cs"/>
          <w:sz w:val="30"/>
          <w:szCs w:val="30"/>
          <w:cs/>
        </w:rPr>
        <w:t>และมีการ</w:t>
      </w:r>
      <w:r w:rsidR="00184B2B" w:rsidRPr="00EB6C16">
        <w:rPr>
          <w:rFonts w:ascii="Angsana New" w:hAnsi="Angsana New"/>
          <w:sz w:val="30"/>
          <w:szCs w:val="30"/>
          <w:cs/>
        </w:rPr>
        <w:t>ใช้เทคโนโลยีและ</w:t>
      </w:r>
      <w:r w:rsidR="00841DAD">
        <w:rPr>
          <w:rFonts w:ascii="Angsana New" w:hAnsi="Angsana New"/>
          <w:sz w:val="30"/>
          <w:szCs w:val="30"/>
        </w:rPr>
        <w:br/>
      </w:r>
      <w:r w:rsidR="00184B2B" w:rsidRPr="00EB6C16">
        <w:rPr>
          <w:rFonts w:ascii="Angsana New" w:hAnsi="Angsana New"/>
          <w:sz w:val="30"/>
          <w:szCs w:val="30"/>
          <w:cs/>
        </w:rPr>
        <w:t xml:space="preserve">กลยุทธ์ทางการตลาดที่แตกต่างกัน  </w:t>
      </w:r>
      <w:r w:rsidR="00812DCC" w:rsidRPr="00EB6C16">
        <w:rPr>
          <w:rFonts w:ascii="Angsana New" w:hAnsi="Angsana New" w:hint="cs"/>
          <w:sz w:val="30"/>
          <w:szCs w:val="30"/>
          <w:cs/>
        </w:rPr>
        <w:t>ซึ่ง</w:t>
      </w:r>
      <w:r w:rsidR="00184B2B" w:rsidRPr="00EB6C16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812DCC" w:rsidRPr="00EB6C16">
        <w:rPr>
          <w:rFonts w:ascii="Angsana New" w:hAnsi="Angsana New" w:hint="cs"/>
          <w:sz w:val="30"/>
          <w:szCs w:val="30"/>
          <w:cs/>
        </w:rPr>
        <w:t>ของกลุ่มบริษัทได้</w:t>
      </w:r>
      <w:r w:rsidR="00184B2B" w:rsidRPr="00EB6C16">
        <w:rPr>
          <w:rFonts w:ascii="Angsana New" w:hAnsi="Angsana New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</w:t>
      </w:r>
      <w:r w:rsidR="00184B2B" w:rsidRPr="00DB1E46">
        <w:rPr>
          <w:rFonts w:ascii="Angsana New" w:hAnsi="Angsana New"/>
          <w:sz w:val="30"/>
          <w:szCs w:val="30"/>
          <w:cs/>
        </w:rPr>
        <w:t xml:space="preserve">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651EEB" w:rsidRPr="002B242B" w:rsidRDefault="00651EEB" w:rsidP="00546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CC"/>
          <w:sz w:val="20"/>
          <w:szCs w:val="20"/>
          <w:lang w:bidi="ar-SA"/>
        </w:rPr>
      </w:pPr>
    </w:p>
    <w:p w:rsidR="001409E6" w:rsidRPr="00DB1E46" w:rsidRDefault="00184B2B" w:rsidP="00C22CE7">
      <w:pPr>
        <w:pStyle w:val="ListParagraph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1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="001409E6" w:rsidRPr="00DB1E46">
        <w:rPr>
          <w:rFonts w:ascii="Angsana New" w:hAnsi="Angsana New"/>
          <w:sz w:val="30"/>
          <w:szCs w:val="30"/>
          <w:cs/>
        </w:rPr>
        <w:t>ผลิตและจำหน่ายกาวซึ่งใช้ในอุตสาหกรรมประเภทต่างๆ</w:t>
      </w:r>
    </w:p>
    <w:p w:rsidR="00651EEB" w:rsidRPr="00DB1E46" w:rsidRDefault="00184B2B" w:rsidP="00C22CE7">
      <w:pPr>
        <w:pStyle w:val="ListParagraph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2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="001409E6" w:rsidRPr="00DB1E46">
        <w:rPr>
          <w:rFonts w:ascii="Angsana New" w:hAnsi="Angsana New"/>
          <w:sz w:val="30"/>
          <w:szCs w:val="30"/>
          <w:cs/>
        </w:rPr>
        <w:t>ผลิตและจำหน่าย</w:t>
      </w:r>
      <w:r w:rsidR="008276B0">
        <w:rPr>
          <w:rFonts w:ascii="Angsana New" w:hAnsi="Angsana New" w:hint="cs"/>
          <w:sz w:val="30"/>
          <w:szCs w:val="30"/>
          <w:cs/>
        </w:rPr>
        <w:t>ฉลาก</w:t>
      </w:r>
      <w:r w:rsidR="0021606D">
        <w:rPr>
          <w:rFonts w:ascii="Angsana New" w:hAnsi="Angsana New" w:hint="cs"/>
          <w:sz w:val="30"/>
          <w:szCs w:val="30"/>
          <w:cs/>
        </w:rPr>
        <w:t>ที่มีกาวในตัว</w:t>
      </w:r>
    </w:p>
    <w:p w:rsidR="0026714D" w:rsidRDefault="00267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B95D00" w:rsidRDefault="00184B2B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847D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323745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ก่อน</w:t>
      </w:r>
      <w:r w:rsidR="007D483C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323745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ภาษีเงินได้</w:t>
      </w:r>
      <w:r w:rsidR="00323745">
        <w:rPr>
          <w:rFonts w:ascii="Angsana New" w:hAnsi="Angsana New" w:hint="cs"/>
          <w:sz w:val="30"/>
          <w:szCs w:val="30"/>
          <w:cs/>
        </w:rPr>
        <w:t xml:space="preserve"> ค่าเสื่อมราคาและค่าตัดจำหน่าย </w:t>
      </w:r>
      <w:r w:rsidR="00323745">
        <w:rPr>
          <w:rFonts w:ascii="Angsana New" w:hAnsi="Angsana New"/>
          <w:sz w:val="30"/>
          <w:szCs w:val="30"/>
        </w:rPr>
        <w:t xml:space="preserve">(EBITDA) </w:t>
      </w:r>
      <w:r w:rsidRPr="00B847D1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 w:rsidR="00B82B30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การใช้</w:t>
      </w:r>
      <w:r w:rsidR="00323745">
        <w:rPr>
          <w:rFonts w:ascii="Angsana New" w:hAnsi="Angsana New"/>
          <w:sz w:val="30"/>
          <w:szCs w:val="30"/>
        </w:rPr>
        <w:t xml:space="preserve"> EBITDA </w:t>
      </w:r>
      <w:r w:rsidRPr="00B847D1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</w:t>
      </w:r>
      <w:r w:rsidR="00B82B30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ส่วนงานและสอดคล้องกับกิจการอื่นที่ดำเนินธุรกิจในอุตสาหกรรมเดียวกัน</w:t>
      </w:r>
    </w:p>
    <w:p w:rsidR="00B95D00" w:rsidRDefault="00B95D00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  <w:sectPr w:rsidR="00B95D00" w:rsidSect="00475652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B95D00" w:rsidRDefault="00B95D00" w:rsidP="00361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95D0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FF195C" w:rsidRPr="002B242B" w:rsidRDefault="00FF195C">
      <w:pPr>
        <w:rPr>
          <w:rFonts w:asciiTheme="majorBidi" w:hAnsiTheme="majorBidi" w:cstheme="majorBidi"/>
          <w:sz w:val="20"/>
          <w:szCs w:val="20"/>
        </w:rPr>
      </w:pPr>
      <w:bookmarkStart w:id="4" w:name="_Hlk8678005"/>
    </w:p>
    <w:tbl>
      <w:tblPr>
        <w:tblW w:w="1431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78"/>
        <w:gridCol w:w="902"/>
      </w:tblGrid>
      <w:tr w:rsidR="00B172B7" w:rsidRPr="00361D82" w:rsidTr="00361D82">
        <w:trPr>
          <w:cantSplit/>
          <w:trHeight w:val="99"/>
          <w:tblHeader/>
        </w:trPr>
        <w:tc>
          <w:tcPr>
            <w:tcW w:w="3690" w:type="dxa"/>
          </w:tcPr>
          <w:p w:rsidR="00B172B7" w:rsidRPr="00361D82" w:rsidRDefault="00B172B7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B172B7" w:rsidRPr="00361D82" w:rsidRDefault="00B41B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</w:t>
            </w:r>
            <w:r w:rsidR="00812DCC"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กาวอุตสาหกรรม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361D82" w:rsidRDefault="00B41B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</w:t>
            </w:r>
            <w:r w:rsidR="00812DCC"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ฉลาก</w:t>
            </w: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ที่มีกาวในตัว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361D82" w:rsidRDefault="00B172B7" w:rsidP="00B172B7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B172B7" w:rsidRPr="00361D82" w:rsidTr="00361D82">
        <w:trPr>
          <w:cantSplit/>
          <w:trHeight w:val="302"/>
        </w:trPr>
        <w:tc>
          <w:tcPr>
            <w:tcW w:w="369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</w:t>
            </w:r>
            <w:r w:rsidR="001E7B1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ปี</w:t>
            </w:r>
            <w:r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D04B9F"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rtl/>
                <w:cs/>
                <w:lang w:bidi="th-TH"/>
              </w:rPr>
              <w:t>3</w:t>
            </w:r>
            <w:r w:rsidR="001E7B1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1</w:t>
            </w:r>
            <w:r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E7B1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B17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B172B7" w:rsidRPr="00361D82" w:rsidRDefault="00B172B7" w:rsidP="00B172B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B17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B172B7" w:rsidRPr="00361D82" w:rsidRDefault="00B172B7" w:rsidP="00B172B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B17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B172B7" w:rsidRPr="00361D82" w:rsidTr="00361D82">
        <w:trPr>
          <w:cantSplit/>
          <w:tblHeader/>
        </w:trPr>
        <w:tc>
          <w:tcPr>
            <w:tcW w:w="369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0620" w:type="dxa"/>
            <w:gridSpan w:val="19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61D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361D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172B7" w:rsidRPr="00361D82" w:rsidTr="00361D82">
        <w:trPr>
          <w:cantSplit/>
          <w:trHeight w:val="302"/>
        </w:trPr>
        <w:tc>
          <w:tcPr>
            <w:tcW w:w="369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ต่างประเทศ</w:t>
            </w: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E03A0" w:rsidRPr="00361D82" w:rsidTr="00361D82">
        <w:trPr>
          <w:cantSplit/>
          <w:trHeight w:val="302"/>
        </w:trPr>
        <w:tc>
          <w:tcPr>
            <w:tcW w:w="369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เอเชีย</w:t>
            </w: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113,138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109,157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241,448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354,586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109,157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354,586</w:t>
            </w:r>
          </w:p>
        </w:tc>
        <w:tc>
          <w:tcPr>
            <w:tcW w:w="178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109,157</w:t>
            </w:r>
          </w:p>
        </w:tc>
      </w:tr>
      <w:tr w:rsidR="000E03A0" w:rsidRPr="00361D82" w:rsidTr="00361D82">
        <w:trPr>
          <w:cantSplit/>
          <w:trHeight w:val="302"/>
        </w:trPr>
        <w:tc>
          <w:tcPr>
            <w:tcW w:w="369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ออสเตรเลีย</w:t>
            </w: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59,240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47,852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8,658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67,898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47,852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67,898</w:t>
            </w:r>
          </w:p>
        </w:tc>
        <w:tc>
          <w:tcPr>
            <w:tcW w:w="178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47,852</w:t>
            </w:r>
          </w:p>
        </w:tc>
      </w:tr>
      <w:tr w:rsidR="000E03A0" w:rsidRPr="00361D82" w:rsidTr="00361D82">
        <w:trPr>
          <w:cantSplit/>
          <w:trHeight w:val="302"/>
        </w:trPr>
        <w:tc>
          <w:tcPr>
            <w:tcW w:w="369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แอฟริกา</w:t>
            </w: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61,568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58,027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61,568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58,027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61,568</w:t>
            </w:r>
          </w:p>
        </w:tc>
        <w:tc>
          <w:tcPr>
            <w:tcW w:w="178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58,027</w:t>
            </w:r>
          </w:p>
        </w:tc>
      </w:tr>
      <w:tr w:rsidR="000E03A0" w:rsidRPr="00361D82" w:rsidTr="00361D82">
        <w:trPr>
          <w:cantSplit/>
          <w:trHeight w:val="302"/>
        </w:trPr>
        <w:tc>
          <w:tcPr>
            <w:tcW w:w="369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อเมริกา</w:t>
            </w: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14,102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12,937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14,102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12,937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14,102</w:t>
            </w:r>
          </w:p>
        </w:tc>
        <w:tc>
          <w:tcPr>
            <w:tcW w:w="178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12,937</w:t>
            </w:r>
          </w:p>
        </w:tc>
      </w:tr>
      <w:tr w:rsidR="000E03A0" w:rsidRPr="00361D82" w:rsidTr="00361D82">
        <w:trPr>
          <w:cantSplit/>
          <w:trHeight w:val="302"/>
        </w:trPr>
        <w:tc>
          <w:tcPr>
            <w:tcW w:w="369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11,824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11,318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11,824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11,318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11,824</w:t>
            </w:r>
          </w:p>
        </w:tc>
        <w:tc>
          <w:tcPr>
            <w:tcW w:w="178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11,318</w:t>
            </w:r>
          </w:p>
        </w:tc>
      </w:tr>
      <w:tr w:rsidR="000E03A0" w:rsidRPr="00361D82" w:rsidTr="00361D82">
        <w:trPr>
          <w:cantSplit/>
          <w:trHeight w:val="302"/>
        </w:trPr>
        <w:tc>
          <w:tcPr>
            <w:tcW w:w="369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259,872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239,291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250,106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509,978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239,291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509,978</w:t>
            </w:r>
          </w:p>
        </w:tc>
        <w:tc>
          <w:tcPr>
            <w:tcW w:w="178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239,291</w:t>
            </w:r>
          </w:p>
        </w:tc>
      </w:tr>
      <w:tr w:rsidR="000E03A0" w:rsidRPr="00361D82" w:rsidTr="00361D82">
        <w:trPr>
          <w:cantSplit/>
          <w:trHeight w:val="302"/>
        </w:trPr>
        <w:tc>
          <w:tcPr>
            <w:tcW w:w="369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ในประเทศ</w:t>
            </w: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354,047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355,856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524,874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878,921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355,856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878,921</w:t>
            </w:r>
          </w:p>
        </w:tc>
        <w:tc>
          <w:tcPr>
            <w:tcW w:w="178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355,856</w:t>
            </w:r>
          </w:p>
        </w:tc>
      </w:tr>
      <w:tr w:rsidR="000E03A0" w:rsidRPr="00361D82" w:rsidTr="00361D82">
        <w:trPr>
          <w:cantSplit/>
          <w:trHeight w:val="302"/>
        </w:trPr>
        <w:tc>
          <w:tcPr>
            <w:tcW w:w="369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70,295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70,340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(70,340)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03A0" w:rsidRPr="00361D82" w:rsidTr="00361D82">
        <w:trPr>
          <w:cantSplit/>
          <w:trHeight w:val="302"/>
        </w:trPr>
        <w:tc>
          <w:tcPr>
            <w:tcW w:w="369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684,214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595,147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775,025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1,459,239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595,147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E03A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(70,340)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1,388,899</w:t>
            </w:r>
          </w:p>
        </w:tc>
        <w:tc>
          <w:tcPr>
            <w:tcW w:w="178" w:type="dxa"/>
            <w:shd w:val="clear" w:color="auto" w:fill="auto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595,147</w:t>
            </w:r>
          </w:p>
        </w:tc>
      </w:tr>
      <w:tr w:rsidR="000E03A0" w:rsidRPr="00361D82" w:rsidTr="00361D82">
        <w:trPr>
          <w:cantSplit/>
        </w:trPr>
        <w:tc>
          <w:tcPr>
            <w:tcW w:w="3690" w:type="dxa"/>
          </w:tcPr>
          <w:p w:rsidR="000E03A0" w:rsidRPr="00361D82" w:rsidRDefault="000E03A0" w:rsidP="000E03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E03A0" w:rsidRPr="00361D82" w:rsidTr="00361D82">
        <w:trPr>
          <w:cantSplit/>
        </w:trPr>
        <w:tc>
          <w:tcPr>
            <w:tcW w:w="3690" w:type="dxa"/>
          </w:tcPr>
          <w:p w:rsidR="000E03A0" w:rsidRPr="00361D82" w:rsidRDefault="000E03A0" w:rsidP="000E03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EBITDA</w:t>
            </w: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103,104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11,581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125,</w:t>
            </w:r>
            <w:r w:rsidR="006752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502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228,</w:t>
            </w:r>
            <w:r w:rsidR="00F94248">
              <w:rPr>
                <w:rFonts w:asciiTheme="majorBidi" w:hAnsiTheme="majorBidi" w:cstheme="majorBidi"/>
                <w:sz w:val="26"/>
                <w:szCs w:val="26"/>
              </w:rPr>
              <w:t>606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11,581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(33,444)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195,</w:t>
            </w:r>
            <w:r w:rsidR="00F94248">
              <w:rPr>
                <w:rFonts w:asciiTheme="majorBidi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178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11,581</w:t>
            </w:r>
          </w:p>
        </w:tc>
      </w:tr>
      <w:tr w:rsidR="000E03A0" w:rsidRPr="00361D82" w:rsidTr="00361D82">
        <w:trPr>
          <w:cantSplit/>
        </w:trPr>
        <w:tc>
          <w:tcPr>
            <w:tcW w:w="3690" w:type="dxa"/>
          </w:tcPr>
          <w:p w:rsidR="000E03A0" w:rsidRPr="00361D82" w:rsidRDefault="000E03A0" w:rsidP="000E03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34,962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(11,664)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81,592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116,554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(11,664)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(12,579)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103,975</w:t>
            </w:r>
          </w:p>
        </w:tc>
        <w:tc>
          <w:tcPr>
            <w:tcW w:w="178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(11,664)</w:t>
            </w:r>
          </w:p>
        </w:tc>
      </w:tr>
      <w:tr w:rsidR="000E03A0" w:rsidRPr="00361D82" w:rsidTr="00361D82">
        <w:trPr>
          <w:cantSplit/>
        </w:trPr>
        <w:tc>
          <w:tcPr>
            <w:tcW w:w="3690" w:type="dxa"/>
          </w:tcPr>
          <w:p w:rsidR="000E03A0" w:rsidRPr="00361D82" w:rsidRDefault="000E03A0" w:rsidP="000E03A0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E03A0" w:rsidRPr="00361D82" w:rsidTr="00361D82">
        <w:trPr>
          <w:cantSplit/>
        </w:trPr>
        <w:tc>
          <w:tcPr>
            <w:tcW w:w="3690" w:type="dxa"/>
          </w:tcPr>
          <w:p w:rsidR="000E03A0" w:rsidRPr="002A3B4E" w:rsidRDefault="000E03A0" w:rsidP="000E03A0">
            <w:pPr>
              <w:shd w:val="clear" w:color="auto" w:fill="FFFFFF"/>
              <w:tabs>
                <w:tab w:val="clear" w:pos="3515"/>
              </w:tabs>
              <w:spacing w:line="240" w:lineRule="auto"/>
              <w:ind w:left="195" w:right="-350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สินทรัพย์ส่วนงาน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31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1,423,147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544,592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1,718,037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3,141,184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44,592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(1,547,688)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1,593,496</w:t>
            </w:r>
          </w:p>
        </w:tc>
        <w:tc>
          <w:tcPr>
            <w:tcW w:w="178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700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544,592</w:t>
            </w:r>
          </w:p>
        </w:tc>
      </w:tr>
      <w:tr w:rsidR="000E03A0" w:rsidRPr="00361D82" w:rsidTr="00361D82">
        <w:trPr>
          <w:cantSplit/>
        </w:trPr>
        <w:tc>
          <w:tcPr>
            <w:tcW w:w="3690" w:type="dxa"/>
          </w:tcPr>
          <w:p w:rsidR="000E03A0" w:rsidRPr="00361D82" w:rsidRDefault="000E03A0" w:rsidP="000E03A0">
            <w:pPr>
              <w:shd w:val="clear" w:color="auto" w:fill="FFFFFF"/>
              <w:tabs>
                <w:tab w:val="clear" w:pos="3515"/>
              </w:tabs>
              <w:spacing w:line="240" w:lineRule="auto"/>
              <w:ind w:left="195" w:right="-9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1,043,659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5,284</w:t>
            </w:r>
          </w:p>
        </w:tc>
        <w:tc>
          <w:tcPr>
            <w:tcW w:w="18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634,269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1,677,928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195,284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(516,889)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1,161,039</w:t>
            </w:r>
          </w:p>
        </w:tc>
        <w:tc>
          <w:tcPr>
            <w:tcW w:w="178" w:type="dxa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0E03A0" w:rsidRPr="00361D82" w:rsidRDefault="000E03A0" w:rsidP="000E03A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700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195,284</w:t>
            </w:r>
          </w:p>
        </w:tc>
      </w:tr>
      <w:bookmarkEnd w:id="4"/>
    </w:tbl>
    <w:p w:rsidR="00A75D32" w:rsidRPr="000345CF" w:rsidRDefault="00A75D32" w:rsidP="00034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  <w:sectPr w:rsidR="00A75D32" w:rsidRPr="000345CF" w:rsidSect="00B95D00">
          <w:headerReference w:type="default" r:id="rId15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:rsidR="009573A8" w:rsidRPr="00AC49C7" w:rsidRDefault="00646CBD" w:rsidP="00957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AC49C7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eastAsia="th-TH"/>
        </w:rPr>
        <w:lastRenderedPageBreak/>
        <w:t>กลุ่มบริษัท</w:t>
      </w:r>
      <w:r w:rsidR="00FA5C9E" w:rsidRPr="00AC49C7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eastAsia="th-TH"/>
        </w:rPr>
        <w:t>มีการจัดการและการผลิตส่วนใหญ่ในประเทศไทย และ</w:t>
      </w:r>
      <w:r w:rsidRPr="00AC49C7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eastAsia="th-TH"/>
        </w:rPr>
        <w:t>ไม่มีสินทรัพย์ไม่หมุนเวียนในต่างประเทศที่มีสาระสำคัญ</w:t>
      </w:r>
    </w:p>
    <w:p w:rsidR="00905289" w:rsidRPr="00AC49C7" w:rsidRDefault="00905289" w:rsidP="009573A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  <w:u w:val="none"/>
          <w:lang w:val="en-US"/>
        </w:rPr>
      </w:pPr>
    </w:p>
    <w:p w:rsidR="009573A8" w:rsidRPr="00905289" w:rsidRDefault="00905289" w:rsidP="009573A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72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</w:pPr>
      <w:r w:rsidRPr="00AC49C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กลุ่มบริษัทไม่มีรายได้จากลูกค้าภายนอกรายใดที่มีมูลค่าตั้งแต่ร้อยละ </w:t>
      </w:r>
      <w:r w:rsidRPr="00AC49C7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10 </w:t>
      </w:r>
      <w:r w:rsidRPr="00AC49C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ของรายได้จากการขายของกลุ่มบริษัท</w:t>
      </w:r>
    </w:p>
    <w:p w:rsidR="00905289" w:rsidRPr="00905289" w:rsidRDefault="00905289" w:rsidP="00905289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  <w:u w:val="none"/>
          <w:lang w:val="en-US"/>
        </w:rPr>
      </w:pPr>
    </w:p>
    <w:p w:rsidR="001957C5" w:rsidRPr="00FF43B4" w:rsidRDefault="001957C5" w:rsidP="00FF43B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t>ค่าใช้จ่ายผลประโยชน์</w:t>
      </w:r>
      <w:r w:rsidR="007732DE"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t>ของ</w:t>
      </w:r>
      <w:r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t>พนักงาน</w:t>
      </w:r>
    </w:p>
    <w:p w:rsidR="00485BEC" w:rsidRPr="00E924FE" w:rsidRDefault="00485BEC" w:rsidP="00485BEC">
      <w:pPr>
        <w:rPr>
          <w:rFonts w:ascii="Angsana New" w:hAnsi="Angsana New"/>
          <w:sz w:val="22"/>
          <w:szCs w:val="22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9"/>
        <w:gridCol w:w="825"/>
        <w:gridCol w:w="1066"/>
        <w:gridCol w:w="269"/>
        <w:gridCol w:w="1083"/>
        <w:gridCol w:w="260"/>
        <w:gridCol w:w="1088"/>
        <w:gridCol w:w="254"/>
        <w:gridCol w:w="1096"/>
      </w:tblGrid>
      <w:tr w:rsidR="00451CF9" w:rsidRPr="00657DFF" w:rsidTr="00C92A8E">
        <w:trPr>
          <w:tblHeader/>
        </w:trPr>
        <w:tc>
          <w:tcPr>
            <w:tcW w:w="1796" w:type="pct"/>
          </w:tcPr>
          <w:p w:rsidR="00451CF9" w:rsidRPr="00657DFF" w:rsidRDefault="00451CF9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pct"/>
            <w:gridSpan w:val="3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7D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7D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DF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92A8E" w:rsidRPr="00657DFF" w:rsidTr="00C92A8E">
        <w:trPr>
          <w:tblHeader/>
        </w:trPr>
        <w:tc>
          <w:tcPr>
            <w:tcW w:w="1796" w:type="pct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5" w:type="pct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5" w:type="pct"/>
            <w:vAlign w:val="bottom"/>
          </w:tcPr>
          <w:p w:rsidR="00451CF9" w:rsidRPr="00341C36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7DFF">
              <w:rPr>
                <w:rFonts w:ascii="Angsana New" w:hAnsi="Angsana New"/>
                <w:sz w:val="30"/>
                <w:szCs w:val="30"/>
              </w:rPr>
              <w:t>256</w:t>
            </w:r>
            <w:r w:rsidR="00341C3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451CF9" w:rsidRPr="00341C36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41C3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0" w:type="pct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451CF9" w:rsidRPr="00341C36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41C3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7" w:type="pct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51CF9" w:rsidRPr="00341C36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41C3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51CF9" w:rsidRPr="00657DFF" w:rsidTr="00C92A8E">
        <w:trPr>
          <w:tblHeader/>
        </w:trPr>
        <w:tc>
          <w:tcPr>
            <w:tcW w:w="1796" w:type="pct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9" w:type="pct"/>
            <w:gridSpan w:val="7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7D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2A8E" w:rsidRPr="00657DFF" w:rsidTr="00C92A8E">
        <w:tc>
          <w:tcPr>
            <w:tcW w:w="1796" w:type="pct"/>
          </w:tcPr>
          <w:p w:rsidR="00451CF9" w:rsidRPr="00657DFF" w:rsidRDefault="00451CF9" w:rsidP="00E15F5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7DFF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45" w:type="pct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451CF9" w:rsidRPr="00E649B3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649B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FD4E1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E649B3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FD4E1C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145" w:type="pct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451CF9" w:rsidRPr="00657DFF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87,346</w:t>
            </w:r>
          </w:p>
        </w:tc>
        <w:tc>
          <w:tcPr>
            <w:tcW w:w="140" w:type="pct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51CF9" w:rsidRPr="00657DFF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73,829</w:t>
            </w:r>
          </w:p>
        </w:tc>
        <w:tc>
          <w:tcPr>
            <w:tcW w:w="137" w:type="pct"/>
          </w:tcPr>
          <w:p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51CF9" w:rsidRPr="00657DFF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83,279</w:t>
            </w:r>
          </w:p>
        </w:tc>
      </w:tr>
      <w:tr w:rsidR="00C92A8E" w:rsidTr="00C92A8E">
        <w:tc>
          <w:tcPr>
            <w:tcW w:w="1796" w:type="pct"/>
          </w:tcPr>
          <w:p w:rsidR="008A27AB" w:rsidRPr="00657DFF" w:rsidRDefault="008A27AB" w:rsidP="008A27AB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657DFF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445" w:type="pct"/>
          </w:tcPr>
          <w:p w:rsidR="008A27AB" w:rsidRPr="000C63BD" w:rsidRDefault="008A27AB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C63B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A769F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575" w:type="pct"/>
          </w:tcPr>
          <w:p w:rsidR="008A27AB" w:rsidRPr="000C63BD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63BD">
              <w:rPr>
                <w:rFonts w:ascii="Angsana New" w:hAnsi="Angsana New"/>
                <w:sz w:val="30"/>
                <w:szCs w:val="30"/>
                <w:lang w:val="en-US"/>
              </w:rPr>
              <w:t>5,994</w:t>
            </w:r>
          </w:p>
        </w:tc>
        <w:tc>
          <w:tcPr>
            <w:tcW w:w="145" w:type="pct"/>
          </w:tcPr>
          <w:p w:rsidR="008A27AB" w:rsidRPr="00657DFF" w:rsidRDefault="008A27AB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A27AB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2,709</w:t>
            </w:r>
          </w:p>
        </w:tc>
        <w:tc>
          <w:tcPr>
            <w:tcW w:w="140" w:type="pct"/>
          </w:tcPr>
          <w:p w:rsidR="008A27AB" w:rsidRPr="00657DFF" w:rsidRDefault="008A27AB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A27AB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4,878</w:t>
            </w:r>
          </w:p>
        </w:tc>
        <w:tc>
          <w:tcPr>
            <w:tcW w:w="137" w:type="pct"/>
          </w:tcPr>
          <w:p w:rsidR="008A27AB" w:rsidRPr="00657DFF" w:rsidRDefault="008A27AB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8A27AB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2,709</w:t>
            </w:r>
          </w:p>
        </w:tc>
      </w:tr>
      <w:tr w:rsidR="00F37844" w:rsidTr="00C92A8E">
        <w:tc>
          <w:tcPr>
            <w:tcW w:w="1796" w:type="pct"/>
          </w:tcPr>
          <w:p w:rsidR="00F37844" w:rsidRPr="00623946" w:rsidRDefault="0090667F" w:rsidP="008A27AB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67F">
              <w:rPr>
                <w:rFonts w:asciiTheme="majorBidi" w:hAnsi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445" w:type="pct"/>
          </w:tcPr>
          <w:p w:rsidR="00F37844" w:rsidRPr="007732DE" w:rsidRDefault="00F37844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75" w:type="pct"/>
          </w:tcPr>
          <w:p w:rsidR="00F37844" w:rsidRPr="00CB008B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9B3">
              <w:rPr>
                <w:rFonts w:ascii="Angsana New" w:hAnsi="Angsana New"/>
                <w:sz w:val="30"/>
                <w:szCs w:val="30"/>
                <w:lang w:val="en-US"/>
              </w:rPr>
              <w:t>1,793</w:t>
            </w:r>
          </w:p>
        </w:tc>
        <w:tc>
          <w:tcPr>
            <w:tcW w:w="145" w:type="pct"/>
          </w:tcPr>
          <w:p w:rsidR="00F37844" w:rsidRPr="00657DFF" w:rsidRDefault="00F37844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F37844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2,615</w:t>
            </w:r>
          </w:p>
        </w:tc>
        <w:tc>
          <w:tcPr>
            <w:tcW w:w="140" w:type="pct"/>
          </w:tcPr>
          <w:p w:rsidR="00F37844" w:rsidRPr="00657DFF" w:rsidRDefault="00F37844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F37844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1,364</w:t>
            </w:r>
          </w:p>
        </w:tc>
        <w:tc>
          <w:tcPr>
            <w:tcW w:w="137" w:type="pct"/>
          </w:tcPr>
          <w:p w:rsidR="00F37844" w:rsidRPr="00657DFF" w:rsidRDefault="00F37844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37844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2,468</w:t>
            </w:r>
          </w:p>
        </w:tc>
      </w:tr>
      <w:tr w:rsidR="00F37844" w:rsidTr="00C92A8E">
        <w:tc>
          <w:tcPr>
            <w:tcW w:w="1796" w:type="pct"/>
          </w:tcPr>
          <w:p w:rsidR="00F37844" w:rsidRPr="00623946" w:rsidRDefault="00F37844" w:rsidP="008A27AB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844">
              <w:rPr>
                <w:rFonts w:asciiTheme="majorBidi" w:hAnsiTheme="majorBidi"/>
                <w:sz w:val="30"/>
                <w:szCs w:val="30"/>
                <w:cs/>
              </w:rPr>
              <w:t>โครงการสะสมหุ้นของพนักงาน</w:t>
            </w:r>
          </w:p>
        </w:tc>
        <w:tc>
          <w:tcPr>
            <w:tcW w:w="445" w:type="pct"/>
          </w:tcPr>
          <w:p w:rsidR="00F37844" w:rsidRPr="007732DE" w:rsidRDefault="00F37844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75" w:type="pct"/>
          </w:tcPr>
          <w:p w:rsidR="00F37844" w:rsidRPr="00CB008B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9B3">
              <w:rPr>
                <w:rFonts w:ascii="Angsana New" w:hAnsi="Angsana New"/>
                <w:sz w:val="30"/>
                <w:szCs w:val="30"/>
                <w:lang w:val="en-US"/>
              </w:rPr>
              <w:t>1,374</w:t>
            </w:r>
          </w:p>
        </w:tc>
        <w:tc>
          <w:tcPr>
            <w:tcW w:w="145" w:type="pct"/>
          </w:tcPr>
          <w:p w:rsidR="00F37844" w:rsidRPr="00657DFF" w:rsidRDefault="00F37844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F37844" w:rsidRPr="00E649B3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F37844" w:rsidRPr="00657DFF" w:rsidRDefault="00F37844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F37844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1,374</w:t>
            </w:r>
          </w:p>
        </w:tc>
        <w:tc>
          <w:tcPr>
            <w:tcW w:w="137" w:type="pct"/>
          </w:tcPr>
          <w:p w:rsidR="00F37844" w:rsidRPr="00657DFF" w:rsidRDefault="00F37844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F37844" w:rsidRPr="00E649B3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2A8E" w:rsidRPr="00657DFF" w:rsidTr="00C92A8E">
        <w:tc>
          <w:tcPr>
            <w:tcW w:w="1796" w:type="pct"/>
          </w:tcPr>
          <w:p w:rsidR="008A27AB" w:rsidRPr="00657DFF" w:rsidRDefault="008A27AB" w:rsidP="008A27A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7DF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45" w:type="pct"/>
          </w:tcPr>
          <w:p w:rsidR="008A27AB" w:rsidRPr="00657DFF" w:rsidRDefault="008A27AB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8A27AB" w:rsidRPr="00FD4E1C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10,</w:t>
            </w:r>
            <w:r w:rsidR="00FD4E1C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  <w:tc>
          <w:tcPr>
            <w:tcW w:w="145" w:type="pct"/>
          </w:tcPr>
          <w:p w:rsidR="008A27AB" w:rsidRPr="00657DFF" w:rsidRDefault="008A27AB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8A27AB" w:rsidRPr="00657DFF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4,727</w:t>
            </w:r>
          </w:p>
        </w:tc>
        <w:tc>
          <w:tcPr>
            <w:tcW w:w="140" w:type="pct"/>
          </w:tcPr>
          <w:p w:rsidR="008A27AB" w:rsidRPr="00657DFF" w:rsidRDefault="008A27AB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8A27AB" w:rsidRPr="00657DFF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3,684</w:t>
            </w:r>
          </w:p>
        </w:tc>
        <w:tc>
          <w:tcPr>
            <w:tcW w:w="137" w:type="pct"/>
          </w:tcPr>
          <w:p w:rsidR="008A27AB" w:rsidRPr="00657DFF" w:rsidRDefault="008A27AB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8A27AB" w:rsidRPr="00657DFF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</w:tr>
      <w:tr w:rsidR="00C92A8E" w:rsidRPr="00657DFF" w:rsidTr="00C92A8E">
        <w:tc>
          <w:tcPr>
            <w:tcW w:w="1796" w:type="pct"/>
          </w:tcPr>
          <w:p w:rsidR="008A27AB" w:rsidRPr="00657DFF" w:rsidRDefault="008A27AB" w:rsidP="008A27AB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57D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5" w:type="pct"/>
          </w:tcPr>
          <w:p w:rsidR="008A27AB" w:rsidRPr="00657DFF" w:rsidRDefault="008A27AB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8A27AB" w:rsidRPr="00FD4E1C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49B3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FD4E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E649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D4E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720</w:t>
            </w:r>
          </w:p>
        </w:tc>
        <w:tc>
          <w:tcPr>
            <w:tcW w:w="145" w:type="pct"/>
          </w:tcPr>
          <w:p w:rsidR="008A27AB" w:rsidRPr="00657DFF" w:rsidRDefault="008A27AB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:rsidR="008A27AB" w:rsidRPr="00657DFF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9B3">
              <w:rPr>
                <w:rFonts w:ascii="Angsana New" w:hAnsi="Angsana New"/>
                <w:b/>
                <w:bCs/>
                <w:sz w:val="30"/>
                <w:szCs w:val="30"/>
              </w:rPr>
              <w:t>97,397</w:t>
            </w:r>
          </w:p>
        </w:tc>
        <w:tc>
          <w:tcPr>
            <w:tcW w:w="140" w:type="pct"/>
          </w:tcPr>
          <w:p w:rsidR="008A27AB" w:rsidRPr="00657DFF" w:rsidRDefault="008A27AB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8A27AB" w:rsidRPr="00657DFF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9B3">
              <w:rPr>
                <w:rFonts w:ascii="Angsana New" w:hAnsi="Angsana New"/>
                <w:b/>
                <w:bCs/>
                <w:sz w:val="30"/>
                <w:szCs w:val="30"/>
              </w:rPr>
              <w:t>85,129</w:t>
            </w:r>
          </w:p>
        </w:tc>
        <w:tc>
          <w:tcPr>
            <w:tcW w:w="137" w:type="pct"/>
          </w:tcPr>
          <w:p w:rsidR="008A27AB" w:rsidRPr="00657DFF" w:rsidRDefault="008A27AB" w:rsidP="008A2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8A27AB" w:rsidRPr="00657DFF" w:rsidRDefault="00E649B3" w:rsidP="00E64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9B3">
              <w:rPr>
                <w:rFonts w:ascii="Angsana New" w:hAnsi="Angsana New"/>
                <w:b/>
                <w:bCs/>
                <w:sz w:val="30"/>
                <w:szCs w:val="30"/>
              </w:rPr>
              <w:t>93,156</w:t>
            </w:r>
          </w:p>
        </w:tc>
      </w:tr>
    </w:tbl>
    <w:p w:rsidR="00485BEC" w:rsidRPr="00451CF9" w:rsidRDefault="00485BEC" w:rsidP="00E9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  <w:lang w:eastAsia="x-none"/>
        </w:rPr>
      </w:pPr>
    </w:p>
    <w:p w:rsidR="001466E3" w:rsidRPr="009664BA" w:rsidRDefault="001466E3" w:rsidP="001466E3">
      <w:pPr>
        <w:widowControl w:val="0"/>
        <w:tabs>
          <w:tab w:val="clear" w:pos="680"/>
          <w:tab w:val="decimal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:rsidR="00451CF9" w:rsidRPr="001466E3" w:rsidRDefault="00451CF9" w:rsidP="00485BEC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p w:rsidR="001466E3" w:rsidRPr="001466E3" w:rsidRDefault="001466E3" w:rsidP="000F32D5">
      <w:pPr>
        <w:ind w:left="540"/>
        <w:jc w:val="thaiDistribute"/>
        <w:rPr>
          <w:lang w:eastAsia="x-none"/>
        </w:rPr>
      </w:pPr>
      <w:r w:rsidRPr="000F32D5">
        <w:rPr>
          <w:rFonts w:asciiTheme="majorBidi" w:hAnsiTheme="majorBidi" w:cstheme="majorBid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0F32D5">
        <w:rPr>
          <w:rFonts w:asciiTheme="majorBidi" w:hAnsiTheme="majorBidi" w:cstheme="majorBidi"/>
          <w:sz w:val="30"/>
          <w:szCs w:val="30"/>
        </w:rPr>
        <w:br/>
      </w:r>
      <w:r w:rsidRPr="000F32D5">
        <w:rPr>
          <w:rFonts w:asciiTheme="majorBidi" w:hAnsiTheme="majorBidi" w:cstheme="majorBidi"/>
          <w:sz w:val="30"/>
          <w:szCs w:val="30"/>
          <w:cs/>
        </w:rPr>
        <w:t>ในการเป็นสมาชิกของกองทุน</w:t>
      </w:r>
      <w:r w:rsidR="000C63BD">
        <w:rPr>
          <w:rFonts w:asciiTheme="majorBidi" w:hAnsiTheme="majorBidi" w:cstheme="majorBidi"/>
          <w:sz w:val="30"/>
          <w:szCs w:val="30"/>
        </w:rPr>
        <w:t xml:space="preserve"> </w:t>
      </w:r>
      <w:r w:rsidRPr="000F32D5">
        <w:rPr>
          <w:rFonts w:asciiTheme="majorBidi" w:hAnsiTheme="majorBidi" w:cstheme="majorBidi"/>
          <w:sz w:val="30"/>
          <w:szCs w:val="30"/>
          <w:cs/>
        </w:rPr>
        <w:t>โดยพนักงานจ่ายเงินสะสมในอัตราร้อย</w:t>
      </w:r>
      <w:r w:rsidRPr="00BC5B0A">
        <w:rPr>
          <w:rFonts w:asciiTheme="majorBidi" w:hAnsiTheme="majorBidi" w:cstheme="majorBidi"/>
          <w:sz w:val="30"/>
          <w:szCs w:val="30"/>
          <w:cs/>
        </w:rPr>
        <w:t>ละ</w:t>
      </w:r>
      <w:r w:rsidR="00BC5B0A" w:rsidRPr="00BC5B0A">
        <w:rPr>
          <w:rFonts w:asciiTheme="majorBidi" w:hAnsiTheme="majorBidi" w:cstheme="majorBidi"/>
          <w:sz w:val="30"/>
          <w:szCs w:val="30"/>
        </w:rPr>
        <w:t xml:space="preserve"> 2</w:t>
      </w:r>
      <w:r w:rsidRPr="00BC5B0A">
        <w:rPr>
          <w:rFonts w:asciiTheme="majorBidi" w:hAnsiTheme="majorBidi" w:cstheme="majorBidi"/>
          <w:sz w:val="30"/>
          <w:szCs w:val="30"/>
          <w:cs/>
        </w:rPr>
        <w:t xml:space="preserve"> ถึงอัตรา</w:t>
      </w:r>
      <w:r w:rsidRPr="000F32D5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BC5B0A">
        <w:rPr>
          <w:rFonts w:asciiTheme="majorBidi" w:hAnsiTheme="majorBidi" w:cstheme="majorBidi"/>
          <w:sz w:val="30"/>
          <w:szCs w:val="30"/>
        </w:rPr>
        <w:t xml:space="preserve"> 3</w:t>
      </w:r>
      <w:r w:rsidRPr="000F32D5">
        <w:rPr>
          <w:rFonts w:asciiTheme="majorBidi" w:hAnsiTheme="majorBidi" w:cstheme="majorBidi"/>
          <w:sz w:val="30"/>
          <w:szCs w:val="30"/>
          <w:cs/>
        </w:rPr>
        <w:t xml:space="preserve"> ของเงินเดือน</w:t>
      </w:r>
      <w:r w:rsidRPr="000F32D5">
        <w:rPr>
          <w:rFonts w:asciiTheme="majorBidi" w:hAnsiTheme="majorBidi" w:cstheme="majorBidi"/>
          <w:sz w:val="30"/>
          <w:szCs w:val="30"/>
        </w:rPr>
        <w:br/>
      </w:r>
      <w:r w:rsidRPr="000F32D5">
        <w:rPr>
          <w:rFonts w:asciiTheme="majorBidi" w:hAnsiTheme="majorBidi" w:cstheme="majorBidi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="00BC5B0A">
        <w:rPr>
          <w:rFonts w:asciiTheme="majorBidi" w:hAnsiTheme="majorBidi" w:cstheme="majorBidi"/>
          <w:sz w:val="30"/>
          <w:szCs w:val="30"/>
        </w:rPr>
        <w:t>3</w:t>
      </w:r>
      <w:r w:rsidRPr="000F32D5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9C7A26" w:rsidRPr="00E156F2" w:rsidRDefault="009C7A26" w:rsidP="00485BEC">
      <w:pPr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</w:p>
    <w:p w:rsidR="00E924FE" w:rsidRDefault="00E9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lightGray"/>
          <w:lang w:eastAsia="x-none"/>
        </w:rPr>
      </w:pPr>
      <w:bookmarkStart w:id="5" w:name="_Hlk24126285"/>
      <w:r>
        <w:rPr>
          <w:rFonts w:ascii="Angsana New" w:hAnsi="Angsana New"/>
          <w:bCs/>
          <w:sz w:val="30"/>
          <w:szCs w:val="30"/>
          <w:highlight w:val="lightGray"/>
        </w:rPr>
        <w:br w:type="page"/>
      </w:r>
    </w:p>
    <w:p w:rsidR="000345CF" w:rsidRPr="00FF43B4" w:rsidRDefault="000345CF" w:rsidP="00E924F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ค่าใช้จ่ายตามลักษณะ</w:t>
      </w:r>
    </w:p>
    <w:p w:rsidR="00FE30BA" w:rsidRPr="00636F79" w:rsidRDefault="00FE30BA" w:rsidP="00FE30BA">
      <w:pPr>
        <w:rPr>
          <w:rFonts w:asciiTheme="majorBidi" w:hAnsiTheme="majorBidi" w:cstheme="majorBidi"/>
          <w:sz w:val="20"/>
          <w:szCs w:val="20"/>
          <w:lang w:val="th-TH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45567D" w:rsidRPr="00623946" w:rsidTr="00C92A8E">
        <w:trPr>
          <w:tblHeader/>
        </w:trPr>
        <w:tc>
          <w:tcPr>
            <w:tcW w:w="3330" w:type="dxa"/>
            <w:shd w:val="clear" w:color="auto" w:fill="FFFFFF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8EE" w:rsidRPr="00623946" w:rsidTr="00C92A8E">
        <w:trPr>
          <w:tblHeader/>
        </w:trPr>
        <w:tc>
          <w:tcPr>
            <w:tcW w:w="3330" w:type="dxa"/>
            <w:shd w:val="clear" w:color="auto" w:fill="FFFFFF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:rsidR="0045567D" w:rsidRPr="0045567D" w:rsidRDefault="0045567D" w:rsidP="0045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10"/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rtl/>
                <w:cs/>
              </w:rPr>
            </w:pPr>
            <w:r w:rsidRPr="004556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</w:t>
            </w:r>
            <w:r w:rsidRPr="0045567D">
              <w:rPr>
                <w:rFonts w:asciiTheme="majorBidi" w:hAnsiTheme="majorBidi" w:cstheme="majorBidi"/>
                <w:b/>
                <w:i/>
                <w:iCs/>
                <w:spacing w:val="-8"/>
                <w:sz w:val="30"/>
                <w:szCs w:val="30"/>
                <w:cs/>
              </w:rPr>
              <w:t>เหตุ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FFFFFF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5567D" w:rsidRPr="00623946" w:rsidTr="00C92A8E">
        <w:trPr>
          <w:tblHeader/>
        </w:trPr>
        <w:tc>
          <w:tcPr>
            <w:tcW w:w="3330" w:type="dxa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38EE" w:rsidRPr="00623946" w:rsidTr="00C92A8E">
        <w:tc>
          <w:tcPr>
            <w:tcW w:w="3330" w:type="dxa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:rsidR="0045567D" w:rsidRPr="00623946" w:rsidRDefault="0045567D" w:rsidP="00E15F5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67D" w:rsidRPr="007F3E38" w:rsidRDefault="00A637DA" w:rsidP="00F815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637D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F0F97">
              <w:rPr>
                <w:rFonts w:asciiTheme="majorBidi" w:hAnsiTheme="majorBidi" w:cstheme="majorBidi"/>
                <w:sz w:val="30"/>
                <w:szCs w:val="30"/>
              </w:rPr>
              <w:t>30,148</w:t>
            </w:r>
          </w:p>
        </w:tc>
        <w:tc>
          <w:tcPr>
            <w:tcW w:w="270" w:type="dxa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67D" w:rsidRPr="00623946" w:rsidRDefault="00A637DA" w:rsidP="00F815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37DA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CF0F97">
              <w:rPr>
                <w:rFonts w:asciiTheme="majorBidi" w:hAnsiTheme="majorBidi" w:cstheme="majorBidi"/>
                <w:sz w:val="30"/>
                <w:szCs w:val="30"/>
              </w:rPr>
              <w:t>1,825</w:t>
            </w:r>
          </w:p>
        </w:tc>
        <w:tc>
          <w:tcPr>
            <w:tcW w:w="270" w:type="dxa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67D" w:rsidRPr="00623946" w:rsidRDefault="00A637DA" w:rsidP="00F815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37D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F0F97">
              <w:rPr>
                <w:rFonts w:asciiTheme="majorBidi" w:hAnsiTheme="majorBidi" w:cstheme="majorBidi"/>
                <w:sz w:val="30"/>
                <w:szCs w:val="30"/>
              </w:rPr>
              <w:t>06,666</w:t>
            </w:r>
          </w:p>
        </w:tc>
        <w:tc>
          <w:tcPr>
            <w:tcW w:w="270" w:type="dxa"/>
          </w:tcPr>
          <w:p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67D" w:rsidRPr="00623946" w:rsidRDefault="00CF0F97" w:rsidP="00F815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391,825</w:t>
            </w:r>
          </w:p>
        </w:tc>
      </w:tr>
      <w:tr w:rsidR="00F66718" w:rsidRPr="00623946" w:rsidTr="00C92A8E">
        <w:tc>
          <w:tcPr>
            <w:tcW w:w="333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1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(9,257)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15,533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66,562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15,498</w:t>
            </w:r>
          </w:p>
        </w:tc>
      </w:tr>
      <w:tr w:rsidR="00F66718" w:rsidRPr="00623946" w:rsidTr="00C92A8E">
        <w:tc>
          <w:tcPr>
            <w:tcW w:w="333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5A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B003C2" w:rsidRPr="00C25A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137,720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97,397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85,129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93,156</w:t>
            </w:r>
          </w:p>
        </w:tc>
      </w:tr>
      <w:tr w:rsidR="00F66718" w:rsidRPr="00623946" w:rsidTr="00C92A8E">
        <w:tc>
          <w:tcPr>
            <w:tcW w:w="333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C25A9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10, 11</w:t>
            </w: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49,702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23,008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22,77</w:t>
            </w:r>
            <w:r w:rsidR="00C25A92" w:rsidRPr="00C25A9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22,996</w:t>
            </w:r>
          </w:p>
        </w:tc>
      </w:tr>
      <w:tr w:rsidR="00F66718" w:rsidRPr="00623946" w:rsidTr="00C92A8E">
        <w:tc>
          <w:tcPr>
            <w:tcW w:w="333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13,189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6,378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6,127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5,461</w:t>
            </w:r>
          </w:p>
        </w:tc>
      </w:tr>
      <w:tr w:rsidR="00F66718" w:rsidRPr="00623946" w:rsidTr="00C92A8E">
        <w:tc>
          <w:tcPr>
            <w:tcW w:w="333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81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5,803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21,893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3,814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21,893</w:t>
            </w:r>
          </w:p>
        </w:tc>
      </w:tr>
      <w:tr w:rsidR="00F66718" w:rsidRPr="00623946" w:rsidTr="00C92A8E">
        <w:tc>
          <w:tcPr>
            <w:tcW w:w="3330" w:type="dxa"/>
          </w:tcPr>
          <w:p w:rsidR="00F66718" w:rsidRPr="00A95C07" w:rsidRDefault="00A95C07" w:rsidP="00F6671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/>
                <w:spacing w:val="-10"/>
                <w:sz w:val="30"/>
                <w:szCs w:val="30"/>
                <w:cs/>
              </w:rPr>
            </w:pPr>
            <w:r w:rsidRPr="00A95C07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(</w:t>
            </w:r>
            <w:r w:rsidRPr="00A95C07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กลับรายการ) หนี้สูญและหนี้สงสัยจ</w:t>
            </w:r>
            <w:r w:rsidRPr="00A95C07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ะ</w:t>
            </w:r>
            <w:r w:rsidRPr="00A95C07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สูญ</w:t>
            </w:r>
          </w:p>
        </w:tc>
        <w:tc>
          <w:tcPr>
            <w:tcW w:w="81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(257)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5A92" w:rsidRPr="00C25A92">
              <w:rPr>
                <w:rFonts w:asciiTheme="majorBidi" w:hAnsiTheme="majorBidi" w:cstheme="majorBidi"/>
                <w:sz w:val="30"/>
                <w:szCs w:val="30"/>
              </w:rPr>
              <w:t>551</w:t>
            </w:r>
            <w:r w:rsidRPr="00C25A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5A92" w:rsidRPr="00C25A92">
              <w:rPr>
                <w:rFonts w:asciiTheme="majorBidi" w:hAnsiTheme="majorBidi" w:cstheme="majorBidi"/>
                <w:sz w:val="30"/>
                <w:szCs w:val="30"/>
              </w:rPr>
              <w:t>914</w:t>
            </w:r>
            <w:r w:rsidRPr="00C25A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6718" w:rsidRPr="00623946" w:rsidTr="00C92A8E">
        <w:tc>
          <w:tcPr>
            <w:tcW w:w="333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125,279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</w:t>
            </w:r>
            <w:r w:rsidR="00C25A92" w:rsidRPr="00C25A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629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49,94</w:t>
            </w:r>
            <w:r w:rsidR="00C25A92" w:rsidRPr="00C25A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</w:t>
            </w:r>
            <w:r w:rsidR="00C25A92" w:rsidRPr="00C25A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764</w:t>
            </w:r>
          </w:p>
        </w:tc>
      </w:tr>
      <w:tr w:rsidR="00F66718" w:rsidRPr="00623946" w:rsidTr="00C92A8E">
        <w:tc>
          <w:tcPr>
            <w:tcW w:w="333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</w:tabs>
              <w:spacing w:line="240" w:lineRule="atLeast"/>
              <w:ind w:left="160" w:right="-26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รวมต้นทุนขาย ต้นทุนในการจัดจำหน่าย</w:t>
            </w:r>
          </w:p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810" w:type="dxa"/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1,252,327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611,112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641,302</w:t>
            </w:r>
          </w:p>
        </w:tc>
        <w:tc>
          <w:tcPr>
            <w:tcW w:w="270" w:type="dxa"/>
          </w:tcPr>
          <w:p w:rsidR="00F66718" w:rsidRPr="00C25A92" w:rsidRDefault="00F66718" w:rsidP="00F6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F66718" w:rsidRPr="00C25A92" w:rsidRDefault="00F66718" w:rsidP="00F667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604,679</w:t>
            </w:r>
          </w:p>
        </w:tc>
      </w:tr>
    </w:tbl>
    <w:p w:rsidR="00597A9E" w:rsidRDefault="00597A9E" w:rsidP="00FE30BA">
      <w:pPr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bookmarkEnd w:id="5"/>
    <w:p w:rsidR="000345CF" w:rsidRPr="000345CF" w:rsidRDefault="000345CF" w:rsidP="00710027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CF293A">
        <w:rPr>
          <w:rFonts w:ascii="Angsana New" w:hAnsi="Angsana New" w:hint="cs"/>
          <w:sz w:val="30"/>
          <w:szCs w:val="30"/>
          <w:u w:val="none"/>
          <w:cs/>
          <w:lang w:val="en-US"/>
        </w:rPr>
        <w:t>ภาษีเงินได้</w:t>
      </w:r>
    </w:p>
    <w:p w:rsidR="00913A0E" w:rsidRPr="00293BB5" w:rsidRDefault="00913A0E" w:rsidP="000345CF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2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1097"/>
        <w:gridCol w:w="249"/>
        <w:gridCol w:w="1101"/>
        <w:gridCol w:w="249"/>
        <w:gridCol w:w="1101"/>
        <w:gridCol w:w="249"/>
        <w:gridCol w:w="1101"/>
      </w:tblGrid>
      <w:tr w:rsidR="00913A0E" w:rsidRPr="00623946" w:rsidTr="0071339D">
        <w:trPr>
          <w:tblHeader/>
        </w:trPr>
        <w:tc>
          <w:tcPr>
            <w:tcW w:w="4140" w:type="dxa"/>
            <w:gridSpan w:val="2"/>
          </w:tcPr>
          <w:p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47" w:type="dxa"/>
            <w:gridSpan w:val="3"/>
          </w:tcPr>
          <w:p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3A0E" w:rsidRPr="00623946" w:rsidTr="0071339D">
        <w:trPr>
          <w:tblHeader/>
        </w:trPr>
        <w:tc>
          <w:tcPr>
            <w:tcW w:w="3330" w:type="dxa"/>
          </w:tcPr>
          <w:p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9" w:type="dxa"/>
            <w:shd w:val="clear" w:color="auto" w:fill="auto"/>
            <w:vAlign w:val="center"/>
          </w:tcPr>
          <w:p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9" w:type="dxa"/>
            <w:shd w:val="clear" w:color="auto" w:fill="auto"/>
          </w:tcPr>
          <w:p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9" w:type="dxa"/>
            <w:shd w:val="clear" w:color="auto" w:fill="auto"/>
            <w:vAlign w:val="center"/>
          </w:tcPr>
          <w:p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13A0E" w:rsidRPr="00623946" w:rsidTr="0071339D">
        <w:trPr>
          <w:tblHeader/>
        </w:trPr>
        <w:tc>
          <w:tcPr>
            <w:tcW w:w="3330" w:type="dxa"/>
          </w:tcPr>
          <w:p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47" w:type="dxa"/>
            <w:gridSpan w:val="7"/>
          </w:tcPr>
          <w:p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7601F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3A0E" w:rsidRPr="00623946" w:rsidTr="0071339D">
        <w:tc>
          <w:tcPr>
            <w:tcW w:w="4140" w:type="dxa"/>
            <w:gridSpan w:val="2"/>
          </w:tcPr>
          <w:p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62394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A0E" w:rsidRPr="00623946" w:rsidTr="0071339D">
        <w:tc>
          <w:tcPr>
            <w:tcW w:w="3330" w:type="dxa"/>
          </w:tcPr>
          <w:p w:rsidR="00913A0E" w:rsidRPr="00C25A92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C25A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913A0E" w:rsidRPr="00C25A92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913A0E" w:rsidRPr="00C25A92" w:rsidRDefault="007F339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21,76</w:t>
            </w:r>
            <w:r w:rsidR="00AC1459" w:rsidRPr="00C25A9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9" w:type="dxa"/>
          </w:tcPr>
          <w:p w:rsidR="00913A0E" w:rsidRPr="00C25A92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913A0E" w:rsidRPr="00C25A92" w:rsidRDefault="007F339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</w:tcPr>
          <w:p w:rsidR="00913A0E" w:rsidRPr="00C25A92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913A0E" w:rsidRPr="00C25A92" w:rsidRDefault="007F339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4,905</w:t>
            </w:r>
          </w:p>
        </w:tc>
        <w:tc>
          <w:tcPr>
            <w:tcW w:w="249" w:type="dxa"/>
          </w:tcPr>
          <w:p w:rsidR="00913A0E" w:rsidRPr="00C25A92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913A0E" w:rsidRPr="00C25A92" w:rsidRDefault="007F339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3A0E" w:rsidRPr="00623946" w:rsidTr="00CF293A">
        <w:tc>
          <w:tcPr>
            <w:tcW w:w="3330" w:type="dxa"/>
            <w:shd w:val="clear" w:color="auto" w:fill="auto"/>
          </w:tcPr>
          <w:p w:rsidR="00913A0E" w:rsidRPr="00C25A92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25A9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913A0E" w:rsidRPr="00C25A92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913A0E" w:rsidRPr="00C25A92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249" w:type="dxa"/>
            <w:shd w:val="clear" w:color="auto" w:fill="auto"/>
          </w:tcPr>
          <w:p w:rsidR="00913A0E" w:rsidRPr="00C25A92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913A0E" w:rsidRPr="00C25A92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:rsidR="00913A0E" w:rsidRPr="00C25A92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913A0E" w:rsidRPr="00C25A92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:rsidR="00913A0E" w:rsidRPr="00C25A92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913A0E" w:rsidRPr="00C25A92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A0E" w:rsidRPr="00623946" w:rsidTr="00CF293A">
        <w:tc>
          <w:tcPr>
            <w:tcW w:w="3330" w:type="dxa"/>
            <w:shd w:val="clear" w:color="auto" w:fill="auto"/>
          </w:tcPr>
          <w:p w:rsidR="00913A0E" w:rsidRPr="00C25A92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25A9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:rsidR="00913A0E" w:rsidRPr="00C25A92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913A0E" w:rsidRPr="00C25A92" w:rsidRDefault="00BC4488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F1546C" w:rsidRPr="00C25A92">
              <w:rPr>
                <w:rFonts w:asciiTheme="majorBidi" w:hAnsiTheme="majorBidi" w:cstheme="majorBidi"/>
                <w:sz w:val="30"/>
                <w:szCs w:val="30"/>
              </w:rPr>
              <w:t>597)</w:t>
            </w:r>
          </w:p>
        </w:tc>
        <w:tc>
          <w:tcPr>
            <w:tcW w:w="249" w:type="dxa"/>
            <w:shd w:val="clear" w:color="auto" w:fill="auto"/>
          </w:tcPr>
          <w:p w:rsidR="00913A0E" w:rsidRPr="00C25A92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913A0E" w:rsidRPr="00C25A92" w:rsidRDefault="00BC4488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(736)</w:t>
            </w:r>
          </w:p>
        </w:tc>
        <w:tc>
          <w:tcPr>
            <w:tcW w:w="249" w:type="dxa"/>
            <w:shd w:val="clear" w:color="auto" w:fill="auto"/>
          </w:tcPr>
          <w:p w:rsidR="00913A0E" w:rsidRPr="00C25A92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913A0E" w:rsidRPr="00C25A92" w:rsidRDefault="00BC4488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(679)</w:t>
            </w:r>
          </w:p>
        </w:tc>
        <w:tc>
          <w:tcPr>
            <w:tcW w:w="249" w:type="dxa"/>
            <w:shd w:val="clear" w:color="auto" w:fill="auto"/>
          </w:tcPr>
          <w:p w:rsidR="00913A0E" w:rsidRPr="00C25A92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913A0E" w:rsidRPr="00C25A92" w:rsidRDefault="00BC4488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(736)</w:t>
            </w:r>
          </w:p>
        </w:tc>
      </w:tr>
      <w:tr w:rsidR="00913A0E" w:rsidRPr="00623946" w:rsidTr="007601FE">
        <w:tc>
          <w:tcPr>
            <w:tcW w:w="3330" w:type="dxa"/>
            <w:shd w:val="clear" w:color="auto" w:fill="auto"/>
          </w:tcPr>
          <w:p w:rsidR="00913A0E" w:rsidRPr="00AC1459" w:rsidRDefault="00D0484F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4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4B78CC" w:rsidRPr="00AC14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="004B78CC" w:rsidRPr="00AC1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B78CC" w:rsidRPr="00AC14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="004B78CC" w:rsidRPr="00AC1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="007601FE" w:rsidRPr="00AC14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</w:tcPr>
          <w:p w:rsidR="00913A0E" w:rsidRPr="00AC1459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3A0E" w:rsidRPr="00AC1459" w:rsidRDefault="00BC4488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18,165</w:t>
            </w:r>
          </w:p>
        </w:tc>
        <w:tc>
          <w:tcPr>
            <w:tcW w:w="249" w:type="dxa"/>
            <w:shd w:val="clear" w:color="auto" w:fill="auto"/>
          </w:tcPr>
          <w:p w:rsidR="00913A0E" w:rsidRPr="00AC1459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3A0E" w:rsidRPr="00AC1459" w:rsidRDefault="00BC4488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(736)</w:t>
            </w:r>
          </w:p>
        </w:tc>
        <w:tc>
          <w:tcPr>
            <w:tcW w:w="249" w:type="dxa"/>
            <w:shd w:val="clear" w:color="auto" w:fill="auto"/>
          </w:tcPr>
          <w:p w:rsidR="00913A0E" w:rsidRPr="00AC1459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3A0E" w:rsidRPr="00AC1459" w:rsidRDefault="00BC4488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4,226</w:t>
            </w:r>
          </w:p>
        </w:tc>
        <w:tc>
          <w:tcPr>
            <w:tcW w:w="249" w:type="dxa"/>
            <w:shd w:val="clear" w:color="auto" w:fill="auto"/>
          </w:tcPr>
          <w:p w:rsidR="00913A0E" w:rsidRPr="00AC1459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3A0E" w:rsidRPr="00AC1459" w:rsidRDefault="00BC4488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(736)</w:t>
            </w:r>
          </w:p>
        </w:tc>
      </w:tr>
    </w:tbl>
    <w:p w:rsidR="007601FE" w:rsidRPr="00A769F2" w:rsidRDefault="007601FE" w:rsidP="000345CF">
      <w:pPr>
        <w:rPr>
          <w:rFonts w:asciiTheme="majorBidi" w:hAnsiTheme="majorBidi" w:cstheme="majorBidi"/>
          <w:sz w:val="22"/>
          <w:szCs w:val="22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7601FE" w:rsidRPr="00556116" w:rsidTr="007601FE">
        <w:trPr>
          <w:tblHeader/>
        </w:trPr>
        <w:tc>
          <w:tcPr>
            <w:tcW w:w="2880" w:type="dxa"/>
          </w:tcPr>
          <w:p w:rsidR="007601FE" w:rsidRPr="00556116" w:rsidRDefault="007601F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bookmarkStart w:id="6" w:name="_Hlk24105635"/>
          </w:p>
        </w:tc>
        <w:tc>
          <w:tcPr>
            <w:tcW w:w="6390" w:type="dxa"/>
            <w:gridSpan w:val="11"/>
          </w:tcPr>
          <w:p w:rsidR="007601FE" w:rsidRPr="00556116" w:rsidRDefault="007601FE" w:rsidP="00E15F54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1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A722F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</w:t>
            </w:r>
            <w:r w:rsidR="003D0E57" w:rsidRPr="005561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601FE" w:rsidRPr="00556116" w:rsidTr="007601FE">
        <w:trPr>
          <w:tblHeader/>
        </w:trPr>
        <w:tc>
          <w:tcPr>
            <w:tcW w:w="2880" w:type="dxa"/>
            <w:vMerge w:val="restart"/>
          </w:tcPr>
          <w:p w:rsidR="00242B89" w:rsidRPr="00556116" w:rsidRDefault="00242B89" w:rsidP="00E15F54">
            <w:pPr>
              <w:spacing w:line="360" w:lineRule="exact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:rsidR="0098592F" w:rsidRPr="00556116" w:rsidRDefault="0098592F" w:rsidP="00E15F54">
            <w:pPr>
              <w:spacing w:line="360" w:lineRule="exact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:rsidR="007601FE" w:rsidRPr="00556116" w:rsidRDefault="007601FE" w:rsidP="00E15F54">
            <w:pPr>
              <w:spacing w:line="360" w:lineRule="exact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0" w:type="dxa"/>
            <w:gridSpan w:val="5"/>
          </w:tcPr>
          <w:p w:rsidR="007601FE" w:rsidRPr="00556116" w:rsidRDefault="007601FE" w:rsidP="00E15F5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:rsidR="007601FE" w:rsidRPr="00556116" w:rsidRDefault="007601FE" w:rsidP="00E15F5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0" w:type="dxa"/>
            <w:gridSpan w:val="5"/>
          </w:tcPr>
          <w:p w:rsidR="007601FE" w:rsidRPr="00556116" w:rsidRDefault="007601FE" w:rsidP="00E15F54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FD2070" w:rsidRPr="00556116" w:rsidTr="008106E1">
        <w:trPr>
          <w:tblHeader/>
        </w:trPr>
        <w:tc>
          <w:tcPr>
            <w:tcW w:w="2880" w:type="dxa"/>
            <w:vMerge/>
          </w:tcPr>
          <w:p w:rsidR="00FD2070" w:rsidRPr="00556116" w:rsidRDefault="00FD2070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D2070" w:rsidRPr="00556116" w:rsidRDefault="00FD2070" w:rsidP="00E15F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:rsidR="00FD2070" w:rsidRPr="00556116" w:rsidRDefault="00FD2070" w:rsidP="00E15F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350" w:type="dxa"/>
            <w:gridSpan w:val="3"/>
            <w:vAlign w:val="bottom"/>
          </w:tcPr>
          <w:p w:rsidR="00FD2070" w:rsidRPr="00556116" w:rsidRDefault="00FD2070" w:rsidP="00E15F54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</w:t>
            </w:r>
            <w:r w:rsidRPr="005561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้</w:t>
            </w:r>
            <w:r w:rsidRPr="005561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(ค่าใช้จ่าย) </w:t>
            </w:r>
            <w:r w:rsidRPr="005561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900" w:type="dxa"/>
            <w:vAlign w:val="bottom"/>
          </w:tcPr>
          <w:p w:rsidR="00FD2070" w:rsidRPr="00556116" w:rsidRDefault="00FD2070" w:rsidP="00E15F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FD2070" w:rsidRPr="00556116" w:rsidRDefault="00FD2070" w:rsidP="00E15F54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D2070" w:rsidRPr="00556116" w:rsidRDefault="00FD2070" w:rsidP="00E15F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:rsidR="00FD2070" w:rsidRPr="00556116" w:rsidRDefault="00FD2070" w:rsidP="00E15F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260" w:type="dxa"/>
            <w:gridSpan w:val="3"/>
            <w:vAlign w:val="bottom"/>
          </w:tcPr>
          <w:p w:rsidR="00FD2070" w:rsidRPr="00556116" w:rsidRDefault="00FD2070" w:rsidP="00E15F54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11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bidi="th-TH"/>
              </w:rPr>
              <w:t>รายได้(ค่าใช้จ่าย)</w:t>
            </w:r>
            <w:r w:rsidR="00F90FF8" w:rsidRPr="005561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5561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:rsidR="00FD2070" w:rsidRPr="00556116" w:rsidRDefault="00FD2070" w:rsidP="00E15F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</w:t>
            </w:r>
          </w:p>
          <w:p w:rsidR="00FD2070" w:rsidRPr="00556116" w:rsidRDefault="00FD2070" w:rsidP="00E15F5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</w:tr>
      <w:tr w:rsidR="007601FE" w:rsidRPr="00556116" w:rsidTr="007601FE">
        <w:trPr>
          <w:tblHeader/>
        </w:trPr>
        <w:tc>
          <w:tcPr>
            <w:tcW w:w="2880" w:type="dxa"/>
          </w:tcPr>
          <w:p w:rsidR="007601FE" w:rsidRPr="00556116" w:rsidRDefault="007601F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0" w:type="dxa"/>
            <w:gridSpan w:val="11"/>
          </w:tcPr>
          <w:p w:rsidR="007601FE" w:rsidRPr="00556116" w:rsidRDefault="007601FE" w:rsidP="00E15F5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1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5611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561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5561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8592F" w:rsidRPr="00556116" w:rsidTr="007601FE">
        <w:trPr>
          <w:cantSplit/>
        </w:trPr>
        <w:tc>
          <w:tcPr>
            <w:tcW w:w="2880" w:type="dxa"/>
          </w:tcPr>
          <w:p w:rsidR="000707BB" w:rsidRPr="00556116" w:rsidRDefault="000707BB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1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</w:t>
            </w:r>
          </w:p>
          <w:p w:rsidR="0098592F" w:rsidRPr="00556116" w:rsidRDefault="003D0E57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61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="0098592F" w:rsidRPr="0055611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:rsidR="0098592F" w:rsidRPr="00556116" w:rsidRDefault="0098592F" w:rsidP="00E15F5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8592F" w:rsidRPr="00556116" w:rsidRDefault="0098592F" w:rsidP="00E15F5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98592F" w:rsidRPr="00556116" w:rsidRDefault="0098592F" w:rsidP="00E15F5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8592F" w:rsidRPr="00556116" w:rsidRDefault="0098592F" w:rsidP="00E15F5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98592F" w:rsidRPr="00556116" w:rsidRDefault="0098592F" w:rsidP="00E15F5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8592F" w:rsidRPr="00556116" w:rsidRDefault="0098592F" w:rsidP="00E15F5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98592F" w:rsidRPr="00556116" w:rsidRDefault="0098592F" w:rsidP="00E15F5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8592F" w:rsidRPr="00556116" w:rsidRDefault="0098592F" w:rsidP="00E15F5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98592F" w:rsidRPr="00556116" w:rsidRDefault="0098592F" w:rsidP="00E15F5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8592F" w:rsidRPr="00556116" w:rsidRDefault="0098592F" w:rsidP="00E15F5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98592F" w:rsidRPr="00556116" w:rsidRDefault="0098592F" w:rsidP="00E15F5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601FE" w:rsidRPr="00556116" w:rsidTr="007601FE">
        <w:trPr>
          <w:cantSplit/>
        </w:trPr>
        <w:tc>
          <w:tcPr>
            <w:tcW w:w="2880" w:type="dxa"/>
          </w:tcPr>
          <w:p w:rsidR="007601FE" w:rsidRPr="00556116" w:rsidRDefault="007601F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116">
              <w:rPr>
                <w:rFonts w:asciiTheme="majorBidi" w:hAnsiTheme="majorBidi"/>
                <w:sz w:val="24"/>
                <w:szCs w:val="24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601FE" w:rsidRPr="00556116" w:rsidRDefault="00BC4488" w:rsidP="00BC4488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right="-7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601FE" w:rsidRPr="00556116" w:rsidRDefault="007601F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601FE" w:rsidRPr="00556116" w:rsidRDefault="00BC4488" w:rsidP="00E15F5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601FE" w:rsidRPr="00556116" w:rsidRDefault="007601F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601FE" w:rsidRPr="00556116" w:rsidRDefault="00BC4488" w:rsidP="00BC4488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right="-7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601FE" w:rsidRPr="00556116" w:rsidRDefault="007601F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601FE" w:rsidRPr="00556116" w:rsidRDefault="00BC4488" w:rsidP="00BC4488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right="-7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3,057</w:t>
            </w:r>
          </w:p>
        </w:tc>
        <w:tc>
          <w:tcPr>
            <w:tcW w:w="180" w:type="dxa"/>
            <w:vAlign w:val="bottom"/>
          </w:tcPr>
          <w:p w:rsidR="007601FE" w:rsidRPr="00556116" w:rsidRDefault="007601FE" w:rsidP="00E15F5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601FE" w:rsidRPr="00556116" w:rsidRDefault="00BC4488" w:rsidP="00BC4488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right="-7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(611)</w:t>
            </w:r>
          </w:p>
        </w:tc>
        <w:tc>
          <w:tcPr>
            <w:tcW w:w="180" w:type="dxa"/>
          </w:tcPr>
          <w:p w:rsidR="007601FE" w:rsidRPr="00556116" w:rsidRDefault="007601F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601FE" w:rsidRPr="00556116" w:rsidRDefault="00BC4488" w:rsidP="00BC4488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right="-7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2,446</w:t>
            </w:r>
          </w:p>
        </w:tc>
      </w:tr>
      <w:tr w:rsidR="007601FE" w:rsidRPr="00556116" w:rsidTr="007601FE">
        <w:trPr>
          <w:cantSplit/>
        </w:trPr>
        <w:tc>
          <w:tcPr>
            <w:tcW w:w="2880" w:type="dxa"/>
          </w:tcPr>
          <w:p w:rsidR="007601FE" w:rsidRPr="00556116" w:rsidRDefault="007601F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1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01FE" w:rsidRPr="00556116" w:rsidRDefault="00BC4488" w:rsidP="00BC4488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61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601FE" w:rsidRPr="00556116" w:rsidRDefault="007601F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01FE" w:rsidRPr="00556116" w:rsidRDefault="00BC4488" w:rsidP="00E15F5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61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601FE" w:rsidRPr="00556116" w:rsidRDefault="007601F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01FE" w:rsidRPr="00556116" w:rsidRDefault="00BC4488" w:rsidP="00BC4488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61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601FE" w:rsidRPr="00556116" w:rsidRDefault="007601F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01FE" w:rsidRPr="00556116" w:rsidRDefault="00BC4488" w:rsidP="00BC4488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61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3,057</w:t>
            </w:r>
          </w:p>
        </w:tc>
        <w:tc>
          <w:tcPr>
            <w:tcW w:w="180" w:type="dxa"/>
            <w:vAlign w:val="bottom"/>
          </w:tcPr>
          <w:p w:rsidR="007601FE" w:rsidRPr="00556116" w:rsidRDefault="007601FE" w:rsidP="00E15F5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01FE" w:rsidRPr="00556116" w:rsidRDefault="00BC4488" w:rsidP="00BC4488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61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(611)</w:t>
            </w:r>
          </w:p>
        </w:tc>
        <w:tc>
          <w:tcPr>
            <w:tcW w:w="180" w:type="dxa"/>
          </w:tcPr>
          <w:p w:rsidR="007601FE" w:rsidRPr="00556116" w:rsidRDefault="007601F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01FE" w:rsidRPr="00556116" w:rsidRDefault="00636E61" w:rsidP="00BC4488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61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2,446</w:t>
            </w:r>
          </w:p>
        </w:tc>
      </w:tr>
      <w:bookmarkEnd w:id="6"/>
    </w:tbl>
    <w:p w:rsidR="00093B8F" w:rsidRPr="00F15122" w:rsidRDefault="00093B8F" w:rsidP="000345CF">
      <w:pPr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204"/>
        <w:gridCol w:w="236"/>
        <w:gridCol w:w="1024"/>
        <w:gridCol w:w="236"/>
        <w:gridCol w:w="1204"/>
      </w:tblGrid>
      <w:tr w:rsidR="00E83362" w:rsidRPr="00556116" w:rsidTr="00E83362">
        <w:trPr>
          <w:tblHeader/>
        </w:trPr>
        <w:tc>
          <w:tcPr>
            <w:tcW w:w="3960" w:type="dxa"/>
            <w:shd w:val="clear" w:color="auto" w:fill="auto"/>
          </w:tcPr>
          <w:p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44B7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5310" w:type="dxa"/>
            <w:gridSpan w:val="7"/>
            <w:shd w:val="clear" w:color="auto" w:fill="auto"/>
          </w:tcPr>
          <w:p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F44B7D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3362" w:rsidRPr="00556116" w:rsidTr="00E83362">
        <w:trPr>
          <w:tblHeader/>
        </w:trPr>
        <w:tc>
          <w:tcPr>
            <w:tcW w:w="3960" w:type="dxa"/>
            <w:shd w:val="clear" w:color="auto" w:fill="auto"/>
          </w:tcPr>
          <w:p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F44B7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F44B7D">
              <w:rPr>
                <w:rFonts w:ascii="Angsana New" w:hAnsi="Angsana New" w:hint="cs"/>
                <w:bCs/>
                <w:sz w:val="24"/>
                <w:szCs w:val="24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F44B7D">
              <w:rPr>
                <w:rFonts w:ascii="Angsana New" w:hAnsi="Angsana New" w:hint="cs"/>
                <w:bCs/>
                <w:sz w:val="24"/>
                <w:szCs w:val="24"/>
              </w:rPr>
              <w:t>2561</w:t>
            </w:r>
          </w:p>
        </w:tc>
      </w:tr>
      <w:tr w:rsidR="00E83362" w:rsidRPr="00556116" w:rsidTr="00E83362">
        <w:trPr>
          <w:tblHeader/>
        </w:trPr>
        <w:tc>
          <w:tcPr>
            <w:tcW w:w="3960" w:type="dxa"/>
            <w:shd w:val="clear" w:color="auto" w:fill="auto"/>
          </w:tcPr>
          <w:p w:rsidR="00E83362" w:rsidRPr="00F44B7D" w:rsidRDefault="00E83362" w:rsidP="00F4421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F44B7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F44B7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F44B7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F44B7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83362" w:rsidRPr="00556116" w:rsidTr="00E83362">
        <w:tc>
          <w:tcPr>
            <w:tcW w:w="3960" w:type="dxa"/>
            <w:shd w:val="clear" w:color="auto" w:fill="auto"/>
          </w:tcPr>
          <w:p w:rsidR="00E83362" w:rsidRPr="00F44B7D" w:rsidRDefault="00E83362" w:rsidP="00F4421F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44B7D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ก่อนภาษีเงินได้รวม</w:t>
            </w:r>
          </w:p>
        </w:tc>
        <w:tc>
          <w:tcPr>
            <w:tcW w:w="1170" w:type="dxa"/>
            <w:shd w:val="clear" w:color="auto" w:fill="auto"/>
          </w:tcPr>
          <w:p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:rsidR="00E83362" w:rsidRPr="00F44B7D" w:rsidRDefault="00E83362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</w:rPr>
              <w:t>103,975</w:t>
            </w:r>
          </w:p>
        </w:tc>
        <w:tc>
          <w:tcPr>
            <w:tcW w:w="236" w:type="dxa"/>
            <w:shd w:val="clear" w:color="auto" w:fill="auto"/>
          </w:tcPr>
          <w:p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E83362" w:rsidRPr="00F44B7D" w:rsidRDefault="00E83362" w:rsidP="00F12759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:rsidR="00E83362" w:rsidRPr="00F44B7D" w:rsidRDefault="00E83362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</w:rPr>
              <w:t>(11,664)</w:t>
            </w:r>
          </w:p>
        </w:tc>
      </w:tr>
      <w:tr w:rsidR="00E83362" w:rsidRPr="00556116" w:rsidTr="00E83362">
        <w:tc>
          <w:tcPr>
            <w:tcW w:w="3960" w:type="dxa"/>
            <w:tcBorders>
              <w:bottom w:val="nil"/>
            </w:tcBorders>
            <w:shd w:val="clear" w:color="auto" w:fill="auto"/>
          </w:tcPr>
          <w:p w:rsidR="00E83362" w:rsidRPr="00F44B7D" w:rsidRDefault="00E83362" w:rsidP="00F4421F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44B7D">
              <w:rPr>
                <w:rFonts w:ascii="Angsana New" w:hAnsi="Angsana New"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E83362" w:rsidRPr="00F44B7D" w:rsidRDefault="00E83362" w:rsidP="00F1275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83362" w:rsidRPr="00F44B7D" w:rsidRDefault="00E83362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</w:rPr>
              <w:t>20,795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:rsidR="00E83362" w:rsidRPr="00F44B7D" w:rsidRDefault="00E83362" w:rsidP="00F12759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83362" w:rsidRPr="00F44B7D" w:rsidRDefault="00E83362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</w:rPr>
              <w:t>(2,333)</w:t>
            </w:r>
          </w:p>
        </w:tc>
      </w:tr>
      <w:tr w:rsidR="00E83362" w:rsidRPr="00556116" w:rsidTr="00E83362">
        <w:tc>
          <w:tcPr>
            <w:tcW w:w="3960" w:type="dxa"/>
            <w:tcBorders>
              <w:bottom w:val="nil"/>
            </w:tcBorders>
            <w:shd w:val="clear" w:color="auto" w:fill="auto"/>
          </w:tcPr>
          <w:p w:rsidR="00E83362" w:rsidRPr="00C768EB" w:rsidRDefault="00E83362" w:rsidP="00F4421F">
            <w:pPr>
              <w:spacing w:line="240" w:lineRule="auto"/>
              <w:ind w:left="159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C768EB">
              <w:rPr>
                <w:rFonts w:ascii="Angsana New" w:hAnsi="Angsana New" w:hint="cs"/>
                <w:sz w:val="24"/>
                <w:szCs w:val="24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E83362" w:rsidRPr="00C768EB" w:rsidRDefault="00E83362" w:rsidP="00F1275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83362" w:rsidRPr="00C768EB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:rsidR="00E83362" w:rsidRPr="00C768EB" w:rsidRDefault="00E83362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</w:p>
          <w:p w:rsidR="00E83362" w:rsidRPr="00C768EB" w:rsidRDefault="00C768EB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C768EB">
              <w:rPr>
                <w:rFonts w:ascii="Angsana New" w:hAnsi="Angsana New" w:cs="Angsana New"/>
                <w:sz w:val="24"/>
                <w:szCs w:val="24"/>
                <w:lang w:bidi="th-TH"/>
              </w:rPr>
              <w:t>52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83362" w:rsidRPr="005F2BE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:rsidR="00E83362" w:rsidRPr="005F2BE6" w:rsidRDefault="00E83362" w:rsidP="00F12759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83362" w:rsidRPr="005F2BE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:rsidR="00E83362" w:rsidRPr="003B7A45" w:rsidRDefault="00E83362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</w:p>
          <w:p w:rsidR="00E83362" w:rsidRPr="003B7A45" w:rsidRDefault="00E83362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3B7A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E83362" w:rsidRPr="00556116" w:rsidTr="00E83362">
        <w:tc>
          <w:tcPr>
            <w:tcW w:w="3960" w:type="dxa"/>
            <w:tcBorders>
              <w:bottom w:val="nil"/>
            </w:tcBorders>
            <w:shd w:val="clear" w:color="auto" w:fill="auto"/>
          </w:tcPr>
          <w:p w:rsidR="00E83362" w:rsidRPr="00C768EB" w:rsidRDefault="00E83362" w:rsidP="00F4421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768EB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รายได้ที่ไม่ต้องเสียภาษีหรือรายจ่ายที่หักได้เพิ่มขึ้น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E83362" w:rsidRPr="00C768EB" w:rsidRDefault="00E83362" w:rsidP="00F1275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83362" w:rsidRPr="00C768EB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:rsidR="00E83362" w:rsidRPr="00C768EB" w:rsidRDefault="00E83362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 w:rsidRPr="00C768EB">
              <w:rPr>
                <w:rFonts w:ascii="Angsana New" w:hAnsi="Angsana New" w:cs="Angsana New" w:hint="cs"/>
                <w:sz w:val="24"/>
                <w:szCs w:val="24"/>
              </w:rPr>
              <w:t>(1,</w:t>
            </w:r>
            <w:r w:rsidR="00C768EB" w:rsidRPr="00C768EB">
              <w:rPr>
                <w:rFonts w:ascii="Angsana New" w:hAnsi="Angsana New" w:cs="Angsana New"/>
                <w:sz w:val="24"/>
                <w:szCs w:val="24"/>
              </w:rPr>
              <w:t>673</w:t>
            </w:r>
            <w:r w:rsidRPr="00C768EB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83362" w:rsidRPr="005F2BE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:rsidR="00E83362" w:rsidRPr="005F2BE6" w:rsidRDefault="00E83362" w:rsidP="00F12759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83362" w:rsidRPr="005F2BE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:rsidR="00E83362" w:rsidRPr="003B7A45" w:rsidRDefault="0099031B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3B7A4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B7A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B7A45">
              <w:rPr>
                <w:rFonts w:ascii="Angsana New" w:hAnsi="Angsana New" w:cs="Angsana New"/>
                <w:sz w:val="24"/>
                <w:szCs w:val="24"/>
              </w:rPr>
              <w:t>,5</w:t>
            </w:r>
            <w:r w:rsidR="003B7A45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Pr="003B7A4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83362" w:rsidRPr="00556116" w:rsidTr="00E83362">
        <w:tc>
          <w:tcPr>
            <w:tcW w:w="3960" w:type="dxa"/>
            <w:tcBorders>
              <w:top w:val="nil"/>
            </w:tcBorders>
            <w:shd w:val="clear" w:color="auto" w:fill="auto"/>
          </w:tcPr>
          <w:p w:rsidR="00E83362" w:rsidRPr="00C768EB" w:rsidRDefault="00E83362" w:rsidP="00F4421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768EB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E83362" w:rsidRPr="00C768EB" w:rsidRDefault="00E83362" w:rsidP="00F1275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E83362" w:rsidRPr="00C768EB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:rsidR="00E83362" w:rsidRPr="00C768EB" w:rsidRDefault="00C768EB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 w:rsidRPr="00C768EB">
              <w:rPr>
                <w:rFonts w:ascii="Angsana New" w:hAnsi="Angsana New" w:cs="Angsana New"/>
                <w:sz w:val="24"/>
                <w:szCs w:val="24"/>
              </w:rPr>
              <w:t>1,088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E83362" w:rsidRPr="005F2BE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:rsidR="00E83362" w:rsidRPr="005F2BE6" w:rsidRDefault="00E83362" w:rsidP="00F12759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E83362" w:rsidRPr="005F2BE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:rsidR="00E83362" w:rsidRPr="003B7A45" w:rsidRDefault="003B7A45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644</w:t>
            </w:r>
          </w:p>
        </w:tc>
      </w:tr>
      <w:tr w:rsidR="00E83362" w:rsidRPr="00556116" w:rsidTr="00E83362">
        <w:tc>
          <w:tcPr>
            <w:tcW w:w="3960" w:type="dxa"/>
            <w:shd w:val="clear" w:color="auto" w:fill="auto"/>
          </w:tcPr>
          <w:p w:rsidR="00E83362" w:rsidRPr="00C768EB" w:rsidRDefault="00E83362" w:rsidP="00F4421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768E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70" w:type="dxa"/>
            <w:shd w:val="clear" w:color="auto" w:fill="auto"/>
          </w:tcPr>
          <w:p w:rsidR="00E83362" w:rsidRPr="00C768EB" w:rsidRDefault="00E83362" w:rsidP="00F1275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E83362" w:rsidRPr="00C768EB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E83362" w:rsidRPr="00C768EB" w:rsidRDefault="00E83362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 w:rsidRPr="00C768EB">
              <w:rPr>
                <w:rFonts w:ascii="Angsana New" w:hAnsi="Angsana New" w:cs="Angsana New" w:hint="cs"/>
                <w:sz w:val="24"/>
                <w:szCs w:val="24"/>
              </w:rPr>
              <w:t>(2,043)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3362" w:rsidRPr="005F2BE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83362" w:rsidRPr="005F2BE6" w:rsidRDefault="00E83362" w:rsidP="00F12759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83362" w:rsidRPr="005F2BE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E83362" w:rsidRPr="003B7A45" w:rsidRDefault="00E83362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3B7A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FB443A" w:rsidRPr="00556116" w:rsidTr="00E83362">
        <w:tc>
          <w:tcPr>
            <w:tcW w:w="3960" w:type="dxa"/>
            <w:shd w:val="clear" w:color="auto" w:fill="auto"/>
          </w:tcPr>
          <w:p w:rsidR="00FB443A" w:rsidRPr="00C768EB" w:rsidRDefault="00FB443A" w:rsidP="00F4421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</w:rPr>
            </w:pPr>
            <w:r w:rsidRPr="00C768EB">
              <w:rPr>
                <w:rFonts w:ascii="Angsana New" w:hAnsi="Angsana New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</w:t>
            </w:r>
          </w:p>
          <w:p w:rsidR="00FB443A" w:rsidRPr="00C768EB" w:rsidRDefault="00FB443A" w:rsidP="00F4421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768EB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768EB">
              <w:rPr>
                <w:rFonts w:ascii="Angsana New" w:hAnsi="Angsana New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FB443A" w:rsidRPr="00C768EB" w:rsidRDefault="00FB443A" w:rsidP="00F1275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FB443A" w:rsidRPr="00C768EB" w:rsidRDefault="00FB443A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FB443A" w:rsidRPr="00C768EB" w:rsidRDefault="00FB443A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</w:p>
          <w:p w:rsidR="00C768EB" w:rsidRPr="00C768EB" w:rsidRDefault="00C768EB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 w:rsidRPr="00C768EB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FB443A" w:rsidRPr="005F2BE6" w:rsidRDefault="00FB443A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:rsidR="00FB443A" w:rsidRPr="00C768EB" w:rsidRDefault="00FB443A" w:rsidP="00F12759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FB443A" w:rsidRPr="005F2BE6" w:rsidRDefault="00FB443A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:rsidR="00FB443A" w:rsidRPr="003B7A45" w:rsidRDefault="00FB443A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</w:p>
          <w:p w:rsidR="00FB443A" w:rsidRPr="003B7A45" w:rsidRDefault="003B7A45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2,521</w:t>
            </w:r>
          </w:p>
        </w:tc>
      </w:tr>
      <w:tr w:rsidR="00E83362" w:rsidRPr="00556116" w:rsidTr="00E83362">
        <w:tc>
          <w:tcPr>
            <w:tcW w:w="3960" w:type="dxa"/>
            <w:tcBorders>
              <w:bottom w:val="nil"/>
            </w:tcBorders>
            <w:shd w:val="clear" w:color="auto" w:fill="auto"/>
          </w:tcPr>
          <w:p w:rsidR="00E83362" w:rsidRPr="00C768EB" w:rsidRDefault="00E83362" w:rsidP="00F4421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768E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362" w:rsidRPr="00C768EB" w:rsidRDefault="00E83362" w:rsidP="00F1275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68EB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</w:t>
            </w:r>
            <w:r w:rsidR="00C768E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83362" w:rsidRPr="00C768EB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362" w:rsidRPr="00C768EB" w:rsidRDefault="00E83362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68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="005F2BE6" w:rsidRPr="00C768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Pr="00C768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="00883ED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83362" w:rsidRPr="005F2BE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362" w:rsidRPr="00C768EB" w:rsidRDefault="00C768EB" w:rsidP="00F12759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83362" w:rsidRPr="005F2BE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362" w:rsidRPr="003B7A45" w:rsidRDefault="00D73C3E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7A45">
              <w:rPr>
                <w:rFonts w:ascii="Angsana New" w:hAnsi="Angsana New" w:cs="Angsana New"/>
                <w:b/>
                <w:bCs/>
                <w:sz w:val="24"/>
                <w:szCs w:val="24"/>
              </w:rPr>
              <w:t>(736)</w:t>
            </w:r>
          </w:p>
        </w:tc>
      </w:tr>
    </w:tbl>
    <w:p w:rsidR="00E83362" w:rsidRPr="00F15122" w:rsidRDefault="00E83362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4"/>
          <w:szCs w:val="24"/>
          <w:cs/>
        </w:rPr>
      </w:pPr>
      <w:bookmarkStart w:id="7" w:name="_Hlk24112728"/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5"/>
        <w:gridCol w:w="808"/>
        <w:gridCol w:w="97"/>
        <w:gridCol w:w="146"/>
        <w:gridCol w:w="842"/>
        <w:gridCol w:w="182"/>
        <w:gridCol w:w="57"/>
        <w:gridCol w:w="179"/>
        <w:gridCol w:w="659"/>
        <w:gridCol w:w="6"/>
        <w:gridCol w:w="241"/>
        <w:gridCol w:w="6"/>
        <w:gridCol w:w="292"/>
        <w:gridCol w:w="236"/>
        <w:gridCol w:w="301"/>
        <w:gridCol w:w="274"/>
        <w:gridCol w:w="449"/>
        <w:gridCol w:w="236"/>
        <w:gridCol w:w="121"/>
        <w:gridCol w:w="239"/>
        <w:gridCol w:w="844"/>
      </w:tblGrid>
      <w:tr w:rsidR="00BB3C8A" w:rsidRPr="00E83362" w:rsidTr="00E924FE">
        <w:tc>
          <w:tcPr>
            <w:tcW w:w="3960" w:type="dxa"/>
            <w:gridSpan w:val="3"/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5611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5310" w:type="dxa"/>
            <w:gridSpan w:val="18"/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56116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B3C8A" w:rsidRPr="00E83362" w:rsidTr="00E924FE">
        <w:tc>
          <w:tcPr>
            <w:tcW w:w="3960" w:type="dxa"/>
            <w:gridSpan w:val="3"/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55611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2610" w:type="dxa"/>
            <w:gridSpan w:val="10"/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56116">
              <w:rPr>
                <w:rFonts w:ascii="Angsana New" w:hAnsi="Angsana New" w:hint="cs"/>
                <w:bCs/>
                <w:sz w:val="24"/>
                <w:szCs w:val="24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64" w:type="dxa"/>
            <w:gridSpan w:val="7"/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56116">
              <w:rPr>
                <w:rFonts w:ascii="Angsana New" w:hAnsi="Angsana New" w:hint="cs"/>
                <w:bCs/>
                <w:sz w:val="24"/>
                <w:szCs w:val="24"/>
              </w:rPr>
              <w:t>2561</w:t>
            </w:r>
          </w:p>
        </w:tc>
      </w:tr>
      <w:tr w:rsidR="00BB3C8A" w:rsidRPr="00E83362" w:rsidTr="00E924FE">
        <w:tc>
          <w:tcPr>
            <w:tcW w:w="3960" w:type="dxa"/>
            <w:gridSpan w:val="3"/>
            <w:shd w:val="clear" w:color="auto" w:fill="auto"/>
          </w:tcPr>
          <w:p w:rsidR="00BB3C8A" w:rsidRPr="00556116" w:rsidRDefault="00BB3C8A" w:rsidP="00F44B7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5561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5"/>
            <w:tcBorders>
              <w:bottom w:val="nil"/>
            </w:tcBorders>
            <w:shd w:val="clear" w:color="auto" w:fill="auto"/>
          </w:tcPr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:rsidR="00BB3C8A" w:rsidRPr="00FA09A9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5561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tcBorders>
              <w:bottom w:val="nil"/>
            </w:tcBorders>
            <w:shd w:val="clear" w:color="auto" w:fill="auto"/>
          </w:tcPr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5561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B3C8A" w:rsidRPr="00E83362" w:rsidTr="00E924FE">
        <w:tc>
          <w:tcPr>
            <w:tcW w:w="3960" w:type="dxa"/>
            <w:gridSpan w:val="3"/>
            <w:shd w:val="clear" w:color="auto" w:fill="auto"/>
          </w:tcPr>
          <w:p w:rsidR="00BB3C8A" w:rsidRPr="00556116" w:rsidRDefault="00BB3C8A" w:rsidP="00F44B7D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56116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ก่อนภาษีเงินได้รวม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5"/>
            <w:tcBorders>
              <w:bottom w:val="double" w:sz="4" w:space="0" w:color="auto"/>
            </w:tcBorders>
            <w:shd w:val="clear" w:color="auto" w:fill="auto"/>
          </w:tcPr>
          <w:p w:rsidR="00BB3C8A" w:rsidRPr="00556116" w:rsidRDefault="00BB3C8A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C555AF" w:rsidRPr="00556116">
              <w:rPr>
                <w:rFonts w:ascii="Angsana New" w:hAnsi="Angsana New" w:cs="Angsana New"/>
                <w:sz w:val="24"/>
                <w:szCs w:val="24"/>
                <w:lang w:bidi="th-TH"/>
              </w:rPr>
              <w:t>5</w:t>
            </w:r>
            <w:r w:rsidRPr="00556116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C555AF" w:rsidRPr="00556116"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  <w:tc>
          <w:tcPr>
            <w:tcW w:w="236" w:type="dxa"/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BB3C8A" w:rsidRPr="00556116" w:rsidRDefault="00BB3C8A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C555AF" w:rsidRPr="0055611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556116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C555AF" w:rsidRPr="00556116">
              <w:rPr>
                <w:rFonts w:ascii="Angsana New" w:hAnsi="Angsana New" w:cs="Angsana New"/>
                <w:sz w:val="24"/>
                <w:szCs w:val="24"/>
              </w:rPr>
              <w:t>871</w:t>
            </w:r>
            <w:r w:rsidRPr="00556116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BB3C8A" w:rsidRPr="00E83362" w:rsidTr="00E924FE">
        <w:tc>
          <w:tcPr>
            <w:tcW w:w="3960" w:type="dxa"/>
            <w:gridSpan w:val="3"/>
            <w:tcBorders>
              <w:bottom w:val="nil"/>
            </w:tcBorders>
            <w:shd w:val="clear" w:color="auto" w:fill="auto"/>
          </w:tcPr>
          <w:p w:rsidR="00BB3C8A" w:rsidRPr="00556116" w:rsidRDefault="00BB3C8A" w:rsidP="00F44B7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6116">
              <w:rPr>
                <w:rFonts w:ascii="Angsana New" w:hAnsi="Angsana New"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gridSpan w:val="3"/>
            <w:tcBorders>
              <w:bottom w:val="nil"/>
            </w:tcBorders>
            <w:shd w:val="clear" w:color="auto" w:fill="auto"/>
          </w:tcPr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5"/>
            <w:tcBorders>
              <w:top w:val="double" w:sz="4" w:space="0" w:color="auto"/>
              <w:bottom w:val="nil"/>
            </w:tcBorders>
            <w:shd w:val="clear" w:color="auto" w:fill="auto"/>
          </w:tcPr>
          <w:p w:rsidR="00BB3C8A" w:rsidRPr="00556116" w:rsidRDefault="00C555AF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 w:rsidRPr="00556116">
              <w:rPr>
                <w:rFonts w:ascii="Angsana New" w:hAnsi="Angsana New" w:cs="Angsana New"/>
                <w:sz w:val="24"/>
                <w:szCs w:val="24"/>
              </w:rPr>
              <w:t>7,043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bottom w:val="nil"/>
            </w:tcBorders>
            <w:shd w:val="clear" w:color="auto" w:fill="auto"/>
          </w:tcPr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</w:tcPr>
          <w:p w:rsidR="00BB3C8A" w:rsidRPr="00556116" w:rsidRDefault="00BB3C8A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C555AF" w:rsidRPr="0055611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56116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C555AF" w:rsidRPr="00556116">
              <w:rPr>
                <w:rFonts w:ascii="Angsana New" w:hAnsi="Angsana New" w:cs="Angsana New"/>
                <w:sz w:val="24"/>
                <w:szCs w:val="24"/>
              </w:rPr>
              <w:t>774</w:t>
            </w:r>
            <w:r w:rsidRPr="00556116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BB3C8A" w:rsidRPr="00E83362" w:rsidTr="00E924FE">
        <w:tc>
          <w:tcPr>
            <w:tcW w:w="3960" w:type="dxa"/>
            <w:gridSpan w:val="3"/>
            <w:tcBorders>
              <w:bottom w:val="nil"/>
            </w:tcBorders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6116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รายได้ที่ไม่ต้องเสียภาษีหรือรายจ่ายที่หักได้เพิ่มขึ้น</w:t>
            </w:r>
          </w:p>
        </w:tc>
        <w:tc>
          <w:tcPr>
            <w:tcW w:w="1170" w:type="dxa"/>
            <w:gridSpan w:val="3"/>
            <w:tcBorders>
              <w:bottom w:val="nil"/>
            </w:tcBorders>
            <w:shd w:val="clear" w:color="auto" w:fill="auto"/>
          </w:tcPr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5"/>
            <w:tcBorders>
              <w:bottom w:val="nil"/>
            </w:tcBorders>
            <w:shd w:val="clear" w:color="auto" w:fill="auto"/>
          </w:tcPr>
          <w:p w:rsidR="00BB3C8A" w:rsidRPr="00276E01" w:rsidRDefault="00BB3C8A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 w:rsidRPr="00276E01">
              <w:rPr>
                <w:rFonts w:ascii="Angsana New" w:hAnsi="Angsana New" w:cs="Angsana New" w:hint="cs"/>
                <w:sz w:val="24"/>
                <w:szCs w:val="24"/>
              </w:rPr>
              <w:t>(1,</w:t>
            </w:r>
            <w:r w:rsidR="00556116" w:rsidRPr="00276E0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D5846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276E01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bottom w:val="nil"/>
            </w:tcBorders>
            <w:shd w:val="clear" w:color="auto" w:fill="auto"/>
          </w:tcPr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tcBorders>
              <w:bottom w:val="nil"/>
            </w:tcBorders>
            <w:shd w:val="clear" w:color="auto" w:fill="auto"/>
          </w:tcPr>
          <w:p w:rsidR="00BB3C8A" w:rsidRPr="00556116" w:rsidRDefault="00BB3C8A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</w:rPr>
              <w:t>(1,</w:t>
            </w:r>
            <w:r w:rsidR="00891422">
              <w:rPr>
                <w:rFonts w:ascii="Angsana New" w:hAnsi="Angsana New" w:cs="Angsana New"/>
                <w:sz w:val="24"/>
                <w:szCs w:val="24"/>
              </w:rPr>
              <w:t>568</w:t>
            </w:r>
            <w:r w:rsidRPr="00556116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BB3C8A" w:rsidRPr="00E83362" w:rsidTr="00E924FE">
        <w:tc>
          <w:tcPr>
            <w:tcW w:w="3960" w:type="dxa"/>
            <w:gridSpan w:val="3"/>
            <w:tcBorders>
              <w:top w:val="nil"/>
            </w:tcBorders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6116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gridSpan w:val="3"/>
            <w:tcBorders>
              <w:top w:val="nil"/>
            </w:tcBorders>
            <w:shd w:val="clear" w:color="auto" w:fill="auto"/>
          </w:tcPr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5"/>
            <w:tcBorders>
              <w:top w:val="nil"/>
            </w:tcBorders>
            <w:shd w:val="clear" w:color="auto" w:fill="auto"/>
          </w:tcPr>
          <w:p w:rsidR="00BB3C8A" w:rsidRPr="00276E01" w:rsidRDefault="00CD5846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top w:val="nil"/>
            </w:tcBorders>
            <w:shd w:val="clear" w:color="auto" w:fill="auto"/>
          </w:tcPr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tcBorders>
              <w:top w:val="nil"/>
            </w:tcBorders>
            <w:shd w:val="clear" w:color="auto" w:fill="auto"/>
          </w:tcPr>
          <w:p w:rsidR="00BB3C8A" w:rsidRPr="00556116" w:rsidRDefault="00891422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563</w:t>
            </w:r>
          </w:p>
        </w:tc>
      </w:tr>
      <w:tr w:rsidR="00BB3C8A" w:rsidRPr="00E83362" w:rsidTr="00E924FE">
        <w:tc>
          <w:tcPr>
            <w:tcW w:w="3960" w:type="dxa"/>
            <w:gridSpan w:val="3"/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5611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5"/>
            <w:shd w:val="clear" w:color="auto" w:fill="auto"/>
            <w:vAlign w:val="bottom"/>
          </w:tcPr>
          <w:p w:rsidR="00BB3C8A" w:rsidRPr="00556116" w:rsidRDefault="00BB3C8A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</w:rPr>
              <w:t>(2,043)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shd w:val="clear" w:color="auto" w:fill="auto"/>
            <w:vAlign w:val="bottom"/>
          </w:tcPr>
          <w:p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BB3C8A" w:rsidRPr="00556116" w:rsidRDefault="00BB3C8A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AD0626" w:rsidRPr="00E83362" w:rsidTr="00E924FE">
        <w:tc>
          <w:tcPr>
            <w:tcW w:w="3960" w:type="dxa"/>
            <w:gridSpan w:val="3"/>
            <w:shd w:val="clear" w:color="auto" w:fill="auto"/>
          </w:tcPr>
          <w:p w:rsidR="00AD0626" w:rsidRPr="00AD0626" w:rsidRDefault="00AD0626" w:rsidP="00AD062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</w:rPr>
            </w:pPr>
            <w:r w:rsidRPr="00AD0626">
              <w:rPr>
                <w:rFonts w:ascii="Angsana New" w:hAnsi="Angsana New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</w:t>
            </w:r>
          </w:p>
          <w:p w:rsidR="00AD0626" w:rsidRPr="00556116" w:rsidRDefault="00AD0626" w:rsidP="00AD062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D06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D0626">
              <w:rPr>
                <w:rFonts w:ascii="Angsana New" w:hAnsi="Angsana New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D0626" w:rsidRPr="00556116" w:rsidRDefault="00AD0626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AD0626" w:rsidRPr="00556116" w:rsidRDefault="00AD0626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5"/>
            <w:shd w:val="clear" w:color="auto" w:fill="auto"/>
            <w:vAlign w:val="bottom"/>
          </w:tcPr>
          <w:p w:rsidR="00AD0626" w:rsidRPr="00556116" w:rsidRDefault="002B67EB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D0626" w:rsidRPr="00556116" w:rsidRDefault="00AD0626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shd w:val="clear" w:color="auto" w:fill="auto"/>
            <w:vAlign w:val="bottom"/>
          </w:tcPr>
          <w:p w:rsidR="00AD0626" w:rsidRPr="00556116" w:rsidRDefault="00AD0626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D0626" w:rsidRPr="00556116" w:rsidRDefault="00AD0626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:rsidR="00AD0626" w:rsidRPr="00556116" w:rsidRDefault="00AD0626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</w:t>
            </w:r>
            <w:r w:rsidR="003045E4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</w:tr>
      <w:tr w:rsidR="00BB3C8A" w:rsidRPr="00E83362" w:rsidTr="00E924FE">
        <w:tc>
          <w:tcPr>
            <w:tcW w:w="3960" w:type="dxa"/>
            <w:gridSpan w:val="3"/>
            <w:tcBorders>
              <w:bottom w:val="nil"/>
            </w:tcBorders>
            <w:shd w:val="clear" w:color="auto" w:fill="auto"/>
          </w:tcPr>
          <w:p w:rsidR="00BB3C8A" w:rsidRPr="00F63FA1" w:rsidRDefault="00BB3C8A" w:rsidP="00F44B7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3FA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C8A" w:rsidRPr="00F63FA1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3FA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</w:t>
            </w:r>
            <w:r w:rsidR="00F63FA1" w:rsidRPr="00F63FA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:rsidR="00BB3C8A" w:rsidRPr="00F63FA1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C8A" w:rsidRPr="00F63FA1" w:rsidRDefault="00F63FA1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3FA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4,226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BB3C8A" w:rsidRPr="00F63FA1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C8A" w:rsidRPr="00F63FA1" w:rsidRDefault="00AC031E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BB3C8A" w:rsidRPr="00F63FA1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C8A" w:rsidRPr="00F63FA1" w:rsidRDefault="00BB3C8A" w:rsidP="006720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3FA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(736)</w:t>
            </w:r>
          </w:p>
        </w:tc>
      </w:tr>
      <w:tr w:rsidR="008D42F8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055" w:type="dxa"/>
          </w:tcPr>
          <w:p w:rsidR="008D42F8" w:rsidRPr="00C679F8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215" w:type="dxa"/>
            <w:gridSpan w:val="20"/>
          </w:tcPr>
          <w:p w:rsidR="008D42F8" w:rsidRPr="00C679F8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8D42F8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055" w:type="dxa"/>
          </w:tcPr>
          <w:p w:rsidR="008D42F8" w:rsidRPr="00C679F8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8" w:type="dxa"/>
          </w:tcPr>
          <w:p w:rsidR="008D42F8" w:rsidRPr="00C679F8" w:rsidRDefault="008D42F8" w:rsidP="00A769F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  <w:p w:rsidR="008D42F8" w:rsidRPr="00C679F8" w:rsidRDefault="008D42F8" w:rsidP="00A769F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:rsidR="008D42F8" w:rsidRPr="00C679F8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25" w:type="dxa"/>
            <w:gridSpan w:val="6"/>
            <w:tcBorders>
              <w:bottom w:val="single" w:sz="4" w:space="0" w:color="auto"/>
            </w:tcBorders>
          </w:tcPr>
          <w:p w:rsidR="008D42F8" w:rsidRPr="00C679F8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บันทึกเป็น</w:t>
            </w:r>
          </w:p>
          <w:p w:rsidR="008D42F8" w:rsidRPr="00C679F8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(รายจ่าย)</w:t>
            </w:r>
            <w:r w:rsidRPr="00C679F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/</w:t>
            </w:r>
            <w:r w:rsidRPr="00C679F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รายได้ใน</w:t>
            </w:r>
          </w:p>
        </w:tc>
        <w:tc>
          <w:tcPr>
            <w:tcW w:w="247" w:type="dxa"/>
            <w:gridSpan w:val="2"/>
          </w:tcPr>
          <w:p w:rsidR="008D42F8" w:rsidRPr="00C679F8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29" w:type="dxa"/>
            <w:gridSpan w:val="3"/>
          </w:tcPr>
          <w:p w:rsidR="008D42F8" w:rsidRPr="00C679F8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:rsidR="008D42F8" w:rsidRPr="00C679F8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ได้มา</w:t>
            </w:r>
          </w:p>
        </w:tc>
        <w:tc>
          <w:tcPr>
            <w:tcW w:w="274" w:type="dxa"/>
          </w:tcPr>
          <w:p w:rsidR="008D42F8" w:rsidRPr="00C679F8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6" w:type="dxa"/>
            <w:gridSpan w:val="3"/>
          </w:tcPr>
          <w:p w:rsidR="008D42F8" w:rsidRPr="00C679F8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:rsidR="008D42F8" w:rsidRPr="00C679F8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ผลต่าง</w:t>
            </w:r>
          </w:p>
        </w:tc>
        <w:tc>
          <w:tcPr>
            <w:tcW w:w="239" w:type="dxa"/>
          </w:tcPr>
          <w:p w:rsidR="008D42F8" w:rsidRPr="00C679F8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44" w:type="dxa"/>
          </w:tcPr>
          <w:p w:rsidR="008D42F8" w:rsidRPr="00C679F8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  <w:p w:rsidR="008D42F8" w:rsidRPr="00C679F8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8E40CE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055" w:type="dxa"/>
          </w:tcPr>
          <w:p w:rsidR="008E40CE" w:rsidRPr="00C679F8" w:rsidRDefault="008E40CE" w:rsidP="008E40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8" w:type="dxa"/>
          </w:tcPr>
          <w:p w:rsidR="008E40CE" w:rsidRPr="00C679F8" w:rsidRDefault="008E40CE" w:rsidP="008E40CE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243" w:type="dxa"/>
            <w:gridSpan w:val="2"/>
          </w:tcPr>
          <w:p w:rsidR="008E40CE" w:rsidRPr="00C679F8" w:rsidRDefault="008E40CE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:rsidR="008E40CE" w:rsidRPr="00C679F8" w:rsidRDefault="008E40CE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39" w:type="dxa"/>
            <w:gridSpan w:val="2"/>
            <w:tcBorders>
              <w:top w:val="single" w:sz="4" w:space="0" w:color="auto"/>
            </w:tcBorders>
          </w:tcPr>
          <w:p w:rsidR="008E40CE" w:rsidRPr="00C679F8" w:rsidRDefault="008E40CE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</w:tcBorders>
          </w:tcPr>
          <w:p w:rsidR="008E40CE" w:rsidRPr="00265D6E" w:rsidRDefault="008E40CE" w:rsidP="008E40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265D6E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กำไรขาดทุน</w:t>
            </w:r>
          </w:p>
        </w:tc>
        <w:tc>
          <w:tcPr>
            <w:tcW w:w="247" w:type="dxa"/>
            <w:gridSpan w:val="2"/>
          </w:tcPr>
          <w:p w:rsidR="008E40CE" w:rsidRPr="00C679F8" w:rsidRDefault="008E40CE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8E40CE" w:rsidRPr="00C679F8" w:rsidRDefault="008E40CE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274" w:type="dxa"/>
          </w:tcPr>
          <w:p w:rsidR="008E40CE" w:rsidRPr="00C679F8" w:rsidRDefault="008E40CE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8E40CE" w:rsidRPr="00C679F8" w:rsidRDefault="008E40CE" w:rsidP="008E40CE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จากอัตรา</w:t>
            </w:r>
          </w:p>
        </w:tc>
        <w:tc>
          <w:tcPr>
            <w:tcW w:w="239" w:type="dxa"/>
          </w:tcPr>
          <w:p w:rsidR="008E40CE" w:rsidRPr="00C679F8" w:rsidRDefault="008E40CE" w:rsidP="008E40CE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</w:tcPr>
          <w:p w:rsidR="008E40CE" w:rsidRPr="00C679F8" w:rsidRDefault="008E40CE" w:rsidP="008E40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8E40CE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055" w:type="dxa"/>
          </w:tcPr>
          <w:p w:rsidR="008E40CE" w:rsidRPr="008E40CE" w:rsidRDefault="008E40CE" w:rsidP="008E40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eastAsia="en-US"/>
              </w:rPr>
            </w:pPr>
            <w:r w:rsidRPr="008E40C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808" w:type="dxa"/>
          </w:tcPr>
          <w:p w:rsidR="008E40CE" w:rsidRPr="00C679F8" w:rsidRDefault="008E40CE" w:rsidP="008E40CE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43" w:type="dxa"/>
            <w:gridSpan w:val="2"/>
          </w:tcPr>
          <w:p w:rsidR="008E40CE" w:rsidRPr="00C679F8" w:rsidRDefault="008E40CE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:rsidR="008E40CE" w:rsidRPr="00C679F8" w:rsidRDefault="008E40CE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39" w:type="dxa"/>
            <w:gridSpan w:val="2"/>
          </w:tcPr>
          <w:p w:rsidR="008E40CE" w:rsidRPr="00C679F8" w:rsidRDefault="008E40CE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8E40CE" w:rsidRPr="00265D6E" w:rsidRDefault="008E40CE" w:rsidP="008E40CE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</w:pPr>
            <w:r w:rsidRPr="00265D6E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47" w:type="dxa"/>
            <w:gridSpan w:val="2"/>
          </w:tcPr>
          <w:p w:rsidR="008E40CE" w:rsidRPr="00C679F8" w:rsidRDefault="008E40CE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8E40CE" w:rsidRPr="00C679F8" w:rsidRDefault="008E40CE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รวมธุรกิจ</w:t>
            </w:r>
          </w:p>
        </w:tc>
        <w:tc>
          <w:tcPr>
            <w:tcW w:w="274" w:type="dxa"/>
          </w:tcPr>
          <w:p w:rsidR="008E40CE" w:rsidRPr="00C679F8" w:rsidRDefault="008E40CE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8E40CE" w:rsidRPr="00C679F8" w:rsidRDefault="008E40CE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239" w:type="dxa"/>
          </w:tcPr>
          <w:p w:rsidR="008E40CE" w:rsidRPr="00C679F8" w:rsidRDefault="008E40CE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:rsidR="008E40CE" w:rsidRPr="00C679F8" w:rsidRDefault="008E40CE" w:rsidP="008E40CE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4E05DC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055" w:type="dxa"/>
          </w:tcPr>
          <w:p w:rsidR="004E05DC" w:rsidRPr="008E40CE" w:rsidRDefault="004E05DC" w:rsidP="008E40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08" w:type="dxa"/>
          </w:tcPr>
          <w:p w:rsidR="004E05DC" w:rsidRPr="00C679F8" w:rsidRDefault="004E05DC" w:rsidP="008E40CE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:rsidR="004E05DC" w:rsidRPr="00C679F8" w:rsidRDefault="004E05DC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:rsidR="004E05DC" w:rsidRPr="00C679F8" w:rsidRDefault="004E05DC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  <w:gridSpan w:val="2"/>
          </w:tcPr>
          <w:p w:rsidR="004E05DC" w:rsidRPr="00C679F8" w:rsidRDefault="004E05DC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4E05DC" w:rsidRPr="00265D6E" w:rsidRDefault="004E05DC" w:rsidP="008E40CE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356" w:type="dxa"/>
            <w:gridSpan w:val="7"/>
          </w:tcPr>
          <w:p w:rsidR="004E05DC" w:rsidRPr="004E05DC" w:rsidRDefault="004E05DC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E05D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4E05D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Pr="004E05DC">
              <w:rPr>
                <w:rFonts w:ascii="Angsana New" w:hAnsi="Angsana New"/>
                <w:i/>
                <w:iCs/>
                <w:sz w:val="26"/>
                <w:szCs w:val="26"/>
              </w:rPr>
              <w:t>4)</w:t>
            </w:r>
          </w:p>
        </w:tc>
        <w:tc>
          <w:tcPr>
            <w:tcW w:w="806" w:type="dxa"/>
            <w:gridSpan w:val="3"/>
          </w:tcPr>
          <w:p w:rsidR="004E05DC" w:rsidRPr="00C679F8" w:rsidRDefault="004E05DC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:rsidR="004E05DC" w:rsidRPr="00C679F8" w:rsidRDefault="004E05DC" w:rsidP="008E40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:rsidR="004E05DC" w:rsidRDefault="004E05DC" w:rsidP="008E40CE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8D42F8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055" w:type="dxa"/>
          </w:tcPr>
          <w:p w:rsidR="008D42F8" w:rsidRPr="000825FB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215" w:type="dxa"/>
            <w:gridSpan w:val="20"/>
            <w:vAlign w:val="bottom"/>
          </w:tcPr>
          <w:p w:rsidR="008D42F8" w:rsidRPr="000825FB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825F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E40CE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</w:tcPr>
          <w:p w:rsidR="008E40CE" w:rsidRPr="008E40CE" w:rsidRDefault="008E40CE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E40C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808" w:type="dxa"/>
          </w:tcPr>
          <w:p w:rsidR="008E40CE" w:rsidRPr="00C679F8" w:rsidRDefault="008E40CE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:rsidR="008E40CE" w:rsidRPr="00C679F8" w:rsidRDefault="008E40CE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2" w:type="dxa"/>
          </w:tcPr>
          <w:p w:rsidR="008E40CE" w:rsidRPr="00C679F8" w:rsidRDefault="008E40CE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:rsidR="008E40CE" w:rsidRPr="00C679F8" w:rsidRDefault="008E40CE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8" w:type="dxa"/>
            <w:gridSpan w:val="2"/>
          </w:tcPr>
          <w:p w:rsidR="008E40CE" w:rsidRPr="00C679F8" w:rsidRDefault="008E40CE" w:rsidP="00A769F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:rsidR="008E40CE" w:rsidRPr="00C679F8" w:rsidRDefault="008E40CE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8E40CE" w:rsidRPr="00C679F8" w:rsidRDefault="008E40CE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4" w:type="dxa"/>
          </w:tcPr>
          <w:p w:rsidR="008E40CE" w:rsidRPr="00C679F8" w:rsidRDefault="008E40CE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8E40CE" w:rsidRPr="00C679F8" w:rsidRDefault="008E40CE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:rsidR="008E40CE" w:rsidRPr="00C679F8" w:rsidRDefault="008E40CE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</w:tcPr>
          <w:p w:rsidR="008E40CE" w:rsidRPr="00C679F8" w:rsidRDefault="008E40CE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D42F8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08" w:type="dxa"/>
          </w:tcPr>
          <w:p w:rsidR="008D42F8" w:rsidRPr="00C679F8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2" w:type="dxa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8" w:type="dxa"/>
            <w:gridSpan w:val="2"/>
          </w:tcPr>
          <w:p w:rsidR="008D42F8" w:rsidRPr="00C679F8" w:rsidRDefault="008D42F8" w:rsidP="00A769F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4" w:type="dxa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D42F8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08" w:type="dxa"/>
          </w:tcPr>
          <w:p w:rsidR="008D42F8" w:rsidRPr="00C679F8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:rsidR="008D42F8" w:rsidRPr="003F1018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C18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(114)</w:t>
            </w:r>
          </w:p>
        </w:tc>
        <w:tc>
          <w:tcPr>
            <w:tcW w:w="239" w:type="dxa"/>
            <w:gridSpan w:val="2"/>
            <w:vAlign w:val="bottom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8D42F8" w:rsidRPr="00C679F8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2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16349"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274" w:type="dxa"/>
            <w:vAlign w:val="bottom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8D42F8" w:rsidRPr="00822698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:rsidR="008D42F8" w:rsidRPr="00C679F8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:rsidR="008D42F8" w:rsidRPr="00C679F8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255</w:t>
            </w:r>
          </w:p>
        </w:tc>
      </w:tr>
      <w:tr w:rsidR="008D42F8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808" w:type="dxa"/>
          </w:tcPr>
          <w:p w:rsidR="008D42F8" w:rsidRPr="00C679F8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243" w:type="dxa"/>
            <w:gridSpan w:val="2"/>
          </w:tcPr>
          <w:p w:rsidR="008D42F8" w:rsidRPr="00C679F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:rsidR="008D42F8" w:rsidRPr="00336CF9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C18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238</w:t>
            </w:r>
          </w:p>
        </w:tc>
        <w:tc>
          <w:tcPr>
            <w:tcW w:w="239" w:type="dxa"/>
            <w:gridSpan w:val="2"/>
            <w:vAlign w:val="bottom"/>
          </w:tcPr>
          <w:p w:rsidR="008D42F8" w:rsidRPr="003F101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8D42F8" w:rsidRPr="003F1018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2"/>
          </w:tcPr>
          <w:p w:rsidR="008D42F8" w:rsidRPr="003F101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8D42F8" w:rsidRPr="003F101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16349">
              <w:rPr>
                <w:rFonts w:ascii="Angsana New" w:hAnsi="Angsana New"/>
                <w:sz w:val="26"/>
                <w:szCs w:val="26"/>
              </w:rPr>
              <w:t>1,428</w:t>
            </w:r>
          </w:p>
        </w:tc>
        <w:tc>
          <w:tcPr>
            <w:tcW w:w="274" w:type="dxa"/>
            <w:vAlign w:val="bottom"/>
          </w:tcPr>
          <w:p w:rsidR="008D42F8" w:rsidRPr="003F1018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8D42F8" w:rsidRPr="00F42613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:rsidR="008D42F8" w:rsidRPr="003F1018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:rsidR="008D42F8" w:rsidRPr="003F1018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2,278</w:t>
            </w: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</w:tcPr>
          <w:p w:rsidR="00707A89" w:rsidRPr="00C16349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6349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08" w:type="dxa"/>
          </w:tcPr>
          <w:p w:rsidR="00707A89" w:rsidRPr="00C1634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:rsidR="00707A89" w:rsidRPr="00C16349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:rsidR="00707A89" w:rsidRPr="00C1634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239" w:type="dxa"/>
            <w:gridSpan w:val="2"/>
          </w:tcPr>
          <w:p w:rsidR="00707A89" w:rsidRPr="00C16349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8" w:type="dxa"/>
            <w:gridSpan w:val="2"/>
          </w:tcPr>
          <w:p w:rsidR="00707A89" w:rsidRPr="00C1634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2"/>
          </w:tcPr>
          <w:p w:rsidR="00707A89" w:rsidRPr="00C16349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707A89" w:rsidRPr="00C16349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163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:rsidR="00707A89" w:rsidRPr="00C16349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707A89" w:rsidRPr="00C1634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:rsidR="00707A89" w:rsidRPr="00C16349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</w:tcPr>
          <w:p w:rsidR="00707A89" w:rsidRPr="00C1634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119</w:t>
            </w: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</w:tcPr>
          <w:p w:rsidR="00707A89" w:rsidRPr="00C679F8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</w:t>
            </w:r>
          </w:p>
          <w:p w:rsidR="00707A89" w:rsidRPr="00C679F8" w:rsidRDefault="00707A89" w:rsidP="00707A89">
            <w:pPr>
              <w:widowControl w:val="0"/>
              <w:spacing w:line="240" w:lineRule="auto"/>
              <w:ind w:left="165"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08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1,617</w:t>
            </w:r>
          </w:p>
        </w:tc>
        <w:tc>
          <w:tcPr>
            <w:tcW w:w="243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:rsidR="00707A89" w:rsidRPr="00336CF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C18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1,051</w:t>
            </w:r>
          </w:p>
        </w:tc>
        <w:tc>
          <w:tcPr>
            <w:tcW w:w="239" w:type="dxa"/>
            <w:gridSpan w:val="2"/>
            <w:vAlign w:val="bottom"/>
          </w:tcPr>
          <w:p w:rsidR="00707A89" w:rsidRPr="00336CF9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707A89" w:rsidRPr="00336CF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707A89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16349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274" w:type="dxa"/>
            <w:vAlign w:val="bottom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707A8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07A89" w:rsidRPr="00F42613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3,149</w:t>
            </w: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</w:tcPr>
          <w:p w:rsidR="00707A89" w:rsidRPr="00C679F8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243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C18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(80)</w:t>
            </w:r>
          </w:p>
        </w:tc>
        <w:tc>
          <w:tcPr>
            <w:tcW w:w="239" w:type="dxa"/>
            <w:gridSpan w:val="2"/>
            <w:vAlign w:val="bottom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bottom w:val="single" w:sz="4" w:space="0" w:color="auto"/>
            </w:tcBorders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  <w:tcBorders>
              <w:bottom w:val="single" w:sz="4" w:space="0" w:color="auto"/>
            </w:tcBorders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bottom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3"/>
            <w:tcBorders>
              <w:bottom w:val="single" w:sz="4" w:space="0" w:color="auto"/>
            </w:tcBorders>
          </w:tcPr>
          <w:p w:rsidR="00707A89" w:rsidRPr="00F42613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</w:t>
            </w: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  <w:vAlign w:val="bottom"/>
          </w:tcPr>
          <w:p w:rsidR="00707A89" w:rsidRPr="00C679F8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243" w:type="dxa"/>
            <w:gridSpan w:val="2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C18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1,214</w:t>
            </w:r>
          </w:p>
        </w:tc>
        <w:tc>
          <w:tcPr>
            <w:tcW w:w="239" w:type="dxa"/>
            <w:gridSpan w:val="2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7A89" w:rsidRPr="00F42613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07A89" w:rsidRPr="004F0D86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16349">
              <w:rPr>
                <w:rFonts w:ascii="Angsana New" w:hAnsi="Angsana New"/>
                <w:b/>
                <w:bCs/>
                <w:sz w:val="26"/>
                <w:szCs w:val="26"/>
              </w:rPr>
              <w:t>2,278</w:t>
            </w:r>
          </w:p>
        </w:tc>
        <w:tc>
          <w:tcPr>
            <w:tcW w:w="274" w:type="dxa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1634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5,812</w:t>
            </w:r>
          </w:p>
        </w:tc>
      </w:tr>
      <w:tr w:rsidR="00707A89" w:rsidRPr="00AE59A5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  <w:vAlign w:val="bottom"/>
          </w:tcPr>
          <w:p w:rsidR="00707A89" w:rsidRPr="00AE59A5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:rsidR="00707A89" w:rsidRPr="00AE59A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gridSpan w:val="2"/>
            <w:vAlign w:val="center"/>
          </w:tcPr>
          <w:p w:rsidR="00707A89" w:rsidRPr="00AE59A5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:rsidR="00707A89" w:rsidRPr="00AE59A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gridSpan w:val="2"/>
            <w:vAlign w:val="center"/>
          </w:tcPr>
          <w:p w:rsidR="00707A89" w:rsidRPr="00AE59A5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</w:tcBorders>
            <w:vAlign w:val="center"/>
          </w:tcPr>
          <w:p w:rsidR="00707A89" w:rsidRPr="00AE59A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7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7" w:type="dxa"/>
            <w:gridSpan w:val="2"/>
          </w:tcPr>
          <w:p w:rsidR="00707A89" w:rsidRPr="00AE59A5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</w:tcBorders>
          </w:tcPr>
          <w:p w:rsidR="00707A89" w:rsidRPr="00AE59A5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</w:tcPr>
          <w:p w:rsidR="00707A89" w:rsidRPr="00AE59A5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</w:tcBorders>
          </w:tcPr>
          <w:p w:rsidR="00707A89" w:rsidRPr="00AE59A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:rsidR="00707A89" w:rsidRPr="00AE59A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:rsidR="00707A89" w:rsidRPr="00AE59A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  <w:vAlign w:val="bottom"/>
          </w:tcPr>
          <w:p w:rsidR="00707A89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808" w:type="dxa"/>
            <w:vAlign w:val="bottom"/>
          </w:tcPr>
          <w:p w:rsidR="00707A89" w:rsidRPr="00272C6B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</w:tcPr>
          <w:p w:rsidR="00707A89" w:rsidRPr="00272C6B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7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707A89" w:rsidRPr="004F0D86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3055" w:type="dxa"/>
            <w:vAlign w:val="bottom"/>
          </w:tcPr>
          <w:p w:rsidR="00707A89" w:rsidRPr="00B763FA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763FA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08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:rsidR="00707A89" w:rsidRPr="00272C6B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1,3</w:t>
            </w:r>
            <w:r w:rsidR="005B0F8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9" w:type="dxa"/>
            <w:gridSpan w:val="2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707A89" w:rsidRPr="004F0D86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16349">
              <w:rPr>
                <w:rFonts w:ascii="Angsana New" w:hAnsi="Angsana New"/>
                <w:sz w:val="26"/>
                <w:szCs w:val="26"/>
              </w:rPr>
              <w:t>(24,926)</w:t>
            </w:r>
          </w:p>
        </w:tc>
        <w:tc>
          <w:tcPr>
            <w:tcW w:w="274" w:type="dxa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707A89" w:rsidRPr="00822698" w:rsidRDefault="008C1E31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239" w:type="dxa"/>
          </w:tcPr>
          <w:p w:rsidR="00707A89" w:rsidRPr="00974A43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:rsidR="00707A89" w:rsidRPr="00974A43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(23,60</w:t>
            </w:r>
            <w:r w:rsidR="00A9603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  <w:vAlign w:val="bottom"/>
          </w:tcPr>
          <w:p w:rsidR="00707A89" w:rsidRPr="00B763FA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808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:rsidR="00707A89" w:rsidRPr="00272C6B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1,104</w:t>
            </w:r>
          </w:p>
        </w:tc>
        <w:tc>
          <w:tcPr>
            <w:tcW w:w="239" w:type="dxa"/>
            <w:gridSpan w:val="2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707A89" w:rsidRPr="004F0D86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16349">
              <w:rPr>
                <w:rFonts w:ascii="Angsana New" w:hAnsi="Angsana New"/>
                <w:sz w:val="26"/>
                <w:szCs w:val="26"/>
              </w:rPr>
              <w:t>(32,004)</w:t>
            </w:r>
          </w:p>
        </w:tc>
        <w:tc>
          <w:tcPr>
            <w:tcW w:w="274" w:type="dxa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707A89" w:rsidRPr="0082269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:rsidR="00707A89" w:rsidRPr="0073322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(30,900)</w:t>
            </w: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  <w:vAlign w:val="bottom"/>
          </w:tcPr>
          <w:p w:rsidR="00707A89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808" w:type="dxa"/>
          </w:tcPr>
          <w:p w:rsidR="00707A8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:rsidR="00707A8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(26)</w:t>
            </w:r>
          </w:p>
        </w:tc>
        <w:tc>
          <w:tcPr>
            <w:tcW w:w="239" w:type="dxa"/>
            <w:gridSpan w:val="2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707A8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707A89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707A8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:rsidR="00707A8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(26)</w:t>
            </w: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  <w:vAlign w:val="bottom"/>
          </w:tcPr>
          <w:p w:rsidR="00707A89" w:rsidRPr="00065529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655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707A89" w:rsidRPr="003F1DEF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F1D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707A89" w:rsidRPr="003F1DEF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707A89" w:rsidRPr="00974A43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</w:t>
            </w:r>
            <w:r w:rsidR="005B0F8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382</w:t>
            </w:r>
          </w:p>
        </w:tc>
        <w:tc>
          <w:tcPr>
            <w:tcW w:w="239" w:type="dxa"/>
            <w:gridSpan w:val="2"/>
            <w:vAlign w:val="center"/>
          </w:tcPr>
          <w:p w:rsidR="00707A89" w:rsidRPr="00974A43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7A89" w:rsidRPr="00F42613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07A89" w:rsidRPr="003F1DEF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16349">
              <w:rPr>
                <w:rFonts w:ascii="Angsana New" w:hAnsi="Angsana New"/>
                <w:b/>
                <w:bCs/>
                <w:sz w:val="26"/>
                <w:szCs w:val="26"/>
              </w:rPr>
              <w:t>(56,930)</w:t>
            </w:r>
          </w:p>
        </w:tc>
        <w:tc>
          <w:tcPr>
            <w:tcW w:w="274" w:type="dxa"/>
            <w:vAlign w:val="center"/>
          </w:tcPr>
          <w:p w:rsidR="00707A89" w:rsidRPr="003F1DEF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07A89" w:rsidRPr="003F1DEF" w:rsidRDefault="00AE6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239" w:type="dxa"/>
          </w:tcPr>
          <w:p w:rsidR="00707A89" w:rsidRPr="003F1DEF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7A89" w:rsidRPr="003F1DEF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(54,52</w:t>
            </w:r>
            <w:r w:rsidR="00A9603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Pr="00C1634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  <w:vAlign w:val="bottom"/>
          </w:tcPr>
          <w:p w:rsidR="00707A89" w:rsidRPr="000825FB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:rsidR="00707A89" w:rsidRPr="000825FB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43" w:type="dxa"/>
            <w:gridSpan w:val="2"/>
            <w:vAlign w:val="center"/>
          </w:tcPr>
          <w:p w:rsidR="00707A89" w:rsidRPr="000825FB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:rsidR="00707A89" w:rsidRPr="000825FB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9" w:type="dxa"/>
            <w:gridSpan w:val="2"/>
            <w:vAlign w:val="center"/>
          </w:tcPr>
          <w:p w:rsidR="00707A89" w:rsidRPr="000825FB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</w:tcBorders>
            <w:vAlign w:val="center"/>
          </w:tcPr>
          <w:p w:rsidR="00707A89" w:rsidRPr="00F42613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79"/>
              <w:outlineLvl w:val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7" w:type="dxa"/>
            <w:gridSpan w:val="2"/>
          </w:tcPr>
          <w:p w:rsidR="00707A89" w:rsidRPr="000825FB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</w:tcBorders>
          </w:tcPr>
          <w:p w:rsidR="00707A89" w:rsidRPr="000825FB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4" w:type="dxa"/>
            <w:vAlign w:val="center"/>
          </w:tcPr>
          <w:p w:rsidR="00707A89" w:rsidRPr="000825FB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</w:tcBorders>
          </w:tcPr>
          <w:p w:rsidR="00707A89" w:rsidRPr="000825FB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9" w:type="dxa"/>
          </w:tcPr>
          <w:p w:rsidR="00707A89" w:rsidRPr="000825FB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:rsidR="00707A89" w:rsidRPr="000825FB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  <w:vAlign w:val="bottom"/>
          </w:tcPr>
          <w:p w:rsidR="00707A89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243" w:type="dxa"/>
            <w:gridSpan w:val="2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:rsidR="00707A89" w:rsidRPr="0012114F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</w:t>
            </w:r>
            <w:r w:rsidR="005B0F8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59</w:t>
            </w:r>
            <w:r w:rsidR="00A9603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9" w:type="dxa"/>
            <w:gridSpan w:val="2"/>
            <w:vAlign w:val="center"/>
          </w:tcPr>
          <w:p w:rsidR="00707A89" w:rsidRPr="0012114F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bottom w:val="double" w:sz="4" w:space="0" w:color="auto"/>
            </w:tcBorders>
            <w:vAlign w:val="bottom"/>
          </w:tcPr>
          <w:p w:rsidR="00707A89" w:rsidRPr="00F42613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  <w:tcBorders>
              <w:bottom w:val="double" w:sz="4" w:space="0" w:color="auto"/>
            </w:tcBorders>
          </w:tcPr>
          <w:p w:rsidR="00707A89" w:rsidRPr="00C0791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16349">
              <w:rPr>
                <w:rFonts w:ascii="Angsana New" w:hAnsi="Angsana New"/>
                <w:b/>
                <w:bCs/>
                <w:sz w:val="26"/>
                <w:szCs w:val="26"/>
              </w:rPr>
              <w:t>(54,652)</w:t>
            </w:r>
          </w:p>
        </w:tc>
        <w:tc>
          <w:tcPr>
            <w:tcW w:w="274" w:type="dxa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3"/>
            <w:tcBorders>
              <w:bottom w:val="double" w:sz="4" w:space="0" w:color="auto"/>
            </w:tcBorders>
          </w:tcPr>
          <w:p w:rsidR="00707A89" w:rsidRPr="00E90732" w:rsidRDefault="00AE6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239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:rsidR="00707A89" w:rsidRPr="0073322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1634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(48,71</w:t>
            </w:r>
            <w:r w:rsidR="00A9603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Pr="00C1634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188"/>
        </w:trPr>
        <w:tc>
          <w:tcPr>
            <w:tcW w:w="3055" w:type="dxa"/>
            <w:vAlign w:val="bottom"/>
          </w:tcPr>
          <w:p w:rsidR="00707A89" w:rsidRPr="007C63CA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:rsidR="00707A89" w:rsidRPr="007C63C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  <w:vAlign w:val="center"/>
          </w:tcPr>
          <w:p w:rsidR="00707A89" w:rsidRPr="007C63C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</w:tcPr>
          <w:p w:rsidR="00707A89" w:rsidRPr="007C63C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  <w:vAlign w:val="center"/>
          </w:tcPr>
          <w:p w:rsidR="00707A89" w:rsidRPr="007C63C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top w:val="double" w:sz="4" w:space="0" w:color="auto"/>
            </w:tcBorders>
            <w:vAlign w:val="bottom"/>
          </w:tcPr>
          <w:p w:rsidR="00707A89" w:rsidRPr="007C63C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7" w:type="dxa"/>
            <w:gridSpan w:val="2"/>
          </w:tcPr>
          <w:p w:rsidR="00707A89" w:rsidRPr="007C63C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  <w:tcBorders>
              <w:top w:val="double" w:sz="4" w:space="0" w:color="auto"/>
            </w:tcBorders>
          </w:tcPr>
          <w:p w:rsidR="00707A89" w:rsidRPr="007C63C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vAlign w:val="center"/>
          </w:tcPr>
          <w:p w:rsidR="00707A89" w:rsidRPr="007C63C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3"/>
            <w:tcBorders>
              <w:top w:val="double" w:sz="4" w:space="0" w:color="auto"/>
            </w:tcBorders>
          </w:tcPr>
          <w:p w:rsidR="00707A89" w:rsidRPr="007C63C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:rsidR="00707A89" w:rsidRPr="007C63C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:rsidR="00707A89" w:rsidRPr="007C63C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  <w:vAlign w:val="bottom"/>
          </w:tcPr>
          <w:p w:rsidR="00707A89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40C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808" w:type="dxa"/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</w:tcPr>
          <w:p w:rsidR="00707A89" w:rsidRPr="00C1634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  <w:vAlign w:val="center"/>
          </w:tcPr>
          <w:p w:rsidR="00707A89" w:rsidRPr="0012114F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707A8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707A89" w:rsidRPr="00C16349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707A89" w:rsidRPr="00C1634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:rsidR="00707A89" w:rsidRPr="00C1634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08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2" w:type="dxa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8" w:type="dxa"/>
            <w:gridSpan w:val="2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4" w:type="dxa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08" w:type="dxa"/>
            <w:vAlign w:val="center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0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243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70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(19)</w:t>
            </w:r>
          </w:p>
        </w:tc>
        <w:tc>
          <w:tcPr>
            <w:tcW w:w="239" w:type="dxa"/>
            <w:gridSpan w:val="2"/>
            <w:vAlign w:val="bottom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707A89" w:rsidRPr="004F0D86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707A89" w:rsidRPr="0082269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50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808" w:type="dxa"/>
            <w:vAlign w:val="center"/>
          </w:tcPr>
          <w:p w:rsidR="00707A8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0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:rsidR="00707A89" w:rsidRPr="002F7007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70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239" w:type="dxa"/>
            <w:gridSpan w:val="2"/>
            <w:vAlign w:val="bottom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707A89" w:rsidRDefault="00AC6A23" w:rsidP="00707A89">
            <w:pPr>
              <w:pStyle w:val="acctfourfigures"/>
              <w:widowControl w:val="0"/>
              <w:tabs>
                <w:tab w:val="clear" w:pos="765"/>
                <w:tab w:val="decimal" w:pos="64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707A89" w:rsidRDefault="00AC6A23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707A89" w:rsidRDefault="00AC6A23" w:rsidP="00707A89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50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70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612</w:t>
            </w: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</w:tcPr>
          <w:p w:rsidR="00707A89" w:rsidRPr="00C679F8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</w:t>
            </w:r>
          </w:p>
          <w:p w:rsidR="00707A89" w:rsidRPr="00C679F8" w:rsidRDefault="00707A89" w:rsidP="00707A89">
            <w:pPr>
              <w:widowControl w:val="0"/>
              <w:spacing w:line="240" w:lineRule="auto"/>
              <w:ind w:left="165"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08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2,116</w:t>
            </w:r>
          </w:p>
        </w:tc>
        <w:tc>
          <w:tcPr>
            <w:tcW w:w="243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:rsidR="00707A89" w:rsidRPr="00336CF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B47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239" w:type="dxa"/>
            <w:gridSpan w:val="2"/>
            <w:vAlign w:val="bottom"/>
          </w:tcPr>
          <w:p w:rsidR="00707A89" w:rsidRPr="00336CF9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707A89" w:rsidRPr="00336CF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B47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(611)</w:t>
            </w: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</w:tcPr>
          <w:p w:rsidR="00707A89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  <w:p w:rsidR="00707A89" w:rsidRPr="004F0D86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3"/>
          </w:tcPr>
          <w:p w:rsidR="00707A8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07A89" w:rsidRPr="0082269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50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70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1,617</w:t>
            </w: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</w:tcPr>
          <w:p w:rsidR="00707A89" w:rsidRPr="00C679F8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43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70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39" w:type="dxa"/>
            <w:gridSpan w:val="2"/>
            <w:vAlign w:val="bottom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bottom w:val="single" w:sz="4" w:space="0" w:color="auto"/>
            </w:tcBorders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  <w:tcBorders>
              <w:bottom w:val="single" w:sz="4" w:space="0" w:color="auto"/>
            </w:tcBorders>
          </w:tcPr>
          <w:p w:rsidR="00707A89" w:rsidRPr="004F0D86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3"/>
            <w:tcBorders>
              <w:bottom w:val="single" w:sz="4" w:space="0" w:color="auto"/>
            </w:tcBorders>
          </w:tcPr>
          <w:p w:rsidR="00707A89" w:rsidRPr="0082269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50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70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91</w:t>
            </w:r>
          </w:p>
        </w:tc>
      </w:tr>
      <w:tr w:rsidR="00707A89" w:rsidRPr="00C679F8" w:rsidTr="00E924FE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055" w:type="dxa"/>
            <w:vAlign w:val="bottom"/>
          </w:tcPr>
          <w:p w:rsidR="00707A89" w:rsidRPr="00C679F8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20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196</w:t>
            </w:r>
          </w:p>
        </w:tc>
        <w:tc>
          <w:tcPr>
            <w:tcW w:w="243" w:type="dxa"/>
            <w:gridSpan w:val="2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54A6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735</w:t>
            </w:r>
          </w:p>
        </w:tc>
        <w:tc>
          <w:tcPr>
            <w:tcW w:w="239" w:type="dxa"/>
            <w:gridSpan w:val="2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7A89" w:rsidRPr="00E2516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4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54A6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(611)</w:t>
            </w:r>
          </w:p>
        </w:tc>
        <w:tc>
          <w:tcPr>
            <w:tcW w:w="247" w:type="dxa"/>
            <w:gridSpan w:val="2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707A89" w:rsidRPr="00327F90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center"/>
          </w:tcPr>
          <w:p w:rsidR="00707A89" w:rsidRPr="00C679F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7A89" w:rsidRPr="00C679F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50"/>
              </w:tabs>
              <w:spacing w:line="240" w:lineRule="auto"/>
              <w:ind w:left="-96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F700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2,320</w:t>
            </w:r>
          </w:p>
        </w:tc>
      </w:tr>
    </w:tbl>
    <w:p w:rsidR="008D42F8" w:rsidRPr="00A769F2" w:rsidRDefault="008D42F8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60"/>
        <w:gridCol w:w="273"/>
        <w:gridCol w:w="1172"/>
        <w:gridCol w:w="271"/>
        <w:gridCol w:w="1172"/>
        <w:gridCol w:w="271"/>
        <w:gridCol w:w="1175"/>
      </w:tblGrid>
      <w:tr w:rsidR="008D42F8" w:rsidRPr="007A1714" w:rsidTr="005B50D5">
        <w:trPr>
          <w:tblHeader/>
        </w:trPr>
        <w:tc>
          <w:tcPr>
            <w:tcW w:w="2037" w:type="pct"/>
          </w:tcPr>
          <w:p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E81C3A">
              <w:rPr>
                <w:rFonts w:ascii="Angsana New" w:hAnsi="Angsana New" w:hint="cs"/>
                <w:sz w:val="26"/>
                <w:szCs w:val="26"/>
              </w:rPr>
              <w:lastRenderedPageBreak/>
              <w:br w:type="page"/>
            </w:r>
            <w:r w:rsidRPr="00E81C3A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2963" w:type="pct"/>
            <w:gridSpan w:val="7"/>
          </w:tcPr>
          <w:p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42F8" w:rsidRPr="007A1714" w:rsidTr="005B50D5">
        <w:trPr>
          <w:tblHeader/>
        </w:trPr>
        <w:tc>
          <w:tcPr>
            <w:tcW w:w="2037" w:type="pct"/>
          </w:tcPr>
          <w:p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26" w:type="pct"/>
          </w:tcPr>
          <w:p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7" w:type="pct"/>
          </w:tcPr>
          <w:p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10" w:type="pct"/>
            <w:gridSpan w:val="3"/>
            <w:tcBorders>
              <w:bottom w:val="single" w:sz="4" w:space="0" w:color="auto"/>
            </w:tcBorders>
          </w:tcPr>
          <w:p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บันทึกเป็น (รายจ่าย)</w:t>
            </w:r>
            <w:r w:rsidRPr="00E81C3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E81C3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/</w:t>
            </w:r>
            <w:r w:rsidRPr="00E81C3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E81C3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รายได้ใน</w:t>
            </w:r>
          </w:p>
        </w:tc>
        <w:tc>
          <w:tcPr>
            <w:tcW w:w="146" w:type="pct"/>
          </w:tcPr>
          <w:p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34" w:type="pct"/>
          </w:tcPr>
          <w:p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5B50D5" w:rsidRPr="007A1714" w:rsidTr="005B50D5">
        <w:trPr>
          <w:tblHeader/>
        </w:trPr>
        <w:tc>
          <w:tcPr>
            <w:tcW w:w="2037" w:type="pct"/>
          </w:tcPr>
          <w:p w:rsidR="005B50D5" w:rsidRPr="00E81C3A" w:rsidRDefault="005B50D5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26" w:type="pct"/>
          </w:tcPr>
          <w:p w:rsidR="005B50D5" w:rsidRPr="00E81C3A" w:rsidRDefault="005B50D5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47" w:type="pct"/>
          </w:tcPr>
          <w:p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5B50D5" w:rsidRPr="00E81C3A" w:rsidRDefault="005B50D5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กำไรขาดทุน</w:t>
            </w:r>
          </w:p>
        </w:tc>
        <w:tc>
          <w:tcPr>
            <w:tcW w:w="146" w:type="pct"/>
          </w:tcPr>
          <w:p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</w:tcPr>
          <w:p w:rsidR="005B50D5" w:rsidRPr="00E81C3A" w:rsidRDefault="005B50D5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5B50D5" w:rsidRPr="007A1714" w:rsidTr="00A769F2">
        <w:trPr>
          <w:tblHeader/>
        </w:trPr>
        <w:tc>
          <w:tcPr>
            <w:tcW w:w="2037" w:type="pct"/>
          </w:tcPr>
          <w:p w:rsidR="005B50D5" w:rsidRPr="00E81C3A" w:rsidRDefault="005B50D5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E40C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626" w:type="pct"/>
          </w:tcPr>
          <w:p w:rsidR="005B50D5" w:rsidRPr="00E81C3A" w:rsidRDefault="005B50D5" w:rsidP="005B50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1</w:t>
            </w: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47" w:type="pct"/>
          </w:tcPr>
          <w:p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46" w:type="pct"/>
          </w:tcPr>
          <w:p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5B50D5" w:rsidRPr="00E81C3A" w:rsidRDefault="005B50D5" w:rsidP="005B50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81C3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6" w:type="pct"/>
          </w:tcPr>
          <w:p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</w:tcPr>
          <w:p w:rsidR="005B50D5" w:rsidRPr="00E81C3A" w:rsidRDefault="005B50D5" w:rsidP="005B50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8D42F8" w:rsidRPr="007A1714" w:rsidTr="005B50D5">
        <w:trPr>
          <w:tblHeader/>
        </w:trPr>
        <w:tc>
          <w:tcPr>
            <w:tcW w:w="2037" w:type="pct"/>
          </w:tcPr>
          <w:p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963" w:type="pct"/>
            <w:gridSpan w:val="7"/>
            <w:vAlign w:val="bottom"/>
          </w:tcPr>
          <w:p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81C3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50D5" w:rsidRPr="007A1714" w:rsidTr="005B50D5">
        <w:tc>
          <w:tcPr>
            <w:tcW w:w="2037" w:type="pct"/>
          </w:tcPr>
          <w:p w:rsidR="005B50D5" w:rsidRPr="005B50D5" w:rsidRDefault="005B50D5" w:rsidP="00A769F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B50D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626" w:type="pct"/>
          </w:tcPr>
          <w:p w:rsidR="005B50D5" w:rsidRPr="00E81C3A" w:rsidRDefault="005B50D5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7" w:type="pct"/>
          </w:tcPr>
          <w:p w:rsidR="005B50D5" w:rsidRPr="00E81C3A" w:rsidRDefault="005B50D5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2" w:type="pct"/>
          </w:tcPr>
          <w:p w:rsidR="005B50D5" w:rsidRPr="00E81C3A" w:rsidRDefault="005B50D5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:rsidR="005B50D5" w:rsidRPr="00E81C3A" w:rsidRDefault="005B50D5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2" w:type="pct"/>
          </w:tcPr>
          <w:p w:rsidR="005B50D5" w:rsidRPr="00E81C3A" w:rsidRDefault="005B50D5" w:rsidP="00A769F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:rsidR="005B50D5" w:rsidRPr="00E81C3A" w:rsidRDefault="005B50D5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4" w:type="pct"/>
          </w:tcPr>
          <w:p w:rsidR="005B50D5" w:rsidRPr="00E81C3A" w:rsidRDefault="005B50D5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D42F8" w:rsidRPr="007A1714" w:rsidTr="005B50D5">
        <w:tc>
          <w:tcPr>
            <w:tcW w:w="2037" w:type="pct"/>
          </w:tcPr>
          <w:p w:rsidR="008D42F8" w:rsidRPr="00E81C3A" w:rsidRDefault="008D42F8" w:rsidP="00A769F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26" w:type="pct"/>
          </w:tcPr>
          <w:p w:rsidR="008D42F8" w:rsidRPr="00E81C3A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7" w:type="pct"/>
          </w:tcPr>
          <w:p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2" w:type="pct"/>
          </w:tcPr>
          <w:p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2" w:type="pct"/>
          </w:tcPr>
          <w:p w:rsidR="008D42F8" w:rsidRPr="00E81C3A" w:rsidRDefault="008D42F8" w:rsidP="00A769F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4" w:type="pct"/>
          </w:tcPr>
          <w:p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D42F8" w:rsidRPr="007A1714" w:rsidTr="005B50D5">
        <w:tc>
          <w:tcPr>
            <w:tcW w:w="2037" w:type="pct"/>
          </w:tcPr>
          <w:p w:rsidR="008D42F8" w:rsidRPr="00E81C3A" w:rsidRDefault="008D42F8" w:rsidP="00A769F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626" w:type="pct"/>
          </w:tcPr>
          <w:p w:rsidR="008D42F8" w:rsidRPr="00E81C3A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47" w:type="pct"/>
          </w:tcPr>
          <w:p w:rsidR="008D42F8" w:rsidRPr="00E81C3A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2" w:type="pct"/>
          </w:tcPr>
          <w:p w:rsidR="008D42F8" w:rsidRPr="00E81C3A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(151)</w:t>
            </w:r>
          </w:p>
        </w:tc>
        <w:tc>
          <w:tcPr>
            <w:tcW w:w="146" w:type="pct"/>
          </w:tcPr>
          <w:p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:rsidR="008D42F8" w:rsidRPr="00E81C3A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</w:tcPr>
          <w:p w:rsidR="008D42F8" w:rsidRPr="00E81C3A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461</w:t>
            </w:r>
          </w:p>
        </w:tc>
      </w:tr>
      <w:tr w:rsidR="00707A89" w:rsidRPr="007A1714" w:rsidTr="005B50D5">
        <w:tc>
          <w:tcPr>
            <w:tcW w:w="2037" w:type="pct"/>
          </w:tcPr>
          <w:p w:rsidR="00707A89" w:rsidRPr="00E81C3A" w:rsidRDefault="00707A89" w:rsidP="00707A89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6349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626" w:type="pct"/>
          </w:tcPr>
          <w:p w:rsidR="00707A89" w:rsidRPr="00F40C5F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80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707A89" w:rsidRPr="00F40C5F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:rsidR="00707A89" w:rsidRPr="00F40C5F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/>
                <w:sz w:val="26"/>
                <w:szCs w:val="26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146" w:type="pct"/>
          </w:tcPr>
          <w:p w:rsidR="00707A89" w:rsidRPr="00F40C5F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:rsidR="00707A89" w:rsidRPr="00F40C5F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707A89" w:rsidRPr="00F40C5F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</w:tcPr>
          <w:p w:rsidR="00707A89" w:rsidRPr="00F40C5F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/>
                <w:sz w:val="26"/>
                <w:szCs w:val="26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119</w:t>
            </w:r>
          </w:p>
        </w:tc>
      </w:tr>
      <w:tr w:rsidR="00707A89" w:rsidRPr="007A1714" w:rsidTr="005B50D5">
        <w:trPr>
          <w:trHeight w:val="344"/>
        </w:trPr>
        <w:tc>
          <w:tcPr>
            <w:tcW w:w="2037" w:type="pct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26" w:type="pct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1,617</w:t>
            </w:r>
          </w:p>
        </w:tc>
        <w:tc>
          <w:tcPr>
            <w:tcW w:w="147" w:type="pct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828</w:t>
            </w: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2,445</w:t>
            </w:r>
          </w:p>
        </w:tc>
      </w:tr>
      <w:tr w:rsidR="00707A89" w:rsidRPr="007A1714" w:rsidTr="00A769F2">
        <w:tc>
          <w:tcPr>
            <w:tcW w:w="2037" w:type="pct"/>
          </w:tcPr>
          <w:p w:rsidR="00707A89" w:rsidRPr="00E81C3A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47" w:type="pct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(91)</w:t>
            </w: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707A89" w:rsidRPr="007A1714" w:rsidTr="00A769F2">
        <w:tc>
          <w:tcPr>
            <w:tcW w:w="2037" w:type="pct"/>
          </w:tcPr>
          <w:p w:rsidR="00707A89" w:rsidRPr="00E81C3A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2,320</w:t>
            </w:r>
          </w:p>
        </w:tc>
        <w:tc>
          <w:tcPr>
            <w:tcW w:w="147" w:type="pct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40C5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705</w:t>
            </w: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3,025</w:t>
            </w:r>
          </w:p>
        </w:tc>
      </w:tr>
      <w:tr w:rsidR="00A769F2" w:rsidRPr="007A1714" w:rsidTr="00A769F2">
        <w:trPr>
          <w:trHeight w:val="64"/>
        </w:trPr>
        <w:tc>
          <w:tcPr>
            <w:tcW w:w="2037" w:type="pct"/>
          </w:tcPr>
          <w:p w:rsidR="00A769F2" w:rsidRPr="00E81C3A" w:rsidRDefault="00A769F2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A769F2" w:rsidRPr="00E81C3A" w:rsidRDefault="00A769F2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:rsidR="00A769F2" w:rsidRPr="00E81C3A" w:rsidRDefault="00A769F2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:rsidR="00A769F2" w:rsidRPr="00F40C5F" w:rsidRDefault="00A769F2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A769F2" w:rsidRPr="00E81C3A" w:rsidRDefault="00A769F2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:rsidR="00A769F2" w:rsidRDefault="00A769F2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A769F2" w:rsidRPr="00E81C3A" w:rsidRDefault="00A769F2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bottom"/>
          </w:tcPr>
          <w:p w:rsidR="00A769F2" w:rsidRPr="00F40C5F" w:rsidRDefault="00A769F2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07A89" w:rsidRPr="007A1714" w:rsidTr="005B50D5">
        <w:tc>
          <w:tcPr>
            <w:tcW w:w="2037" w:type="pct"/>
          </w:tcPr>
          <w:p w:rsidR="00707A89" w:rsidRPr="00E81C3A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26" w:type="pct"/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07A89" w:rsidRPr="007A1714" w:rsidTr="005B50D5">
        <w:tc>
          <w:tcPr>
            <w:tcW w:w="2037" w:type="pct"/>
          </w:tcPr>
          <w:p w:rsidR="00707A89" w:rsidRPr="00E81C3A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126B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(26)</w:t>
            </w: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126B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(26)</w:t>
            </w:r>
          </w:p>
        </w:tc>
      </w:tr>
      <w:tr w:rsidR="00707A89" w:rsidRPr="007A1714" w:rsidTr="005B50D5">
        <w:tc>
          <w:tcPr>
            <w:tcW w:w="2037" w:type="pct"/>
          </w:tcPr>
          <w:p w:rsidR="00707A89" w:rsidRPr="00E81C3A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2,320</w:t>
            </w:r>
          </w:p>
        </w:tc>
        <w:tc>
          <w:tcPr>
            <w:tcW w:w="147" w:type="pct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126B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679</w:t>
            </w: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126B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2,999</w:t>
            </w:r>
          </w:p>
        </w:tc>
      </w:tr>
      <w:tr w:rsidR="00707A89" w:rsidRPr="007A1714" w:rsidTr="005B50D5">
        <w:tc>
          <w:tcPr>
            <w:tcW w:w="2037" w:type="pct"/>
          </w:tcPr>
          <w:p w:rsidR="00707A89" w:rsidRPr="00E81C3A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:rsidR="00707A89" w:rsidRPr="009126B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:rsidR="00707A8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bottom"/>
          </w:tcPr>
          <w:p w:rsidR="00707A89" w:rsidRPr="009126B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07A89" w:rsidRPr="007A1714" w:rsidTr="005B50D5">
        <w:tc>
          <w:tcPr>
            <w:tcW w:w="2037" w:type="pct"/>
          </w:tcPr>
          <w:p w:rsidR="00707A89" w:rsidRPr="005B50D5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B50D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2561</w:t>
            </w:r>
          </w:p>
        </w:tc>
        <w:tc>
          <w:tcPr>
            <w:tcW w:w="626" w:type="pct"/>
            <w:vAlign w:val="bottom"/>
          </w:tcPr>
          <w:p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707A89" w:rsidRPr="009126B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707A8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vAlign w:val="bottom"/>
          </w:tcPr>
          <w:p w:rsidR="00707A89" w:rsidRPr="009126B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07A89" w:rsidRPr="007A1714" w:rsidTr="00A769F2">
        <w:tc>
          <w:tcPr>
            <w:tcW w:w="2037" w:type="pct"/>
          </w:tcPr>
          <w:p w:rsidR="00707A89" w:rsidRPr="008A4478" w:rsidRDefault="00707A89" w:rsidP="00707A89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A44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26" w:type="pct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7" w:type="pct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2" w:type="pct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2" w:type="pct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4" w:type="pct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07A89" w:rsidRPr="007A1714" w:rsidTr="00A769F2">
        <w:tc>
          <w:tcPr>
            <w:tcW w:w="2037" w:type="pct"/>
          </w:tcPr>
          <w:p w:rsidR="00707A89" w:rsidRPr="008A4478" w:rsidRDefault="00707A89" w:rsidP="00707A89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47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626" w:type="pct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147" w:type="pct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6C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(19)</w:t>
            </w:r>
          </w:p>
        </w:tc>
        <w:tc>
          <w:tcPr>
            <w:tcW w:w="146" w:type="pct"/>
            <w:vAlign w:val="bottom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pct"/>
            <w:vAlign w:val="bottom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707A89" w:rsidRPr="007A1714" w:rsidTr="00A769F2">
        <w:tc>
          <w:tcPr>
            <w:tcW w:w="2037" w:type="pct"/>
          </w:tcPr>
          <w:p w:rsidR="00707A89" w:rsidRPr="008A4478" w:rsidRDefault="00707A89" w:rsidP="00707A89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626" w:type="pct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707A89" w:rsidRPr="00106C9B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6C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46" w:type="pct"/>
            <w:vAlign w:val="bottom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pct"/>
            <w:vAlign w:val="bottom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6C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612</w:t>
            </w:r>
          </w:p>
        </w:tc>
      </w:tr>
      <w:tr w:rsidR="00707A89" w:rsidRPr="007A1714" w:rsidTr="00A769F2">
        <w:tc>
          <w:tcPr>
            <w:tcW w:w="2037" w:type="pct"/>
          </w:tcPr>
          <w:p w:rsidR="00707A89" w:rsidRPr="008A4478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47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26" w:type="pct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2,116</w:t>
            </w:r>
          </w:p>
        </w:tc>
        <w:tc>
          <w:tcPr>
            <w:tcW w:w="147" w:type="pct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54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46" w:type="pct"/>
            <w:vAlign w:val="bottom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54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(611)</w:t>
            </w:r>
          </w:p>
        </w:tc>
        <w:tc>
          <w:tcPr>
            <w:tcW w:w="146" w:type="pct"/>
            <w:vAlign w:val="bottom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pct"/>
            <w:vAlign w:val="bottom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6C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1,617</w:t>
            </w:r>
          </w:p>
        </w:tc>
      </w:tr>
      <w:tr w:rsidR="00707A89" w:rsidRPr="007A1714" w:rsidTr="005B50D5">
        <w:tc>
          <w:tcPr>
            <w:tcW w:w="2037" w:type="pct"/>
          </w:tcPr>
          <w:p w:rsidR="00707A89" w:rsidRPr="008A4478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4478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47" w:type="pct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6C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46" w:type="pct"/>
            <w:vAlign w:val="bottom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6C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91</w:t>
            </w:r>
          </w:p>
        </w:tc>
      </w:tr>
      <w:tr w:rsidR="00707A89" w:rsidRPr="007A1714" w:rsidTr="005B50D5">
        <w:tc>
          <w:tcPr>
            <w:tcW w:w="2037" w:type="pct"/>
            <w:vAlign w:val="bottom"/>
          </w:tcPr>
          <w:p w:rsidR="00707A89" w:rsidRPr="008A4478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A447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2,196</w:t>
            </w:r>
          </w:p>
        </w:tc>
        <w:tc>
          <w:tcPr>
            <w:tcW w:w="147" w:type="pct"/>
            <w:vAlign w:val="center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54A6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735</w:t>
            </w:r>
          </w:p>
        </w:tc>
        <w:tc>
          <w:tcPr>
            <w:tcW w:w="146" w:type="pct"/>
            <w:vAlign w:val="center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54A6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(611)</w:t>
            </w:r>
          </w:p>
        </w:tc>
        <w:tc>
          <w:tcPr>
            <w:tcW w:w="146" w:type="pct"/>
            <w:vAlign w:val="center"/>
          </w:tcPr>
          <w:p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06C9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2,320</w:t>
            </w:r>
          </w:p>
        </w:tc>
      </w:tr>
    </w:tbl>
    <w:p w:rsidR="008D42F8" w:rsidRPr="007D0AFC" w:rsidRDefault="008D42F8" w:rsidP="008D42F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:rsidR="008D42F8" w:rsidRDefault="008D42F8" w:rsidP="008D42F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2E555F">
        <w:rPr>
          <w:rFonts w:ascii="Angsana New" w:hAnsi="Angsana New" w:hint="cs"/>
          <w:sz w:val="30"/>
          <w:szCs w:val="30"/>
          <w:cs/>
        </w:rPr>
        <w:t>ไม่ได้รับรู้สินทรัพย์ภาษีเงินได้รอการตัดบัญชีเกี่ยวกับผลขาดทุนทาง</w:t>
      </w:r>
      <w:r w:rsidRPr="0096307D">
        <w:rPr>
          <w:rFonts w:ascii="Angsana New" w:hAnsi="Angsana New" w:hint="cs"/>
          <w:sz w:val="30"/>
          <w:szCs w:val="30"/>
          <w:cs/>
        </w:rPr>
        <w:t xml:space="preserve">ภาษี </w:t>
      </w:r>
      <w:r w:rsidRPr="00F01ABC">
        <w:rPr>
          <w:rFonts w:ascii="Angsana New" w:hAnsi="Angsana New" w:hint="cs"/>
          <w:sz w:val="30"/>
          <w:szCs w:val="30"/>
          <w:cs/>
        </w:rPr>
        <w:t>จำนว</w:t>
      </w:r>
      <w:r w:rsidRPr="004D3909"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>2.6</w:t>
      </w:r>
      <w:r w:rsidRPr="00F01ABC">
        <w:rPr>
          <w:rFonts w:ascii="Angsana New" w:hAnsi="Angsana New"/>
          <w:sz w:val="30"/>
          <w:szCs w:val="30"/>
        </w:rPr>
        <w:t xml:space="preserve"> </w:t>
      </w:r>
      <w:r w:rsidRPr="00F01ABC">
        <w:rPr>
          <w:rFonts w:ascii="Angsana New" w:hAnsi="Angsana New" w:hint="cs"/>
          <w:sz w:val="30"/>
          <w:szCs w:val="30"/>
          <w:cs/>
        </w:rPr>
        <w:t>ล้าน</w:t>
      </w:r>
      <w:r w:rsidRPr="002E555F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2E555F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E555F">
        <w:rPr>
          <w:rFonts w:ascii="Angsana New" w:hAnsi="Angsana New"/>
          <w:i/>
          <w:iCs/>
          <w:sz w:val="30"/>
          <w:szCs w:val="30"/>
        </w:rPr>
        <w:t>2561:</w:t>
      </w:r>
      <w:r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2</w:t>
      </w:r>
      <w:r w:rsidRPr="002E555F">
        <w:rPr>
          <w:rFonts w:ascii="Angsana New" w:hAnsi="Angsana New"/>
          <w:i/>
          <w:iCs/>
          <w:sz w:val="30"/>
          <w:szCs w:val="30"/>
        </w:rPr>
        <w:t>.</w:t>
      </w:r>
      <w:r>
        <w:rPr>
          <w:rFonts w:ascii="Angsana New" w:hAnsi="Angsana New"/>
          <w:i/>
          <w:iCs/>
          <w:sz w:val="30"/>
          <w:szCs w:val="30"/>
        </w:rPr>
        <w:t>4</w:t>
      </w:r>
      <w:r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2E555F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C426EF">
        <w:rPr>
          <w:rFonts w:ascii="Angsana New" w:hAnsi="Angsana New" w:hint="cs"/>
          <w:sz w:val="30"/>
          <w:szCs w:val="30"/>
          <w:cs/>
        </w:rPr>
        <w:t>เนื่องจากยังไม่มีความเป็นได้ค่อนข้างแน่ว่า</w:t>
      </w:r>
      <w:r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C426EF">
        <w:rPr>
          <w:rFonts w:ascii="Angsana New" w:hAnsi="Angsana New" w:hint="cs"/>
          <w:sz w:val="30"/>
          <w:szCs w:val="30"/>
          <w:cs/>
        </w:rPr>
        <w:t>จะมีกำไรทางภาษีเพียงพอที่จะใช้ประโยชน์ทางภาษี</w:t>
      </w:r>
      <w:r>
        <w:rPr>
          <w:rFonts w:ascii="Angsana New" w:hAnsi="Angsana New" w:hint="cs"/>
          <w:sz w:val="30"/>
          <w:szCs w:val="30"/>
          <w:cs/>
        </w:rPr>
        <w:t xml:space="preserve">ดังกล่าว โดยผลขาดทุนดังกล่าวจะสิ้นอายุในปี </w:t>
      </w:r>
      <w:r>
        <w:rPr>
          <w:rFonts w:ascii="Angsana New" w:hAnsi="Angsana New"/>
          <w:sz w:val="30"/>
          <w:szCs w:val="30"/>
        </w:rPr>
        <w:t xml:space="preserve">2567 </w:t>
      </w:r>
      <w:r w:rsidRPr="002E555F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E555F">
        <w:rPr>
          <w:rFonts w:ascii="Angsana New" w:hAnsi="Angsana New"/>
          <w:i/>
          <w:iCs/>
          <w:sz w:val="30"/>
          <w:szCs w:val="30"/>
        </w:rPr>
        <w:t>2561:</w:t>
      </w:r>
      <w:r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สิ้นอายุในปี </w:t>
      </w:r>
      <w:r>
        <w:rPr>
          <w:rFonts w:ascii="Angsana New" w:hAnsi="Angsana New"/>
          <w:i/>
          <w:iCs/>
          <w:sz w:val="30"/>
          <w:szCs w:val="30"/>
        </w:rPr>
        <w:t>2566</w:t>
      </w:r>
      <w:r w:rsidRPr="002E555F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7D0AFC" w:rsidRDefault="007D0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bookmarkEnd w:id="7"/>
    <w:p w:rsidR="00EF3FE4" w:rsidRPr="00710027" w:rsidRDefault="0055569D" w:rsidP="007D0A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10027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กำไร</w:t>
      </w:r>
      <w:r w:rsidR="00EE3F2A">
        <w:rPr>
          <w:rFonts w:ascii="Angsana New" w:hAnsi="Angsana New" w:hint="cs"/>
          <w:sz w:val="30"/>
          <w:szCs w:val="30"/>
          <w:u w:val="none"/>
          <w:cs/>
          <w:lang w:val="en-US"/>
        </w:rPr>
        <w:t xml:space="preserve"> </w:t>
      </w:r>
      <w:r w:rsidR="00EE3F2A">
        <w:rPr>
          <w:rFonts w:ascii="Angsana New" w:hAnsi="Angsana New"/>
          <w:sz w:val="30"/>
          <w:szCs w:val="30"/>
          <w:u w:val="none"/>
          <w:lang w:val="en-US"/>
        </w:rPr>
        <w:t>(</w:t>
      </w:r>
      <w:r w:rsidR="00EE3F2A">
        <w:rPr>
          <w:rFonts w:ascii="Angsana New" w:hAnsi="Angsana New" w:hint="cs"/>
          <w:sz w:val="30"/>
          <w:szCs w:val="30"/>
          <w:u w:val="none"/>
          <w:cs/>
          <w:lang w:val="en-US"/>
        </w:rPr>
        <w:t xml:space="preserve">ขาดทุน) </w:t>
      </w:r>
      <w:r w:rsidRPr="00710027">
        <w:rPr>
          <w:rFonts w:ascii="Angsana New" w:hAnsi="Angsana New"/>
          <w:sz w:val="30"/>
          <w:szCs w:val="30"/>
          <w:u w:val="none"/>
          <w:cs/>
          <w:lang w:val="en-US"/>
        </w:rPr>
        <w:t>ต่อหุ้นขั้นพื้นฐาน</w:t>
      </w:r>
    </w:p>
    <w:p w:rsidR="00F437D5" w:rsidRPr="00234D3B" w:rsidRDefault="00F437D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0"/>
          <w:szCs w:val="20"/>
        </w:rPr>
      </w:pPr>
    </w:p>
    <w:p w:rsidR="0055569D" w:rsidRPr="000F36A3" w:rsidRDefault="0055569D" w:rsidP="000F3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C5C4C">
        <w:rPr>
          <w:rFonts w:ascii="Angsana New" w:hAnsi="Angsana New"/>
          <w:sz w:val="30"/>
          <w:szCs w:val="30"/>
          <w:cs/>
        </w:rPr>
        <w:t>กำไร</w:t>
      </w:r>
      <w:r w:rsidR="00EE3F2A">
        <w:rPr>
          <w:rFonts w:ascii="Angsana New" w:hAnsi="Angsana New" w:hint="cs"/>
          <w:sz w:val="30"/>
          <w:szCs w:val="30"/>
          <w:cs/>
        </w:rPr>
        <w:t xml:space="preserve"> </w:t>
      </w:r>
      <w:r w:rsidR="00EE3F2A" w:rsidRPr="00EE3F2A">
        <w:rPr>
          <w:rFonts w:ascii="Angsana New" w:hAnsi="Angsana New"/>
          <w:sz w:val="30"/>
          <w:szCs w:val="30"/>
          <w:cs/>
        </w:rPr>
        <w:t xml:space="preserve">(ขาดทุน) </w:t>
      </w:r>
      <w:r w:rsidRPr="009C5C4C">
        <w:rPr>
          <w:rFonts w:ascii="Angsana New" w:hAnsi="Angsana New"/>
          <w:sz w:val="30"/>
          <w:szCs w:val="30"/>
          <w:cs/>
        </w:rPr>
        <w:t>ต่อหุ้นขั้นพื้นฐานสำหรับ</w:t>
      </w:r>
      <w:r w:rsidR="009C5C4C" w:rsidRPr="009C5C4C">
        <w:rPr>
          <w:rFonts w:ascii="Angsana New" w:hAnsi="Angsana New" w:hint="cs"/>
          <w:sz w:val="30"/>
          <w:szCs w:val="30"/>
          <w:cs/>
        </w:rPr>
        <w:t>ปี</w:t>
      </w:r>
      <w:r w:rsidRPr="009C5C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B11DC" w:rsidRPr="009C5C4C">
        <w:rPr>
          <w:rFonts w:ascii="Angsana New" w:hAnsi="Angsana New" w:hint="cs"/>
          <w:sz w:val="30"/>
          <w:szCs w:val="30"/>
          <w:cs/>
        </w:rPr>
        <w:t>3</w:t>
      </w:r>
      <w:r w:rsidR="009C5C4C" w:rsidRPr="009C5C4C">
        <w:rPr>
          <w:rFonts w:ascii="Angsana New" w:hAnsi="Angsana New"/>
          <w:sz w:val="30"/>
          <w:szCs w:val="30"/>
        </w:rPr>
        <w:t>1</w:t>
      </w:r>
      <w:r w:rsidR="00243CA3" w:rsidRPr="009C5C4C">
        <w:rPr>
          <w:rFonts w:ascii="Angsana New" w:hAnsi="Angsana New"/>
          <w:sz w:val="30"/>
          <w:szCs w:val="30"/>
        </w:rPr>
        <w:t xml:space="preserve"> </w:t>
      </w:r>
      <w:r w:rsidR="009C5C4C" w:rsidRPr="009C5C4C">
        <w:rPr>
          <w:rFonts w:ascii="Angsana New" w:hAnsi="Angsana New" w:hint="cs"/>
          <w:sz w:val="30"/>
          <w:szCs w:val="30"/>
          <w:cs/>
        </w:rPr>
        <w:t>ธันวาคม</w:t>
      </w:r>
      <w:r w:rsidR="00243CA3" w:rsidRPr="009C5C4C">
        <w:rPr>
          <w:rFonts w:ascii="Angsana New" w:hAnsi="Angsana New" w:hint="cs"/>
          <w:sz w:val="30"/>
          <w:szCs w:val="30"/>
          <w:cs/>
        </w:rPr>
        <w:t xml:space="preserve"> </w:t>
      </w:r>
      <w:r w:rsidRPr="009C5C4C">
        <w:rPr>
          <w:rFonts w:ascii="Angsana New" w:hAnsi="Angsana New"/>
          <w:sz w:val="30"/>
          <w:szCs w:val="30"/>
          <w:cs/>
        </w:rPr>
        <w:t>คำนวณ</w:t>
      </w:r>
      <w:r w:rsidR="000E1A4B" w:rsidRPr="009C5C4C">
        <w:rPr>
          <w:rFonts w:ascii="Angsana New" w:hAnsi="Angsana New" w:hint="cs"/>
          <w:sz w:val="30"/>
          <w:szCs w:val="30"/>
          <w:cs/>
        </w:rPr>
        <w:t>จากกำไร</w:t>
      </w:r>
      <w:r w:rsidR="00EE3F2A">
        <w:rPr>
          <w:rFonts w:ascii="Angsana New" w:hAnsi="Angsana New" w:hint="cs"/>
          <w:sz w:val="30"/>
          <w:szCs w:val="30"/>
          <w:cs/>
        </w:rPr>
        <w:t xml:space="preserve"> </w:t>
      </w:r>
      <w:r w:rsidR="00EE3F2A" w:rsidRPr="00EE3F2A">
        <w:rPr>
          <w:rFonts w:ascii="Angsana New" w:hAnsi="Angsana New"/>
          <w:sz w:val="30"/>
          <w:szCs w:val="30"/>
          <w:cs/>
        </w:rPr>
        <w:t xml:space="preserve">(ขาดทุน) </w:t>
      </w:r>
      <w:r w:rsidR="000E1A4B" w:rsidRPr="009C5C4C">
        <w:rPr>
          <w:rFonts w:ascii="Angsana New" w:hAnsi="Angsana New" w:hint="cs"/>
          <w:sz w:val="30"/>
          <w:szCs w:val="30"/>
          <w:cs/>
        </w:rPr>
        <w:t>สำหรับ</w:t>
      </w:r>
      <w:r w:rsidR="007C6F59">
        <w:rPr>
          <w:rFonts w:ascii="Angsana New" w:hAnsi="Angsana New" w:hint="cs"/>
          <w:sz w:val="30"/>
          <w:szCs w:val="30"/>
          <w:cs/>
        </w:rPr>
        <w:t>ปี</w:t>
      </w:r>
      <w:r w:rsidR="000E1A4B">
        <w:rPr>
          <w:rFonts w:ascii="Angsana New" w:hAnsi="Angsana New" w:hint="cs"/>
          <w:sz w:val="30"/>
          <w:szCs w:val="30"/>
          <w:cs/>
        </w:rPr>
        <w:t>ที่เป็น</w:t>
      </w:r>
      <w:r w:rsidR="00EE3F2A">
        <w:rPr>
          <w:rFonts w:ascii="Angsana New" w:hAnsi="Angsana New"/>
          <w:sz w:val="30"/>
          <w:szCs w:val="30"/>
          <w:cs/>
        </w:rPr>
        <w:br/>
      </w:r>
      <w:r w:rsidR="000E1A4B" w:rsidRPr="00EE3F2A">
        <w:rPr>
          <w:rFonts w:ascii="Angsana New" w:hAnsi="Angsana New" w:hint="cs"/>
          <w:spacing w:val="-8"/>
          <w:sz w:val="30"/>
          <w:szCs w:val="30"/>
          <w:cs/>
        </w:rPr>
        <w:t>ส่วนของผู้ถือหุ้นสามัญ</w:t>
      </w:r>
      <w:r w:rsidR="00BB4F70" w:rsidRPr="00EE3F2A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="006279F0" w:rsidRPr="00EE3F2A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0E1A4B" w:rsidRPr="00EE3F2A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3650BB" w:rsidRPr="00EE3F2A">
        <w:rPr>
          <w:rFonts w:ascii="Angsana New" w:hAnsi="Angsana New" w:hint="cs"/>
          <w:spacing w:val="-8"/>
          <w:sz w:val="30"/>
          <w:szCs w:val="30"/>
          <w:cs/>
        </w:rPr>
        <w:t>จำนวนหุ้นสามัญที่ออกจำหน่ายแล้ว</w:t>
      </w:r>
      <w:r w:rsidR="000E1A4B" w:rsidRPr="00EE3F2A">
        <w:rPr>
          <w:rFonts w:ascii="Angsana New" w:hAnsi="Angsana New" w:hint="cs"/>
          <w:spacing w:val="-8"/>
          <w:sz w:val="30"/>
          <w:szCs w:val="30"/>
          <w:cs/>
        </w:rPr>
        <w:t>ในระหว่าง</w:t>
      </w:r>
      <w:r w:rsidR="008F3AB8" w:rsidRPr="00EE3F2A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="003650BB" w:rsidRPr="00EE3F2A">
        <w:rPr>
          <w:rFonts w:ascii="Angsana New" w:hAnsi="Angsana New" w:hint="cs"/>
          <w:spacing w:val="-8"/>
          <w:sz w:val="30"/>
          <w:szCs w:val="30"/>
          <w:cs/>
        </w:rPr>
        <w:t xml:space="preserve"> โดยได้ปรับ</w:t>
      </w:r>
      <w:r w:rsidR="0039463E" w:rsidRPr="00EE3F2A">
        <w:rPr>
          <w:rFonts w:ascii="Angsana New" w:hAnsi="Angsana New" w:hint="cs"/>
          <w:spacing w:val="-8"/>
          <w:sz w:val="30"/>
          <w:szCs w:val="30"/>
          <w:cs/>
        </w:rPr>
        <w:t>ปรุง</w:t>
      </w:r>
      <w:r w:rsidR="003650BB" w:rsidRPr="00EE3F2A">
        <w:rPr>
          <w:rFonts w:ascii="Angsana New" w:hAnsi="Angsana New" w:hint="cs"/>
          <w:spacing w:val="-8"/>
          <w:sz w:val="30"/>
          <w:szCs w:val="30"/>
          <w:cs/>
        </w:rPr>
        <w:t>จำนวนหุ้น</w:t>
      </w:r>
      <w:r w:rsidR="0039463E" w:rsidRPr="00EE3F2A">
        <w:rPr>
          <w:rFonts w:ascii="Angsana New" w:hAnsi="Angsana New" w:hint="cs"/>
          <w:spacing w:val="-8"/>
          <w:sz w:val="30"/>
          <w:szCs w:val="30"/>
          <w:cs/>
        </w:rPr>
        <w:t>สามัญ</w:t>
      </w:r>
      <w:r w:rsidR="003650BB">
        <w:rPr>
          <w:rFonts w:ascii="Angsana New" w:hAnsi="Angsana New" w:hint="cs"/>
          <w:sz w:val="30"/>
          <w:szCs w:val="30"/>
          <w:cs/>
        </w:rPr>
        <w:t>ที่เปลี่ยน</w:t>
      </w:r>
      <w:r w:rsidR="000E1A4B">
        <w:rPr>
          <w:rFonts w:ascii="Angsana New" w:hAnsi="Angsana New" w:hint="cs"/>
          <w:sz w:val="30"/>
          <w:szCs w:val="30"/>
          <w:cs/>
        </w:rPr>
        <w:t>แปลง</w:t>
      </w:r>
      <w:r w:rsidR="0039463E">
        <w:rPr>
          <w:rFonts w:ascii="Angsana New" w:hAnsi="Angsana New" w:hint="cs"/>
          <w:sz w:val="30"/>
          <w:szCs w:val="30"/>
          <w:cs/>
        </w:rPr>
        <w:t>จากการเพิ่มทุน</w:t>
      </w:r>
      <w:r w:rsidR="003650BB">
        <w:rPr>
          <w:rFonts w:ascii="Angsana New" w:hAnsi="Angsana New" w:hint="cs"/>
          <w:sz w:val="30"/>
          <w:szCs w:val="30"/>
          <w:cs/>
        </w:rPr>
        <w:t>โดยการ</w:t>
      </w:r>
      <w:r w:rsidR="003650BB" w:rsidRPr="00B517BB">
        <w:rPr>
          <w:rFonts w:ascii="Angsana New" w:hAnsi="Angsana New" w:hint="cs"/>
          <w:sz w:val="30"/>
          <w:szCs w:val="30"/>
          <w:cs/>
        </w:rPr>
        <w:t xml:space="preserve">ออกหุ้นปันผล ณ วันที่ </w:t>
      </w:r>
      <w:r w:rsidR="00250F82" w:rsidRPr="00B517BB">
        <w:rPr>
          <w:rFonts w:ascii="Angsana New" w:hAnsi="Angsana New"/>
          <w:sz w:val="30"/>
          <w:szCs w:val="30"/>
        </w:rPr>
        <w:t>2</w:t>
      </w:r>
      <w:r w:rsidR="00863418" w:rsidRPr="00B517BB">
        <w:rPr>
          <w:rFonts w:ascii="Angsana New" w:hAnsi="Angsana New"/>
          <w:sz w:val="30"/>
          <w:szCs w:val="30"/>
        </w:rPr>
        <w:t>6</w:t>
      </w:r>
      <w:r w:rsidR="00250F82" w:rsidRPr="00B517BB">
        <w:rPr>
          <w:rFonts w:ascii="Angsana New" w:hAnsi="Angsana New"/>
          <w:sz w:val="30"/>
          <w:szCs w:val="30"/>
        </w:rPr>
        <w:t xml:space="preserve"> </w:t>
      </w:r>
      <w:r w:rsidR="00250F82" w:rsidRPr="00B517BB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250F82" w:rsidRPr="00B517BB">
        <w:rPr>
          <w:rFonts w:ascii="Angsana New" w:hAnsi="Angsana New"/>
          <w:sz w:val="30"/>
          <w:szCs w:val="30"/>
        </w:rPr>
        <w:t xml:space="preserve">2562 </w:t>
      </w:r>
      <w:r w:rsidR="00250F82" w:rsidRPr="00B517B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50F82" w:rsidRPr="00B517BB">
        <w:rPr>
          <w:rFonts w:ascii="Angsana New" w:hAnsi="Angsana New"/>
          <w:sz w:val="30"/>
          <w:szCs w:val="30"/>
        </w:rPr>
        <w:t>10</w:t>
      </w:r>
      <w:r w:rsidR="000E1A4B" w:rsidRPr="00B517BB">
        <w:rPr>
          <w:rFonts w:ascii="Angsana New" w:hAnsi="Angsana New" w:hint="cs"/>
          <w:sz w:val="30"/>
          <w:szCs w:val="30"/>
          <w:cs/>
        </w:rPr>
        <w:t xml:space="preserve"> </w:t>
      </w:r>
      <w:r w:rsidR="00250F82" w:rsidRPr="00B517BB">
        <w:rPr>
          <w:rFonts w:ascii="Angsana New" w:hAnsi="Angsana New" w:hint="cs"/>
          <w:sz w:val="30"/>
          <w:szCs w:val="30"/>
          <w:cs/>
        </w:rPr>
        <w:t>ล้านหุ้น</w:t>
      </w:r>
      <w:r w:rsidR="0039463E" w:rsidRPr="00B517BB">
        <w:rPr>
          <w:rFonts w:ascii="Angsana New" w:hAnsi="Angsana New" w:hint="cs"/>
          <w:sz w:val="30"/>
          <w:szCs w:val="30"/>
          <w:cs/>
        </w:rPr>
        <w:t xml:space="preserve"> ตามที่ได้กล่าวไว้</w:t>
      </w:r>
      <w:r w:rsidR="0039463E" w:rsidRPr="00405912">
        <w:rPr>
          <w:rFonts w:ascii="Angsana New" w:hAnsi="Angsana New" w:hint="cs"/>
          <w:spacing w:val="-2"/>
          <w:sz w:val="30"/>
          <w:szCs w:val="30"/>
          <w:cs/>
        </w:rPr>
        <w:t xml:space="preserve">ในหมายเหตุข้อ </w:t>
      </w:r>
      <w:r w:rsidR="0039463E" w:rsidRPr="00405912">
        <w:rPr>
          <w:rFonts w:ascii="Angsana New" w:hAnsi="Angsana New"/>
          <w:spacing w:val="-2"/>
          <w:sz w:val="30"/>
          <w:szCs w:val="30"/>
        </w:rPr>
        <w:t>1</w:t>
      </w:r>
      <w:r w:rsidR="00FD4230" w:rsidRPr="00405912">
        <w:rPr>
          <w:rFonts w:ascii="Angsana New" w:hAnsi="Angsana New"/>
          <w:spacing w:val="-2"/>
          <w:sz w:val="30"/>
          <w:szCs w:val="30"/>
        </w:rPr>
        <w:t>5</w:t>
      </w:r>
      <w:r w:rsidR="0039463E" w:rsidRPr="00405912">
        <w:rPr>
          <w:rFonts w:ascii="Angsana New" w:hAnsi="Angsana New"/>
          <w:spacing w:val="-2"/>
          <w:sz w:val="30"/>
          <w:szCs w:val="30"/>
        </w:rPr>
        <w:t xml:space="preserve"> </w:t>
      </w:r>
      <w:r w:rsidR="0039463E" w:rsidRPr="00405912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E0599E" w:rsidRPr="00405912">
        <w:rPr>
          <w:rFonts w:ascii="Angsana New" w:hAnsi="Angsana New"/>
          <w:spacing w:val="-2"/>
          <w:sz w:val="30"/>
          <w:szCs w:val="30"/>
        </w:rPr>
        <w:t>2</w:t>
      </w:r>
      <w:r w:rsidR="00B003C2" w:rsidRPr="00405912">
        <w:rPr>
          <w:rFonts w:ascii="Angsana New" w:hAnsi="Angsana New"/>
          <w:spacing w:val="-2"/>
          <w:sz w:val="30"/>
          <w:szCs w:val="30"/>
        </w:rPr>
        <w:t>2</w:t>
      </w:r>
      <w:r w:rsidR="00250F82" w:rsidRPr="00405912">
        <w:rPr>
          <w:rFonts w:ascii="Angsana New" w:hAnsi="Angsana New" w:hint="cs"/>
          <w:spacing w:val="-2"/>
          <w:sz w:val="30"/>
          <w:szCs w:val="30"/>
          <w:cs/>
        </w:rPr>
        <w:t xml:space="preserve"> และได้ปรับปรุงจำนวนหุ้นสามัญที่ใช้ในการคำนวณกำไร</w:t>
      </w:r>
      <w:r w:rsidR="00EE3F2A" w:rsidRPr="0040591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E3F2A" w:rsidRPr="00405912">
        <w:rPr>
          <w:rFonts w:ascii="Angsana New" w:hAnsi="Angsana New"/>
          <w:spacing w:val="-2"/>
          <w:sz w:val="30"/>
          <w:szCs w:val="30"/>
          <w:cs/>
        </w:rPr>
        <w:t xml:space="preserve">(ขาดทุน) </w:t>
      </w:r>
      <w:r w:rsidR="00250F82" w:rsidRPr="00405912">
        <w:rPr>
          <w:rFonts w:ascii="Angsana New" w:hAnsi="Angsana New" w:hint="cs"/>
          <w:spacing w:val="-2"/>
          <w:sz w:val="30"/>
          <w:szCs w:val="30"/>
          <w:cs/>
        </w:rPr>
        <w:t>ต่อหุ้นของ</w:t>
      </w:r>
      <w:r w:rsidR="008F3AB8" w:rsidRPr="00405912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250F82" w:rsidRPr="00405912">
        <w:rPr>
          <w:rFonts w:ascii="Angsana New" w:hAnsi="Angsana New" w:hint="cs"/>
          <w:spacing w:val="-2"/>
          <w:sz w:val="30"/>
          <w:szCs w:val="30"/>
          <w:cs/>
        </w:rPr>
        <w:t>ก่อน</w:t>
      </w:r>
      <w:r w:rsidR="002272A2">
        <w:rPr>
          <w:rFonts w:ascii="Angsana New" w:hAnsi="Angsana New"/>
          <w:spacing w:val="-2"/>
          <w:sz w:val="30"/>
          <w:szCs w:val="30"/>
        </w:rPr>
        <w:br/>
      </w:r>
      <w:r w:rsidR="00250F82">
        <w:rPr>
          <w:rFonts w:ascii="Angsana New" w:hAnsi="Angsana New" w:hint="cs"/>
          <w:sz w:val="30"/>
          <w:szCs w:val="30"/>
          <w:cs/>
        </w:rPr>
        <w:t>ที่นำมาเปรียบเทียบ</w:t>
      </w:r>
      <w:r w:rsidR="00FD010C">
        <w:rPr>
          <w:rFonts w:ascii="Angsana New" w:hAnsi="Angsana New"/>
          <w:sz w:val="30"/>
          <w:szCs w:val="30"/>
        </w:rPr>
        <w:t xml:space="preserve"> </w:t>
      </w:r>
      <w:r w:rsidR="00250F82">
        <w:rPr>
          <w:rFonts w:ascii="Angsana New" w:hAnsi="Angsana New" w:hint="cs"/>
          <w:sz w:val="30"/>
          <w:szCs w:val="30"/>
          <w:cs/>
        </w:rPr>
        <w:t>โดย</w:t>
      </w:r>
      <w:r w:rsidR="00250F82" w:rsidRPr="008F3AB8">
        <w:rPr>
          <w:rFonts w:ascii="Angsana New" w:hAnsi="Angsana New" w:hint="cs"/>
          <w:spacing w:val="-4"/>
          <w:sz w:val="30"/>
          <w:szCs w:val="30"/>
          <w:cs/>
        </w:rPr>
        <w:t>ถือเสมือนว่าการออกหุ้นปันผล</w:t>
      </w:r>
      <w:r w:rsidR="003F2BA6" w:rsidRPr="008F3AB8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  <w:r w:rsidR="00250F82" w:rsidRPr="008F3AB8">
        <w:rPr>
          <w:rFonts w:ascii="Angsana New" w:hAnsi="Angsana New" w:hint="cs"/>
          <w:spacing w:val="-4"/>
          <w:sz w:val="30"/>
          <w:szCs w:val="30"/>
          <w:cs/>
        </w:rPr>
        <w:t>ได้เกิดขึ้นตั้งแต่วันเริ่มต้นของ</w:t>
      </w:r>
      <w:r w:rsidR="008F3AB8" w:rsidRPr="008F3AB8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250F82" w:rsidRPr="008F3AB8">
        <w:rPr>
          <w:rFonts w:ascii="Angsana New" w:hAnsi="Angsana New" w:hint="cs"/>
          <w:spacing w:val="-4"/>
          <w:sz w:val="30"/>
          <w:szCs w:val="30"/>
          <w:cs/>
        </w:rPr>
        <w:t>แรกที่</w:t>
      </w:r>
      <w:r w:rsidR="00250F82" w:rsidRPr="000F36A3">
        <w:rPr>
          <w:rFonts w:ascii="Angsana New" w:hAnsi="Angsana New" w:hint="cs"/>
          <w:sz w:val="30"/>
          <w:szCs w:val="30"/>
          <w:cs/>
        </w:rPr>
        <w:t>เสนอรายงาน</w:t>
      </w:r>
      <w:r w:rsidR="00CB517F">
        <w:rPr>
          <w:rFonts w:ascii="Angsana New" w:hAnsi="Angsana New"/>
          <w:sz w:val="30"/>
          <w:szCs w:val="30"/>
        </w:rPr>
        <w:t xml:space="preserve"> </w:t>
      </w:r>
      <w:r w:rsidR="00CB517F">
        <w:rPr>
          <w:rFonts w:ascii="Angsana New" w:hAnsi="Angsana New"/>
          <w:sz w:val="30"/>
          <w:szCs w:val="30"/>
        </w:rPr>
        <w:br/>
      </w:r>
      <w:r w:rsidRPr="008F3AB8">
        <w:rPr>
          <w:rFonts w:ascii="Angsana New" w:hAnsi="Angsana New"/>
          <w:spacing w:val="-4"/>
          <w:sz w:val="30"/>
          <w:szCs w:val="30"/>
          <w:cs/>
        </w:rPr>
        <w:t>ซึ่งแสดงการคำนวณได้ดังนี้</w:t>
      </w:r>
    </w:p>
    <w:p w:rsidR="00D6309F" w:rsidRPr="00703E0F" w:rsidRDefault="00D6309F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89"/>
        <w:gridCol w:w="256"/>
        <w:gridCol w:w="1174"/>
        <w:gridCol w:w="262"/>
        <w:gridCol w:w="1180"/>
        <w:gridCol w:w="260"/>
        <w:gridCol w:w="1178"/>
      </w:tblGrid>
      <w:tr w:rsidR="00DE70D0" w:rsidRPr="006A35D3" w:rsidTr="002E20CF">
        <w:trPr>
          <w:tblHeader/>
        </w:trPr>
        <w:tc>
          <w:tcPr>
            <w:tcW w:w="2036" w:type="pct"/>
          </w:tcPr>
          <w:p w:rsidR="00D6309F" w:rsidRPr="006A35D3" w:rsidRDefault="00D6309F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:rsidR="00D6309F" w:rsidRPr="006A35D3" w:rsidRDefault="00D630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:rsidR="00D6309F" w:rsidRPr="006A35D3" w:rsidRDefault="00D630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1" w:type="pct"/>
            <w:gridSpan w:val="3"/>
          </w:tcPr>
          <w:p w:rsidR="00D6309F" w:rsidRPr="006A35D3" w:rsidRDefault="00D630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C72D13" w:rsidRPr="006A35D3" w:rsidTr="002E20CF">
        <w:trPr>
          <w:tblHeader/>
        </w:trPr>
        <w:tc>
          <w:tcPr>
            <w:tcW w:w="203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8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1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0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474F63" w:rsidRPr="006A35D3" w:rsidTr="0034034B">
        <w:trPr>
          <w:tblHeader/>
        </w:trPr>
        <w:tc>
          <w:tcPr>
            <w:tcW w:w="203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4" w:type="pct"/>
            <w:gridSpan w:val="7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</w:t>
            </w:r>
            <w:r w:rsidRPr="006A35D3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 xml:space="preserve"> / </w:t>
            </w: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พันหุ้น)</w:t>
            </w:r>
          </w:p>
        </w:tc>
      </w:tr>
      <w:tr w:rsidR="00C72D13" w:rsidRPr="006A35D3" w:rsidTr="0034034B">
        <w:tc>
          <w:tcPr>
            <w:tcW w:w="2036" w:type="pct"/>
          </w:tcPr>
          <w:p w:rsidR="00900125" w:rsidRDefault="00B87FAE" w:rsidP="00EE3F2A">
            <w:pPr>
              <w:pStyle w:val="a"/>
              <w:widowControl w:val="0"/>
              <w:tabs>
                <w:tab w:val="clear" w:pos="1080"/>
              </w:tabs>
              <w:ind w:left="160" w:hanging="160"/>
              <w:jc w:val="thaiDistribute"/>
              <w:rPr>
                <w:rFonts w:ascii="Angsana New" w:hAnsi="Angsana New" w:cs="Angsana New"/>
              </w:rPr>
            </w:pPr>
            <w:r w:rsidRPr="006A35D3">
              <w:rPr>
                <w:rFonts w:ascii="Angsana New" w:hAnsi="Angsana New" w:cs="Angsana New"/>
                <w:cs/>
              </w:rPr>
              <w:t>กำไร</w:t>
            </w:r>
            <w:r w:rsidR="00EE3F2A">
              <w:rPr>
                <w:rFonts w:ascii="Angsana New" w:hAnsi="Angsana New" w:cs="Angsana New" w:hint="cs"/>
                <w:cs/>
              </w:rPr>
              <w:t xml:space="preserve"> </w:t>
            </w:r>
            <w:r w:rsidR="00EE3F2A" w:rsidRPr="00EE3F2A">
              <w:rPr>
                <w:rFonts w:ascii="Angsana New" w:hAnsi="Angsana New" w:cs="Angsana New"/>
                <w:cs/>
              </w:rPr>
              <w:t>(ขาดทุน)</w:t>
            </w:r>
            <w:r w:rsidR="00EE3F2A">
              <w:rPr>
                <w:rFonts w:ascii="Angsana New" w:hAnsi="Angsana New" w:cs="Angsana New" w:hint="cs"/>
                <w:cs/>
              </w:rPr>
              <w:t xml:space="preserve"> </w:t>
            </w:r>
            <w:r w:rsidRPr="006A35D3">
              <w:rPr>
                <w:rFonts w:ascii="Angsana New" w:hAnsi="Angsana New" w:cs="Angsana New"/>
                <w:cs/>
              </w:rPr>
              <w:t>ที่เป็นส่วนของผู้ถือหุ้น</w:t>
            </w:r>
          </w:p>
          <w:p w:rsidR="00B87FAE" w:rsidRPr="006A35D3" w:rsidRDefault="00900125" w:rsidP="00EE3F2A">
            <w:pPr>
              <w:pStyle w:val="a"/>
              <w:widowControl w:val="0"/>
              <w:tabs>
                <w:tab w:val="clear" w:pos="1080"/>
              </w:tabs>
              <w:ind w:left="160" w:hanging="16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B87FAE" w:rsidRPr="006A35D3">
              <w:rPr>
                <w:rFonts w:ascii="Angsana New" w:hAnsi="Angsana New" w:cs="Angsana New"/>
                <w:cs/>
              </w:rPr>
              <w:t>ของบริษัท</w:t>
            </w: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:rsidR="00B87FAE" w:rsidRPr="006A35D3" w:rsidRDefault="0029658D" w:rsidP="00C3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965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85</w:t>
            </w:r>
            <w:r w:rsidRPr="0029658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2965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810</w:t>
            </w:r>
          </w:p>
        </w:tc>
        <w:tc>
          <w:tcPr>
            <w:tcW w:w="138" w:type="pct"/>
            <w:vAlign w:val="bottom"/>
          </w:tcPr>
          <w:p w:rsidR="00B87FAE" w:rsidRPr="006A35D3" w:rsidRDefault="00B87FAE" w:rsidP="00165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:rsidR="00B87FAE" w:rsidRPr="006A35D3" w:rsidRDefault="0029658D" w:rsidP="00C3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965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(10</w:t>
            </w:r>
            <w:r w:rsidRPr="0029658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2965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927)</w:t>
            </w:r>
          </w:p>
        </w:tc>
        <w:tc>
          <w:tcPr>
            <w:tcW w:w="141" w:type="pct"/>
            <w:vAlign w:val="bottom"/>
          </w:tcPr>
          <w:p w:rsidR="00B87FAE" w:rsidRPr="006A35D3" w:rsidRDefault="00B87FAE" w:rsidP="00165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:rsidR="00B87FAE" w:rsidRPr="006A35D3" w:rsidRDefault="0029658D" w:rsidP="00C3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965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</w:t>
            </w:r>
            <w:r w:rsidRPr="0029658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2965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988</w:t>
            </w:r>
          </w:p>
        </w:tc>
        <w:tc>
          <w:tcPr>
            <w:tcW w:w="140" w:type="pct"/>
            <w:vAlign w:val="bottom"/>
          </w:tcPr>
          <w:p w:rsidR="00B87FAE" w:rsidRPr="006A35D3" w:rsidRDefault="00B87FAE" w:rsidP="00165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vAlign w:val="bottom"/>
          </w:tcPr>
          <w:p w:rsidR="00B87FAE" w:rsidRPr="006A35D3" w:rsidRDefault="0029658D" w:rsidP="00C3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965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(8</w:t>
            </w:r>
            <w:r w:rsidRPr="0029658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2965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135)</w:t>
            </w:r>
          </w:p>
        </w:tc>
      </w:tr>
      <w:tr w:rsidR="00C72D13" w:rsidRPr="006A35D3" w:rsidTr="0034034B">
        <w:tc>
          <w:tcPr>
            <w:tcW w:w="2036" w:type="pct"/>
          </w:tcPr>
          <w:p w:rsidR="00B87FAE" w:rsidRPr="006A35D3" w:rsidRDefault="00A0108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</w:t>
            </w:r>
            <w:r w:rsidR="008F3AB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:rsidR="00B87FAE" w:rsidRPr="006A35D3" w:rsidRDefault="00C50536" w:rsidP="00C3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  <w:tc>
          <w:tcPr>
            <w:tcW w:w="138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</w:tcPr>
          <w:p w:rsidR="00B87FAE" w:rsidRPr="006A35D3" w:rsidRDefault="00C50536" w:rsidP="00C3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0536"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  <w:tc>
          <w:tcPr>
            <w:tcW w:w="141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:rsidR="00B87FAE" w:rsidRPr="006A35D3" w:rsidRDefault="00C50536" w:rsidP="00C3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0536"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  <w:tc>
          <w:tcPr>
            <w:tcW w:w="140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:rsidR="00B87FAE" w:rsidRPr="006A35D3" w:rsidRDefault="00C50536" w:rsidP="00C3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0536"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</w:tr>
      <w:tr w:rsidR="00C72D13" w:rsidRPr="006A35D3" w:rsidTr="0034034B">
        <w:tc>
          <w:tcPr>
            <w:tcW w:w="2036" w:type="pct"/>
          </w:tcPr>
          <w:p w:rsidR="00B87FAE" w:rsidRPr="006A35D3" w:rsidRDefault="00B87FAE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35D3">
              <w:rPr>
                <w:rFonts w:ascii="Angsana New" w:hAnsi="Angsana New" w:cs="Angsana New"/>
                <w:b/>
                <w:bCs/>
                <w:cs/>
              </w:rPr>
              <w:t>กำไร</w:t>
            </w:r>
            <w:r w:rsidR="00EE3F2A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EE3F2A" w:rsidRPr="00EE3F2A">
              <w:rPr>
                <w:rFonts w:ascii="Angsana New" w:hAnsi="Angsana New" w:cs="Angsana New"/>
                <w:b/>
                <w:bCs/>
                <w:cs/>
              </w:rPr>
              <w:t xml:space="preserve">(ขาดทุน) </w:t>
            </w:r>
            <w:r w:rsidRPr="006A35D3">
              <w:rPr>
                <w:rFonts w:ascii="Angsana New" w:hAnsi="Angsana New" w:cs="Angsana New"/>
                <w:b/>
                <w:bCs/>
                <w:cs/>
              </w:rPr>
              <w:t xml:space="preserve">ต่อหุ้นขั้นพื้นฐาน </w:t>
            </w:r>
            <w:r w:rsidRPr="006A35D3">
              <w:rPr>
                <w:rFonts w:ascii="Angsana New" w:hAnsi="Angsana New" w:cs="Angsana New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:rsidR="00B87FAE" w:rsidRPr="006A35D3" w:rsidRDefault="0029658D" w:rsidP="00C3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9658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0.296</w:t>
            </w:r>
          </w:p>
        </w:tc>
        <w:tc>
          <w:tcPr>
            <w:tcW w:w="138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</w:tcPr>
          <w:p w:rsidR="00B87FAE" w:rsidRPr="006A35D3" w:rsidRDefault="0029658D" w:rsidP="00C3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9658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(0.038)</w:t>
            </w:r>
          </w:p>
        </w:tc>
        <w:tc>
          <w:tcPr>
            <w:tcW w:w="141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87FAE" w:rsidRPr="006A35D3" w:rsidRDefault="0029658D" w:rsidP="00C3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9658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0.107</w:t>
            </w:r>
          </w:p>
        </w:tc>
        <w:tc>
          <w:tcPr>
            <w:tcW w:w="140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:rsidR="00B87FAE" w:rsidRPr="00C326F5" w:rsidRDefault="0029658D" w:rsidP="00C3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326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(0.028)</w:t>
            </w:r>
          </w:p>
        </w:tc>
      </w:tr>
    </w:tbl>
    <w:p w:rsidR="00581FAA" w:rsidRDefault="00581FAA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24"/>
          <w:szCs w:val="24"/>
          <w:u w:val="none"/>
          <w:cs/>
          <w:lang w:val="en-US"/>
        </w:rPr>
      </w:pPr>
    </w:p>
    <w:p w:rsidR="00385BD9" w:rsidRDefault="00385BD9" w:rsidP="007D0A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:rsidR="00DB0716" w:rsidRPr="00323FAD" w:rsidRDefault="00DB0716" w:rsidP="00DB0716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:rsidR="00DB0716" w:rsidRDefault="000867FC" w:rsidP="00FA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  <w:lang w:eastAsia="x-none"/>
        </w:rPr>
        <w:t>ในการป</w:t>
      </w:r>
      <w:r w:rsidR="00DB0716" w:rsidRPr="006A35D3">
        <w:rPr>
          <w:rFonts w:ascii="Angsana New" w:hAnsi="Angsana New"/>
          <w:sz w:val="30"/>
          <w:szCs w:val="30"/>
          <w:cs/>
          <w:lang w:eastAsia="x-none"/>
        </w:rPr>
        <w:t xml:space="preserve">ระชุมสามัญผู้ถือหุ้นเมื่อวันที่ </w:t>
      </w:r>
      <w:r w:rsidR="00DB0716" w:rsidRPr="006A35D3">
        <w:rPr>
          <w:rFonts w:ascii="Angsana New" w:hAnsi="Angsana New"/>
          <w:sz w:val="30"/>
          <w:szCs w:val="30"/>
          <w:lang w:eastAsia="x-none"/>
        </w:rPr>
        <w:t xml:space="preserve">4 </w:t>
      </w:r>
      <w:r w:rsidR="00DB0716" w:rsidRPr="006A35D3">
        <w:rPr>
          <w:rFonts w:ascii="Angsana New" w:hAnsi="Angsana New"/>
          <w:sz w:val="30"/>
          <w:szCs w:val="30"/>
          <w:cs/>
          <w:lang w:eastAsia="x-none"/>
        </w:rPr>
        <w:t xml:space="preserve">เมษายน </w:t>
      </w:r>
      <w:r w:rsidR="00DB0716" w:rsidRPr="006A35D3">
        <w:rPr>
          <w:rFonts w:ascii="Angsana New" w:hAnsi="Angsana New"/>
          <w:sz w:val="30"/>
          <w:szCs w:val="30"/>
          <w:lang w:eastAsia="x-none"/>
        </w:rPr>
        <w:t xml:space="preserve">2562 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>ผู้ถือหุ้น</w:t>
      </w:r>
      <w:r w:rsidR="00DB0716" w:rsidRPr="006A35D3">
        <w:rPr>
          <w:rFonts w:ascii="Angsana New" w:hAnsi="Angsana New"/>
          <w:sz w:val="30"/>
          <w:szCs w:val="30"/>
          <w:cs/>
          <w:lang w:eastAsia="x-none"/>
        </w:rPr>
        <w:t>มีมติอนุมัติ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จ่าย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>เงิน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ปันผล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 xml:space="preserve">สำหรับปี </w:t>
      </w:r>
      <w:r w:rsidR="00FA4517">
        <w:rPr>
          <w:rFonts w:ascii="Angsana New" w:hAnsi="Angsana New"/>
          <w:sz w:val="30"/>
          <w:szCs w:val="30"/>
          <w:lang w:eastAsia="x-none"/>
        </w:rPr>
        <w:t xml:space="preserve">2561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เป็นหุ้นสามัญ</w:t>
      </w:r>
      <w:r w:rsidR="00E73B95">
        <w:rPr>
          <w:rFonts w:ascii="Angsana New" w:hAnsi="Angsana New" w:hint="cs"/>
          <w:sz w:val="30"/>
          <w:szCs w:val="30"/>
          <w:cs/>
          <w:lang w:eastAsia="x-none"/>
        </w:rPr>
        <w:t>ของบริษัท</w:t>
      </w:r>
      <w:r w:rsidR="00E73B95" w:rsidRPr="00761E8A">
        <w:rPr>
          <w:rFonts w:ascii="Angsana New" w:hAnsi="Angsana New" w:hint="cs"/>
          <w:sz w:val="30"/>
          <w:szCs w:val="30"/>
          <w:cs/>
          <w:lang w:eastAsia="x-none"/>
        </w:rPr>
        <w:t>จากกำไร</w:t>
      </w:r>
      <w:r w:rsidR="00761E8A" w:rsidRPr="00761E8A">
        <w:rPr>
          <w:rFonts w:ascii="Angsana New" w:hAnsi="Angsana New" w:hint="cs"/>
          <w:sz w:val="30"/>
          <w:szCs w:val="30"/>
          <w:cs/>
          <w:lang w:eastAsia="x-none"/>
        </w:rPr>
        <w:t xml:space="preserve">สะสมสำหรับปี </w:t>
      </w:r>
      <w:r w:rsidR="00761E8A" w:rsidRPr="00761E8A">
        <w:rPr>
          <w:rFonts w:ascii="Angsana New" w:hAnsi="Angsana New"/>
          <w:sz w:val="30"/>
          <w:szCs w:val="30"/>
          <w:lang w:eastAsia="x-none"/>
        </w:rPr>
        <w:t>2561</w:t>
      </w:r>
      <w:r w:rsidR="00BD57F7" w:rsidRPr="00761E8A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A4517" w:rsidRPr="00761E8A">
        <w:rPr>
          <w:rFonts w:ascii="Angsana New" w:hAnsi="Angsana New" w:hint="cs"/>
          <w:sz w:val="30"/>
          <w:szCs w:val="30"/>
          <w:cs/>
          <w:lang w:eastAsia="x-none"/>
        </w:rPr>
        <w:t>จำนวน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ไม่เกิน 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10 </w:t>
      </w:r>
      <w:r w:rsidR="00BB4F70"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0.50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บาท</w:t>
      </w:r>
      <w:r w:rsidR="00DB0716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ให้แก่</w:t>
      </w:r>
      <w:r w:rsidR="008B20DC">
        <w:rPr>
          <w:rFonts w:ascii="Angsana New" w:hAnsi="Angsana New"/>
          <w:sz w:val="30"/>
          <w:szCs w:val="30"/>
          <w:lang w:eastAsia="x-none"/>
        </w:rPr>
        <w:br/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ผู้ถือหุ้นในอัตรา 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28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หุ้นเดิมต่อ</w:t>
      </w:r>
      <w:r w:rsidR="009C012F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1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หุ้นปันผล รวมมูลค่าหุ้นทั้งสิ้นไม่เกิน 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5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>และ</w:t>
      </w:r>
      <w:r w:rsidR="00E73B95">
        <w:rPr>
          <w:rFonts w:ascii="Angsana New" w:hAnsi="Angsana New" w:hint="cs"/>
          <w:sz w:val="30"/>
          <w:szCs w:val="30"/>
          <w:cs/>
          <w:lang w:eastAsia="x-none"/>
        </w:rPr>
        <w:t>จ่ายปันผลเป็น</w:t>
      </w:r>
      <w:r w:rsidR="00DB0716" w:rsidRPr="00E86251">
        <w:rPr>
          <w:rFonts w:ascii="Angsana New" w:hAnsi="Angsana New" w:hint="cs"/>
          <w:sz w:val="30"/>
          <w:szCs w:val="30"/>
          <w:cs/>
          <w:lang w:eastAsia="x-none"/>
        </w:rPr>
        <w:t xml:space="preserve">เงินสดในอัตราหุ้นละ </w:t>
      </w:r>
      <w:r w:rsidR="00DB0716" w:rsidRPr="00E86251">
        <w:rPr>
          <w:rFonts w:ascii="Angsana New" w:hAnsi="Angsana New" w:hint="cs"/>
          <w:sz w:val="30"/>
          <w:szCs w:val="30"/>
          <w:lang w:eastAsia="x-none"/>
        </w:rPr>
        <w:t xml:space="preserve">0.0019841 </w:t>
      </w:r>
      <w:r w:rsidR="00DB0716" w:rsidRPr="00E86251">
        <w:rPr>
          <w:rFonts w:ascii="Angsana New" w:hAnsi="Angsana New" w:hint="cs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r w:rsidR="000A4CFA">
        <w:rPr>
          <w:rFonts w:ascii="Angsana New" w:hAnsi="Angsana New"/>
          <w:sz w:val="30"/>
          <w:szCs w:val="30"/>
          <w:lang w:eastAsia="x-none"/>
        </w:rPr>
        <w:t>0.</w:t>
      </w:r>
      <w:r w:rsidR="006D2A3B">
        <w:rPr>
          <w:rFonts w:ascii="Angsana New" w:hAnsi="Angsana New"/>
          <w:sz w:val="30"/>
          <w:szCs w:val="30"/>
          <w:lang w:eastAsia="x-none"/>
        </w:rPr>
        <w:t>6</w:t>
      </w:r>
      <w:r w:rsidR="00DB0716" w:rsidRPr="00E86251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="006D2A3B"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 xml:space="preserve">บาท โดยเงินปันผลดังกล่าวได้จ่ายแก่ผู้ถือหุ้นแล้วในวันที่ </w:t>
      </w:r>
      <w:r w:rsidR="00FA4517">
        <w:rPr>
          <w:rFonts w:ascii="Angsana New" w:hAnsi="Angsana New"/>
          <w:sz w:val="30"/>
          <w:szCs w:val="30"/>
          <w:lang w:eastAsia="x-none"/>
        </w:rPr>
        <w:t>2</w:t>
      </w:r>
      <w:r w:rsidR="00E73B95">
        <w:rPr>
          <w:rFonts w:ascii="Angsana New" w:hAnsi="Angsana New"/>
          <w:sz w:val="30"/>
          <w:szCs w:val="30"/>
          <w:lang w:eastAsia="x-none"/>
        </w:rPr>
        <w:t>6</w:t>
      </w:r>
      <w:r w:rsidR="00FA4517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 xml:space="preserve">เมษายน </w:t>
      </w:r>
      <w:r w:rsidR="008F1DEE">
        <w:rPr>
          <w:rFonts w:ascii="Angsana New" w:hAnsi="Angsana New"/>
          <w:sz w:val="30"/>
          <w:szCs w:val="30"/>
          <w:lang w:eastAsia="x-none"/>
        </w:rPr>
        <w:t>2562</w:t>
      </w:r>
    </w:p>
    <w:p w:rsidR="006D2A3B" w:rsidRPr="00323FAD" w:rsidRDefault="006D2A3B" w:rsidP="00FA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:rsidR="00DB0716" w:rsidRPr="00FA4517" w:rsidRDefault="006D2A3B" w:rsidP="00415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eastAsia="x-none"/>
        </w:rPr>
      </w:pPr>
      <w:r w:rsidRPr="006E2765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6E2765">
        <w:rPr>
          <w:rFonts w:ascii="Angsana New" w:hAnsi="Angsana New"/>
          <w:spacing w:val="-4"/>
          <w:sz w:val="30"/>
          <w:szCs w:val="30"/>
          <w:lang w:eastAsia="x-none"/>
        </w:rPr>
        <w:t xml:space="preserve">5 </w:t>
      </w:r>
      <w:r w:rsidRPr="006E2765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เมษายน </w:t>
      </w:r>
      <w:r w:rsidRPr="006E2765">
        <w:rPr>
          <w:rFonts w:ascii="Angsana New" w:hAnsi="Angsana New"/>
          <w:spacing w:val="-4"/>
          <w:sz w:val="30"/>
          <w:szCs w:val="30"/>
          <w:lang w:eastAsia="x-none"/>
        </w:rPr>
        <w:t>2561</w:t>
      </w:r>
      <w:r w:rsidRPr="006E2765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ผู้ถือหุ้นมีมติอนุมัติจ่ายเงินปันผลสำหรับปี </w:t>
      </w:r>
      <w:r w:rsidRPr="006E2765">
        <w:rPr>
          <w:rFonts w:ascii="Angsana New" w:hAnsi="Angsana New"/>
          <w:spacing w:val="-4"/>
          <w:sz w:val="30"/>
          <w:szCs w:val="30"/>
          <w:lang w:eastAsia="x-none"/>
        </w:rPr>
        <w:t xml:space="preserve">2560 </w:t>
      </w:r>
      <w:r w:rsidRPr="006E2765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ในอัตราหุ้นละ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 xml:space="preserve">0.027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บาท เป็นจำนวนเงินรวม </w:t>
      </w:r>
      <w:r>
        <w:rPr>
          <w:rFonts w:ascii="Angsana New" w:hAnsi="Angsana New"/>
          <w:sz w:val="30"/>
          <w:szCs w:val="30"/>
          <w:lang w:eastAsia="x-none"/>
        </w:rPr>
        <w:t xml:space="preserve">7.6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โดยเงินปันผลดังกล่าวได้จ่ายแก่ผู้ถือหุ้นแล้วในวันที่ </w:t>
      </w:r>
      <w:r>
        <w:rPr>
          <w:rFonts w:ascii="Angsana New" w:hAnsi="Angsana New"/>
          <w:sz w:val="30"/>
          <w:szCs w:val="30"/>
          <w:lang w:eastAsia="x-none"/>
        </w:rPr>
        <w:t xml:space="preserve">26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เมษายน </w:t>
      </w:r>
      <w:r>
        <w:rPr>
          <w:rFonts w:ascii="Angsana New" w:hAnsi="Angsana New"/>
          <w:sz w:val="30"/>
          <w:szCs w:val="30"/>
          <w:lang w:eastAsia="x-none"/>
        </w:rPr>
        <w:t>2561</w:t>
      </w:r>
    </w:p>
    <w:p w:rsidR="00FD4230" w:rsidRDefault="00F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eastAsia="x-none"/>
        </w:rPr>
      </w:pPr>
      <w:r>
        <w:rPr>
          <w:rFonts w:ascii="Angsana New" w:hAnsi="Angsana New"/>
          <w:b/>
          <w:bCs/>
          <w:sz w:val="20"/>
          <w:szCs w:val="20"/>
          <w:lang w:eastAsia="x-none"/>
        </w:rPr>
        <w:br w:type="page"/>
      </w:r>
    </w:p>
    <w:p w:rsidR="009A3197" w:rsidRPr="006A35D3" w:rsidRDefault="009A3197" w:rsidP="007D0A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เครื่องมือทางการเงิน</w:t>
      </w: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t xml:space="preserve"> </w:t>
      </w:r>
    </w:p>
    <w:p w:rsidR="009A3197" w:rsidRPr="00925088" w:rsidRDefault="009A3197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20"/>
          <w:szCs w:val="20"/>
          <w:u w:val="none"/>
          <w:lang w:val="en-US"/>
        </w:rPr>
      </w:pPr>
    </w:p>
    <w:p w:rsidR="004127BF" w:rsidRPr="009664BA" w:rsidRDefault="004127BF" w:rsidP="00412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4127BF" w:rsidRPr="00925088" w:rsidRDefault="004127BF" w:rsidP="00412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4127BF" w:rsidRDefault="004127BF" w:rsidP="004127BF">
      <w:pPr>
        <w:shd w:val="clear" w:color="auto" w:fill="FFFFFF" w:themeFill="background1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64BA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:rsidR="00FD4230" w:rsidRPr="00FD4230" w:rsidRDefault="00FD4230" w:rsidP="004127BF">
      <w:pPr>
        <w:shd w:val="clear" w:color="auto" w:fill="FFFFFF" w:themeFill="background1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4127BF" w:rsidRPr="0091448C" w:rsidRDefault="004127BF" w:rsidP="00412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448C">
        <w:rPr>
          <w:rFonts w:asciiTheme="majorBidi" w:hAnsiTheme="majorBidi" w:cstheme="majorBidi"/>
          <w:spacing w:val="-2"/>
          <w:sz w:val="30"/>
          <w:szCs w:val="30"/>
          <w:cs/>
        </w:rPr>
        <w:t>การจัดการความเสี่ยงเป็นส่วนสำคัญของธุรกิจของกลุ่มบริษัท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</w:t>
      </w:r>
      <w:r w:rsidRPr="009144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48C">
        <w:rPr>
          <w:rFonts w:asciiTheme="majorBidi" w:hAnsiTheme="majorBidi" w:cstheme="majorBidi"/>
          <w:spacing w:val="-2"/>
          <w:sz w:val="30"/>
          <w:szCs w:val="30"/>
          <w:cs/>
        </w:rPr>
        <w:t>โดยพิจารณาระหว่างต้นทุนที่เกิดจากความเสี่ยงและต้นทุนของการจัดการ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91448C">
        <w:rPr>
          <w:rFonts w:asciiTheme="majorBidi" w:hAnsiTheme="majorBidi" w:cstheme="majorBidi"/>
          <w:spacing w:val="-2"/>
          <w:sz w:val="30"/>
          <w:szCs w:val="30"/>
          <w:cs/>
        </w:rPr>
        <w:t>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เกิดความสมดุลระหว่างความเสี่ยงและการควบคุมความเสี่ยง</w:t>
      </w:r>
    </w:p>
    <w:p w:rsidR="004127BF" w:rsidRPr="00925088" w:rsidRDefault="004127BF" w:rsidP="004127BF">
      <w:pPr>
        <w:rPr>
          <w:sz w:val="20"/>
          <w:szCs w:val="20"/>
          <w:lang w:eastAsia="x-none"/>
        </w:rPr>
      </w:pPr>
    </w:p>
    <w:p w:rsidR="004127BF" w:rsidRDefault="004127BF" w:rsidP="00412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4127BF" w:rsidRPr="00925088" w:rsidRDefault="004127BF" w:rsidP="00412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:rsidR="004127BF" w:rsidRPr="0091448C" w:rsidRDefault="004127BF" w:rsidP="00412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91448C">
        <w:rPr>
          <w:rFonts w:asciiTheme="majorBidi" w:hAnsiTheme="majorBidi" w:cstheme="majorBidi"/>
          <w:spacing w:val="-2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91448C">
        <w:rPr>
          <w:rFonts w:asciiTheme="majorBidi" w:hAnsiTheme="majorBidi" w:cstheme="majorBidi" w:hint="cs"/>
          <w:spacing w:val="-2"/>
          <w:sz w:val="30"/>
          <w:szCs w:val="30"/>
          <w:cs/>
        </w:rPr>
        <w:t>ความเชื่อมั่นของ</w:t>
      </w:r>
      <w:r w:rsidRPr="0091448C">
        <w:rPr>
          <w:rFonts w:asciiTheme="majorBidi" w:hAnsiTheme="majorBidi" w:cstheme="majorBidi"/>
          <w:spacing w:val="-2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</w:t>
      </w:r>
      <w:r w:rsidRPr="0091448C">
        <w:rPr>
          <w:rFonts w:asciiTheme="majorBidi" w:hAnsiTheme="majorBidi" w:cstheme="majorBidi" w:hint="cs"/>
          <w:spacing w:val="-2"/>
          <w:sz w:val="30"/>
          <w:szCs w:val="30"/>
          <w:cs/>
        </w:rPr>
        <w:t>ล</w:t>
      </w:r>
      <w:r w:rsidRPr="0091448C">
        <w:rPr>
          <w:rFonts w:asciiTheme="majorBidi" w:hAnsiTheme="majorBidi" w:cstheme="majorBidi"/>
          <w:spacing w:val="-2"/>
          <w:sz w:val="30"/>
          <w:szCs w:val="30"/>
          <w:cs/>
        </w:rPr>
        <w:t>ผลตอ</w:t>
      </w:r>
      <w:r w:rsidRPr="0091448C">
        <w:rPr>
          <w:rFonts w:asciiTheme="majorBidi" w:hAnsiTheme="majorBidi" w:cstheme="majorBidi" w:hint="cs"/>
          <w:spacing w:val="-2"/>
          <w:sz w:val="30"/>
          <w:szCs w:val="30"/>
          <w:cs/>
        </w:rPr>
        <w:t>บ</w:t>
      </w:r>
      <w:r w:rsidRPr="0091448C">
        <w:rPr>
          <w:rFonts w:asciiTheme="majorBidi" w:hAnsiTheme="majorBidi" w:cstheme="majorBidi"/>
          <w:spacing w:val="-2"/>
          <w:sz w:val="30"/>
          <w:szCs w:val="30"/>
          <w:cs/>
        </w:rPr>
        <w:t>แทนจา</w:t>
      </w:r>
      <w:r w:rsidRPr="0091448C">
        <w:rPr>
          <w:rFonts w:asciiTheme="majorBidi" w:hAnsiTheme="majorBidi" w:cstheme="majorBidi" w:hint="cs"/>
          <w:spacing w:val="-2"/>
          <w:sz w:val="30"/>
          <w:szCs w:val="30"/>
          <w:cs/>
        </w:rPr>
        <w:t>ก</w:t>
      </w:r>
      <w:r w:rsidRPr="0091448C">
        <w:rPr>
          <w:rFonts w:asciiTheme="majorBidi" w:hAnsiTheme="majorBidi" w:cstheme="majorBidi"/>
          <w:spacing w:val="-2"/>
          <w:sz w:val="30"/>
          <w:szCs w:val="30"/>
          <w:cs/>
        </w:rPr>
        <w:t>การลงทุน 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="002D4A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48C">
        <w:rPr>
          <w:rFonts w:asciiTheme="majorBidi" w:hAnsiTheme="majorBidi" w:cstheme="majorBidi"/>
          <w:spacing w:val="-2"/>
          <w:sz w:val="30"/>
          <w:szCs w:val="30"/>
          <w:cs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4127BF" w:rsidRPr="00925088" w:rsidRDefault="004127BF" w:rsidP="00412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4127BF" w:rsidRPr="004127BF" w:rsidRDefault="004127BF" w:rsidP="00412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127B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4127BF" w:rsidRPr="00925088" w:rsidRDefault="004127BF" w:rsidP="00412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127BF" w:rsidRDefault="004127BF" w:rsidP="00412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127BF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</w:t>
      </w:r>
      <w:r w:rsidRPr="004127BF">
        <w:rPr>
          <w:rFonts w:ascii="Angsana New" w:hAnsi="Angsana New" w:hint="cs"/>
          <w:sz w:val="30"/>
          <w:szCs w:val="30"/>
          <w:cs/>
        </w:rPr>
        <w:t xml:space="preserve"> </w:t>
      </w:r>
      <w:r w:rsidRPr="004127BF">
        <w:rPr>
          <w:rFonts w:ascii="Angsana New" w:hAnsi="Angsana New"/>
          <w:sz w:val="30"/>
          <w:szCs w:val="30"/>
          <w:cs/>
        </w:rPr>
        <w:t>ความเสี่ยงที่เกิดจากการเปลี่ยนแปลงที่จะเกิดในอนาคตของอัตราดอกเบี้ย</w:t>
      </w:r>
      <w:r w:rsidRPr="004127BF">
        <w:rPr>
          <w:rFonts w:ascii="Angsana New" w:hAnsi="Angsana New"/>
          <w:sz w:val="30"/>
          <w:szCs w:val="30"/>
        </w:rPr>
        <w:br/>
      </w:r>
      <w:r w:rsidRPr="004127BF">
        <w:rPr>
          <w:rFonts w:ascii="Angsana New" w:hAnsi="Angsana New"/>
          <w:sz w:val="30"/>
          <w:szCs w:val="30"/>
          <w:cs/>
        </w:rPr>
        <w:t>ในตลาด ซึ่งส่งผลกระทบต่อการดำเนินงานและกระแสเงินสดของกลุ่มบริษัท อัตราดอกเบี้ยของเงินให้กู้ยืม</w:t>
      </w:r>
      <w:r w:rsidRPr="004127BF">
        <w:rPr>
          <w:rFonts w:ascii="Angsana New" w:hAnsi="Angsana New"/>
          <w:sz w:val="30"/>
          <w:szCs w:val="30"/>
        </w:rPr>
        <w:br/>
      </w:r>
      <w:r w:rsidRPr="004127BF">
        <w:rPr>
          <w:rFonts w:ascii="Angsana New" w:hAnsi="Angsana New"/>
          <w:sz w:val="30"/>
          <w:szCs w:val="30"/>
          <w:cs/>
        </w:rPr>
        <w:t>แก่กิจการที่เกี่ยวข้องกันและเงิน</w:t>
      </w:r>
      <w:r w:rsidRPr="00FE79A9">
        <w:rPr>
          <w:rFonts w:ascii="Angsana New" w:hAnsi="Angsana New"/>
          <w:sz w:val="30"/>
          <w:szCs w:val="30"/>
          <w:cs/>
        </w:rPr>
        <w:t xml:space="preserve">กู้ยืมจากสถาบันการเงิน ณ วันที่ </w:t>
      </w:r>
      <w:r w:rsidRPr="00FE79A9">
        <w:rPr>
          <w:rFonts w:ascii="Angsana New" w:hAnsi="Angsana New"/>
          <w:sz w:val="30"/>
          <w:szCs w:val="30"/>
        </w:rPr>
        <w:t xml:space="preserve">31 </w:t>
      </w:r>
      <w:r w:rsidRPr="00FE79A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E79A9">
        <w:rPr>
          <w:rFonts w:ascii="Angsana New" w:hAnsi="Angsana New"/>
          <w:sz w:val="30"/>
          <w:szCs w:val="30"/>
        </w:rPr>
        <w:t xml:space="preserve">2562 </w:t>
      </w:r>
      <w:r w:rsidRPr="00FE79A9">
        <w:rPr>
          <w:rFonts w:ascii="Angsana New" w:hAnsi="Angsana New"/>
          <w:sz w:val="30"/>
          <w:szCs w:val="30"/>
          <w:cs/>
        </w:rPr>
        <w:t xml:space="preserve">ได้เปิดเผยไว้แล้วในหมายเหตุประกอบงบการเงินข้อ </w:t>
      </w:r>
      <w:r w:rsidR="00F96E77" w:rsidRPr="00F96E77">
        <w:rPr>
          <w:rFonts w:ascii="Angsana New" w:hAnsi="Angsana New"/>
          <w:sz w:val="30"/>
          <w:szCs w:val="30"/>
        </w:rPr>
        <w:t>5</w:t>
      </w:r>
      <w:r w:rsidRPr="00F96E77">
        <w:rPr>
          <w:rFonts w:ascii="Angsana New" w:hAnsi="Angsana New"/>
          <w:sz w:val="30"/>
          <w:szCs w:val="30"/>
        </w:rPr>
        <w:t xml:space="preserve"> </w:t>
      </w:r>
      <w:r w:rsidRPr="00F96E77">
        <w:rPr>
          <w:rFonts w:ascii="Angsana New" w:hAnsi="Angsana New"/>
          <w:sz w:val="30"/>
          <w:szCs w:val="30"/>
          <w:cs/>
        </w:rPr>
        <w:t xml:space="preserve">และ </w:t>
      </w:r>
      <w:r w:rsidRPr="00F96E77">
        <w:rPr>
          <w:rFonts w:ascii="Angsana New" w:hAnsi="Angsana New"/>
          <w:sz w:val="30"/>
          <w:szCs w:val="30"/>
        </w:rPr>
        <w:t>1</w:t>
      </w:r>
      <w:r w:rsidR="0063064B">
        <w:rPr>
          <w:rFonts w:ascii="Angsana New" w:hAnsi="Angsana New"/>
          <w:sz w:val="30"/>
          <w:szCs w:val="30"/>
        </w:rPr>
        <w:t>2</w:t>
      </w:r>
      <w:r w:rsidRPr="00F96E77">
        <w:rPr>
          <w:rFonts w:ascii="Angsana New" w:hAnsi="Angsana New"/>
          <w:sz w:val="30"/>
          <w:szCs w:val="30"/>
        </w:rPr>
        <w:t xml:space="preserve"> </w:t>
      </w:r>
      <w:r w:rsidRPr="00F96E77">
        <w:rPr>
          <w:rFonts w:ascii="Angsana New" w:hAnsi="Angsana New"/>
          <w:sz w:val="30"/>
          <w:szCs w:val="30"/>
          <w:cs/>
        </w:rPr>
        <w:t>ตามลำ</w:t>
      </w:r>
      <w:r w:rsidRPr="00FE79A9">
        <w:rPr>
          <w:rFonts w:ascii="Angsana New" w:hAnsi="Angsana New"/>
          <w:sz w:val="30"/>
          <w:szCs w:val="30"/>
          <w:cs/>
        </w:rPr>
        <w:t>ดับ</w:t>
      </w:r>
    </w:p>
    <w:p w:rsidR="00015C06" w:rsidRDefault="0001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FE79A9" w:rsidRPr="00623946" w:rsidRDefault="00FE79A9" w:rsidP="00FE7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อัตราดอกเบี้ยที่แท้จริงของ</w:t>
      </w:r>
      <w:r w:rsidR="00015C06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ที่มีภาระดอกเบี้ย ณ วันที่ </w:t>
      </w:r>
      <w:r w:rsidRPr="00623946">
        <w:rPr>
          <w:rFonts w:asciiTheme="majorBidi" w:hAnsiTheme="majorBidi" w:cstheme="majorBidi"/>
          <w:sz w:val="30"/>
          <w:szCs w:val="30"/>
        </w:rPr>
        <w:t xml:space="preserve">31 </w:t>
      </w:r>
      <w:r w:rsidRPr="00623946">
        <w:rPr>
          <w:rFonts w:asciiTheme="majorBidi" w:hAnsiTheme="majorBidi" w:cstheme="majorBidi"/>
          <w:sz w:val="30"/>
          <w:szCs w:val="30"/>
          <w:cs/>
        </w:rPr>
        <w:t>ธันวาคม และระยะที่ครบกำหนดชำระ</w:t>
      </w:r>
      <w:r w:rsidRPr="00FD423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FE79A9" w:rsidRPr="00A444D4" w:rsidRDefault="00FE79A9" w:rsidP="00FE7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3"/>
        <w:gridCol w:w="1031"/>
        <w:gridCol w:w="234"/>
        <w:gridCol w:w="1136"/>
        <w:gridCol w:w="234"/>
        <w:gridCol w:w="1128"/>
        <w:gridCol w:w="234"/>
        <w:gridCol w:w="1050"/>
        <w:gridCol w:w="234"/>
        <w:gridCol w:w="1026"/>
      </w:tblGrid>
      <w:tr w:rsidR="00925088" w:rsidRPr="000A45A7" w:rsidTr="00FD4230">
        <w:trPr>
          <w:tblHeader/>
        </w:trPr>
        <w:tc>
          <w:tcPr>
            <w:tcW w:w="2963" w:type="dxa"/>
          </w:tcPr>
          <w:p w:rsidR="00925088" w:rsidRPr="000A45A7" w:rsidRDefault="00925088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07" w:type="dxa"/>
            <w:gridSpan w:val="9"/>
          </w:tcPr>
          <w:p w:rsidR="00925088" w:rsidRPr="000A45A7" w:rsidRDefault="00925088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925088" w:rsidRPr="000A45A7" w:rsidTr="00FD4230">
        <w:trPr>
          <w:tblHeader/>
        </w:trPr>
        <w:tc>
          <w:tcPr>
            <w:tcW w:w="2963" w:type="dxa"/>
          </w:tcPr>
          <w:p w:rsidR="00925088" w:rsidRPr="000A45A7" w:rsidRDefault="00925088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31" w:type="dxa"/>
          </w:tcPr>
          <w:p w:rsidR="00925088" w:rsidRPr="000A45A7" w:rsidRDefault="00925088" w:rsidP="00922392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  <w:cs/>
                <w:lang w:bidi="th-TH"/>
              </w:rPr>
            </w:pPr>
          </w:p>
        </w:tc>
        <w:tc>
          <w:tcPr>
            <w:tcW w:w="234" w:type="dxa"/>
          </w:tcPr>
          <w:p w:rsidR="00925088" w:rsidRPr="000A45A7" w:rsidRDefault="00925088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5042" w:type="dxa"/>
            <w:gridSpan w:val="7"/>
            <w:tcBorders>
              <w:bottom w:val="single" w:sz="4" w:space="0" w:color="auto"/>
            </w:tcBorders>
            <w:vAlign w:val="bottom"/>
          </w:tcPr>
          <w:p w:rsidR="00925088" w:rsidRPr="000A45A7" w:rsidRDefault="00925088" w:rsidP="00CA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ระยะเวลาที่ครบกำหนดชำระ</w:t>
            </w:r>
          </w:p>
        </w:tc>
      </w:tr>
      <w:tr w:rsidR="00FE79A9" w:rsidRPr="000A45A7" w:rsidTr="00FD4230">
        <w:trPr>
          <w:tblHeader/>
        </w:trPr>
        <w:tc>
          <w:tcPr>
            <w:tcW w:w="2963" w:type="dxa"/>
          </w:tcPr>
          <w:p w:rsidR="00925088" w:rsidRPr="000A45A7" w:rsidRDefault="00925088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27"/>
                <w:szCs w:val="27"/>
              </w:rPr>
            </w:pPr>
          </w:p>
          <w:p w:rsidR="00FE79A9" w:rsidRPr="000A45A7" w:rsidRDefault="00925088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ณ วันที่ 31 ธันวาคม</w:t>
            </w:r>
          </w:p>
        </w:tc>
        <w:tc>
          <w:tcPr>
            <w:tcW w:w="1031" w:type="dxa"/>
          </w:tcPr>
          <w:p w:rsidR="00FE79A9" w:rsidRPr="000A45A7" w:rsidRDefault="00FE79A9" w:rsidP="00922392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A45A7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234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 xml:space="preserve">ภายใน </w:t>
            </w:r>
            <w:r w:rsidRPr="000A45A7">
              <w:rPr>
                <w:rFonts w:ascii="Angsana New" w:hAnsi="Angsana New" w:hint="cs"/>
                <w:sz w:val="27"/>
                <w:szCs w:val="27"/>
              </w:rPr>
              <w:t xml:space="preserve">1 </w:t>
            </w: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หลังจาก</w:t>
            </w:r>
            <w:r w:rsidRPr="000A45A7">
              <w:rPr>
                <w:rFonts w:ascii="Angsana New" w:hAnsi="Angsana New" w:hint="cs"/>
                <w:sz w:val="27"/>
                <w:szCs w:val="27"/>
              </w:rPr>
              <w:t xml:space="preserve"> 1 </w:t>
            </w: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 xml:space="preserve">แต่ภายใน </w:t>
            </w:r>
            <w:r w:rsidRPr="000A45A7">
              <w:rPr>
                <w:rFonts w:ascii="Angsana New" w:hAnsi="Angsana New" w:hint="cs"/>
                <w:sz w:val="27"/>
                <w:szCs w:val="27"/>
              </w:rPr>
              <w:t xml:space="preserve">5 </w:t>
            </w: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 xml:space="preserve">หลังจาก </w:t>
            </w:r>
            <w:r w:rsidRPr="000A45A7">
              <w:rPr>
                <w:rFonts w:ascii="Angsana New" w:hAnsi="Angsana New" w:hint="cs"/>
                <w:sz w:val="27"/>
                <w:szCs w:val="27"/>
              </w:rPr>
              <w:t xml:space="preserve">5 </w:t>
            </w: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FE79A9" w:rsidRPr="000A45A7" w:rsidRDefault="00FE79A9" w:rsidP="00CA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FE79A9" w:rsidRPr="000A45A7" w:rsidTr="00FD4230">
        <w:trPr>
          <w:tblHeader/>
        </w:trPr>
        <w:tc>
          <w:tcPr>
            <w:tcW w:w="2963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1" w:type="dxa"/>
          </w:tcPr>
          <w:p w:rsidR="00FE79A9" w:rsidRPr="000A45A7" w:rsidRDefault="00FE79A9" w:rsidP="009223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  <w:lang w:bidi="th-TH"/>
              </w:rPr>
            </w:pPr>
            <w:r w:rsidRPr="000A45A7">
              <w:rPr>
                <w:rFonts w:ascii="Angsana New" w:hAnsi="Angsana New" w:cs="Angsana New" w:hint="cs"/>
                <w:i/>
                <w:iCs/>
                <w:spacing w:val="-4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4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5042" w:type="dxa"/>
            <w:gridSpan w:val="7"/>
            <w:vAlign w:val="bottom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0A45A7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E79A9" w:rsidRPr="000A45A7" w:rsidTr="00FD4230">
        <w:tc>
          <w:tcPr>
            <w:tcW w:w="2963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>2562</w:t>
            </w:r>
          </w:p>
        </w:tc>
        <w:tc>
          <w:tcPr>
            <w:tcW w:w="1031" w:type="dxa"/>
          </w:tcPr>
          <w:p w:rsidR="00FE79A9" w:rsidRPr="000A45A7" w:rsidRDefault="00FE79A9" w:rsidP="009223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  <w:cs/>
                <w:lang w:bidi="th-TH"/>
              </w:rPr>
            </w:pPr>
          </w:p>
        </w:tc>
        <w:tc>
          <w:tcPr>
            <w:tcW w:w="234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6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34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28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34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50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34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26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</w:tr>
      <w:tr w:rsidR="00FE79A9" w:rsidRPr="000A45A7" w:rsidTr="00FD4230">
        <w:tc>
          <w:tcPr>
            <w:tcW w:w="2963" w:type="dxa"/>
          </w:tcPr>
          <w:p w:rsidR="00FE79A9" w:rsidRPr="000A45A7" w:rsidRDefault="00867E67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031" w:type="dxa"/>
          </w:tcPr>
          <w:p w:rsidR="00FE79A9" w:rsidRPr="000A45A7" w:rsidRDefault="00FE79A9" w:rsidP="009223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  <w:cs/>
                <w:lang w:bidi="th-TH"/>
              </w:rPr>
            </w:pPr>
          </w:p>
        </w:tc>
        <w:tc>
          <w:tcPr>
            <w:tcW w:w="234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6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34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28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34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50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34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26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</w:tr>
      <w:tr w:rsidR="00FE79A9" w:rsidRPr="000A45A7" w:rsidTr="00D4408C">
        <w:tc>
          <w:tcPr>
            <w:tcW w:w="2963" w:type="dxa"/>
            <w:vAlign w:val="bottom"/>
          </w:tcPr>
          <w:p w:rsidR="00FE79A9" w:rsidRPr="000A45A7" w:rsidRDefault="00FE79A9" w:rsidP="00D4408C">
            <w:pPr>
              <w:tabs>
                <w:tab w:val="clear" w:pos="227"/>
              </w:tabs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เงินกู้ยืมจากสถาบันการเงิน</w:t>
            </w:r>
          </w:p>
        </w:tc>
        <w:tc>
          <w:tcPr>
            <w:tcW w:w="1031" w:type="dxa"/>
          </w:tcPr>
          <w:p w:rsidR="00FE79A9" w:rsidRPr="000A45A7" w:rsidRDefault="002B6369" w:rsidP="009223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0A45A7">
              <w:rPr>
                <w:rFonts w:ascii="Angsana New" w:hAnsi="Angsana New" w:cs="Angsana New" w:hint="cs"/>
                <w:sz w:val="27"/>
                <w:szCs w:val="27"/>
                <w:lang w:bidi="th-TH"/>
              </w:rPr>
              <w:t>3.</w:t>
            </w:r>
            <w:r w:rsidR="00D4408C" w:rsidRPr="000A45A7">
              <w:rPr>
                <w:rFonts w:ascii="Angsana New" w:hAnsi="Angsana New" w:cs="Angsana New" w:hint="cs"/>
                <w:sz w:val="27"/>
                <w:szCs w:val="27"/>
                <w:lang w:bidi="th-TH"/>
              </w:rPr>
              <w:t>94 - 4.30</w:t>
            </w:r>
          </w:p>
          <w:p w:rsidR="00D4408C" w:rsidRPr="000A45A7" w:rsidRDefault="00D4408C" w:rsidP="009223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  <w:cs/>
                <w:lang w:bidi="th-TH"/>
              </w:rPr>
            </w:pPr>
            <w:r w:rsidRPr="000A45A7">
              <w:rPr>
                <w:rFonts w:ascii="Angsana New" w:hAnsi="Angsana New" w:cs="Angsana New" w:hint="cs"/>
                <w:sz w:val="27"/>
                <w:szCs w:val="27"/>
                <w:lang w:bidi="th-TH"/>
              </w:rPr>
              <w:t>MLR</w:t>
            </w:r>
            <w:r w:rsidR="00080A22" w:rsidRPr="000A45A7">
              <w:rPr>
                <w:rFonts w:ascii="Angsana New" w:hAnsi="Angsana New" w:cs="Angsana New" w:hint="cs"/>
                <w:sz w:val="27"/>
                <w:szCs w:val="27"/>
                <w:lang w:bidi="th-TH"/>
              </w:rPr>
              <w:t>-</w:t>
            </w:r>
            <w:r w:rsidRPr="000A45A7">
              <w:rPr>
                <w:rFonts w:ascii="Angsana New" w:hAnsi="Angsana New" w:cs="Angsana New" w:hint="cs"/>
                <w:sz w:val="27"/>
                <w:szCs w:val="27"/>
                <w:lang w:bidi="th-TH"/>
              </w:rPr>
              <w:t>0.5</w:t>
            </w:r>
          </w:p>
        </w:tc>
        <w:tc>
          <w:tcPr>
            <w:tcW w:w="234" w:type="dxa"/>
          </w:tcPr>
          <w:p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FE79A9" w:rsidRPr="000A45A7" w:rsidRDefault="00546DE9" w:rsidP="00D44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157</w:t>
            </w:r>
            <w:r w:rsidRPr="000A45A7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228</w:t>
            </w:r>
          </w:p>
        </w:tc>
        <w:tc>
          <w:tcPr>
            <w:tcW w:w="234" w:type="dxa"/>
            <w:vAlign w:val="bottom"/>
          </w:tcPr>
          <w:p w:rsidR="00FE79A9" w:rsidRPr="000A45A7" w:rsidRDefault="00FE79A9" w:rsidP="00D44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FE79A9" w:rsidRPr="000A45A7" w:rsidRDefault="00546DE9" w:rsidP="00D44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491</w:t>
            </w:r>
            <w:r w:rsidRPr="000A45A7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608</w:t>
            </w:r>
          </w:p>
        </w:tc>
        <w:tc>
          <w:tcPr>
            <w:tcW w:w="234" w:type="dxa"/>
            <w:vAlign w:val="bottom"/>
          </w:tcPr>
          <w:p w:rsidR="00FE79A9" w:rsidRPr="000A45A7" w:rsidRDefault="00FE79A9" w:rsidP="00D44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FE79A9" w:rsidRPr="000A45A7" w:rsidRDefault="00546DE9" w:rsidP="00D44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Pr="000A45A7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817</w:t>
            </w:r>
          </w:p>
        </w:tc>
        <w:tc>
          <w:tcPr>
            <w:tcW w:w="234" w:type="dxa"/>
            <w:vAlign w:val="bottom"/>
          </w:tcPr>
          <w:p w:rsidR="00FE79A9" w:rsidRPr="000A45A7" w:rsidRDefault="00FE79A9" w:rsidP="00D44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FE79A9" w:rsidRPr="000A45A7" w:rsidRDefault="00546DE9" w:rsidP="00D44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0A45A7">
              <w:rPr>
                <w:rFonts w:ascii="Angsana New" w:hAnsi="Angsana New" w:hint="cs"/>
                <w:sz w:val="27"/>
                <w:szCs w:val="27"/>
              </w:rPr>
              <w:t>674,653</w:t>
            </w:r>
          </w:p>
        </w:tc>
      </w:tr>
      <w:tr w:rsidR="00546DE9" w:rsidRPr="000A45A7" w:rsidTr="00FD4230">
        <w:tc>
          <w:tcPr>
            <w:tcW w:w="2963" w:type="dxa"/>
          </w:tcPr>
          <w:p w:rsidR="00546DE9" w:rsidRPr="000A45A7" w:rsidRDefault="00546DE9" w:rsidP="00546DE9">
            <w:pPr>
              <w:tabs>
                <w:tab w:val="clear" w:pos="227"/>
              </w:tabs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45A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31" w:type="dxa"/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highlight w:val="yellow"/>
                <w:cs/>
              </w:rPr>
            </w:pPr>
            <w:r w:rsidRPr="000A45A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157</w:t>
            </w:r>
            <w:r w:rsidRPr="000A45A7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0A45A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228</w:t>
            </w: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highlight w:val="yellow"/>
                <w:cs/>
              </w:rPr>
            </w:pPr>
            <w:r w:rsidRPr="000A45A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491</w:t>
            </w:r>
            <w:r w:rsidRPr="000A45A7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0A45A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608</w:t>
            </w: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0A45A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25</w:t>
            </w:r>
            <w:r w:rsidRPr="000A45A7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0A45A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817</w:t>
            </w: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highlight w:val="yellow"/>
                <w:cs/>
              </w:rPr>
            </w:pPr>
            <w:r w:rsidRPr="000A45A7">
              <w:rPr>
                <w:rFonts w:ascii="Angsana New" w:hAnsi="Angsana New" w:hint="cs"/>
                <w:b/>
                <w:bCs/>
                <w:sz w:val="27"/>
                <w:szCs w:val="27"/>
              </w:rPr>
              <w:t>674,653</w:t>
            </w:r>
          </w:p>
        </w:tc>
      </w:tr>
      <w:tr w:rsidR="007D0AFC" w:rsidRPr="000A45A7" w:rsidTr="00FD4230">
        <w:tc>
          <w:tcPr>
            <w:tcW w:w="2963" w:type="dxa"/>
          </w:tcPr>
          <w:p w:rsidR="007D0AFC" w:rsidRPr="000A45A7" w:rsidRDefault="007D0AFC" w:rsidP="00546DE9">
            <w:pPr>
              <w:tabs>
                <w:tab w:val="clear" w:pos="227"/>
              </w:tabs>
              <w:ind w:right="-107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31" w:type="dxa"/>
          </w:tcPr>
          <w:p w:rsidR="007D0AFC" w:rsidRPr="000A45A7" w:rsidRDefault="007D0AFC" w:rsidP="00546DE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7D0AFC" w:rsidRPr="000A45A7" w:rsidRDefault="007D0AFC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6" w:type="dxa"/>
          </w:tcPr>
          <w:p w:rsidR="007D0AFC" w:rsidRPr="000A45A7" w:rsidRDefault="007D0AFC" w:rsidP="00546D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7D0AFC" w:rsidRPr="000A45A7" w:rsidRDefault="007D0AFC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28" w:type="dxa"/>
          </w:tcPr>
          <w:p w:rsidR="007D0AFC" w:rsidRPr="000A45A7" w:rsidRDefault="007D0AFC" w:rsidP="00546D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7D0AFC" w:rsidRPr="000A45A7" w:rsidRDefault="007D0AFC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50" w:type="dxa"/>
          </w:tcPr>
          <w:p w:rsidR="007D0AFC" w:rsidRPr="000A45A7" w:rsidRDefault="007D0AFC" w:rsidP="00546DE9">
            <w:pPr>
              <w:pStyle w:val="acctfourfigures"/>
              <w:tabs>
                <w:tab w:val="clear" w:pos="765"/>
                <w:tab w:val="decimal" w:pos="830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7D0AFC" w:rsidRPr="000A45A7" w:rsidRDefault="007D0AFC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26" w:type="dxa"/>
          </w:tcPr>
          <w:p w:rsidR="007D0AFC" w:rsidRPr="000A45A7" w:rsidRDefault="007D0AFC" w:rsidP="00546DE9">
            <w:pPr>
              <w:pStyle w:val="acctfourfigures"/>
              <w:tabs>
                <w:tab w:val="clear" w:pos="765"/>
                <w:tab w:val="decimal" w:pos="641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546DE9" w:rsidRPr="000A45A7" w:rsidTr="00FD4230">
        <w:tc>
          <w:tcPr>
            <w:tcW w:w="2963" w:type="dxa"/>
          </w:tcPr>
          <w:p w:rsidR="00546DE9" w:rsidRPr="000A45A7" w:rsidRDefault="00546DE9" w:rsidP="00546DE9">
            <w:pPr>
              <w:tabs>
                <w:tab w:val="clear" w:pos="227"/>
              </w:tabs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45A7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>2561</w:t>
            </w:r>
          </w:p>
        </w:tc>
        <w:tc>
          <w:tcPr>
            <w:tcW w:w="1031" w:type="dxa"/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6" w:type="dxa"/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28" w:type="dxa"/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50" w:type="dxa"/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  <w:tab w:val="decimal" w:pos="830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26" w:type="dxa"/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  <w:tab w:val="decimal" w:pos="641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546DE9" w:rsidRPr="000A45A7" w:rsidTr="00FD4230">
        <w:tc>
          <w:tcPr>
            <w:tcW w:w="2963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031" w:type="dxa"/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6" w:type="dxa"/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28" w:type="dxa"/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50" w:type="dxa"/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  <w:tab w:val="decimal" w:pos="830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26" w:type="dxa"/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  <w:tab w:val="decimal" w:pos="641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546DE9" w:rsidRPr="000A45A7" w:rsidTr="00FD4230">
        <w:tc>
          <w:tcPr>
            <w:tcW w:w="2963" w:type="dxa"/>
          </w:tcPr>
          <w:p w:rsidR="00546DE9" w:rsidRPr="000A45A7" w:rsidRDefault="00546DE9" w:rsidP="00546DE9">
            <w:pPr>
              <w:tabs>
                <w:tab w:val="clear" w:pos="227"/>
              </w:tabs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เงินกู้ยืมจากสถาบันการเงิน</w:t>
            </w:r>
          </w:p>
        </w:tc>
        <w:tc>
          <w:tcPr>
            <w:tcW w:w="1031" w:type="dxa"/>
          </w:tcPr>
          <w:p w:rsidR="00546DE9" w:rsidRPr="000A45A7" w:rsidRDefault="00D4408C" w:rsidP="00F81B0F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jc w:val="center"/>
              <w:rPr>
                <w:rFonts w:ascii="Angsana New" w:hAnsi="Angsana New" w:cs="Angsana New"/>
                <w:spacing w:val="-2"/>
                <w:sz w:val="27"/>
                <w:szCs w:val="27"/>
                <w:lang w:val="en-US" w:bidi="th-TH"/>
              </w:rPr>
            </w:pPr>
            <w:r w:rsidRPr="000A45A7">
              <w:rPr>
                <w:rFonts w:ascii="Angsana New" w:hAnsi="Angsana New" w:cs="Angsana New" w:hint="cs"/>
                <w:spacing w:val="-2"/>
                <w:sz w:val="27"/>
                <w:szCs w:val="27"/>
                <w:lang w:val="en-US" w:bidi="th-TH"/>
              </w:rPr>
              <w:t>4.25 - 4.30</w:t>
            </w: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69"/>
              <w:rPr>
                <w:rFonts w:ascii="Angsana New" w:hAnsi="Angsana New" w:cs="Angsana New"/>
                <w:sz w:val="27"/>
                <w:szCs w:val="27"/>
              </w:rPr>
            </w:pPr>
            <w:r w:rsidRPr="000A45A7">
              <w:rPr>
                <w:rFonts w:ascii="Angsana New" w:hAnsi="Angsana New" w:cs="Angsana New" w:hint="cs"/>
                <w:sz w:val="27"/>
                <w:szCs w:val="27"/>
              </w:rPr>
              <w:t>67,216</w:t>
            </w: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sz w:val="27"/>
                <w:szCs w:val="27"/>
              </w:rPr>
            </w:pPr>
            <w:r w:rsidRPr="000A45A7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69"/>
              <w:rPr>
                <w:rFonts w:ascii="Angsana New" w:hAnsi="Angsana New" w:cs="Angsana New"/>
                <w:sz w:val="27"/>
                <w:szCs w:val="27"/>
              </w:rPr>
            </w:pPr>
            <w:r w:rsidRPr="000A45A7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546DE9" w:rsidRPr="000A45A7" w:rsidRDefault="001F3F85" w:rsidP="00546DE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sz w:val="27"/>
                <w:szCs w:val="27"/>
              </w:rPr>
            </w:pPr>
            <w:r w:rsidRPr="000A45A7">
              <w:rPr>
                <w:rFonts w:ascii="Angsana New" w:hAnsi="Angsana New" w:cs="Angsana New" w:hint="cs"/>
                <w:sz w:val="27"/>
                <w:szCs w:val="27"/>
              </w:rPr>
              <w:t>67,216</w:t>
            </w:r>
          </w:p>
        </w:tc>
      </w:tr>
      <w:tr w:rsidR="00546DE9" w:rsidRPr="000A45A7" w:rsidTr="00FD4230">
        <w:tc>
          <w:tcPr>
            <w:tcW w:w="2963" w:type="dxa"/>
          </w:tcPr>
          <w:p w:rsidR="00546DE9" w:rsidRPr="000A45A7" w:rsidRDefault="00546DE9" w:rsidP="00546DE9">
            <w:pPr>
              <w:tabs>
                <w:tab w:val="clear" w:pos="227"/>
              </w:tabs>
              <w:ind w:right="-107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31" w:type="dxa"/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A45A7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67,216</w:t>
            </w: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A45A7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:rsidR="00546DE9" w:rsidRPr="000A45A7" w:rsidRDefault="00546DE9" w:rsidP="00546DE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A45A7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4" w:type="dxa"/>
          </w:tcPr>
          <w:p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546DE9" w:rsidRPr="000A45A7" w:rsidRDefault="001F3F85" w:rsidP="00546DE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A45A7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67,216</w:t>
            </w:r>
          </w:p>
        </w:tc>
      </w:tr>
    </w:tbl>
    <w:p w:rsidR="00C342D3" w:rsidRPr="00A444D4" w:rsidRDefault="00C342D3" w:rsidP="00FE7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highlight w:val="yellow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3"/>
        <w:gridCol w:w="1031"/>
        <w:gridCol w:w="234"/>
        <w:gridCol w:w="1136"/>
        <w:gridCol w:w="234"/>
        <w:gridCol w:w="1128"/>
        <w:gridCol w:w="234"/>
        <w:gridCol w:w="1050"/>
        <w:gridCol w:w="234"/>
        <w:gridCol w:w="1026"/>
      </w:tblGrid>
      <w:tr w:rsidR="00345CA8" w:rsidRPr="000A45A7" w:rsidTr="00FD4230">
        <w:trPr>
          <w:tblHeader/>
        </w:trPr>
        <w:tc>
          <w:tcPr>
            <w:tcW w:w="2963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7" w:type="dxa"/>
            <w:gridSpan w:val="9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</w:t>
            </w:r>
            <w:r w:rsidRPr="000A45A7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เฉพาะกิจการ  </w:t>
            </w:r>
          </w:p>
        </w:tc>
      </w:tr>
      <w:tr w:rsidR="00345CA8" w:rsidRPr="000A45A7" w:rsidTr="00FD4230">
        <w:trPr>
          <w:tblHeader/>
        </w:trPr>
        <w:tc>
          <w:tcPr>
            <w:tcW w:w="2963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1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042" w:type="dxa"/>
            <w:gridSpan w:val="7"/>
            <w:tcBorders>
              <w:bottom w:val="single" w:sz="4" w:space="0" w:color="auto"/>
            </w:tcBorders>
            <w:vAlign w:val="bottom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45A7">
              <w:rPr>
                <w:rFonts w:asciiTheme="majorBidi" w:hAnsiTheme="majorBidi"/>
                <w:sz w:val="27"/>
                <w:szCs w:val="27"/>
                <w:cs/>
              </w:rPr>
              <w:t>ระยะเวลาที่ครบกำหนดชำระ</w:t>
            </w:r>
          </w:p>
        </w:tc>
      </w:tr>
      <w:tr w:rsidR="00345CA8" w:rsidRPr="000A45A7" w:rsidTr="00FD4230">
        <w:trPr>
          <w:tblHeader/>
        </w:trPr>
        <w:tc>
          <w:tcPr>
            <w:tcW w:w="2963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/>
                <w:sz w:val="27"/>
                <w:szCs w:val="27"/>
              </w:rPr>
            </w:pPr>
          </w:p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0A45A7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>ณ วันที่ 31 ธันวาคม</w:t>
            </w:r>
          </w:p>
        </w:tc>
        <w:tc>
          <w:tcPr>
            <w:tcW w:w="1031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ภายใน </w:t>
            </w:r>
            <w:r w:rsidRPr="000A45A7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>หลังจาก</w:t>
            </w:r>
            <w:r w:rsidRPr="000A45A7">
              <w:rPr>
                <w:rFonts w:asciiTheme="majorBidi" w:hAnsiTheme="majorBidi" w:cstheme="majorBidi"/>
                <w:sz w:val="27"/>
                <w:szCs w:val="27"/>
              </w:rPr>
              <w:t xml:space="preserve"> 1 </w:t>
            </w: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แต่ภายใน </w:t>
            </w:r>
            <w:r w:rsidRPr="000A45A7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หลังจาก </w:t>
            </w:r>
            <w:r w:rsidRPr="000A45A7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345CA8" w:rsidRPr="000A45A7" w:rsidTr="00FD4230">
        <w:trPr>
          <w:tblHeader/>
        </w:trPr>
        <w:tc>
          <w:tcPr>
            <w:tcW w:w="2963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1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</w:pPr>
            <w:r w:rsidRPr="000A45A7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042" w:type="dxa"/>
            <w:gridSpan w:val="7"/>
            <w:vAlign w:val="bottom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0A45A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45CA8" w:rsidRPr="000A45A7" w:rsidTr="00FD4230">
        <w:tc>
          <w:tcPr>
            <w:tcW w:w="2963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2562</w:t>
            </w:r>
          </w:p>
        </w:tc>
        <w:tc>
          <w:tcPr>
            <w:tcW w:w="1031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8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0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45CA8" w:rsidRPr="000A45A7" w:rsidTr="00FD4230">
        <w:tc>
          <w:tcPr>
            <w:tcW w:w="2963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0A45A7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031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8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0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45CA8" w:rsidRPr="000A45A7" w:rsidTr="009D3687">
        <w:tc>
          <w:tcPr>
            <w:tcW w:w="2963" w:type="dxa"/>
            <w:vAlign w:val="bottom"/>
          </w:tcPr>
          <w:p w:rsidR="00345CA8" w:rsidRPr="000A45A7" w:rsidRDefault="00C70239" w:rsidP="009D3687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เงินกู้ยืมจากสถาบันการเงิน</w:t>
            </w:r>
          </w:p>
        </w:tc>
        <w:tc>
          <w:tcPr>
            <w:tcW w:w="1031" w:type="dxa"/>
            <w:vAlign w:val="bottom"/>
          </w:tcPr>
          <w:p w:rsidR="009D3687" w:rsidRPr="000A45A7" w:rsidRDefault="009D3687" w:rsidP="009D3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4.30</w:t>
            </w:r>
          </w:p>
          <w:p w:rsidR="00345CA8" w:rsidRPr="000A45A7" w:rsidRDefault="009D3687" w:rsidP="009D3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MLR-0.5</w:t>
            </w:r>
          </w:p>
        </w:tc>
        <w:tc>
          <w:tcPr>
            <w:tcW w:w="234" w:type="dxa"/>
            <w:vAlign w:val="bottom"/>
          </w:tcPr>
          <w:p w:rsidR="00345CA8" w:rsidRPr="000A45A7" w:rsidRDefault="00345CA8" w:rsidP="009D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vAlign w:val="bottom"/>
          </w:tcPr>
          <w:p w:rsidR="00345CA8" w:rsidRPr="000A45A7" w:rsidRDefault="00C70239" w:rsidP="009D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42,133</w:t>
            </w:r>
          </w:p>
        </w:tc>
        <w:tc>
          <w:tcPr>
            <w:tcW w:w="234" w:type="dxa"/>
            <w:vAlign w:val="bottom"/>
          </w:tcPr>
          <w:p w:rsidR="00345CA8" w:rsidRPr="000A45A7" w:rsidRDefault="00345CA8" w:rsidP="009D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8" w:type="dxa"/>
            <w:vAlign w:val="bottom"/>
          </w:tcPr>
          <w:p w:rsidR="00345CA8" w:rsidRPr="000A45A7" w:rsidRDefault="00C70239" w:rsidP="009D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133,295</w:t>
            </w:r>
          </w:p>
        </w:tc>
        <w:tc>
          <w:tcPr>
            <w:tcW w:w="234" w:type="dxa"/>
            <w:vAlign w:val="bottom"/>
          </w:tcPr>
          <w:p w:rsidR="00345CA8" w:rsidRPr="000A45A7" w:rsidRDefault="00345CA8" w:rsidP="009D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0" w:type="dxa"/>
            <w:vAlign w:val="bottom"/>
          </w:tcPr>
          <w:p w:rsidR="00345CA8" w:rsidRPr="000A45A7" w:rsidRDefault="00C70239" w:rsidP="009D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25,817</w:t>
            </w:r>
          </w:p>
        </w:tc>
        <w:tc>
          <w:tcPr>
            <w:tcW w:w="234" w:type="dxa"/>
            <w:vAlign w:val="bottom"/>
          </w:tcPr>
          <w:p w:rsidR="00345CA8" w:rsidRPr="000A45A7" w:rsidRDefault="00345CA8" w:rsidP="009D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vAlign w:val="bottom"/>
          </w:tcPr>
          <w:p w:rsidR="00345CA8" w:rsidRPr="000A45A7" w:rsidRDefault="00C70239" w:rsidP="009D3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201,245</w:t>
            </w:r>
          </w:p>
        </w:tc>
      </w:tr>
      <w:tr w:rsidR="00345CA8" w:rsidRPr="000A45A7" w:rsidTr="00E06B79">
        <w:tc>
          <w:tcPr>
            <w:tcW w:w="2963" w:type="dxa"/>
          </w:tcPr>
          <w:p w:rsidR="00345CA8" w:rsidRPr="000A45A7" w:rsidRDefault="00345CA8" w:rsidP="00F4421F">
            <w:pPr>
              <w:tabs>
                <w:tab w:val="clear" w:pos="227"/>
              </w:tabs>
              <w:ind w:left="160" w:right="-107" w:hanging="1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45A7">
              <w:rPr>
                <w:rFonts w:asciiTheme="majorBidi" w:hAnsiTheme="majorBidi"/>
                <w:sz w:val="27"/>
                <w:szCs w:val="27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031" w:type="dxa"/>
            <w:vAlign w:val="bottom"/>
          </w:tcPr>
          <w:p w:rsidR="00345CA8" w:rsidRPr="000A45A7" w:rsidRDefault="00E06B79" w:rsidP="00E06B79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MLR-0.45</w:t>
            </w: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345CA8" w:rsidRPr="000A45A7" w:rsidRDefault="00345CA8" w:rsidP="001F3F8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1F3F85" w:rsidRPr="000A45A7" w:rsidRDefault="001F3F85" w:rsidP="001F3F8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345CA8" w:rsidRPr="000A45A7" w:rsidRDefault="00345CA8" w:rsidP="001F3F8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1F3F85" w:rsidRPr="000A45A7" w:rsidRDefault="001F3F85" w:rsidP="001F3F8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345CA8" w:rsidRPr="000A45A7" w:rsidRDefault="00345CA8" w:rsidP="001F3F8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6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C70239" w:rsidRPr="000A45A7" w:rsidRDefault="00C70239" w:rsidP="001F3F8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6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500,000</w:t>
            </w: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345CA8" w:rsidRPr="000A45A7" w:rsidRDefault="00345CA8" w:rsidP="001F3F8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C70239" w:rsidRPr="000A45A7" w:rsidRDefault="00C70239" w:rsidP="001F3F8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500,000</w:t>
            </w:r>
          </w:p>
        </w:tc>
      </w:tr>
      <w:tr w:rsidR="00345CA8" w:rsidRPr="000A45A7" w:rsidTr="00FD4230">
        <w:tc>
          <w:tcPr>
            <w:tcW w:w="2963" w:type="dxa"/>
          </w:tcPr>
          <w:p w:rsidR="00345CA8" w:rsidRPr="000A45A7" w:rsidRDefault="00345CA8" w:rsidP="00F4421F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31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:rsidR="00345CA8" w:rsidRPr="000A45A7" w:rsidRDefault="00C70239" w:rsidP="001F3F8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42,133</w:t>
            </w:r>
          </w:p>
        </w:tc>
        <w:tc>
          <w:tcPr>
            <w:tcW w:w="234" w:type="dxa"/>
          </w:tcPr>
          <w:p w:rsidR="00345CA8" w:rsidRPr="000A45A7" w:rsidRDefault="00345CA8" w:rsidP="001F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:rsidR="00345CA8" w:rsidRPr="000A45A7" w:rsidRDefault="00C70239" w:rsidP="001F3F8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133,295</w:t>
            </w:r>
          </w:p>
        </w:tc>
        <w:tc>
          <w:tcPr>
            <w:tcW w:w="234" w:type="dxa"/>
          </w:tcPr>
          <w:p w:rsidR="00345CA8" w:rsidRPr="000A45A7" w:rsidRDefault="00345CA8" w:rsidP="001F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:rsidR="00345CA8" w:rsidRPr="000A45A7" w:rsidRDefault="00C70239" w:rsidP="001F3F8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69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525,817</w:t>
            </w:r>
          </w:p>
        </w:tc>
        <w:tc>
          <w:tcPr>
            <w:tcW w:w="234" w:type="dxa"/>
          </w:tcPr>
          <w:p w:rsidR="00345CA8" w:rsidRPr="000A45A7" w:rsidRDefault="00345CA8" w:rsidP="001F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345CA8" w:rsidRPr="000A45A7" w:rsidRDefault="00C70239" w:rsidP="001F3F8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701,245</w:t>
            </w:r>
          </w:p>
        </w:tc>
      </w:tr>
      <w:tr w:rsidR="001F3F85" w:rsidRPr="000A45A7" w:rsidTr="00FD4230">
        <w:tc>
          <w:tcPr>
            <w:tcW w:w="2963" w:type="dxa"/>
          </w:tcPr>
          <w:p w:rsidR="001F3F85" w:rsidRPr="000A45A7" w:rsidRDefault="001F3F85" w:rsidP="00F4421F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31" w:type="dxa"/>
          </w:tcPr>
          <w:p w:rsidR="001F3F85" w:rsidRPr="000A45A7" w:rsidRDefault="001F3F85" w:rsidP="00F442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4" w:type="dxa"/>
          </w:tcPr>
          <w:p w:rsidR="001F3F85" w:rsidRPr="000A45A7" w:rsidRDefault="001F3F85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</w:tcPr>
          <w:p w:rsidR="001F3F85" w:rsidRPr="000A45A7" w:rsidRDefault="001F3F85" w:rsidP="00F4421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4" w:type="dxa"/>
          </w:tcPr>
          <w:p w:rsidR="001F3F85" w:rsidRPr="000A45A7" w:rsidRDefault="001F3F85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8" w:type="dxa"/>
          </w:tcPr>
          <w:p w:rsidR="001F3F85" w:rsidRPr="000A45A7" w:rsidRDefault="001F3F85" w:rsidP="00F4421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4" w:type="dxa"/>
          </w:tcPr>
          <w:p w:rsidR="001F3F85" w:rsidRPr="000A45A7" w:rsidRDefault="001F3F85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0" w:type="dxa"/>
          </w:tcPr>
          <w:p w:rsidR="001F3F85" w:rsidRPr="000A45A7" w:rsidRDefault="001F3F85" w:rsidP="00C702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4" w:type="dxa"/>
          </w:tcPr>
          <w:p w:rsidR="001F3F85" w:rsidRPr="000A45A7" w:rsidRDefault="001F3F85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</w:tcPr>
          <w:p w:rsidR="001F3F85" w:rsidRPr="000A45A7" w:rsidRDefault="001F3F85" w:rsidP="00F4421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45CA8" w:rsidRPr="000A45A7" w:rsidTr="00FD4230">
        <w:tc>
          <w:tcPr>
            <w:tcW w:w="2963" w:type="dxa"/>
          </w:tcPr>
          <w:p w:rsidR="00345CA8" w:rsidRPr="000A45A7" w:rsidRDefault="00345CA8" w:rsidP="00F4421F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A45A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2561</w:t>
            </w:r>
          </w:p>
        </w:tc>
        <w:tc>
          <w:tcPr>
            <w:tcW w:w="1031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8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0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345CA8" w:rsidRPr="000A45A7" w:rsidTr="00FD4230">
        <w:tc>
          <w:tcPr>
            <w:tcW w:w="2963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031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128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050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026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345CA8" w:rsidRPr="000A45A7" w:rsidTr="00FD4230">
        <w:tc>
          <w:tcPr>
            <w:tcW w:w="2963" w:type="dxa"/>
          </w:tcPr>
          <w:p w:rsidR="00345CA8" w:rsidRPr="000A45A7" w:rsidRDefault="001F3F85" w:rsidP="00F4421F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เงินกู้ยืมจากสถาบันการเงิน</w:t>
            </w:r>
          </w:p>
        </w:tc>
        <w:tc>
          <w:tcPr>
            <w:tcW w:w="1031" w:type="dxa"/>
          </w:tcPr>
          <w:p w:rsidR="00345CA8" w:rsidRPr="000A45A7" w:rsidRDefault="00F44BC3" w:rsidP="00F44BC3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4.25 - 4.30</w:t>
            </w: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345CA8" w:rsidRPr="000A45A7" w:rsidRDefault="001F3F85" w:rsidP="001F3F8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67,216</w:t>
            </w: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345CA8" w:rsidRPr="000A45A7" w:rsidRDefault="001F3F85" w:rsidP="001F3F8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345CA8" w:rsidRPr="000A45A7" w:rsidRDefault="001F3F85" w:rsidP="001F3F8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345CA8" w:rsidRPr="000A45A7" w:rsidRDefault="00E650C7" w:rsidP="001F3F8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67,216</w:t>
            </w:r>
          </w:p>
        </w:tc>
      </w:tr>
      <w:tr w:rsidR="00345CA8" w:rsidRPr="000A45A7" w:rsidTr="00FD4230">
        <w:tc>
          <w:tcPr>
            <w:tcW w:w="2963" w:type="dxa"/>
          </w:tcPr>
          <w:p w:rsidR="00345CA8" w:rsidRPr="000A45A7" w:rsidRDefault="00345CA8" w:rsidP="00F4421F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31" w:type="dxa"/>
          </w:tcPr>
          <w:p w:rsidR="00345CA8" w:rsidRPr="000A45A7" w:rsidRDefault="00345CA8" w:rsidP="00F442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:rsidR="00345CA8" w:rsidRPr="000A45A7" w:rsidRDefault="001F3F85" w:rsidP="001F3F8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67,216</w:t>
            </w: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:rsidR="00345CA8" w:rsidRPr="000A45A7" w:rsidRDefault="001F3F85" w:rsidP="001F3F8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:rsidR="00345CA8" w:rsidRPr="000A45A7" w:rsidRDefault="001F3F85" w:rsidP="001F3F8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4" w:type="dxa"/>
          </w:tcPr>
          <w:p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345CA8" w:rsidRPr="000A45A7" w:rsidRDefault="00E650C7" w:rsidP="001F3F8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67,216</w:t>
            </w:r>
          </w:p>
        </w:tc>
      </w:tr>
    </w:tbl>
    <w:p w:rsidR="00E12C8F" w:rsidRPr="009664BA" w:rsidRDefault="00E12C8F" w:rsidP="00E12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E12C8F" w:rsidRPr="00725CFB" w:rsidRDefault="00E12C8F" w:rsidP="00E12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E12C8F" w:rsidRDefault="003C287C" w:rsidP="00E12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C287C">
        <w:rPr>
          <w:rFonts w:asciiTheme="majorBidi" w:hAnsi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>
        <w:rPr>
          <w:rFonts w:asciiTheme="majorBidi" w:hAnsiTheme="majorBidi"/>
          <w:sz w:val="30"/>
          <w:szCs w:val="30"/>
        </w:rPr>
        <w:t xml:space="preserve"> </w:t>
      </w:r>
      <w:r w:rsidRPr="003C287C">
        <w:rPr>
          <w:rFonts w:asciiTheme="majorBidi" w:hAnsiTheme="majorBidi"/>
          <w:sz w:val="30"/>
          <w:szCs w:val="30"/>
          <w:cs/>
        </w:rPr>
        <w:t>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  <w:r w:rsidR="00FB4853">
        <w:rPr>
          <w:rFonts w:asciiTheme="majorBidi" w:hAnsiTheme="majorBidi" w:hint="cs"/>
          <w:sz w:val="30"/>
          <w:szCs w:val="30"/>
          <w:cs/>
        </w:rPr>
        <w:t xml:space="preserve"> ตามที่ได้เปิดเผยไว้ในหมายเหตุข้อ </w:t>
      </w:r>
      <w:r w:rsidR="00FB4853">
        <w:rPr>
          <w:rFonts w:asciiTheme="majorBidi" w:hAnsiTheme="majorBidi"/>
          <w:sz w:val="30"/>
          <w:szCs w:val="30"/>
        </w:rPr>
        <w:t>2</w:t>
      </w:r>
      <w:r w:rsidR="00B003C2">
        <w:rPr>
          <w:rFonts w:asciiTheme="majorBidi" w:hAnsiTheme="majorBidi"/>
          <w:sz w:val="30"/>
          <w:szCs w:val="30"/>
        </w:rPr>
        <w:t>4</w:t>
      </w:r>
    </w:p>
    <w:p w:rsidR="00FB4853" w:rsidRPr="00F93682" w:rsidRDefault="00FB4853" w:rsidP="00E12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2"/>
          <w:szCs w:val="22"/>
          <w:cs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89"/>
        <w:gridCol w:w="256"/>
        <w:gridCol w:w="1174"/>
        <w:gridCol w:w="262"/>
        <w:gridCol w:w="1180"/>
        <w:gridCol w:w="260"/>
        <w:gridCol w:w="1178"/>
      </w:tblGrid>
      <w:tr w:rsidR="00DF4492" w:rsidRPr="00575D09" w:rsidTr="003E6EA2">
        <w:trPr>
          <w:tblHeader/>
        </w:trPr>
        <w:tc>
          <w:tcPr>
            <w:tcW w:w="2036" w:type="pct"/>
            <w:vMerge w:val="restart"/>
          </w:tcPr>
          <w:p w:rsidR="00DF4492" w:rsidRPr="00575D09" w:rsidRDefault="00DF4492" w:rsidP="00DF4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575D0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สินทรัพย์และหนี้สินที่เป็นเงินตรา</w:t>
            </w:r>
          </w:p>
          <w:p w:rsidR="00DF4492" w:rsidRPr="00575D09" w:rsidRDefault="00DF4492" w:rsidP="00DF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75D0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ต่างประเทศ</w:t>
            </w:r>
            <w:r w:rsidRPr="00575D0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575D0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575D0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575D0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412" w:type="pct"/>
            <w:gridSpan w:val="3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411" w:type="pct"/>
            <w:gridSpan w:val="3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 w:eastAsia="en-US"/>
              </w:rPr>
              <w:t>งบการเงินเฉพาะกิจการ</w:t>
            </w:r>
            <w:r w:rsidRPr="00575D09">
              <w:rPr>
                <w:rFonts w:ascii="Angsana New" w:hAnsi="Angsana New" w:hint="cs"/>
                <w:b/>
                <w:bCs/>
                <w:sz w:val="27"/>
                <w:szCs w:val="27"/>
                <w:lang w:val="en-US" w:eastAsia="en-US"/>
              </w:rPr>
              <w:t xml:space="preserve"> </w:t>
            </w:r>
          </w:p>
        </w:tc>
      </w:tr>
      <w:tr w:rsidR="00DF4492" w:rsidRPr="00575D09" w:rsidTr="003E6EA2">
        <w:trPr>
          <w:tblHeader/>
        </w:trPr>
        <w:tc>
          <w:tcPr>
            <w:tcW w:w="2036" w:type="pct"/>
            <w:vMerge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 w:eastAsia="en-US"/>
              </w:rPr>
            </w:pPr>
          </w:p>
        </w:tc>
        <w:tc>
          <w:tcPr>
            <w:tcW w:w="641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25</w:t>
            </w:r>
            <w:r w:rsidRPr="00575D09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6</w:t>
            </w: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2</w:t>
            </w:r>
          </w:p>
        </w:tc>
        <w:tc>
          <w:tcPr>
            <w:tcW w:w="138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2561</w:t>
            </w:r>
          </w:p>
        </w:tc>
        <w:tc>
          <w:tcPr>
            <w:tcW w:w="141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25</w:t>
            </w:r>
            <w:r w:rsidRPr="00575D09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6</w:t>
            </w: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2</w:t>
            </w:r>
          </w:p>
        </w:tc>
        <w:tc>
          <w:tcPr>
            <w:tcW w:w="140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2561</w:t>
            </w:r>
          </w:p>
        </w:tc>
      </w:tr>
      <w:tr w:rsidR="00DF4492" w:rsidRPr="00575D09" w:rsidTr="00DF4492">
        <w:trPr>
          <w:tblHeader/>
        </w:trPr>
        <w:tc>
          <w:tcPr>
            <w:tcW w:w="2036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2964" w:type="pct"/>
            <w:gridSpan w:val="7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575D09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 w:eastAsia="en-US"/>
              </w:rPr>
              <w:t>(พันบาท)</w:t>
            </w:r>
          </w:p>
        </w:tc>
      </w:tr>
      <w:tr w:rsidR="00DF4492" w:rsidRPr="00575D09" w:rsidTr="003E6EA2">
        <w:tc>
          <w:tcPr>
            <w:tcW w:w="2036" w:type="pct"/>
          </w:tcPr>
          <w:p w:rsidR="00DF4492" w:rsidRPr="00575D09" w:rsidRDefault="00DF4492" w:rsidP="003E6EA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575D09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เงินเหรียญสหรัฐอเมริกา</w:t>
            </w:r>
          </w:p>
        </w:tc>
        <w:tc>
          <w:tcPr>
            <w:tcW w:w="641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38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41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</w:tr>
      <w:tr w:rsidR="00DF4492" w:rsidRPr="00575D09" w:rsidTr="003E6EA2">
        <w:tc>
          <w:tcPr>
            <w:tcW w:w="2036" w:type="pct"/>
          </w:tcPr>
          <w:p w:rsidR="00DF4492" w:rsidRPr="00575D09" w:rsidRDefault="00DF4492" w:rsidP="003E6EA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75D09">
              <w:rPr>
                <w:rFonts w:ascii="Angsana New" w:hAnsi="Angsana New" w:cs="Angsana New" w:hint="cs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641" w:type="pct"/>
          </w:tcPr>
          <w:p w:rsidR="00DF4492" w:rsidRPr="00575D09" w:rsidRDefault="00303DD1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14,320</w:t>
            </w:r>
          </w:p>
        </w:tc>
        <w:tc>
          <w:tcPr>
            <w:tcW w:w="138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DF4492" w:rsidRPr="00575D09" w:rsidRDefault="00303DD1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27,847</w:t>
            </w:r>
          </w:p>
        </w:tc>
        <w:tc>
          <w:tcPr>
            <w:tcW w:w="141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</w:tcPr>
          <w:p w:rsidR="00DF4492" w:rsidRPr="00575D09" w:rsidRDefault="0031484F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2,914</w:t>
            </w:r>
          </w:p>
        </w:tc>
        <w:tc>
          <w:tcPr>
            <w:tcW w:w="140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DF4492" w:rsidRPr="00575D09" w:rsidRDefault="0031484F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19,742</w:t>
            </w:r>
          </w:p>
        </w:tc>
      </w:tr>
      <w:tr w:rsidR="00DF4492" w:rsidRPr="00575D09" w:rsidTr="003E6EA2">
        <w:tc>
          <w:tcPr>
            <w:tcW w:w="2036" w:type="pct"/>
          </w:tcPr>
          <w:p w:rsidR="00DF4492" w:rsidRPr="00575D09" w:rsidRDefault="00DF4492" w:rsidP="003E6EA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75D09">
              <w:rPr>
                <w:rFonts w:ascii="Angsana New" w:hAnsi="Angsana New" w:cs="Angsana New" w:hint="cs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641" w:type="pct"/>
          </w:tcPr>
          <w:p w:rsidR="00DF4492" w:rsidRPr="00575D09" w:rsidRDefault="00303DD1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92,955</w:t>
            </w:r>
          </w:p>
        </w:tc>
        <w:tc>
          <w:tcPr>
            <w:tcW w:w="138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DF4492" w:rsidRPr="00575D09" w:rsidRDefault="00303DD1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59,834</w:t>
            </w:r>
          </w:p>
        </w:tc>
        <w:tc>
          <w:tcPr>
            <w:tcW w:w="141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</w:tcPr>
          <w:p w:rsidR="00DF4492" w:rsidRPr="00575D09" w:rsidRDefault="0031484F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58,497</w:t>
            </w:r>
          </w:p>
        </w:tc>
        <w:tc>
          <w:tcPr>
            <w:tcW w:w="140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DF4492" w:rsidRPr="00575D09" w:rsidRDefault="0031484F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46,726</w:t>
            </w:r>
          </w:p>
        </w:tc>
      </w:tr>
      <w:tr w:rsidR="00DF4492" w:rsidRPr="00575D09" w:rsidTr="003E6EA2">
        <w:tc>
          <w:tcPr>
            <w:tcW w:w="2036" w:type="pct"/>
          </w:tcPr>
          <w:p w:rsidR="00DF4492" w:rsidRPr="00575D09" w:rsidRDefault="00DF4492" w:rsidP="003E6EA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75D09">
              <w:rPr>
                <w:rFonts w:ascii="Angsana New" w:hAnsi="Angsana New" w:cs="Angsana New" w:hint="cs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641" w:type="pct"/>
          </w:tcPr>
          <w:p w:rsidR="00DF4492" w:rsidRPr="00575D09" w:rsidRDefault="00303DD1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65,581</w:t>
            </w:r>
          </w:p>
        </w:tc>
        <w:tc>
          <w:tcPr>
            <w:tcW w:w="138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DF4492" w:rsidRPr="00575D09" w:rsidRDefault="00303DD1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35,434</w:t>
            </w:r>
          </w:p>
        </w:tc>
        <w:tc>
          <w:tcPr>
            <w:tcW w:w="141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</w:tcPr>
          <w:p w:rsidR="00DF4492" w:rsidRPr="00575D09" w:rsidRDefault="0031484F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33,173</w:t>
            </w:r>
          </w:p>
        </w:tc>
        <w:tc>
          <w:tcPr>
            <w:tcW w:w="140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DF4492" w:rsidRPr="00575D09" w:rsidRDefault="0031484F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35,434</w:t>
            </w:r>
          </w:p>
        </w:tc>
      </w:tr>
      <w:tr w:rsidR="00DF4492" w:rsidRPr="00575D09" w:rsidTr="003E6EA2">
        <w:tc>
          <w:tcPr>
            <w:tcW w:w="2036" w:type="pct"/>
          </w:tcPr>
          <w:p w:rsidR="00DF4492" w:rsidRPr="00575D09" w:rsidRDefault="00DF4492" w:rsidP="003E6EA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75D09">
              <w:rPr>
                <w:rFonts w:ascii="Angsana New" w:hAnsi="Angsana New" w:cs="Angsana New" w:hint="cs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41" w:type="pct"/>
          </w:tcPr>
          <w:p w:rsidR="00DF4492" w:rsidRPr="00575D09" w:rsidRDefault="00303DD1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22,164</w:t>
            </w:r>
          </w:p>
        </w:tc>
        <w:tc>
          <w:tcPr>
            <w:tcW w:w="138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DF4492" w:rsidRPr="00575D09" w:rsidRDefault="0031484F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-</w:t>
            </w:r>
          </w:p>
        </w:tc>
        <w:tc>
          <w:tcPr>
            <w:tcW w:w="141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</w:tcPr>
          <w:p w:rsidR="00DF4492" w:rsidRPr="00575D09" w:rsidRDefault="0031484F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-</w:t>
            </w:r>
          </w:p>
        </w:tc>
        <w:tc>
          <w:tcPr>
            <w:tcW w:w="140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DF4492" w:rsidRPr="00575D09" w:rsidRDefault="0031484F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-</w:t>
            </w:r>
          </w:p>
        </w:tc>
      </w:tr>
      <w:tr w:rsidR="00DF4492" w:rsidRPr="00575D09" w:rsidTr="00DF4492">
        <w:tc>
          <w:tcPr>
            <w:tcW w:w="2036" w:type="pct"/>
          </w:tcPr>
          <w:p w:rsidR="00DF4492" w:rsidRPr="00575D09" w:rsidRDefault="00DF4492" w:rsidP="003E6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41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38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41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</w:tr>
      <w:tr w:rsidR="00DF4492" w:rsidRPr="00575D09" w:rsidTr="00DF4492">
        <w:tc>
          <w:tcPr>
            <w:tcW w:w="2036" w:type="pct"/>
          </w:tcPr>
          <w:p w:rsidR="00DF4492" w:rsidRPr="00575D09" w:rsidRDefault="00123FE9" w:rsidP="003E6EA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575D09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เงินยูโร</w:t>
            </w:r>
          </w:p>
        </w:tc>
        <w:tc>
          <w:tcPr>
            <w:tcW w:w="641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38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41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DF4492" w:rsidRPr="00575D09" w:rsidRDefault="00DF4492" w:rsidP="003E6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</w:tr>
      <w:tr w:rsidR="00123FE9" w:rsidRPr="00575D09" w:rsidTr="00DF4492">
        <w:tc>
          <w:tcPr>
            <w:tcW w:w="2036" w:type="pct"/>
          </w:tcPr>
          <w:p w:rsidR="00123FE9" w:rsidRPr="00575D09" w:rsidRDefault="00123FE9" w:rsidP="00123FE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75D09">
              <w:rPr>
                <w:rFonts w:ascii="Angsana New" w:hAnsi="Angsana New" w:cs="Angsana New" w:hint="cs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641" w:type="pct"/>
          </w:tcPr>
          <w:p w:rsidR="00123FE9" w:rsidRPr="00575D09" w:rsidRDefault="0031484F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762</w:t>
            </w:r>
          </w:p>
        </w:tc>
        <w:tc>
          <w:tcPr>
            <w:tcW w:w="138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123FE9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2,303</w:t>
            </w:r>
          </w:p>
        </w:tc>
        <w:tc>
          <w:tcPr>
            <w:tcW w:w="141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:rsidR="00123FE9" w:rsidRPr="00575D09" w:rsidRDefault="0031484F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762</w:t>
            </w:r>
          </w:p>
        </w:tc>
        <w:tc>
          <w:tcPr>
            <w:tcW w:w="140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123FE9" w:rsidRPr="00575D09" w:rsidRDefault="0031484F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2,303</w:t>
            </w:r>
          </w:p>
        </w:tc>
      </w:tr>
      <w:tr w:rsidR="00123FE9" w:rsidRPr="00575D09" w:rsidTr="00DF4492">
        <w:tc>
          <w:tcPr>
            <w:tcW w:w="2036" w:type="pct"/>
          </w:tcPr>
          <w:p w:rsidR="00123FE9" w:rsidRPr="00575D09" w:rsidRDefault="00123FE9" w:rsidP="00123FE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75D09">
              <w:rPr>
                <w:rFonts w:ascii="Angsana New" w:hAnsi="Angsana New" w:cs="Angsana New" w:hint="cs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641" w:type="pct"/>
          </w:tcPr>
          <w:p w:rsidR="00123FE9" w:rsidRPr="00575D09" w:rsidRDefault="0031484F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175</w:t>
            </w:r>
          </w:p>
        </w:tc>
        <w:tc>
          <w:tcPr>
            <w:tcW w:w="138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123FE9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-</w:t>
            </w:r>
          </w:p>
        </w:tc>
        <w:tc>
          <w:tcPr>
            <w:tcW w:w="141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:rsidR="00123FE9" w:rsidRPr="00575D09" w:rsidRDefault="0031484F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175</w:t>
            </w:r>
          </w:p>
        </w:tc>
        <w:tc>
          <w:tcPr>
            <w:tcW w:w="140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123FE9" w:rsidRPr="00575D09" w:rsidRDefault="0031484F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-</w:t>
            </w:r>
          </w:p>
        </w:tc>
      </w:tr>
      <w:tr w:rsidR="00123FE9" w:rsidRPr="00575D09" w:rsidTr="00DF4492">
        <w:tc>
          <w:tcPr>
            <w:tcW w:w="2036" w:type="pct"/>
          </w:tcPr>
          <w:p w:rsidR="00123FE9" w:rsidRPr="00575D09" w:rsidRDefault="00123FE9" w:rsidP="00123FE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641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38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41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</w:tr>
      <w:tr w:rsidR="00123FE9" w:rsidRPr="00575D09" w:rsidTr="00DF4492">
        <w:tc>
          <w:tcPr>
            <w:tcW w:w="2036" w:type="pct"/>
          </w:tcPr>
          <w:p w:rsidR="00123FE9" w:rsidRPr="00575D09" w:rsidRDefault="00123FE9" w:rsidP="00123FE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575D09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เงินเยน</w:t>
            </w:r>
          </w:p>
        </w:tc>
        <w:tc>
          <w:tcPr>
            <w:tcW w:w="641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38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41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</w:tr>
      <w:tr w:rsidR="00123FE9" w:rsidRPr="00575D09" w:rsidTr="00DF4492">
        <w:tc>
          <w:tcPr>
            <w:tcW w:w="2036" w:type="pct"/>
          </w:tcPr>
          <w:p w:rsidR="00123FE9" w:rsidRPr="00575D09" w:rsidRDefault="00123FE9" w:rsidP="00123FE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575D09">
              <w:rPr>
                <w:rFonts w:ascii="Angsana New" w:hAnsi="Angsana New" w:cs="Angsana New" w:hint="cs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641" w:type="pct"/>
          </w:tcPr>
          <w:p w:rsidR="00123FE9" w:rsidRPr="00575D09" w:rsidRDefault="0031484F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63</w:t>
            </w:r>
          </w:p>
        </w:tc>
        <w:tc>
          <w:tcPr>
            <w:tcW w:w="138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123FE9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-</w:t>
            </w:r>
          </w:p>
        </w:tc>
        <w:tc>
          <w:tcPr>
            <w:tcW w:w="141" w:type="pct"/>
          </w:tcPr>
          <w:p w:rsidR="00123FE9" w:rsidRPr="00575D09" w:rsidRDefault="00123FE9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:rsidR="00123FE9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63</w:t>
            </w:r>
          </w:p>
        </w:tc>
        <w:tc>
          <w:tcPr>
            <w:tcW w:w="140" w:type="pct"/>
          </w:tcPr>
          <w:p w:rsidR="00123FE9" w:rsidRPr="00575D09" w:rsidRDefault="00123FE9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123FE9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-</w:t>
            </w:r>
          </w:p>
        </w:tc>
      </w:tr>
      <w:tr w:rsidR="00123FE9" w:rsidRPr="00575D09" w:rsidTr="00DF4492">
        <w:tc>
          <w:tcPr>
            <w:tcW w:w="2036" w:type="pct"/>
          </w:tcPr>
          <w:p w:rsidR="00123FE9" w:rsidRPr="00575D09" w:rsidRDefault="00123FE9" w:rsidP="00123FE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575D09">
              <w:rPr>
                <w:rFonts w:ascii="Angsana New" w:hAnsi="Angsana New" w:cs="Angsana New" w:hint="cs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641" w:type="pct"/>
          </w:tcPr>
          <w:p w:rsidR="00123FE9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66</w:t>
            </w:r>
          </w:p>
        </w:tc>
        <w:tc>
          <w:tcPr>
            <w:tcW w:w="138" w:type="pct"/>
          </w:tcPr>
          <w:p w:rsidR="00123FE9" w:rsidRPr="00575D09" w:rsidRDefault="00123FE9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123FE9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-</w:t>
            </w:r>
          </w:p>
        </w:tc>
        <w:tc>
          <w:tcPr>
            <w:tcW w:w="141" w:type="pct"/>
          </w:tcPr>
          <w:p w:rsidR="00123FE9" w:rsidRPr="00575D09" w:rsidRDefault="00123FE9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:rsidR="00123FE9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66</w:t>
            </w:r>
          </w:p>
        </w:tc>
        <w:tc>
          <w:tcPr>
            <w:tcW w:w="140" w:type="pct"/>
          </w:tcPr>
          <w:p w:rsidR="00123FE9" w:rsidRPr="00575D09" w:rsidRDefault="00123FE9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123FE9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-</w:t>
            </w:r>
          </w:p>
        </w:tc>
      </w:tr>
      <w:tr w:rsidR="00123FE9" w:rsidRPr="00575D09" w:rsidTr="00DF4492">
        <w:tc>
          <w:tcPr>
            <w:tcW w:w="2036" w:type="pct"/>
          </w:tcPr>
          <w:p w:rsidR="00123FE9" w:rsidRPr="00575D09" w:rsidRDefault="00123FE9" w:rsidP="00123FE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641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38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41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</w:tr>
      <w:tr w:rsidR="00123FE9" w:rsidRPr="00575D09" w:rsidTr="00DF4492">
        <w:tc>
          <w:tcPr>
            <w:tcW w:w="2036" w:type="pct"/>
          </w:tcPr>
          <w:p w:rsidR="00123FE9" w:rsidRPr="00575D09" w:rsidRDefault="00123FE9" w:rsidP="00123FE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575D09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เงินดอลลาร์สิงคโปร์</w:t>
            </w:r>
          </w:p>
        </w:tc>
        <w:tc>
          <w:tcPr>
            <w:tcW w:w="641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38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41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123FE9" w:rsidRPr="00575D09" w:rsidRDefault="00123FE9" w:rsidP="0012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</w:tr>
      <w:tr w:rsidR="00123FE9" w:rsidRPr="00575D09" w:rsidTr="00DF4492">
        <w:tc>
          <w:tcPr>
            <w:tcW w:w="2036" w:type="pct"/>
          </w:tcPr>
          <w:p w:rsidR="00123FE9" w:rsidRPr="00575D09" w:rsidRDefault="00123FE9" w:rsidP="00123FE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75D09">
              <w:rPr>
                <w:rFonts w:ascii="Angsana New" w:hAnsi="Angsana New" w:cs="Angsana New" w:hint="cs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641" w:type="pct"/>
          </w:tcPr>
          <w:p w:rsidR="00123FE9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8</w:t>
            </w:r>
          </w:p>
        </w:tc>
        <w:tc>
          <w:tcPr>
            <w:tcW w:w="138" w:type="pct"/>
          </w:tcPr>
          <w:p w:rsidR="00123FE9" w:rsidRPr="00575D09" w:rsidRDefault="00123FE9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123FE9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7</w:t>
            </w:r>
          </w:p>
        </w:tc>
        <w:tc>
          <w:tcPr>
            <w:tcW w:w="141" w:type="pct"/>
          </w:tcPr>
          <w:p w:rsidR="00123FE9" w:rsidRPr="00575D09" w:rsidRDefault="00123FE9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:rsidR="00123FE9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5</w:t>
            </w:r>
          </w:p>
        </w:tc>
        <w:tc>
          <w:tcPr>
            <w:tcW w:w="140" w:type="pct"/>
          </w:tcPr>
          <w:p w:rsidR="00123FE9" w:rsidRPr="00575D09" w:rsidRDefault="00123FE9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123FE9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7</w:t>
            </w:r>
          </w:p>
        </w:tc>
      </w:tr>
      <w:tr w:rsidR="0031484F" w:rsidRPr="00575D09" w:rsidTr="00DF4492">
        <w:tc>
          <w:tcPr>
            <w:tcW w:w="2036" w:type="pct"/>
          </w:tcPr>
          <w:p w:rsidR="0031484F" w:rsidRPr="00575D09" w:rsidRDefault="0031484F" w:rsidP="0031484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75D09">
              <w:rPr>
                <w:rFonts w:ascii="Angsana New" w:hAnsi="Angsana New" w:cs="Angsana New" w:hint="cs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641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50</w:t>
            </w:r>
          </w:p>
        </w:tc>
        <w:tc>
          <w:tcPr>
            <w:tcW w:w="138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-</w:t>
            </w:r>
          </w:p>
        </w:tc>
        <w:tc>
          <w:tcPr>
            <w:tcW w:w="141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-</w:t>
            </w:r>
          </w:p>
        </w:tc>
        <w:tc>
          <w:tcPr>
            <w:tcW w:w="140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-</w:t>
            </w:r>
          </w:p>
        </w:tc>
      </w:tr>
      <w:tr w:rsidR="0031484F" w:rsidRPr="00575D09" w:rsidTr="00DF4492">
        <w:tc>
          <w:tcPr>
            <w:tcW w:w="2036" w:type="pct"/>
          </w:tcPr>
          <w:p w:rsidR="0031484F" w:rsidRPr="00575D09" w:rsidRDefault="0031484F" w:rsidP="0031484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41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38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41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</w:tr>
      <w:tr w:rsidR="0031484F" w:rsidRPr="00575D09" w:rsidTr="00DF4492">
        <w:tc>
          <w:tcPr>
            <w:tcW w:w="2036" w:type="pct"/>
          </w:tcPr>
          <w:p w:rsidR="0031484F" w:rsidRPr="00575D09" w:rsidRDefault="0031484F" w:rsidP="0031484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575D09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อื่นๆ</w:t>
            </w:r>
          </w:p>
        </w:tc>
        <w:tc>
          <w:tcPr>
            <w:tcW w:w="641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38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41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40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</w:tr>
      <w:tr w:rsidR="0031484F" w:rsidRPr="00575D09" w:rsidTr="00123FE9">
        <w:tc>
          <w:tcPr>
            <w:tcW w:w="2036" w:type="pct"/>
          </w:tcPr>
          <w:p w:rsidR="0031484F" w:rsidRPr="00575D09" w:rsidRDefault="0031484F" w:rsidP="0031484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75D09">
              <w:rPr>
                <w:rFonts w:ascii="Angsana New" w:hAnsi="Angsana New" w:cs="Angsana New" w:hint="cs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641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41</w:t>
            </w:r>
          </w:p>
        </w:tc>
        <w:tc>
          <w:tcPr>
            <w:tcW w:w="138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3</w:t>
            </w:r>
          </w:p>
        </w:tc>
        <w:tc>
          <w:tcPr>
            <w:tcW w:w="141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38</w:t>
            </w:r>
          </w:p>
        </w:tc>
        <w:tc>
          <w:tcPr>
            <w:tcW w:w="140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3</w:t>
            </w:r>
          </w:p>
        </w:tc>
      </w:tr>
      <w:tr w:rsidR="0031484F" w:rsidRPr="00575D09" w:rsidTr="00123FE9">
        <w:tc>
          <w:tcPr>
            <w:tcW w:w="2036" w:type="pct"/>
          </w:tcPr>
          <w:p w:rsidR="0031484F" w:rsidRPr="00575D09" w:rsidRDefault="0031484F" w:rsidP="0031484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75D09">
              <w:rPr>
                <w:rFonts w:ascii="Angsana New" w:hAnsi="Angsana New" w:cs="Angsana New" w:hint="cs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8</w:t>
            </w:r>
          </w:p>
        </w:tc>
        <w:tc>
          <w:tcPr>
            <w:tcW w:w="138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-</w:t>
            </w:r>
          </w:p>
        </w:tc>
        <w:tc>
          <w:tcPr>
            <w:tcW w:w="141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-</w:t>
            </w:r>
          </w:p>
        </w:tc>
        <w:tc>
          <w:tcPr>
            <w:tcW w:w="140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sz w:val="27"/>
                <w:szCs w:val="27"/>
                <w:lang w:val="en-US" w:eastAsia="en-US"/>
              </w:rPr>
              <w:t>-</w:t>
            </w:r>
          </w:p>
        </w:tc>
      </w:tr>
      <w:tr w:rsidR="0031484F" w:rsidRPr="00575D09" w:rsidTr="00123FE9">
        <w:tc>
          <w:tcPr>
            <w:tcW w:w="2036" w:type="pct"/>
          </w:tcPr>
          <w:p w:rsidR="0031484F" w:rsidRPr="00575D09" w:rsidRDefault="0031484F" w:rsidP="0031484F">
            <w:pPr>
              <w:pStyle w:val="a"/>
              <w:widowControl w:val="0"/>
              <w:tabs>
                <w:tab w:val="clear" w:pos="1080"/>
              </w:tabs>
              <w:ind w:left="160" w:hanging="160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75D09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ยอดบัญชีในงบแสดงฐานะการเงิน</w:t>
            </w:r>
            <w:r w:rsidRPr="00575D09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br/>
              <w:t>ที่มีความเสี่ยง</w:t>
            </w:r>
            <w:r w:rsidRPr="00575D09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 xml:space="preserve">       </w:t>
            </w:r>
            <w:r w:rsidRPr="00575D09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     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b/>
                <w:bCs/>
                <w:sz w:val="27"/>
                <w:szCs w:val="27"/>
                <w:lang w:val="en-US" w:eastAsia="en-US"/>
              </w:rPr>
              <w:t>196,193</w:t>
            </w:r>
          </w:p>
        </w:tc>
        <w:tc>
          <w:tcPr>
            <w:tcW w:w="138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b/>
                <w:bCs/>
                <w:sz w:val="27"/>
                <w:szCs w:val="27"/>
                <w:lang w:val="en-US" w:eastAsia="en-US"/>
              </w:rPr>
              <w:t>125,428</w:t>
            </w:r>
          </w:p>
        </w:tc>
        <w:tc>
          <w:tcPr>
            <w:tcW w:w="141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b/>
                <w:bCs/>
                <w:sz w:val="27"/>
                <w:szCs w:val="27"/>
                <w:lang w:val="en-US" w:eastAsia="en-US"/>
              </w:rPr>
              <w:t>95,693</w:t>
            </w:r>
          </w:p>
        </w:tc>
        <w:tc>
          <w:tcPr>
            <w:tcW w:w="140" w:type="pct"/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</w:p>
          <w:p w:rsidR="0031484F" w:rsidRPr="00575D09" w:rsidRDefault="0031484F" w:rsidP="00314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575D09">
              <w:rPr>
                <w:rFonts w:ascii="Angsana New" w:hAnsi="Angsana New" w:hint="cs"/>
                <w:b/>
                <w:bCs/>
                <w:sz w:val="27"/>
                <w:szCs w:val="27"/>
                <w:lang w:val="en-US" w:eastAsia="en-US"/>
              </w:rPr>
              <w:t>104,215</w:t>
            </w:r>
          </w:p>
        </w:tc>
      </w:tr>
    </w:tbl>
    <w:p w:rsidR="00575D09" w:rsidRDefault="00575D09" w:rsidP="00A04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A04422" w:rsidRPr="009664BA" w:rsidRDefault="00A04422" w:rsidP="00A04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79F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:rsidR="00A04422" w:rsidRPr="00561285" w:rsidRDefault="00A04422" w:rsidP="00A044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A04422" w:rsidRDefault="002579F7" w:rsidP="00A04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/>
          <w:sz w:val="30"/>
          <w:szCs w:val="30"/>
        </w:rPr>
      </w:pPr>
      <w:r w:rsidRPr="002579F7">
        <w:rPr>
          <w:rFonts w:asciiTheme="majorBidi" w:hAnsiTheme="majorBidi"/>
          <w:spacing w:val="-2"/>
          <w:sz w:val="30"/>
          <w:szCs w:val="30"/>
          <w:cs/>
        </w:rPr>
        <w:t>ความเสี่ยงทางด้านสินเชื่อ คือผลขาดทุนที่อาจเกิดขึ้นจากการ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  <w:r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2579F7">
        <w:rPr>
          <w:rFonts w:asciiTheme="majorBidi" w:hAnsi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 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2579F7" w:rsidRPr="00561285" w:rsidRDefault="00257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155DE1" w:rsidRPr="009664BA" w:rsidRDefault="00155DE1" w:rsidP="0015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155DE1" w:rsidRPr="00561285" w:rsidRDefault="00155DE1" w:rsidP="0015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155DE1" w:rsidRDefault="002579F7" w:rsidP="0015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579F7">
        <w:rPr>
          <w:rFonts w:asciiTheme="majorBidi" w:hAnsiTheme="majorBidi"/>
          <w:spacing w:val="-2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</w:t>
      </w:r>
      <w:r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2579F7">
        <w:rPr>
          <w:rFonts w:asciiTheme="majorBidi" w:hAnsiTheme="majorBidi"/>
          <w:spacing w:val="-2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561285" w:rsidRDefault="00561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:rsidR="00155DE1" w:rsidRPr="009664BA" w:rsidRDefault="00155DE1" w:rsidP="0015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:rsidR="00155DE1" w:rsidRPr="00561285" w:rsidRDefault="00155DE1" w:rsidP="0015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155DE1" w:rsidRPr="00623946" w:rsidRDefault="00155DE1" w:rsidP="0015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FD4230" w:rsidRDefault="00F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270"/>
        <w:gridCol w:w="900"/>
        <w:gridCol w:w="244"/>
        <w:gridCol w:w="926"/>
        <w:gridCol w:w="236"/>
        <w:gridCol w:w="844"/>
        <w:gridCol w:w="236"/>
        <w:gridCol w:w="934"/>
      </w:tblGrid>
      <w:tr w:rsidR="008B74EB" w:rsidRPr="00FF604A" w:rsidTr="00B8372C">
        <w:trPr>
          <w:tblHeader/>
        </w:trPr>
        <w:tc>
          <w:tcPr>
            <w:tcW w:w="3510" w:type="dxa"/>
            <w:vMerge w:val="restart"/>
          </w:tcPr>
          <w:p w:rsidR="008B74EB" w:rsidRPr="00FF604A" w:rsidRDefault="008B74EB" w:rsidP="008B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9"/>
          </w:tcPr>
          <w:p w:rsidR="008B74EB" w:rsidRPr="00FF604A" w:rsidRDefault="008B74EB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74EB" w:rsidRPr="00FF604A" w:rsidTr="00B8372C">
        <w:trPr>
          <w:tblHeader/>
        </w:trPr>
        <w:tc>
          <w:tcPr>
            <w:tcW w:w="3510" w:type="dxa"/>
            <w:vMerge/>
            <w:shd w:val="clear" w:color="auto" w:fill="auto"/>
          </w:tcPr>
          <w:p w:rsidR="008B74EB" w:rsidRPr="00FF604A" w:rsidRDefault="008B74EB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:rsidR="008B74EB" w:rsidRPr="00FF604A" w:rsidRDefault="008B74EB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</w:t>
            </w:r>
            <w:r w:rsidR="00CF41A5" w:rsidRPr="00FF604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:rsidR="008B74EB" w:rsidRPr="00FF604A" w:rsidRDefault="008B74EB" w:rsidP="00B8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</w:tcPr>
          <w:p w:rsidR="008B74EB" w:rsidRPr="00FF604A" w:rsidRDefault="008B74EB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B59B6" w:rsidRPr="00FF604A" w:rsidTr="00B8372C">
        <w:trPr>
          <w:tblHeader/>
        </w:trPr>
        <w:tc>
          <w:tcPr>
            <w:tcW w:w="3510" w:type="dxa"/>
            <w:shd w:val="clear" w:color="auto" w:fill="auto"/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B59B6" w:rsidRPr="00FF604A" w:rsidRDefault="00DB59B6" w:rsidP="00CF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B59B6" w:rsidRPr="00FF604A" w:rsidRDefault="00DB59B6" w:rsidP="00B8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F604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F604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F604A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B59B6" w:rsidRPr="00FF604A" w:rsidTr="00B8372C">
        <w:trPr>
          <w:tblHeader/>
        </w:trPr>
        <w:tc>
          <w:tcPr>
            <w:tcW w:w="3510" w:type="dxa"/>
            <w:shd w:val="clear" w:color="auto" w:fill="auto"/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760" w:type="dxa"/>
            <w:gridSpan w:val="9"/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59B6" w:rsidRPr="00FF604A" w:rsidTr="00B8372C">
        <w:tc>
          <w:tcPr>
            <w:tcW w:w="3510" w:type="dxa"/>
            <w:shd w:val="clear" w:color="auto" w:fill="auto"/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C576B2"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B59B6" w:rsidRPr="00FF604A" w:rsidRDefault="00DB59B6" w:rsidP="00B8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110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:rsidR="00DB59B6" w:rsidRPr="00FF604A" w:rsidRDefault="00DB59B6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1A5" w:rsidRPr="00FF604A" w:rsidTr="00B8372C">
        <w:tc>
          <w:tcPr>
            <w:tcW w:w="3510" w:type="dxa"/>
            <w:shd w:val="clear" w:color="auto" w:fill="auto"/>
          </w:tcPr>
          <w:p w:rsidR="00CF41A5" w:rsidRPr="00FF604A" w:rsidRDefault="00CF41A5" w:rsidP="00CF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70" w:type="dxa"/>
          </w:tcPr>
          <w:p w:rsidR="00CF41A5" w:rsidRPr="00FF604A" w:rsidRDefault="00CF41A5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F41A5" w:rsidRPr="00FF604A" w:rsidRDefault="00CF41A5" w:rsidP="00B8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41A5" w:rsidRPr="00FF604A" w:rsidRDefault="00CF41A5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:rsidR="00CF41A5" w:rsidRPr="00FF604A" w:rsidRDefault="00CF41A5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</w:tcPr>
          <w:p w:rsidR="00CF41A5" w:rsidRPr="00FF604A" w:rsidRDefault="00CF41A5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F41A5" w:rsidRPr="00FF604A" w:rsidRDefault="00CF41A5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:rsidR="00CF41A5" w:rsidRPr="00FF604A" w:rsidRDefault="00CF41A5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F41A5" w:rsidRPr="00FF604A" w:rsidRDefault="00CF41A5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:rsidR="00CF41A5" w:rsidRPr="00FF604A" w:rsidRDefault="00CF41A5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0A44" w:rsidRPr="00FF604A" w:rsidTr="00B8372C">
        <w:tc>
          <w:tcPr>
            <w:tcW w:w="3510" w:type="dxa"/>
          </w:tcPr>
          <w:p w:rsidR="00B40A44" w:rsidRPr="00FF604A" w:rsidRDefault="00B40A44" w:rsidP="00B40A44">
            <w:pPr>
              <w:tabs>
                <w:tab w:val="clear" w:pos="227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:rsidR="00B40A44" w:rsidRPr="00FF604A" w:rsidRDefault="00CF41A5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(636,989)</w:t>
            </w:r>
          </w:p>
        </w:tc>
        <w:tc>
          <w:tcPr>
            <w:tcW w:w="270" w:type="dxa"/>
            <w:vAlign w:val="bottom"/>
          </w:tcPr>
          <w:p w:rsidR="00B40A44" w:rsidRPr="00FF604A" w:rsidRDefault="00B40A44" w:rsidP="00B8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40A44" w:rsidRPr="00FF604A" w:rsidRDefault="00DC28CC" w:rsidP="00731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:rsidR="00B40A44" w:rsidRPr="00FF604A" w:rsidRDefault="00B40A44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:rsidR="00B40A44" w:rsidRPr="00FF604A" w:rsidRDefault="00CF41A5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0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(636,989)</w:t>
            </w:r>
          </w:p>
        </w:tc>
        <w:tc>
          <w:tcPr>
            <w:tcW w:w="236" w:type="dxa"/>
            <w:vAlign w:val="bottom"/>
          </w:tcPr>
          <w:p w:rsidR="00B40A44" w:rsidRPr="00FF604A" w:rsidRDefault="00B40A44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:rsidR="00B40A44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B40A44" w:rsidRPr="00FF604A" w:rsidRDefault="00B40A44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B40A44" w:rsidRPr="00FF604A" w:rsidRDefault="00CF41A5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6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(636,989)</w:t>
            </w:r>
          </w:p>
        </w:tc>
      </w:tr>
      <w:tr w:rsidR="00B40A44" w:rsidRPr="00FF604A" w:rsidTr="00B8372C">
        <w:tc>
          <w:tcPr>
            <w:tcW w:w="3510" w:type="dxa"/>
          </w:tcPr>
          <w:p w:rsidR="00B40A44" w:rsidRPr="00FF604A" w:rsidRDefault="00B40A44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B40A44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  <w:tc>
          <w:tcPr>
            <w:tcW w:w="270" w:type="dxa"/>
            <w:vAlign w:val="bottom"/>
          </w:tcPr>
          <w:p w:rsidR="00B40A44" w:rsidRPr="00FF604A" w:rsidRDefault="00B40A44" w:rsidP="00B8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40A44" w:rsidRPr="00FF604A" w:rsidRDefault="00DC28CC" w:rsidP="00731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:rsidR="00B40A44" w:rsidRPr="00FF604A" w:rsidRDefault="00B40A44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:rsidR="00B40A44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0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  <w:tc>
          <w:tcPr>
            <w:tcW w:w="236" w:type="dxa"/>
            <w:vAlign w:val="bottom"/>
          </w:tcPr>
          <w:p w:rsidR="00B40A44" w:rsidRPr="00FF604A" w:rsidRDefault="00B40A44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:rsidR="00B40A44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B40A44" w:rsidRPr="00FF604A" w:rsidRDefault="00B40A44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B40A44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6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</w:tr>
      <w:tr w:rsidR="00B40A44" w:rsidRPr="00FF604A" w:rsidTr="00B8372C">
        <w:tc>
          <w:tcPr>
            <w:tcW w:w="3510" w:type="dxa"/>
          </w:tcPr>
          <w:p w:rsidR="00B40A44" w:rsidRPr="00FF604A" w:rsidRDefault="00B40A44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vAlign w:val="bottom"/>
          </w:tcPr>
          <w:p w:rsidR="00B40A44" w:rsidRPr="00FF604A" w:rsidRDefault="00B40A44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2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B40A44" w:rsidRPr="00FF604A" w:rsidRDefault="00B40A44" w:rsidP="00B8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B40A44" w:rsidRPr="00FF604A" w:rsidRDefault="00B40A44" w:rsidP="00731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  <w:vAlign w:val="bottom"/>
          </w:tcPr>
          <w:p w:rsidR="00B40A44" w:rsidRPr="00FF604A" w:rsidRDefault="00B40A44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26" w:type="dxa"/>
            <w:vAlign w:val="bottom"/>
          </w:tcPr>
          <w:p w:rsidR="00B40A44" w:rsidRPr="00FF604A" w:rsidRDefault="00B40A44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:rsidR="00B40A44" w:rsidRPr="00FF604A" w:rsidRDefault="00B40A44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  <w:vAlign w:val="bottom"/>
          </w:tcPr>
          <w:p w:rsidR="00B40A44" w:rsidRPr="00FF604A" w:rsidRDefault="00B40A44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:rsidR="00B40A44" w:rsidRPr="00FF604A" w:rsidRDefault="00B40A44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:rsidR="00B40A44" w:rsidRPr="00FF604A" w:rsidRDefault="00B40A44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6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40A44" w:rsidRPr="00FF604A" w:rsidTr="00B8372C">
        <w:tc>
          <w:tcPr>
            <w:tcW w:w="3510" w:type="dxa"/>
            <w:shd w:val="clear" w:color="auto" w:fill="auto"/>
          </w:tcPr>
          <w:p w:rsidR="00B40A44" w:rsidRPr="00FF604A" w:rsidRDefault="00B40A44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B40A44" w:rsidRPr="00FF604A" w:rsidRDefault="00B40A44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40A44" w:rsidRPr="00FF604A" w:rsidRDefault="00B40A44" w:rsidP="00B8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40A44" w:rsidRPr="00FF604A" w:rsidRDefault="00B40A44" w:rsidP="00731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:rsidR="00B40A44" w:rsidRPr="00FF604A" w:rsidRDefault="00B40A44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</w:tcPr>
          <w:p w:rsidR="00B40A44" w:rsidRPr="00FF604A" w:rsidRDefault="00B40A44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40A44" w:rsidRPr="00FF604A" w:rsidRDefault="00B40A44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:rsidR="00B40A44" w:rsidRPr="00FF604A" w:rsidRDefault="00B40A44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40A44" w:rsidRPr="00FF604A" w:rsidRDefault="00B40A44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:rsidR="00B40A44" w:rsidRPr="00FF604A" w:rsidRDefault="00B40A44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1A5" w:rsidRPr="00FF604A" w:rsidTr="00B8372C">
        <w:tc>
          <w:tcPr>
            <w:tcW w:w="3510" w:type="dxa"/>
            <w:shd w:val="clear" w:color="auto" w:fill="auto"/>
          </w:tcPr>
          <w:p w:rsidR="003532A6" w:rsidRPr="00FF604A" w:rsidRDefault="00CF41A5" w:rsidP="00CF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:rsidR="00CF41A5" w:rsidRPr="00FF604A" w:rsidRDefault="003532A6" w:rsidP="00CF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CF41A5" w:rsidRPr="00FF60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CF41A5" w:rsidRPr="00FF604A" w:rsidRDefault="00CF41A5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F41A5" w:rsidRPr="00FF604A" w:rsidRDefault="00CF41A5" w:rsidP="00B8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41A5" w:rsidRPr="00FF604A" w:rsidRDefault="00CF41A5" w:rsidP="00731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:rsidR="00CF41A5" w:rsidRPr="00FF604A" w:rsidRDefault="00CF41A5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</w:tcPr>
          <w:p w:rsidR="00CF41A5" w:rsidRPr="00FF604A" w:rsidRDefault="00CF41A5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F41A5" w:rsidRPr="00FF604A" w:rsidRDefault="00CF41A5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:rsidR="00CF41A5" w:rsidRPr="00FF604A" w:rsidRDefault="00CF41A5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F41A5" w:rsidRPr="00FF604A" w:rsidRDefault="00CF41A5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:rsidR="00CF41A5" w:rsidRPr="00FF604A" w:rsidRDefault="00CF41A5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153" w:rsidRPr="00FF604A" w:rsidTr="00B8372C">
        <w:tc>
          <w:tcPr>
            <w:tcW w:w="3510" w:type="dxa"/>
          </w:tcPr>
          <w:p w:rsidR="00A31153" w:rsidRPr="00FF604A" w:rsidRDefault="00A31153" w:rsidP="00A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A31153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33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270" w:type="dxa"/>
            <w:vAlign w:val="bottom"/>
          </w:tcPr>
          <w:p w:rsidR="00A31153" w:rsidRPr="00FF604A" w:rsidRDefault="00A31153" w:rsidP="00B8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A31153" w:rsidRPr="00FF604A" w:rsidRDefault="00DC28CC" w:rsidP="00731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:rsidR="00A31153" w:rsidRPr="00FF604A" w:rsidRDefault="00A31153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:rsidR="00A31153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20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236" w:type="dxa"/>
            <w:vAlign w:val="bottom"/>
          </w:tcPr>
          <w:p w:rsidR="00A31153" w:rsidRPr="00FF604A" w:rsidRDefault="00A31153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:rsidR="00A31153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A31153" w:rsidRPr="00FF604A" w:rsidRDefault="00A31153" w:rsidP="00B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A31153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90" w:right="-16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</w:tr>
    </w:tbl>
    <w:p w:rsidR="001B50B1" w:rsidRPr="00E54053" w:rsidRDefault="001B50B1" w:rsidP="00A04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6"/>
          <w:szCs w:val="6"/>
          <w:highlight w:val="yellow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900"/>
        <w:gridCol w:w="244"/>
        <w:gridCol w:w="1016"/>
        <w:gridCol w:w="236"/>
        <w:gridCol w:w="844"/>
        <w:gridCol w:w="236"/>
        <w:gridCol w:w="934"/>
      </w:tblGrid>
      <w:tr w:rsidR="008B74EB" w:rsidRPr="00FF604A" w:rsidTr="003D1346">
        <w:trPr>
          <w:tblHeader/>
        </w:trPr>
        <w:tc>
          <w:tcPr>
            <w:tcW w:w="3420" w:type="dxa"/>
            <w:vMerge w:val="restart"/>
          </w:tcPr>
          <w:p w:rsidR="008B74EB" w:rsidRPr="00FF604A" w:rsidRDefault="008B74EB" w:rsidP="008B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9"/>
          </w:tcPr>
          <w:p w:rsidR="008B74EB" w:rsidRPr="00FF604A" w:rsidRDefault="008B74EB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74EB" w:rsidRPr="00FF604A" w:rsidTr="003D1346">
        <w:trPr>
          <w:tblHeader/>
        </w:trPr>
        <w:tc>
          <w:tcPr>
            <w:tcW w:w="3420" w:type="dxa"/>
            <w:vMerge/>
            <w:shd w:val="clear" w:color="auto" w:fill="auto"/>
          </w:tcPr>
          <w:p w:rsidR="008B74EB" w:rsidRPr="00FF604A" w:rsidRDefault="008B74EB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:rsidR="008B74EB" w:rsidRPr="00FF604A" w:rsidRDefault="003D1346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:rsidR="008B74EB" w:rsidRPr="00FF604A" w:rsidRDefault="008B74EB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</w:tcPr>
          <w:p w:rsidR="008B74EB" w:rsidRPr="00FF604A" w:rsidRDefault="008B74EB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31153" w:rsidRPr="00FF604A" w:rsidTr="003D1346">
        <w:trPr>
          <w:tblHeader/>
        </w:trPr>
        <w:tc>
          <w:tcPr>
            <w:tcW w:w="3420" w:type="dxa"/>
            <w:shd w:val="clear" w:color="auto" w:fill="auto"/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F604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F604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F604A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31153" w:rsidRPr="00FF604A" w:rsidTr="003D1346">
        <w:trPr>
          <w:tblHeader/>
        </w:trPr>
        <w:tc>
          <w:tcPr>
            <w:tcW w:w="3420" w:type="dxa"/>
            <w:shd w:val="clear" w:color="auto" w:fill="auto"/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850" w:type="dxa"/>
            <w:gridSpan w:val="9"/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1153" w:rsidRPr="00FF604A" w:rsidTr="003D1346">
        <w:tc>
          <w:tcPr>
            <w:tcW w:w="3420" w:type="dxa"/>
            <w:shd w:val="clear" w:color="auto" w:fill="auto"/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16" w:type="dxa"/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</w:tcPr>
          <w:p w:rsidR="00A31153" w:rsidRPr="00FF604A" w:rsidRDefault="00A31153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3532A6" w:rsidRPr="00FF604A" w:rsidTr="003D1346">
        <w:tc>
          <w:tcPr>
            <w:tcW w:w="3420" w:type="dxa"/>
            <w:shd w:val="clear" w:color="auto" w:fill="auto"/>
          </w:tcPr>
          <w:p w:rsidR="003532A6" w:rsidRPr="00FF604A" w:rsidRDefault="003532A6" w:rsidP="0035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70" w:type="dxa"/>
          </w:tcPr>
          <w:p w:rsidR="003532A6" w:rsidRPr="00FF604A" w:rsidRDefault="003532A6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532A6" w:rsidRPr="00FF604A" w:rsidRDefault="003532A6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532A6" w:rsidRPr="00FF604A" w:rsidRDefault="003532A6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</w:tcPr>
          <w:p w:rsidR="003532A6" w:rsidRPr="00FF604A" w:rsidRDefault="003532A6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16" w:type="dxa"/>
          </w:tcPr>
          <w:p w:rsidR="003532A6" w:rsidRPr="00FF604A" w:rsidRDefault="003532A6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3532A6" w:rsidRPr="00FF604A" w:rsidRDefault="003532A6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</w:tcPr>
          <w:p w:rsidR="003532A6" w:rsidRPr="00FF604A" w:rsidRDefault="003532A6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3532A6" w:rsidRPr="00FF604A" w:rsidRDefault="003532A6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</w:tcPr>
          <w:p w:rsidR="003532A6" w:rsidRPr="00FF604A" w:rsidRDefault="003532A6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C28CC" w:rsidRPr="00FF604A" w:rsidTr="003D1346">
        <w:tc>
          <w:tcPr>
            <w:tcW w:w="3420" w:type="dxa"/>
          </w:tcPr>
          <w:p w:rsidR="00DC28CC" w:rsidRPr="00FF604A" w:rsidRDefault="00DC28CC" w:rsidP="00DC28CC">
            <w:pPr>
              <w:tabs>
                <w:tab w:val="clear" w:pos="227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:rsidR="00DC28CC" w:rsidRPr="00FF604A" w:rsidRDefault="003532A6" w:rsidP="003D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(185,745)</w:t>
            </w:r>
          </w:p>
        </w:tc>
        <w:tc>
          <w:tcPr>
            <w:tcW w:w="270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DC28CC" w:rsidRPr="00FF604A" w:rsidRDefault="00DC28CC" w:rsidP="003D13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DC28CC" w:rsidRPr="00FF604A" w:rsidRDefault="003532A6" w:rsidP="003D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(185,745)</w:t>
            </w:r>
          </w:p>
        </w:tc>
        <w:tc>
          <w:tcPr>
            <w:tcW w:w="236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:rsidR="00DC28CC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DC28CC" w:rsidRPr="00FF604A" w:rsidRDefault="003532A6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(185,745)</w:t>
            </w:r>
          </w:p>
        </w:tc>
      </w:tr>
      <w:tr w:rsidR="00DC28CC" w:rsidRPr="00FF604A" w:rsidTr="003D1346">
        <w:tc>
          <w:tcPr>
            <w:tcW w:w="3420" w:type="dxa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DC28CC" w:rsidRPr="00FF604A" w:rsidRDefault="003532A6" w:rsidP="003D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(500,000)</w:t>
            </w:r>
          </w:p>
        </w:tc>
        <w:tc>
          <w:tcPr>
            <w:tcW w:w="270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DC28CC" w:rsidRPr="00FF604A" w:rsidRDefault="00DC28CC" w:rsidP="003D13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DC28CC" w:rsidRPr="00FF604A" w:rsidRDefault="003532A6" w:rsidP="003D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(500,000)</w:t>
            </w:r>
          </w:p>
        </w:tc>
        <w:tc>
          <w:tcPr>
            <w:tcW w:w="236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:rsidR="00DC28CC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DC28CC" w:rsidRPr="00FF604A" w:rsidRDefault="003532A6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3" w:right="-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(500,000)</w:t>
            </w:r>
          </w:p>
        </w:tc>
      </w:tr>
      <w:tr w:rsidR="00DC28CC" w:rsidRPr="00FF604A" w:rsidTr="003D1346">
        <w:tc>
          <w:tcPr>
            <w:tcW w:w="3420" w:type="dxa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DC28CC" w:rsidRPr="00FF604A" w:rsidRDefault="00DC28CC" w:rsidP="003D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  <w:tc>
          <w:tcPr>
            <w:tcW w:w="270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DC28CC" w:rsidRPr="00FF604A" w:rsidRDefault="00DC28CC" w:rsidP="003D13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DC28CC" w:rsidRPr="00FF604A" w:rsidRDefault="00DC28CC" w:rsidP="003D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  <w:tc>
          <w:tcPr>
            <w:tcW w:w="236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:rsidR="00DC28CC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DC28CC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</w:tr>
      <w:tr w:rsidR="00DC28CC" w:rsidRPr="00FF604A" w:rsidTr="003D1346">
        <w:tc>
          <w:tcPr>
            <w:tcW w:w="3420" w:type="dxa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vAlign w:val="bottom"/>
          </w:tcPr>
          <w:p w:rsidR="00DC28CC" w:rsidRPr="00FF604A" w:rsidRDefault="00DC28CC" w:rsidP="003D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DC28CC" w:rsidRPr="00FF604A" w:rsidRDefault="00DC28CC" w:rsidP="003D13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DC28CC" w:rsidRPr="00FF604A" w:rsidRDefault="00DC28CC" w:rsidP="003D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:rsidR="00DC28CC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DC28CC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28CC" w:rsidRPr="00FF604A" w:rsidTr="003D1346">
        <w:tc>
          <w:tcPr>
            <w:tcW w:w="3420" w:type="dxa"/>
            <w:shd w:val="clear" w:color="auto" w:fill="auto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DC28CC" w:rsidRPr="00FF604A" w:rsidRDefault="00DC28CC" w:rsidP="003D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:rsidR="00DC28CC" w:rsidRPr="00FF604A" w:rsidRDefault="00DC28CC" w:rsidP="003D13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16" w:type="dxa"/>
          </w:tcPr>
          <w:p w:rsidR="00DC28CC" w:rsidRPr="00FF604A" w:rsidRDefault="00DC28CC" w:rsidP="003D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</w:tcPr>
          <w:p w:rsidR="00DC28CC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</w:tcPr>
          <w:p w:rsidR="00DC28CC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67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3532A6" w:rsidRPr="00FF604A" w:rsidTr="003D1346">
        <w:tc>
          <w:tcPr>
            <w:tcW w:w="3420" w:type="dxa"/>
            <w:shd w:val="clear" w:color="auto" w:fill="auto"/>
          </w:tcPr>
          <w:p w:rsidR="003532A6" w:rsidRPr="00FF604A" w:rsidRDefault="003532A6" w:rsidP="0035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</w:t>
            </w:r>
          </w:p>
          <w:p w:rsidR="003532A6" w:rsidRPr="00FF604A" w:rsidRDefault="003532A6" w:rsidP="0035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1170" w:type="dxa"/>
          </w:tcPr>
          <w:p w:rsidR="003532A6" w:rsidRPr="00FF604A" w:rsidRDefault="003532A6" w:rsidP="003D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532A6" w:rsidRPr="00FF604A" w:rsidRDefault="003532A6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:rsidR="003532A6" w:rsidRPr="00FF604A" w:rsidRDefault="003532A6" w:rsidP="003D13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</w:tcPr>
          <w:p w:rsidR="003532A6" w:rsidRPr="00FF604A" w:rsidRDefault="003532A6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16" w:type="dxa"/>
          </w:tcPr>
          <w:p w:rsidR="003532A6" w:rsidRPr="00FF604A" w:rsidRDefault="003532A6" w:rsidP="003D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3532A6" w:rsidRPr="00FF604A" w:rsidRDefault="003532A6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</w:tcPr>
          <w:p w:rsidR="003532A6" w:rsidRPr="00FF604A" w:rsidRDefault="003532A6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3532A6" w:rsidRPr="00FF604A" w:rsidRDefault="003532A6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</w:tcPr>
          <w:p w:rsidR="003532A6" w:rsidRPr="00FF604A" w:rsidRDefault="003532A6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67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C28CC" w:rsidRPr="00FF604A" w:rsidTr="003D1346">
        <w:tc>
          <w:tcPr>
            <w:tcW w:w="3420" w:type="dxa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DC28CC" w:rsidRPr="00FF604A" w:rsidRDefault="00DC28CC" w:rsidP="003D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33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(11)</w:t>
            </w:r>
          </w:p>
        </w:tc>
        <w:tc>
          <w:tcPr>
            <w:tcW w:w="270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DC28CC" w:rsidRPr="00FF604A" w:rsidRDefault="00DC28CC" w:rsidP="003D13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DC28CC" w:rsidRPr="00FF604A" w:rsidRDefault="00DC28CC" w:rsidP="003D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(11)</w:t>
            </w:r>
          </w:p>
        </w:tc>
        <w:tc>
          <w:tcPr>
            <w:tcW w:w="236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:rsidR="00DC28CC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DC28CC" w:rsidRPr="00FF604A" w:rsidRDefault="00DC28CC" w:rsidP="00DC2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DC28CC" w:rsidRPr="00FF604A" w:rsidRDefault="00DC28CC" w:rsidP="0073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90" w:right="-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(11)</w:t>
            </w:r>
          </w:p>
        </w:tc>
      </w:tr>
    </w:tbl>
    <w:p w:rsidR="00FD4230" w:rsidRPr="00465DB4" w:rsidRDefault="00FD4230" w:rsidP="00C576B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p w:rsidR="00B73E52" w:rsidRPr="0044662F" w:rsidRDefault="0044662F" w:rsidP="0044662F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44662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:rsidR="00B73E52" w:rsidRPr="00AC52E5" w:rsidRDefault="00B73E52" w:rsidP="00B73E52">
      <w:pPr>
        <w:ind w:firstLine="540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70"/>
        <w:gridCol w:w="6840"/>
      </w:tblGrid>
      <w:tr w:rsidR="009F6774" w:rsidRPr="009F6774" w:rsidTr="006D1072">
        <w:trPr>
          <w:tblHeader/>
        </w:trPr>
        <w:tc>
          <w:tcPr>
            <w:tcW w:w="2160" w:type="dxa"/>
            <w:vAlign w:val="bottom"/>
          </w:tcPr>
          <w:p w:rsidR="009F6774" w:rsidRPr="001B50B1" w:rsidRDefault="009F6774" w:rsidP="00F472C3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:rsidR="009F6774" w:rsidRPr="001B50B1" w:rsidRDefault="009F6774" w:rsidP="00AE4707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vAlign w:val="bottom"/>
          </w:tcPr>
          <w:p w:rsidR="009F6774" w:rsidRPr="001B50B1" w:rsidRDefault="009F6774" w:rsidP="00F472C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F6774" w:rsidRPr="009F6774" w:rsidTr="006D1072">
        <w:tc>
          <w:tcPr>
            <w:tcW w:w="2160" w:type="dxa"/>
          </w:tcPr>
          <w:p w:rsidR="009F6774" w:rsidRPr="001B50B1" w:rsidRDefault="009F6774" w:rsidP="009F6774">
            <w:pPr>
              <w:pStyle w:val="block"/>
              <w:spacing w:after="0" w:line="240" w:lineRule="atLeas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:rsidR="009F6774" w:rsidRPr="001B50B1" w:rsidRDefault="009F6774" w:rsidP="00AE4707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</w:tcPr>
          <w:p w:rsidR="009F6774" w:rsidRPr="001B50B1" w:rsidRDefault="009F6774" w:rsidP="00AE47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D1072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6D10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</w:t>
            </w:r>
            <w:r w:rsidRPr="001B50B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:rsidR="00C562F2" w:rsidRPr="00554466" w:rsidRDefault="00C562F2" w:rsidP="00B73E52">
      <w:pPr>
        <w:ind w:firstLine="540"/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:rsidR="0089682B" w:rsidRPr="006A35D3" w:rsidRDefault="000A6C2D" w:rsidP="007D0A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ภาระผูกพันกับกิจการที่ไม่เกี่ยวข้องกัน </w:t>
      </w:r>
    </w:p>
    <w:p w:rsidR="00651EEB" w:rsidRPr="003C0039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4F1406" w:rsidTr="00DE70D0">
        <w:trPr>
          <w:tblHeader/>
        </w:trPr>
        <w:tc>
          <w:tcPr>
            <w:tcW w:w="2040" w:type="pct"/>
          </w:tcPr>
          <w:p w:rsidR="001D6E9E" w:rsidRPr="004F1406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43CA3" w:rsidRPr="004F1406" w:rsidTr="00DE70D0">
        <w:trPr>
          <w:tblHeader/>
        </w:trPr>
        <w:tc>
          <w:tcPr>
            <w:tcW w:w="2040" w:type="pct"/>
          </w:tcPr>
          <w:p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4F140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6" w:type="pct"/>
          </w:tcPr>
          <w:p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4F140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2561</w:t>
            </w:r>
          </w:p>
        </w:tc>
      </w:tr>
      <w:tr w:rsidR="00474F63" w:rsidRPr="004F1406" w:rsidTr="00DE70D0">
        <w:trPr>
          <w:tblHeader/>
        </w:trPr>
        <w:tc>
          <w:tcPr>
            <w:tcW w:w="2040" w:type="pct"/>
          </w:tcPr>
          <w:p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4F1406" w:rsidTr="00DE70D0">
        <w:tc>
          <w:tcPr>
            <w:tcW w:w="2040" w:type="pct"/>
          </w:tcPr>
          <w:p w:rsidR="00474F63" w:rsidRPr="004F1406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4F1406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4F1406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4F1406" w:rsidTr="00DE70D0">
        <w:tc>
          <w:tcPr>
            <w:tcW w:w="2040" w:type="pct"/>
          </w:tcPr>
          <w:p w:rsidR="00474F63" w:rsidRPr="004F1406" w:rsidRDefault="00474F6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1" w:type="pct"/>
          </w:tcPr>
          <w:p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4F1406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4F1406" w:rsidRDefault="00474F63" w:rsidP="000A7342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0B3F" w:rsidRPr="004F1406" w:rsidTr="00DE70D0">
        <w:tc>
          <w:tcPr>
            <w:tcW w:w="2040" w:type="pct"/>
          </w:tcPr>
          <w:p w:rsidR="00A70B3F" w:rsidRPr="004F1406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เครื่องจักรและอุปกรณ์</w:t>
            </w:r>
            <w:r w:rsidR="00AA436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A70B3F" w:rsidRPr="004F1406" w:rsidRDefault="003D7D17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282</w:t>
            </w:r>
          </w:p>
        </w:tc>
        <w:tc>
          <w:tcPr>
            <w:tcW w:w="146" w:type="pct"/>
          </w:tcPr>
          <w:p w:rsidR="00A70B3F" w:rsidRPr="004F140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:rsidR="00A70B3F" w:rsidRPr="004F1406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>340</w:t>
            </w:r>
          </w:p>
        </w:tc>
        <w:tc>
          <w:tcPr>
            <w:tcW w:w="146" w:type="pct"/>
            <w:vAlign w:val="bottom"/>
          </w:tcPr>
          <w:p w:rsidR="00A70B3F" w:rsidRPr="004F140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A70B3F" w:rsidRPr="004F1406" w:rsidRDefault="003D7D17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282</w:t>
            </w:r>
          </w:p>
        </w:tc>
        <w:tc>
          <w:tcPr>
            <w:tcW w:w="135" w:type="pct"/>
            <w:vAlign w:val="bottom"/>
          </w:tcPr>
          <w:p w:rsidR="00A70B3F" w:rsidRPr="004F140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A70B3F" w:rsidRPr="004F1406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>340</w:t>
            </w:r>
          </w:p>
        </w:tc>
      </w:tr>
      <w:tr w:rsidR="00A70B3F" w:rsidRPr="004F1406" w:rsidTr="0029472E">
        <w:tc>
          <w:tcPr>
            <w:tcW w:w="2040" w:type="pct"/>
          </w:tcPr>
          <w:p w:rsidR="00A70B3F" w:rsidRPr="004F1406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A70B3F" w:rsidRPr="004F1406" w:rsidRDefault="003D7D17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282</w:t>
            </w:r>
          </w:p>
        </w:tc>
        <w:tc>
          <w:tcPr>
            <w:tcW w:w="146" w:type="pct"/>
          </w:tcPr>
          <w:p w:rsidR="00A70B3F" w:rsidRPr="004F140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0B3F" w:rsidRPr="004F1406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146" w:type="pct"/>
            <w:vAlign w:val="bottom"/>
          </w:tcPr>
          <w:p w:rsidR="00A70B3F" w:rsidRPr="004F140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A70B3F" w:rsidRPr="004F1406" w:rsidRDefault="003D7D17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282</w:t>
            </w:r>
          </w:p>
        </w:tc>
        <w:tc>
          <w:tcPr>
            <w:tcW w:w="135" w:type="pct"/>
            <w:vAlign w:val="bottom"/>
          </w:tcPr>
          <w:p w:rsidR="00A70B3F" w:rsidRPr="004F140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0B3F" w:rsidRPr="004F1406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</w:rPr>
              <w:t>340</w:t>
            </w:r>
          </w:p>
        </w:tc>
      </w:tr>
      <w:tr w:rsidR="00A70B3F" w:rsidRPr="004F1406" w:rsidTr="00DE70D0">
        <w:tc>
          <w:tcPr>
            <w:tcW w:w="2040" w:type="pct"/>
          </w:tcPr>
          <w:p w:rsidR="00FF604A" w:rsidRPr="004F1406" w:rsidRDefault="00FF604A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A70B3F" w:rsidRPr="004F1406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41" w:type="pct"/>
          </w:tcPr>
          <w:p w:rsidR="00A70B3F" w:rsidRPr="004F140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A70B3F" w:rsidRPr="004F140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A70B3F" w:rsidRPr="004F1406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70B3F" w:rsidRPr="004F140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70B3F" w:rsidRPr="004F140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A70B3F" w:rsidRPr="004F140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A70B3F" w:rsidRPr="004F1406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7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0039" w:rsidRPr="004F1406" w:rsidTr="00E935B9">
        <w:tc>
          <w:tcPr>
            <w:tcW w:w="2040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4F1406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41" w:type="pct"/>
            <w:shd w:val="clear" w:color="auto" w:fill="auto"/>
          </w:tcPr>
          <w:p w:rsidR="003C0039" w:rsidRPr="004F1406" w:rsidRDefault="003D7D17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1,988</w:t>
            </w:r>
          </w:p>
        </w:tc>
        <w:tc>
          <w:tcPr>
            <w:tcW w:w="146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>1,174</w:t>
            </w:r>
          </w:p>
        </w:tc>
        <w:tc>
          <w:tcPr>
            <w:tcW w:w="146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3C0039" w:rsidRPr="004F1406" w:rsidRDefault="003D7D17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1,118</w:t>
            </w:r>
          </w:p>
        </w:tc>
        <w:tc>
          <w:tcPr>
            <w:tcW w:w="135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>1,174</w:t>
            </w:r>
          </w:p>
        </w:tc>
      </w:tr>
      <w:tr w:rsidR="003C0039" w:rsidRPr="004F1406" w:rsidTr="00E935B9">
        <w:tc>
          <w:tcPr>
            <w:tcW w:w="2040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 xml:space="preserve">1 - 5 </w:t>
            </w: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41" w:type="pct"/>
            <w:shd w:val="clear" w:color="auto" w:fill="auto"/>
          </w:tcPr>
          <w:p w:rsidR="003C0039" w:rsidRPr="004F1406" w:rsidRDefault="003D7D17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1,582</w:t>
            </w:r>
          </w:p>
        </w:tc>
        <w:tc>
          <w:tcPr>
            <w:tcW w:w="146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>197</w:t>
            </w:r>
          </w:p>
        </w:tc>
        <w:tc>
          <w:tcPr>
            <w:tcW w:w="146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3C0039" w:rsidRPr="004F1406" w:rsidRDefault="003D7D17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1,582</w:t>
            </w:r>
          </w:p>
        </w:tc>
        <w:tc>
          <w:tcPr>
            <w:tcW w:w="135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>197</w:t>
            </w:r>
          </w:p>
        </w:tc>
      </w:tr>
      <w:tr w:rsidR="003C0039" w:rsidRPr="004F1406" w:rsidTr="00E935B9">
        <w:tc>
          <w:tcPr>
            <w:tcW w:w="2040" w:type="pct"/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3C0039" w:rsidRPr="004F1406" w:rsidRDefault="003D7D17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3,570</w:t>
            </w:r>
          </w:p>
        </w:tc>
        <w:tc>
          <w:tcPr>
            <w:tcW w:w="146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  <w:bottom w:val="double" w:sz="4" w:space="0" w:color="auto"/>
            </w:tcBorders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</w:rPr>
              <w:t>1,371</w:t>
            </w:r>
          </w:p>
        </w:tc>
        <w:tc>
          <w:tcPr>
            <w:tcW w:w="146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3C0039" w:rsidRPr="004F1406" w:rsidRDefault="003D7D17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2,700</w:t>
            </w:r>
          </w:p>
        </w:tc>
        <w:tc>
          <w:tcPr>
            <w:tcW w:w="135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</w:rPr>
              <w:t>1,371</w:t>
            </w:r>
          </w:p>
        </w:tc>
      </w:tr>
      <w:tr w:rsidR="00D36361" w:rsidRPr="004F1406" w:rsidTr="00D36361">
        <w:tc>
          <w:tcPr>
            <w:tcW w:w="2040" w:type="pct"/>
          </w:tcPr>
          <w:p w:rsidR="00D36361" w:rsidRPr="004F1406" w:rsidRDefault="00D36361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  <w:shd w:val="clear" w:color="auto" w:fill="auto"/>
          </w:tcPr>
          <w:p w:rsidR="00D36361" w:rsidRPr="004F1406" w:rsidRDefault="00D36361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36361" w:rsidRPr="004F1406" w:rsidRDefault="00D36361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</w:tcBorders>
          </w:tcPr>
          <w:p w:rsidR="00D36361" w:rsidRPr="004F1406" w:rsidRDefault="00D36361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D36361" w:rsidRPr="004F1406" w:rsidRDefault="00D36361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D36361" w:rsidRPr="004F1406" w:rsidRDefault="00D36361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D36361" w:rsidRPr="004F1406" w:rsidRDefault="00D36361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:rsidR="00D36361" w:rsidRPr="004F1406" w:rsidRDefault="00D36361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0039" w:rsidRPr="004F1406" w:rsidTr="001D4018">
        <w:tc>
          <w:tcPr>
            <w:tcW w:w="2040" w:type="pct"/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1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0039" w:rsidRPr="004F1406" w:rsidTr="001D4018">
        <w:tc>
          <w:tcPr>
            <w:tcW w:w="2040" w:type="pct"/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br/>
              <w:t>สำหรับซื้อสินค้าและวัตถุดิบ</w:t>
            </w:r>
          </w:p>
        </w:tc>
        <w:tc>
          <w:tcPr>
            <w:tcW w:w="641" w:type="pct"/>
          </w:tcPr>
          <w:p w:rsidR="006B6DAD" w:rsidRPr="004F1406" w:rsidRDefault="006B6DAD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3C0039" w:rsidRPr="004F1406" w:rsidRDefault="006B6DAD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50,599</w:t>
            </w:r>
          </w:p>
        </w:tc>
        <w:tc>
          <w:tcPr>
            <w:tcW w:w="146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  <w:p w:rsidR="003C0039" w:rsidRPr="004F1406" w:rsidRDefault="006B6DAD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>11,443</w:t>
            </w:r>
          </w:p>
        </w:tc>
        <w:tc>
          <w:tcPr>
            <w:tcW w:w="146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6B6DAD" w:rsidRPr="004F1406" w:rsidRDefault="006B6DAD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10,770</w:t>
            </w:r>
          </w:p>
        </w:tc>
        <w:tc>
          <w:tcPr>
            <w:tcW w:w="135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  <w:p w:rsidR="003C0039" w:rsidRPr="004F1406" w:rsidRDefault="006B6DAD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>11,443</w:t>
            </w:r>
          </w:p>
        </w:tc>
      </w:tr>
      <w:tr w:rsidR="003C0039" w:rsidRPr="004F1406" w:rsidTr="001D4018">
        <w:tc>
          <w:tcPr>
            <w:tcW w:w="2040" w:type="pct"/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</w:tcPr>
          <w:p w:rsidR="003C0039" w:rsidRPr="004F1406" w:rsidRDefault="006B6DAD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2,981</w:t>
            </w:r>
          </w:p>
        </w:tc>
        <w:tc>
          <w:tcPr>
            <w:tcW w:w="146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>1,002</w:t>
            </w:r>
          </w:p>
        </w:tc>
        <w:tc>
          <w:tcPr>
            <w:tcW w:w="146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3C0039" w:rsidRPr="004F1406" w:rsidRDefault="006B6DAD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1,181</w:t>
            </w:r>
          </w:p>
        </w:tc>
        <w:tc>
          <w:tcPr>
            <w:tcW w:w="135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>1,002</w:t>
            </w:r>
          </w:p>
        </w:tc>
      </w:tr>
      <w:tr w:rsidR="003C0039" w:rsidRPr="004F1406" w:rsidTr="00CE0ADC">
        <w:tc>
          <w:tcPr>
            <w:tcW w:w="2040" w:type="pct"/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3C0039" w:rsidRPr="004F1406" w:rsidRDefault="006B6DAD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53,580</w:t>
            </w:r>
          </w:p>
        </w:tc>
        <w:tc>
          <w:tcPr>
            <w:tcW w:w="146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  <w:bottom w:val="double" w:sz="4" w:space="0" w:color="auto"/>
            </w:tcBorders>
          </w:tcPr>
          <w:p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F45C8B" w:rsidRPr="004F140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0909D0" w:rsidRPr="004F1406">
              <w:rPr>
                <w:rFonts w:ascii="Angsana New" w:hAnsi="Angsana New" w:hint="cs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146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3C0039" w:rsidRPr="004F1406" w:rsidRDefault="006B6DAD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11,951</w:t>
            </w:r>
          </w:p>
        </w:tc>
        <w:tc>
          <w:tcPr>
            <w:tcW w:w="135" w:type="pct"/>
          </w:tcPr>
          <w:p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3C0039" w:rsidRPr="004F1406" w:rsidRDefault="006B6DAD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</w:rPr>
              <w:t>12,445</w:t>
            </w:r>
          </w:p>
        </w:tc>
      </w:tr>
    </w:tbl>
    <w:p w:rsidR="00FD4230" w:rsidRDefault="00FD4230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:rsidR="00333318" w:rsidRPr="006A35D3" w:rsidRDefault="00333318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35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333318" w:rsidRPr="003C0039" w:rsidRDefault="00333318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:rsidR="00333318" w:rsidRDefault="00333318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A35D3">
        <w:rPr>
          <w:rFonts w:ascii="Angsana New" w:hAnsi="Angsana New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</w:t>
      </w:r>
      <w:r w:rsidR="00EF532E" w:rsidRPr="006A35D3">
        <w:rPr>
          <w:rFonts w:ascii="Angsana New" w:hAnsi="Angsana New" w:hint="cs"/>
          <w:sz w:val="30"/>
          <w:szCs w:val="30"/>
          <w:cs/>
        </w:rPr>
        <w:t>หลายแห่ง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ณ วันที่</w:t>
      </w:r>
      <w:r w:rsidRPr="006A35D3">
        <w:rPr>
          <w:rFonts w:ascii="Angsana New" w:hAnsi="Angsana New"/>
          <w:sz w:val="30"/>
          <w:szCs w:val="30"/>
          <w:cs/>
        </w:rPr>
        <w:br/>
      </w:r>
      <w:r w:rsidRPr="006A35D3">
        <w:rPr>
          <w:rFonts w:ascii="Angsana New" w:hAnsi="Angsana New"/>
          <w:sz w:val="30"/>
          <w:szCs w:val="30"/>
        </w:rPr>
        <w:t xml:space="preserve">31 </w:t>
      </w:r>
      <w:r w:rsidRPr="006A35D3">
        <w:rPr>
          <w:rFonts w:ascii="Angsana New" w:hAnsi="Angsana New" w:hint="cs"/>
          <w:sz w:val="30"/>
          <w:szCs w:val="30"/>
          <w:cs/>
        </w:rPr>
        <w:t>ธันวาคม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:rsidR="00EC5FFC" w:rsidRPr="003C0039" w:rsidRDefault="00EC5FFC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EC5FFC" w:rsidRPr="00EC5FFC" w:rsidTr="006C6F9F">
        <w:trPr>
          <w:cantSplit/>
        </w:trPr>
        <w:tc>
          <w:tcPr>
            <w:tcW w:w="378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C5FFC" w:rsidRPr="00EC5FFC" w:rsidTr="006C6F9F">
        <w:trPr>
          <w:cantSplit/>
        </w:trPr>
        <w:tc>
          <w:tcPr>
            <w:tcW w:w="378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7C6655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FC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:rsidR="007C6655" w:rsidRPr="00EC5FFC" w:rsidRDefault="003F0FA9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3F0FA9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6,524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325C6A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C6655" w:rsidRPr="00325C6A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C6655" w:rsidRPr="00325C6A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Pr="00325C6A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C6655" w:rsidRPr="00325C6A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325C6A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C6655" w:rsidRPr="00325C6A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7C6655" w:rsidRPr="00325C6A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ขาย</w:t>
            </w: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FC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:rsidR="007C6655" w:rsidRPr="00EC5FFC" w:rsidRDefault="003F0FA9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0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1,614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F0FA9">
              <w:rPr>
                <w:rFonts w:ascii="Angsana New" w:hAnsi="Angsana New" w:cs="Angsana New"/>
                <w:sz w:val="30"/>
                <w:szCs w:val="30"/>
                <w:lang w:val="en-US"/>
              </w:rPr>
              <w:t>404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3F0FA9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0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48,649</w:t>
            </w: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6655" w:rsidRPr="00EC5FFC" w:rsidRDefault="003F0FA9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F0FA9">
              <w:rPr>
                <w:rFonts w:ascii="Angsana New" w:hAnsi="Angsana New" w:cs="Angsana New"/>
                <w:sz w:val="30"/>
                <w:szCs w:val="30"/>
              </w:rPr>
              <w:t>13,061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A70B3F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sz w:val="30"/>
                <w:szCs w:val="30"/>
                <w:cs/>
              </w:rPr>
              <w:t>สกุลเงินดอลลาร์สิงคโปร์</w:t>
            </w:r>
          </w:p>
        </w:tc>
        <w:tc>
          <w:tcPr>
            <w:tcW w:w="1170" w:type="dxa"/>
            <w:vAlign w:val="bottom"/>
          </w:tcPr>
          <w:p w:rsidR="007C6655" w:rsidRPr="00EC5FFC" w:rsidRDefault="003F0FA9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0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3F0FA9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0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9,337</w:t>
            </w: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C22F5" w:rsidRPr="00EC5FFC" w:rsidTr="006C6F9F">
        <w:trPr>
          <w:cantSplit/>
        </w:trPr>
        <w:tc>
          <w:tcPr>
            <w:tcW w:w="3780" w:type="dxa"/>
          </w:tcPr>
          <w:p w:rsidR="006C22F5" w:rsidRPr="00EC5FFC" w:rsidRDefault="006C22F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6C22F5" w:rsidRPr="003F0FA9" w:rsidRDefault="006C22F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6C22F5" w:rsidRPr="00EC5FFC" w:rsidRDefault="006C22F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C22F5" w:rsidRDefault="006C22F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C22F5" w:rsidRPr="00EC5FFC" w:rsidRDefault="006C22F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C22F5" w:rsidRPr="003F0FA9" w:rsidRDefault="006C22F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C22F5" w:rsidRPr="00EC5FFC" w:rsidRDefault="006C22F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C22F5" w:rsidRDefault="006C22F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22F5" w:rsidRPr="00EC5FFC" w:rsidTr="006C6F9F">
        <w:trPr>
          <w:cantSplit/>
        </w:trPr>
        <w:tc>
          <w:tcPr>
            <w:tcW w:w="3780" w:type="dxa"/>
          </w:tcPr>
          <w:p w:rsidR="006C22F5" w:rsidRPr="00EC5FFC" w:rsidRDefault="006C22F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6C22F5" w:rsidRPr="003F0FA9" w:rsidRDefault="006C22F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6C22F5" w:rsidRPr="00EC5FFC" w:rsidRDefault="006C22F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C22F5" w:rsidRDefault="006C22F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C22F5" w:rsidRPr="00EC5FFC" w:rsidRDefault="006C22F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C22F5" w:rsidRPr="003F0FA9" w:rsidRDefault="006C22F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C22F5" w:rsidRPr="00EC5FFC" w:rsidRDefault="006C22F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C22F5" w:rsidRDefault="006C22F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7C6655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FC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:rsidR="007C6655" w:rsidRPr="00EC5FFC" w:rsidRDefault="003F0FA9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3F0FA9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6,524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CB73B4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C6655" w:rsidRPr="00CB73B4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C6655" w:rsidRPr="00CB73B4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Pr="00CB73B4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C6655" w:rsidRPr="00CB73B4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CB73B4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C6655" w:rsidRPr="00CB73B4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7C6655" w:rsidRPr="00CB73B4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ขาย</w:t>
            </w: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FC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:rsidR="007C6655" w:rsidRPr="00EC5FFC" w:rsidRDefault="003F0FA9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0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1,015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3F0FA9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0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30,566</w:t>
            </w: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11,290</w:t>
            </w:r>
          </w:p>
        </w:tc>
      </w:tr>
    </w:tbl>
    <w:p w:rsidR="0030568E" w:rsidRPr="00CB73B4" w:rsidRDefault="0030568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4"/>
          <w:szCs w:val="24"/>
        </w:rPr>
      </w:pPr>
    </w:p>
    <w:p w:rsidR="00FA3E35" w:rsidRDefault="009B414A" w:rsidP="00A93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C562F2">
        <w:rPr>
          <w:rFonts w:ascii="Angsana New" w:hAnsi="Angsana New" w:hint="cs"/>
          <w:spacing w:val="-6"/>
          <w:sz w:val="30"/>
          <w:szCs w:val="30"/>
          <w:cs/>
        </w:rPr>
        <w:t>สัญญาดังกล่าวจะทยอยครบกำหนดภายใน</w:t>
      </w:r>
      <w:r w:rsidRPr="000C5023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0C5023" w:rsidRPr="000C5023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0C5023">
        <w:rPr>
          <w:rFonts w:ascii="Angsana New" w:hAnsi="Angsana New" w:hint="cs"/>
          <w:spacing w:val="-6"/>
          <w:sz w:val="30"/>
          <w:szCs w:val="30"/>
        </w:rPr>
        <w:t>256</w:t>
      </w:r>
      <w:r w:rsidR="00DC2F41" w:rsidRPr="000C5023">
        <w:rPr>
          <w:rFonts w:ascii="Angsana New" w:hAnsi="Angsana New"/>
          <w:spacing w:val="-6"/>
          <w:sz w:val="30"/>
          <w:szCs w:val="30"/>
        </w:rPr>
        <w:t>3</w:t>
      </w:r>
      <w:r w:rsidRPr="000C5023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C5023">
        <w:rPr>
          <w:rFonts w:ascii="Angsana New" w:hAnsi="Angsana New" w:hint="cs"/>
          <w:i/>
          <w:iCs/>
          <w:spacing w:val="-6"/>
          <w:sz w:val="30"/>
          <w:szCs w:val="30"/>
        </w:rPr>
        <w:t xml:space="preserve">(31 </w:t>
      </w:r>
      <w:r w:rsidRPr="000C5023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Pr="000C5023">
        <w:rPr>
          <w:rFonts w:ascii="Angsana New" w:hAnsi="Angsana New" w:hint="cs"/>
          <w:i/>
          <w:iCs/>
          <w:spacing w:val="-6"/>
          <w:sz w:val="30"/>
          <w:szCs w:val="30"/>
        </w:rPr>
        <w:t>2</w:t>
      </w:r>
      <w:r w:rsidRPr="00C562F2">
        <w:rPr>
          <w:rFonts w:ascii="Angsana New" w:hAnsi="Angsana New" w:hint="cs"/>
          <w:i/>
          <w:iCs/>
          <w:spacing w:val="-6"/>
          <w:sz w:val="30"/>
          <w:szCs w:val="30"/>
        </w:rPr>
        <w:t xml:space="preserve">561: </w:t>
      </w:r>
      <w:r w:rsidRPr="00C562F2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ครบกำหนดภายในเดือนมิถุนายน </w:t>
      </w:r>
      <w:r w:rsidRPr="00C562F2">
        <w:rPr>
          <w:rFonts w:ascii="Angsana New" w:hAnsi="Angsana New" w:hint="cs"/>
          <w:i/>
          <w:iCs/>
          <w:spacing w:val="-6"/>
          <w:sz w:val="30"/>
          <w:szCs w:val="30"/>
        </w:rPr>
        <w:t>2562)</w:t>
      </w:r>
    </w:p>
    <w:p w:rsidR="00FD4230" w:rsidRDefault="00F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eastAsia="x-none"/>
        </w:rPr>
      </w:pPr>
    </w:p>
    <w:p w:rsidR="00F811BB" w:rsidRPr="00163618" w:rsidRDefault="00F811BB" w:rsidP="00F811B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163618"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เหตุการณ์หลังรอบระยะเวลารายงาน</w:t>
      </w:r>
      <w:r w:rsidRPr="00163618">
        <w:rPr>
          <w:rFonts w:ascii="Angsana New" w:hAnsi="Angsana New"/>
          <w:sz w:val="30"/>
          <w:szCs w:val="30"/>
          <w:u w:val="none"/>
          <w:cs/>
          <w:lang w:val="en-US"/>
        </w:rPr>
        <w:t xml:space="preserve"> </w:t>
      </w:r>
    </w:p>
    <w:p w:rsidR="00F811BB" w:rsidRPr="00765020" w:rsidRDefault="00F811BB" w:rsidP="00F81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24"/>
          <w:szCs w:val="24"/>
          <w:highlight w:val="yellow"/>
          <w:lang w:eastAsia="x-none"/>
        </w:rPr>
      </w:pPr>
    </w:p>
    <w:p w:rsidR="009B5209" w:rsidRPr="00163618" w:rsidRDefault="009B5209" w:rsidP="00163618">
      <w:pPr>
        <w:pStyle w:val="ListParagraph"/>
        <w:tabs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63618">
        <w:rPr>
          <w:rFonts w:ascii="Angsana New" w:hAnsi="Angsana New" w:hint="cs"/>
          <w:sz w:val="30"/>
          <w:szCs w:val="30"/>
          <w:cs/>
          <w:lang w:eastAsia="x-none"/>
        </w:rPr>
        <w:t>ที่ประชุมคณะกรรมการบริษั</w:t>
      </w:r>
      <w:r w:rsidRPr="00E14022">
        <w:rPr>
          <w:rFonts w:ascii="Angsana New" w:hAnsi="Angsana New" w:hint="cs"/>
          <w:sz w:val="30"/>
          <w:szCs w:val="30"/>
          <w:cs/>
          <w:lang w:eastAsia="x-none"/>
        </w:rPr>
        <w:t>ทเมื่อวันที่</w:t>
      </w:r>
      <w:r w:rsidRPr="00E14022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="00B87A00" w:rsidRPr="00E14022">
        <w:rPr>
          <w:rFonts w:ascii="Angsana New" w:hAnsi="Angsana New"/>
          <w:sz w:val="30"/>
          <w:szCs w:val="30"/>
          <w:lang w:eastAsia="x-none"/>
        </w:rPr>
        <w:t>25</w:t>
      </w:r>
      <w:r w:rsidRPr="00E14022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E14022">
        <w:rPr>
          <w:rFonts w:ascii="Angsana New" w:hAnsi="Angsana New" w:hint="cs"/>
          <w:sz w:val="30"/>
          <w:szCs w:val="30"/>
          <w:cs/>
          <w:lang w:eastAsia="x-none"/>
        </w:rPr>
        <w:t>กุมภาพันธ์</w:t>
      </w:r>
      <w:r w:rsidRPr="00E14022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E14022">
        <w:rPr>
          <w:rFonts w:ascii="Angsana New" w:hAnsi="Angsana New"/>
          <w:sz w:val="30"/>
          <w:szCs w:val="30"/>
          <w:lang w:eastAsia="x-none"/>
        </w:rPr>
        <w:t>2563</w:t>
      </w:r>
      <w:r w:rsidRPr="00E14022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E14022">
        <w:rPr>
          <w:rFonts w:ascii="Angsana New" w:hAnsi="Angsana New" w:hint="cs"/>
          <w:sz w:val="30"/>
          <w:szCs w:val="30"/>
          <w:cs/>
          <w:lang w:eastAsia="x-none"/>
        </w:rPr>
        <w:t>มีมติอนุมัติให้เสนอที่ประชุมสามัญผู้ถือหุ้นเพื่ออนุมัต</w:t>
      </w:r>
      <w:r w:rsidR="00163618" w:rsidRPr="00E14022">
        <w:rPr>
          <w:rFonts w:ascii="Angsana New" w:hAnsi="Angsana New" w:hint="cs"/>
          <w:sz w:val="30"/>
          <w:szCs w:val="30"/>
          <w:cs/>
          <w:lang w:eastAsia="x-none"/>
        </w:rPr>
        <w:t>ิ</w:t>
      </w:r>
      <w:r w:rsidR="00B87A00" w:rsidRPr="00E14022">
        <w:rPr>
          <w:rFonts w:ascii="Angsana New" w:hAnsi="Angsana New"/>
          <w:sz w:val="30"/>
          <w:szCs w:val="30"/>
          <w:cs/>
          <w:lang w:eastAsia="x-none"/>
        </w:rPr>
        <w:t xml:space="preserve">การจัดสรรเงินกําไรจากกําไรสะสมของบริษัทประจําปี </w:t>
      </w:r>
      <w:r w:rsidR="00B87A00" w:rsidRPr="00E14022">
        <w:rPr>
          <w:rFonts w:ascii="Angsana New" w:hAnsi="Angsana New"/>
          <w:sz w:val="30"/>
          <w:szCs w:val="30"/>
          <w:lang w:eastAsia="x-none"/>
        </w:rPr>
        <w:t xml:space="preserve">2562 </w:t>
      </w:r>
      <w:r w:rsidR="00B87A00" w:rsidRPr="00E14022">
        <w:rPr>
          <w:rFonts w:ascii="Angsana New" w:hAnsi="Angsana New"/>
          <w:sz w:val="30"/>
          <w:szCs w:val="30"/>
          <w:cs/>
          <w:lang w:eastAsia="x-none"/>
        </w:rPr>
        <w:t>เพื่อจ่าย</w:t>
      </w:r>
      <w:r w:rsidR="00B87A00" w:rsidRPr="00E14022">
        <w:rPr>
          <w:rFonts w:ascii="Angsana New" w:hAnsi="Angsana New" w:hint="cs"/>
          <w:sz w:val="30"/>
          <w:szCs w:val="30"/>
          <w:cs/>
          <w:lang w:eastAsia="x-none"/>
        </w:rPr>
        <w:t>ปันผลเป็นหุ้นและเงินสด</w:t>
      </w:r>
      <w:r w:rsidR="00B87A00" w:rsidRPr="00E14022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302D0" w:rsidRPr="00E14022">
        <w:rPr>
          <w:rFonts w:ascii="Angsana New" w:hAnsi="Angsana New" w:hint="cs"/>
          <w:sz w:val="30"/>
          <w:szCs w:val="30"/>
          <w:cs/>
          <w:lang w:eastAsia="x-none"/>
        </w:rPr>
        <w:t>และอนุมัติ</w:t>
      </w:r>
      <w:r w:rsidR="00E14022" w:rsidRPr="00E14022">
        <w:rPr>
          <w:rFonts w:ascii="Angsana New" w:hAnsi="Angsana New" w:hint="cs"/>
          <w:sz w:val="30"/>
          <w:szCs w:val="30"/>
          <w:cs/>
          <w:lang w:eastAsia="x-none"/>
        </w:rPr>
        <w:t>การเปลี่ยนแปลง</w:t>
      </w:r>
      <w:r w:rsidR="00FA2944">
        <w:rPr>
          <w:rFonts w:ascii="Angsana New" w:hAnsi="Angsana New" w:hint="cs"/>
          <w:sz w:val="30"/>
          <w:szCs w:val="30"/>
          <w:cs/>
          <w:lang w:eastAsia="x-none"/>
        </w:rPr>
        <w:t>ทุน</w:t>
      </w:r>
      <w:r w:rsidR="00E14022" w:rsidRPr="00E14022">
        <w:rPr>
          <w:rFonts w:ascii="Angsana New" w:hAnsi="Angsana New" w:hint="cs"/>
          <w:sz w:val="30"/>
          <w:szCs w:val="30"/>
          <w:cs/>
          <w:lang w:eastAsia="x-none"/>
        </w:rPr>
        <w:t xml:space="preserve">จดทะเบียนบริษัท </w:t>
      </w:r>
      <w:r w:rsidRPr="00E14022">
        <w:rPr>
          <w:rFonts w:ascii="Angsana New" w:hAnsi="Angsana New"/>
          <w:sz w:val="30"/>
          <w:szCs w:val="30"/>
          <w:cs/>
          <w:lang w:eastAsia="x-none"/>
        </w:rPr>
        <w:t>โดยม</w:t>
      </w:r>
      <w:r w:rsidR="00163618" w:rsidRPr="00E14022">
        <w:rPr>
          <w:rFonts w:ascii="Angsana New" w:hAnsi="Angsana New" w:hint="cs"/>
          <w:sz w:val="30"/>
          <w:szCs w:val="30"/>
          <w:cs/>
          <w:lang w:eastAsia="x-none"/>
        </w:rPr>
        <w:t>ี</w:t>
      </w:r>
      <w:r w:rsidRPr="00E14022">
        <w:rPr>
          <w:rFonts w:ascii="Angsana New" w:hAnsi="Angsana New"/>
          <w:sz w:val="30"/>
          <w:szCs w:val="30"/>
          <w:cs/>
          <w:lang w:eastAsia="x-none"/>
        </w:rPr>
        <w:t>รายละเอียด</w:t>
      </w:r>
      <w:r w:rsidRPr="003C699B">
        <w:rPr>
          <w:rFonts w:ascii="Angsana New" w:hAnsi="Angsana New"/>
          <w:sz w:val="30"/>
          <w:szCs w:val="30"/>
          <w:cs/>
          <w:lang w:eastAsia="x-none"/>
        </w:rPr>
        <w:t>ดังนี้</w:t>
      </w:r>
    </w:p>
    <w:p w:rsidR="00F811BB" w:rsidRPr="00E14022" w:rsidRDefault="00F811BB" w:rsidP="00F92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  <w:highlight w:val="yellow"/>
          <w:lang w:eastAsia="x-none"/>
        </w:rPr>
      </w:pPr>
    </w:p>
    <w:p w:rsidR="00E14022" w:rsidRPr="0082014B" w:rsidRDefault="00E14022" w:rsidP="00E14022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30"/>
          <w:szCs w:val="30"/>
          <w:lang w:eastAsia="x-none"/>
        </w:rPr>
      </w:pPr>
      <w:r w:rsidRPr="0082014B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การจ่ายปันผลเป็นหุ้น</w:t>
      </w:r>
    </w:p>
    <w:p w:rsidR="00E14022" w:rsidRPr="00E14022" w:rsidRDefault="00E14022" w:rsidP="00F92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  <w:highlight w:val="yellow"/>
          <w:lang w:eastAsia="x-none"/>
        </w:rPr>
      </w:pPr>
    </w:p>
    <w:p w:rsidR="00F811BB" w:rsidRPr="00F811BB" w:rsidRDefault="00F811BB" w:rsidP="003E0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00" w:hanging="360"/>
        <w:jc w:val="thaiDistribute"/>
        <w:rPr>
          <w:rFonts w:ascii="Angsana New" w:hAnsi="Angsana New"/>
          <w:sz w:val="30"/>
          <w:szCs w:val="30"/>
          <w:highlight w:val="yellow"/>
          <w:lang w:eastAsia="x-none"/>
        </w:rPr>
      </w:pPr>
      <w:r w:rsidRPr="009B5209">
        <w:rPr>
          <w:rFonts w:ascii="Angsana New" w:hAnsi="Angsana New" w:hint="cs"/>
          <w:sz w:val="30"/>
          <w:szCs w:val="30"/>
          <w:lang w:eastAsia="x-none"/>
        </w:rPr>
        <w:t>1</w:t>
      </w:r>
      <w:r w:rsidRPr="009B5209">
        <w:rPr>
          <w:rFonts w:ascii="Angsana New" w:hAnsi="Angsana New"/>
          <w:sz w:val="30"/>
          <w:szCs w:val="30"/>
          <w:lang w:eastAsia="x-none"/>
        </w:rPr>
        <w:t>)</w:t>
      </w:r>
      <w:r w:rsidRPr="009B5209">
        <w:rPr>
          <w:rFonts w:ascii="Angsana New" w:hAnsi="Angsana New"/>
          <w:sz w:val="30"/>
          <w:szCs w:val="30"/>
          <w:lang w:eastAsia="x-none"/>
        </w:rPr>
        <w:tab/>
      </w:r>
      <w:r w:rsidR="009B5209" w:rsidRPr="000E3F32">
        <w:rPr>
          <w:rFonts w:ascii="Angsana New" w:hAnsi="Angsana New"/>
          <w:spacing w:val="-6"/>
          <w:sz w:val="30"/>
          <w:szCs w:val="30"/>
          <w:cs/>
          <w:lang w:eastAsia="x-none"/>
        </w:rPr>
        <w:t>จ่ายปันผลเป็นหุ้นสามัญของบริษัทจากกำไรสะสมยังไม่ได้จัดสรร ณ สิ้นปี 2562 เป็นจำนวนไม่เกิน 40,000,000 หุ้น</w:t>
      </w:r>
      <w:r w:rsidR="009B5209" w:rsidRPr="009B5209">
        <w:rPr>
          <w:rFonts w:ascii="Angsana New" w:hAnsi="Angsana New"/>
          <w:sz w:val="30"/>
          <w:szCs w:val="30"/>
          <w:cs/>
          <w:lang w:eastAsia="x-none"/>
        </w:rPr>
        <w:t xml:space="preserve"> มูลค่าที่ตราไว้หุ้นละ 0.50 บาท ให้แก่ผู้ถือหุ้นในอัตรา 7.249986 หุ้นเดิมต่อ 1 หุ้นปันผล รวมมูลค่าหุ้นทั้งสิ้น</w:t>
      </w:r>
      <w:r w:rsidR="000E3F32">
        <w:rPr>
          <w:rFonts w:ascii="Angsana New" w:hAnsi="Angsana New"/>
          <w:sz w:val="30"/>
          <w:szCs w:val="30"/>
          <w:lang w:eastAsia="x-none"/>
        </w:rPr>
        <w:br/>
      </w:r>
      <w:r w:rsidR="009B5209" w:rsidRPr="009B5209">
        <w:rPr>
          <w:rFonts w:ascii="Angsana New" w:hAnsi="Angsana New"/>
          <w:sz w:val="30"/>
          <w:szCs w:val="30"/>
          <w:cs/>
          <w:lang w:eastAsia="x-none"/>
        </w:rPr>
        <w:t>ไม่เกิน 20 ล้านบาท หรือคิดเป็นอัตราจ่ายปันผล 0.0689656 บาทต่อหุ้น ทั้งนี้ในกรณีที่ผู้ถือหุ้นรายใดมีเศษของหุ้นเดิมหลังจากจัดสรรหุ้นปันผลแล้วให้จ่ายปันผลเป็นเงินสดแทนการจ่ายเป็นหุ้นปันผลในอัตราหุ้นละ 0.0689656 บาท</w:t>
      </w:r>
    </w:p>
    <w:p w:rsidR="00F811BB" w:rsidRDefault="00F811BB" w:rsidP="003E0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00" w:hanging="36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9B5209">
        <w:rPr>
          <w:rFonts w:ascii="Angsana New" w:hAnsi="Angsana New" w:hint="cs"/>
          <w:sz w:val="30"/>
          <w:szCs w:val="30"/>
          <w:lang w:eastAsia="x-none"/>
        </w:rPr>
        <w:t>2</w:t>
      </w:r>
      <w:r w:rsidRPr="009B5209">
        <w:rPr>
          <w:rFonts w:ascii="Angsana New" w:hAnsi="Angsana New"/>
          <w:sz w:val="30"/>
          <w:szCs w:val="30"/>
          <w:lang w:eastAsia="x-none"/>
        </w:rPr>
        <w:t>)</w:t>
      </w:r>
      <w:r w:rsidRPr="009B5209">
        <w:rPr>
          <w:rFonts w:ascii="Angsana New" w:hAnsi="Angsana New" w:hint="cs"/>
          <w:sz w:val="30"/>
          <w:szCs w:val="30"/>
          <w:lang w:eastAsia="x-none"/>
        </w:rPr>
        <w:tab/>
      </w:r>
      <w:r w:rsidR="009B5209" w:rsidRPr="009B5209">
        <w:rPr>
          <w:rFonts w:ascii="Angsana New" w:hAnsi="Angsana New"/>
          <w:sz w:val="30"/>
          <w:szCs w:val="30"/>
          <w:cs/>
          <w:lang w:eastAsia="x-none"/>
        </w:rPr>
        <w:t xml:space="preserve">จ่ายปันผลเป็นเงินสด ในอัตราหุ้นละ </w:t>
      </w:r>
      <w:proofErr w:type="gramStart"/>
      <w:r w:rsidR="009B5209" w:rsidRPr="009B5209">
        <w:rPr>
          <w:rFonts w:ascii="Angsana New" w:hAnsi="Angsana New"/>
          <w:sz w:val="30"/>
          <w:szCs w:val="30"/>
          <w:cs/>
          <w:lang w:eastAsia="x-none"/>
        </w:rPr>
        <w:t>0.0076628  บาท</w:t>
      </w:r>
      <w:proofErr w:type="gramEnd"/>
      <w:r w:rsidR="009B5209" w:rsidRPr="009B5209">
        <w:rPr>
          <w:rFonts w:ascii="Angsana New" w:hAnsi="Angsana New"/>
          <w:sz w:val="30"/>
          <w:szCs w:val="30"/>
          <w:cs/>
          <w:lang w:eastAsia="x-none"/>
        </w:rPr>
        <w:t xml:space="preserve"> หรือคิดเป็นจำนวนเงินไม่เกิน</w:t>
      </w:r>
      <w:r w:rsidR="009B5209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9B5209" w:rsidRPr="009B5209">
        <w:rPr>
          <w:rFonts w:ascii="Angsana New" w:hAnsi="Angsana New"/>
          <w:sz w:val="30"/>
          <w:szCs w:val="30"/>
          <w:cs/>
          <w:lang w:eastAsia="x-none"/>
        </w:rPr>
        <w:t xml:space="preserve">22,222,222.22 บาท </w:t>
      </w:r>
      <w:r w:rsidR="00D626AC">
        <w:rPr>
          <w:rFonts w:ascii="Angsana New" w:hAnsi="Angsana New"/>
          <w:sz w:val="30"/>
          <w:szCs w:val="30"/>
          <w:lang w:eastAsia="x-none"/>
        </w:rPr>
        <w:br/>
      </w:r>
      <w:r w:rsidR="009B5209" w:rsidRPr="00D626AC">
        <w:rPr>
          <w:rFonts w:ascii="Angsana New" w:hAnsi="Angsana New"/>
          <w:spacing w:val="-6"/>
          <w:sz w:val="30"/>
          <w:szCs w:val="30"/>
          <w:cs/>
          <w:lang w:eastAsia="x-none"/>
        </w:rPr>
        <w:t>รวมข้อ 1</w:t>
      </w:r>
      <w:r w:rsidR="004334FB" w:rsidRPr="00D626AC">
        <w:rPr>
          <w:rFonts w:ascii="Angsana New" w:hAnsi="Angsana New"/>
          <w:spacing w:val="-6"/>
          <w:sz w:val="30"/>
          <w:szCs w:val="30"/>
          <w:lang w:eastAsia="x-none"/>
        </w:rPr>
        <w:t>)</w:t>
      </w:r>
      <w:r w:rsidR="009B5209" w:rsidRPr="00D626AC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และ 2</w:t>
      </w:r>
      <w:r w:rsidR="004334FB" w:rsidRPr="00D626AC">
        <w:rPr>
          <w:rFonts w:ascii="Angsana New" w:hAnsi="Angsana New"/>
          <w:spacing w:val="-6"/>
          <w:sz w:val="30"/>
          <w:szCs w:val="30"/>
          <w:lang w:eastAsia="x-none"/>
        </w:rPr>
        <w:t>)</w:t>
      </w:r>
      <w:r w:rsidR="009B5209" w:rsidRPr="00D626AC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เป็นการจ่ายปันผลในอัตราหุ้นละ 0.076628</w:t>
      </w:r>
      <w:r w:rsidR="009B5209" w:rsidRPr="00D626AC">
        <w:rPr>
          <w:rFonts w:ascii="Angsana New" w:hAnsi="Angsana New" w:hint="cs"/>
          <w:spacing w:val="-6"/>
          <w:sz w:val="30"/>
          <w:szCs w:val="30"/>
          <w:cs/>
          <w:lang w:eastAsia="x-none"/>
        </w:rPr>
        <w:t xml:space="preserve"> </w:t>
      </w:r>
      <w:r w:rsidR="009B5209" w:rsidRPr="00D626AC">
        <w:rPr>
          <w:rFonts w:ascii="Angsana New" w:hAnsi="Angsana New"/>
          <w:spacing w:val="-6"/>
          <w:sz w:val="30"/>
          <w:szCs w:val="30"/>
          <w:cs/>
          <w:lang w:eastAsia="x-none"/>
        </w:rPr>
        <w:t>บาท หรือคิดเป็นจำนวนเงินไม่เกิน 22,222,222.22 บาท</w:t>
      </w:r>
      <w:r w:rsidR="009B5209" w:rsidRPr="009B5209">
        <w:rPr>
          <w:rFonts w:ascii="Angsana New" w:hAnsi="Angsana New"/>
          <w:sz w:val="30"/>
          <w:szCs w:val="30"/>
          <w:cs/>
          <w:lang w:eastAsia="x-none"/>
        </w:rPr>
        <w:t xml:space="preserve"> โดยเงินปันผลทั้งหมดจะถูกหักภาษี ณ ที่จ่ายตามอัตราที่กฎหมายกำหนดไว้</w:t>
      </w:r>
    </w:p>
    <w:p w:rsidR="00F811BB" w:rsidRDefault="00F811BB" w:rsidP="003E0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9B5209">
        <w:rPr>
          <w:rFonts w:ascii="Angsana New" w:hAnsi="Angsana New" w:hint="cs"/>
          <w:sz w:val="30"/>
          <w:szCs w:val="30"/>
          <w:lang w:eastAsia="x-none"/>
        </w:rPr>
        <w:t>3</w:t>
      </w:r>
      <w:r w:rsidRPr="009B5209">
        <w:rPr>
          <w:rFonts w:ascii="Angsana New" w:hAnsi="Angsana New"/>
          <w:sz w:val="30"/>
          <w:szCs w:val="30"/>
          <w:lang w:eastAsia="x-none"/>
        </w:rPr>
        <w:t>)</w:t>
      </w:r>
      <w:r w:rsidRPr="009B5209">
        <w:rPr>
          <w:rFonts w:ascii="Angsana New" w:hAnsi="Angsana New" w:hint="cs"/>
          <w:sz w:val="30"/>
          <w:szCs w:val="30"/>
          <w:lang w:eastAsia="x-none"/>
        </w:rPr>
        <w:tab/>
      </w:r>
      <w:r w:rsidRPr="009B5209">
        <w:rPr>
          <w:rFonts w:ascii="Angsana New" w:hAnsi="Angsana New" w:hint="cs"/>
          <w:sz w:val="30"/>
          <w:szCs w:val="30"/>
          <w:cs/>
          <w:lang w:eastAsia="x-none"/>
        </w:rPr>
        <w:t xml:space="preserve">กำหนดวันปิดสมุดทะเบียนพักการโอนหุ้นเพื่อกำหนดสิทธิของผู้ถือหุ้นในการรับเงินปันผลในวันที่ </w:t>
      </w:r>
      <w:r w:rsidRPr="009B5209">
        <w:rPr>
          <w:rFonts w:ascii="Angsana New" w:hAnsi="Angsana New"/>
          <w:sz w:val="30"/>
          <w:szCs w:val="30"/>
          <w:lang w:eastAsia="x-none"/>
        </w:rPr>
        <w:br/>
      </w:r>
      <w:r w:rsidR="009B5209" w:rsidRPr="009B5209">
        <w:rPr>
          <w:rFonts w:ascii="Angsana New" w:hAnsi="Angsana New"/>
          <w:sz w:val="30"/>
          <w:szCs w:val="30"/>
          <w:lang w:eastAsia="x-none"/>
        </w:rPr>
        <w:t xml:space="preserve">16 </w:t>
      </w:r>
      <w:r w:rsidR="009B5209" w:rsidRPr="009B5209">
        <w:rPr>
          <w:rFonts w:ascii="Angsana New" w:hAnsi="Angsana New"/>
          <w:sz w:val="30"/>
          <w:szCs w:val="30"/>
          <w:cs/>
          <w:lang w:eastAsia="x-none"/>
        </w:rPr>
        <w:t xml:space="preserve">เมษายน </w:t>
      </w:r>
      <w:r w:rsidR="009B5209" w:rsidRPr="009B5209">
        <w:rPr>
          <w:rFonts w:ascii="Angsana New" w:hAnsi="Angsana New"/>
          <w:sz w:val="30"/>
          <w:szCs w:val="30"/>
          <w:lang w:eastAsia="x-none"/>
        </w:rPr>
        <w:t xml:space="preserve">2563 </w:t>
      </w:r>
      <w:r w:rsidR="009B5209" w:rsidRPr="009B5209">
        <w:rPr>
          <w:rFonts w:ascii="Angsana New" w:hAnsi="Angsana New"/>
          <w:sz w:val="30"/>
          <w:szCs w:val="30"/>
          <w:cs/>
          <w:lang w:eastAsia="x-none"/>
        </w:rPr>
        <w:t xml:space="preserve">และกำหนดวันจ่ายเงินปันผลในวันที่ </w:t>
      </w:r>
      <w:r w:rsidR="009B5209" w:rsidRPr="009B5209">
        <w:rPr>
          <w:rFonts w:ascii="Angsana New" w:hAnsi="Angsana New"/>
          <w:sz w:val="30"/>
          <w:szCs w:val="30"/>
          <w:lang w:eastAsia="x-none"/>
        </w:rPr>
        <w:t xml:space="preserve">29 </w:t>
      </w:r>
      <w:r w:rsidR="009B5209" w:rsidRPr="009B5209">
        <w:rPr>
          <w:rFonts w:ascii="Angsana New" w:hAnsi="Angsana New"/>
          <w:sz w:val="30"/>
          <w:szCs w:val="30"/>
          <w:cs/>
          <w:lang w:eastAsia="x-none"/>
        </w:rPr>
        <w:t xml:space="preserve">เมษายน </w:t>
      </w:r>
      <w:r w:rsidR="009B5209" w:rsidRPr="009B5209">
        <w:rPr>
          <w:rFonts w:ascii="Angsana New" w:hAnsi="Angsana New"/>
          <w:sz w:val="30"/>
          <w:szCs w:val="30"/>
          <w:lang w:eastAsia="x-none"/>
        </w:rPr>
        <w:t>2563</w:t>
      </w:r>
    </w:p>
    <w:p w:rsidR="00E14022" w:rsidRDefault="00E14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  <w:lang w:eastAsia="x-none"/>
        </w:rPr>
        <w:br w:type="page"/>
      </w:r>
    </w:p>
    <w:p w:rsidR="00E14022" w:rsidRDefault="00E14022" w:rsidP="00E14022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30"/>
          <w:szCs w:val="30"/>
          <w:lang w:eastAsia="x-none"/>
        </w:rPr>
      </w:pPr>
      <w:r w:rsidRPr="00E14022">
        <w:rPr>
          <w:rFonts w:ascii="Angsana New" w:hAnsi="Angsana New"/>
          <w:i/>
          <w:iCs/>
          <w:sz w:val="30"/>
          <w:szCs w:val="30"/>
          <w:cs/>
          <w:lang w:eastAsia="x-none"/>
        </w:rPr>
        <w:lastRenderedPageBreak/>
        <w:t>การลดทุนจดทะเบียน</w:t>
      </w:r>
    </w:p>
    <w:p w:rsidR="00E14022" w:rsidRPr="00E14022" w:rsidRDefault="00E14022" w:rsidP="00E140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rPr>
          <w:rFonts w:ascii="Angsana New" w:hAnsi="Angsana New"/>
          <w:i/>
          <w:iCs/>
          <w:sz w:val="20"/>
          <w:szCs w:val="20"/>
          <w:lang w:eastAsia="x-none"/>
        </w:rPr>
      </w:pPr>
    </w:p>
    <w:p w:rsidR="00E14022" w:rsidRDefault="00E14022" w:rsidP="007E5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B5A44">
        <w:rPr>
          <w:rFonts w:ascii="Angsana New" w:hAnsi="Angsana New"/>
          <w:spacing w:val="-8"/>
          <w:sz w:val="30"/>
          <w:szCs w:val="30"/>
          <w:cs/>
          <w:lang w:eastAsia="x-none"/>
        </w:rPr>
        <w:t>ลดทุนจดทะเบียนของบริษัท</w:t>
      </w:r>
      <w:r w:rsidRPr="005B5A44">
        <w:rPr>
          <w:rFonts w:ascii="Angsana New" w:hAnsi="Angsana New" w:hint="cs"/>
          <w:spacing w:val="-8"/>
          <w:sz w:val="30"/>
          <w:szCs w:val="30"/>
          <w:cs/>
          <w:lang w:eastAsia="x-none"/>
        </w:rPr>
        <w:t xml:space="preserve"> </w:t>
      </w:r>
      <w:r w:rsidRPr="005B5A44">
        <w:rPr>
          <w:rFonts w:ascii="Angsana New" w:hAnsi="Angsana New"/>
          <w:spacing w:val="-8"/>
          <w:sz w:val="30"/>
          <w:szCs w:val="30"/>
          <w:cs/>
          <w:lang w:eastAsia="x-none"/>
        </w:rPr>
        <w:t>โดยการลดทุนจดทะเบียนของบริษัท จำนวน 14</w:t>
      </w:r>
      <w:r w:rsidRPr="005B5A44">
        <w:rPr>
          <w:rFonts w:ascii="Angsana New" w:hAnsi="Angsana New"/>
          <w:spacing w:val="-8"/>
          <w:sz w:val="30"/>
          <w:szCs w:val="30"/>
          <w:lang w:eastAsia="x-none"/>
        </w:rPr>
        <w:t>,</w:t>
      </w:r>
      <w:r w:rsidRPr="005B5A44">
        <w:rPr>
          <w:rFonts w:ascii="Angsana New" w:hAnsi="Angsana New"/>
          <w:spacing w:val="-8"/>
          <w:sz w:val="30"/>
          <w:szCs w:val="30"/>
          <w:cs/>
          <w:lang w:eastAsia="x-none"/>
        </w:rPr>
        <w:t>000</w:t>
      </w:r>
      <w:r w:rsidRPr="005B5A44">
        <w:rPr>
          <w:rFonts w:ascii="Angsana New" w:hAnsi="Angsana New"/>
          <w:spacing w:val="-8"/>
          <w:sz w:val="30"/>
          <w:szCs w:val="30"/>
          <w:lang w:eastAsia="x-none"/>
        </w:rPr>
        <w:t>,</w:t>
      </w:r>
      <w:r w:rsidRPr="005B5A44">
        <w:rPr>
          <w:rFonts w:ascii="Angsana New" w:hAnsi="Angsana New"/>
          <w:spacing w:val="-8"/>
          <w:sz w:val="30"/>
          <w:szCs w:val="30"/>
          <w:cs/>
          <w:lang w:eastAsia="x-none"/>
        </w:rPr>
        <w:t>272.50 บาท จากทุนจดทะเบียนเดิม</w:t>
      </w:r>
      <w:r w:rsidRPr="00E14022">
        <w:rPr>
          <w:rFonts w:ascii="Angsana New" w:hAnsi="Angsana New"/>
          <w:sz w:val="30"/>
          <w:szCs w:val="30"/>
          <w:cs/>
          <w:lang w:eastAsia="x-none"/>
        </w:rPr>
        <w:t xml:space="preserve"> จำนวน 159</w:t>
      </w:r>
      <w:r w:rsidRPr="00E14022">
        <w:rPr>
          <w:rFonts w:ascii="Angsana New" w:hAnsi="Angsana New"/>
          <w:sz w:val="30"/>
          <w:szCs w:val="30"/>
          <w:lang w:eastAsia="x-none"/>
        </w:rPr>
        <w:t>,</w:t>
      </w:r>
      <w:r w:rsidRPr="00E14022">
        <w:rPr>
          <w:rFonts w:ascii="Angsana New" w:hAnsi="Angsana New"/>
          <w:sz w:val="30"/>
          <w:szCs w:val="30"/>
          <w:cs/>
          <w:lang w:eastAsia="x-none"/>
        </w:rPr>
        <w:t>000</w:t>
      </w:r>
      <w:r w:rsidRPr="00E14022">
        <w:rPr>
          <w:rFonts w:ascii="Angsana New" w:hAnsi="Angsana New"/>
          <w:sz w:val="30"/>
          <w:szCs w:val="30"/>
          <w:lang w:eastAsia="x-none"/>
        </w:rPr>
        <w:t>,</w:t>
      </w:r>
      <w:r w:rsidRPr="00E14022">
        <w:rPr>
          <w:rFonts w:ascii="Angsana New" w:hAnsi="Angsana New"/>
          <w:sz w:val="30"/>
          <w:szCs w:val="30"/>
          <w:cs/>
          <w:lang w:eastAsia="x-none"/>
        </w:rPr>
        <w:t>000 บาท เป็นทุนจดทะเบียนใหม่ จำนวน 144</w:t>
      </w:r>
      <w:r w:rsidRPr="00E14022">
        <w:rPr>
          <w:rFonts w:ascii="Angsana New" w:hAnsi="Angsana New"/>
          <w:sz w:val="30"/>
          <w:szCs w:val="30"/>
          <w:lang w:eastAsia="x-none"/>
        </w:rPr>
        <w:t>,</w:t>
      </w:r>
      <w:r w:rsidRPr="00E14022">
        <w:rPr>
          <w:rFonts w:ascii="Angsana New" w:hAnsi="Angsana New"/>
          <w:sz w:val="30"/>
          <w:szCs w:val="30"/>
          <w:cs/>
          <w:lang w:eastAsia="x-none"/>
        </w:rPr>
        <w:t>999</w:t>
      </w:r>
      <w:r w:rsidRPr="00E14022">
        <w:rPr>
          <w:rFonts w:ascii="Angsana New" w:hAnsi="Angsana New"/>
          <w:sz w:val="30"/>
          <w:szCs w:val="30"/>
          <w:lang w:eastAsia="x-none"/>
        </w:rPr>
        <w:t>,</w:t>
      </w:r>
      <w:r w:rsidRPr="00E14022">
        <w:rPr>
          <w:rFonts w:ascii="Angsana New" w:hAnsi="Angsana New"/>
          <w:sz w:val="30"/>
          <w:szCs w:val="30"/>
          <w:cs/>
          <w:lang w:eastAsia="x-none"/>
        </w:rPr>
        <w:t>727.50 บาท โดยวิธีการตัดหุ้นสามัญที่</w:t>
      </w:r>
      <w:r w:rsidR="005B5A44">
        <w:rPr>
          <w:rFonts w:ascii="Angsana New" w:hAnsi="Angsana New"/>
          <w:sz w:val="30"/>
          <w:szCs w:val="30"/>
          <w:lang w:eastAsia="x-none"/>
        </w:rPr>
        <w:br/>
      </w:r>
      <w:r w:rsidRPr="00E14022">
        <w:rPr>
          <w:rFonts w:ascii="Angsana New" w:hAnsi="Angsana New"/>
          <w:sz w:val="30"/>
          <w:szCs w:val="30"/>
          <w:cs/>
          <w:lang w:eastAsia="x-none"/>
        </w:rPr>
        <w:t>ยังไม่ได้ออกจำหน่าย ซึ่งคงเหลือจากการจัดสรรหุ้นเพิ่มทุนแบบมอบอำนาจทั่วไป จำนวน 28</w:t>
      </w:r>
      <w:r w:rsidRPr="00E14022">
        <w:rPr>
          <w:rFonts w:ascii="Angsana New" w:hAnsi="Angsana New"/>
          <w:sz w:val="30"/>
          <w:szCs w:val="30"/>
          <w:lang w:eastAsia="x-none"/>
        </w:rPr>
        <w:t>,</w:t>
      </w:r>
      <w:r w:rsidRPr="00E14022">
        <w:rPr>
          <w:rFonts w:ascii="Angsana New" w:hAnsi="Angsana New"/>
          <w:sz w:val="30"/>
          <w:szCs w:val="30"/>
          <w:cs/>
          <w:lang w:eastAsia="x-none"/>
        </w:rPr>
        <w:t>000</w:t>
      </w:r>
      <w:r w:rsidRPr="00E14022">
        <w:rPr>
          <w:rFonts w:ascii="Angsana New" w:hAnsi="Angsana New"/>
          <w:sz w:val="30"/>
          <w:szCs w:val="30"/>
          <w:lang w:eastAsia="x-none"/>
        </w:rPr>
        <w:t>,</w:t>
      </w:r>
      <w:r w:rsidRPr="00E14022">
        <w:rPr>
          <w:rFonts w:ascii="Angsana New" w:hAnsi="Angsana New"/>
          <w:sz w:val="30"/>
          <w:szCs w:val="30"/>
          <w:cs/>
          <w:lang w:eastAsia="x-none"/>
        </w:rPr>
        <w:t xml:space="preserve">000 หุ้น </w:t>
      </w:r>
      <w:r w:rsidR="005B5A44">
        <w:rPr>
          <w:rFonts w:ascii="Angsana New" w:hAnsi="Angsana New"/>
          <w:sz w:val="30"/>
          <w:szCs w:val="30"/>
          <w:lang w:eastAsia="x-none"/>
        </w:rPr>
        <w:br/>
      </w:r>
      <w:r w:rsidRPr="00E14022">
        <w:rPr>
          <w:rFonts w:ascii="Angsana New" w:hAnsi="Angsana New"/>
          <w:sz w:val="30"/>
          <w:szCs w:val="30"/>
          <w:cs/>
          <w:lang w:eastAsia="x-none"/>
        </w:rPr>
        <w:t>และคงเหลือการจ่ายหุ้นปันผลจำนวน 545 หุ้น เป็น 289</w:t>
      </w:r>
      <w:r w:rsidRPr="00E14022">
        <w:rPr>
          <w:rFonts w:ascii="Angsana New" w:hAnsi="Angsana New"/>
          <w:sz w:val="30"/>
          <w:szCs w:val="30"/>
          <w:lang w:eastAsia="x-none"/>
        </w:rPr>
        <w:t>,</w:t>
      </w:r>
      <w:r w:rsidRPr="00E14022">
        <w:rPr>
          <w:rFonts w:ascii="Angsana New" w:hAnsi="Angsana New"/>
          <w:sz w:val="30"/>
          <w:szCs w:val="30"/>
          <w:cs/>
          <w:lang w:eastAsia="x-none"/>
        </w:rPr>
        <w:t>999</w:t>
      </w:r>
      <w:r w:rsidRPr="00E14022">
        <w:rPr>
          <w:rFonts w:ascii="Angsana New" w:hAnsi="Angsana New"/>
          <w:sz w:val="30"/>
          <w:szCs w:val="30"/>
          <w:lang w:eastAsia="x-none"/>
        </w:rPr>
        <w:t>,</w:t>
      </w:r>
      <w:r w:rsidRPr="00E14022">
        <w:rPr>
          <w:rFonts w:ascii="Angsana New" w:hAnsi="Angsana New"/>
          <w:sz w:val="30"/>
          <w:szCs w:val="30"/>
          <w:cs/>
          <w:lang w:eastAsia="x-none"/>
        </w:rPr>
        <w:t>455 หุ้น</w:t>
      </w:r>
    </w:p>
    <w:p w:rsidR="00D70F50" w:rsidRPr="000E3F32" w:rsidRDefault="00D70F50" w:rsidP="00E14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0"/>
          <w:szCs w:val="20"/>
          <w:lang w:eastAsia="x-none"/>
        </w:rPr>
      </w:pPr>
    </w:p>
    <w:p w:rsidR="00D70F50" w:rsidRPr="00D70F50" w:rsidRDefault="00D70F50" w:rsidP="00D70F50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D70F50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การเพิ่มทุนจดทะเบียน</w:t>
      </w:r>
    </w:p>
    <w:p w:rsidR="00D70F50" w:rsidRPr="00D70F50" w:rsidRDefault="00D70F50" w:rsidP="00D70F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rPr>
          <w:rFonts w:asciiTheme="majorBidi" w:hAnsiTheme="majorBidi" w:cstheme="majorBidi"/>
          <w:i/>
          <w:iCs/>
          <w:sz w:val="20"/>
          <w:szCs w:val="20"/>
          <w:lang w:eastAsia="x-none"/>
        </w:rPr>
      </w:pPr>
    </w:p>
    <w:p w:rsidR="00D70F50" w:rsidRPr="00D70F50" w:rsidRDefault="00D70F50" w:rsidP="00D70F50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0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70F50">
        <w:rPr>
          <w:rFonts w:ascii="Angsana New" w:hAnsi="Angsana New"/>
          <w:sz w:val="30"/>
          <w:szCs w:val="30"/>
          <w:cs/>
          <w:lang w:eastAsia="x-none"/>
        </w:rPr>
        <w:t>เพิ่มทุนจดทะเบียนโดยการจัดสรรหุ้นสามัญเพิ่มทุนของบริษัทแบบมอบอำนาจทั่วไป จากทุนจดทะเบียนเดิม 144</w:t>
      </w:r>
      <w:r w:rsidRPr="00D70F50">
        <w:rPr>
          <w:rFonts w:ascii="Angsana New" w:hAnsi="Angsana New"/>
          <w:sz w:val="30"/>
          <w:szCs w:val="30"/>
          <w:lang w:eastAsia="x-none"/>
        </w:rPr>
        <w:t>,</w:t>
      </w:r>
      <w:r w:rsidRPr="00D70F50">
        <w:rPr>
          <w:rFonts w:ascii="Angsana New" w:hAnsi="Angsana New"/>
          <w:sz w:val="30"/>
          <w:szCs w:val="30"/>
          <w:cs/>
          <w:lang w:eastAsia="x-none"/>
        </w:rPr>
        <w:t>999</w:t>
      </w:r>
      <w:r w:rsidRPr="00D70F50">
        <w:rPr>
          <w:rFonts w:ascii="Angsana New" w:hAnsi="Angsana New"/>
          <w:sz w:val="30"/>
          <w:szCs w:val="30"/>
          <w:lang w:eastAsia="x-none"/>
        </w:rPr>
        <w:t>,</w:t>
      </w:r>
      <w:r w:rsidRPr="00D70F50">
        <w:rPr>
          <w:rFonts w:ascii="Angsana New" w:hAnsi="Angsana New"/>
          <w:sz w:val="30"/>
          <w:szCs w:val="30"/>
          <w:cs/>
          <w:lang w:eastAsia="x-none"/>
        </w:rPr>
        <w:t>727.50 บาทเป็น 178</w:t>
      </w:r>
      <w:r w:rsidRPr="00D70F50">
        <w:rPr>
          <w:rFonts w:ascii="Angsana New" w:hAnsi="Angsana New"/>
          <w:sz w:val="30"/>
          <w:szCs w:val="30"/>
          <w:lang w:eastAsia="x-none"/>
        </w:rPr>
        <w:t>,</w:t>
      </w:r>
      <w:r w:rsidRPr="00D70F50">
        <w:rPr>
          <w:rFonts w:ascii="Angsana New" w:hAnsi="Angsana New"/>
          <w:sz w:val="30"/>
          <w:szCs w:val="30"/>
          <w:cs/>
          <w:lang w:eastAsia="x-none"/>
        </w:rPr>
        <w:t>999</w:t>
      </w:r>
      <w:r w:rsidRPr="00D70F50">
        <w:rPr>
          <w:rFonts w:ascii="Angsana New" w:hAnsi="Angsana New"/>
          <w:sz w:val="30"/>
          <w:szCs w:val="30"/>
          <w:lang w:eastAsia="x-none"/>
        </w:rPr>
        <w:t>,</w:t>
      </w:r>
      <w:r w:rsidRPr="00D70F50">
        <w:rPr>
          <w:rFonts w:ascii="Angsana New" w:hAnsi="Angsana New"/>
          <w:sz w:val="30"/>
          <w:szCs w:val="30"/>
          <w:cs/>
          <w:lang w:eastAsia="x-none"/>
        </w:rPr>
        <w:t>727.50 บาท โดยการออกหุ้นสามัญเพิ่มทุนจำนวน 68</w:t>
      </w:r>
      <w:r w:rsidRPr="00D70F50">
        <w:rPr>
          <w:rFonts w:ascii="Angsana New" w:hAnsi="Angsana New"/>
          <w:sz w:val="30"/>
          <w:szCs w:val="30"/>
          <w:lang w:eastAsia="x-none"/>
        </w:rPr>
        <w:t>,</w:t>
      </w:r>
      <w:r w:rsidRPr="00D70F50">
        <w:rPr>
          <w:rFonts w:ascii="Angsana New" w:hAnsi="Angsana New"/>
          <w:sz w:val="30"/>
          <w:szCs w:val="30"/>
          <w:cs/>
          <w:lang w:eastAsia="x-none"/>
        </w:rPr>
        <w:t>000</w:t>
      </w:r>
      <w:r w:rsidRPr="00D70F50">
        <w:rPr>
          <w:rFonts w:ascii="Angsana New" w:hAnsi="Angsana New"/>
          <w:sz w:val="30"/>
          <w:szCs w:val="30"/>
          <w:lang w:eastAsia="x-none"/>
        </w:rPr>
        <w:t>,</w:t>
      </w:r>
      <w:r w:rsidRPr="00D70F50">
        <w:rPr>
          <w:rFonts w:ascii="Angsana New" w:hAnsi="Angsana New"/>
          <w:sz w:val="30"/>
          <w:szCs w:val="30"/>
          <w:cs/>
          <w:lang w:eastAsia="x-none"/>
        </w:rPr>
        <w:t>000 หุ้น มูลค่าที่ตราไว้หุ้นละ 0.50 บาท โดยอนุมัติการจัดสรรหุ้นสามัญเพิ่มทุนจำนวนไม่เกิน 28</w:t>
      </w:r>
      <w:r w:rsidRPr="00D70F50">
        <w:rPr>
          <w:rFonts w:ascii="Angsana New" w:hAnsi="Angsana New"/>
          <w:sz w:val="30"/>
          <w:szCs w:val="30"/>
          <w:lang w:eastAsia="x-none"/>
        </w:rPr>
        <w:t>,</w:t>
      </w:r>
      <w:r w:rsidRPr="00D70F50">
        <w:rPr>
          <w:rFonts w:ascii="Angsana New" w:hAnsi="Angsana New"/>
          <w:sz w:val="30"/>
          <w:szCs w:val="30"/>
          <w:cs/>
          <w:lang w:eastAsia="x-none"/>
        </w:rPr>
        <w:t>000</w:t>
      </w:r>
      <w:r w:rsidRPr="00D70F50">
        <w:rPr>
          <w:rFonts w:ascii="Angsana New" w:hAnsi="Angsana New"/>
          <w:sz w:val="30"/>
          <w:szCs w:val="30"/>
          <w:lang w:eastAsia="x-none"/>
        </w:rPr>
        <w:t>,</w:t>
      </w:r>
      <w:r w:rsidRPr="00D70F50">
        <w:rPr>
          <w:rFonts w:ascii="Angsana New" w:hAnsi="Angsana New"/>
          <w:sz w:val="30"/>
          <w:szCs w:val="30"/>
          <w:cs/>
          <w:lang w:eastAsia="x-none"/>
        </w:rPr>
        <w:t>000 หุ้น มูลค่าที่ตราไว้ 0.50 บาทต่อหุ้น ในลักษณะเป็นการเพิ่มทุนแบบมอบอำนาจทั่วไป เพื่อเสนอขายหุ้นให้แก่บุคคลในวงจำกัด ทั้งนี้บริษัทจะจัดสรรหุ้นสามัญเพิ่มทุนแบบมอบอำนาจทั่วไป โดยทุนชำระแล้วในส่วนที่เพิ่มของบริษัทจะต้องไม่เกินกว่า 14</w:t>
      </w:r>
      <w:r w:rsidRPr="00D70F50">
        <w:rPr>
          <w:rFonts w:ascii="Angsana New" w:hAnsi="Angsana New"/>
          <w:sz w:val="30"/>
          <w:szCs w:val="30"/>
          <w:lang w:eastAsia="x-none"/>
        </w:rPr>
        <w:t>,</w:t>
      </w:r>
      <w:r w:rsidRPr="00D70F50">
        <w:rPr>
          <w:rFonts w:ascii="Angsana New" w:hAnsi="Angsana New"/>
          <w:sz w:val="30"/>
          <w:szCs w:val="30"/>
          <w:cs/>
          <w:lang w:eastAsia="x-none"/>
        </w:rPr>
        <w:t>000</w:t>
      </w:r>
      <w:r w:rsidRPr="00D70F50">
        <w:rPr>
          <w:rFonts w:ascii="Angsana New" w:hAnsi="Angsana New"/>
          <w:sz w:val="30"/>
          <w:szCs w:val="30"/>
          <w:lang w:eastAsia="x-none"/>
        </w:rPr>
        <w:t>,</w:t>
      </w:r>
      <w:r w:rsidRPr="00D70F50">
        <w:rPr>
          <w:rFonts w:ascii="Angsana New" w:hAnsi="Angsana New"/>
          <w:sz w:val="30"/>
          <w:szCs w:val="30"/>
          <w:cs/>
          <w:lang w:eastAsia="x-none"/>
        </w:rPr>
        <w:t>000 บาท ซึ่งไม่เกินกว่าร้อยละ 10 ของทุนชำระแล้ว ณ วันที่คณะกรรมการบริษัทมีมติให้มีการเพิ่มทุนแบบมอบอำนาจทั่วไป ซึ่งเป็นจำนวนเท่ากับ 28</w:t>
      </w:r>
      <w:r w:rsidRPr="00D70F50">
        <w:rPr>
          <w:rFonts w:ascii="Angsana New" w:hAnsi="Angsana New"/>
          <w:sz w:val="30"/>
          <w:szCs w:val="30"/>
          <w:lang w:eastAsia="x-none"/>
        </w:rPr>
        <w:t>,</w:t>
      </w:r>
      <w:r w:rsidRPr="00D70F50">
        <w:rPr>
          <w:rFonts w:ascii="Angsana New" w:hAnsi="Angsana New"/>
          <w:sz w:val="30"/>
          <w:szCs w:val="30"/>
          <w:cs/>
          <w:lang w:eastAsia="x-none"/>
        </w:rPr>
        <w:t>000</w:t>
      </w:r>
      <w:r w:rsidRPr="00D70F50">
        <w:rPr>
          <w:rFonts w:ascii="Angsana New" w:hAnsi="Angsana New"/>
          <w:sz w:val="30"/>
          <w:szCs w:val="30"/>
          <w:lang w:eastAsia="x-none"/>
        </w:rPr>
        <w:t>,</w:t>
      </w:r>
      <w:r w:rsidRPr="00D70F50">
        <w:rPr>
          <w:rFonts w:ascii="Angsana New" w:hAnsi="Angsana New"/>
          <w:sz w:val="30"/>
          <w:szCs w:val="30"/>
          <w:cs/>
          <w:lang w:eastAsia="x-none"/>
        </w:rPr>
        <w:t>000 หุ้น</w:t>
      </w:r>
    </w:p>
    <w:p w:rsidR="00D70F50" w:rsidRPr="00D70F50" w:rsidRDefault="00D70F50" w:rsidP="00036441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D70F50">
        <w:rPr>
          <w:rFonts w:asciiTheme="majorBidi" w:hAnsiTheme="majorBidi" w:cstheme="majorBidi"/>
          <w:sz w:val="30"/>
          <w:szCs w:val="30"/>
          <w:cs/>
          <w:lang w:eastAsia="x-none"/>
        </w:rPr>
        <w:t>เพิ่มทุนจดทะเบียน จำนวน 20</w:t>
      </w:r>
      <w:r w:rsidRPr="00D70F50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Pr="00D70F50">
        <w:rPr>
          <w:rFonts w:asciiTheme="majorBidi" w:hAnsiTheme="majorBidi" w:cstheme="majorBidi"/>
          <w:sz w:val="30"/>
          <w:szCs w:val="30"/>
          <w:cs/>
          <w:lang w:eastAsia="x-none"/>
        </w:rPr>
        <w:t>000</w:t>
      </w:r>
      <w:r w:rsidRPr="00D70F50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Pr="00D70F50">
        <w:rPr>
          <w:rFonts w:asciiTheme="majorBidi" w:hAnsiTheme="majorBidi" w:cstheme="majorBidi"/>
          <w:sz w:val="30"/>
          <w:szCs w:val="30"/>
          <w:cs/>
          <w:lang w:eastAsia="x-none"/>
        </w:rPr>
        <w:t>000 บาท โดยออกหุ้นสามัญจำนวนไม่เกิน 40</w:t>
      </w:r>
      <w:r w:rsidRPr="00D70F50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Pr="00D70F50">
        <w:rPr>
          <w:rFonts w:asciiTheme="majorBidi" w:hAnsiTheme="majorBidi" w:cstheme="majorBidi"/>
          <w:sz w:val="30"/>
          <w:szCs w:val="30"/>
          <w:cs/>
          <w:lang w:eastAsia="x-none"/>
        </w:rPr>
        <w:t>000</w:t>
      </w:r>
      <w:r w:rsidRPr="00D70F50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Pr="00D70F50">
        <w:rPr>
          <w:rFonts w:asciiTheme="majorBidi" w:hAnsiTheme="majorBidi" w:cstheme="majorBidi"/>
          <w:sz w:val="30"/>
          <w:szCs w:val="30"/>
          <w:cs/>
          <w:lang w:eastAsia="x-none"/>
        </w:rPr>
        <w:t>000 หุ้น</w:t>
      </w:r>
      <w:r w:rsidR="00036441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D70F50">
        <w:rPr>
          <w:rFonts w:asciiTheme="majorBidi" w:hAnsiTheme="majorBidi" w:cstheme="majorBidi"/>
          <w:sz w:val="30"/>
          <w:szCs w:val="30"/>
          <w:cs/>
          <w:lang w:eastAsia="x-none"/>
        </w:rPr>
        <w:t>มู</w:t>
      </w:r>
      <w:r w:rsidR="00036441">
        <w:rPr>
          <w:rFonts w:asciiTheme="majorBidi" w:hAnsiTheme="majorBidi" w:cstheme="majorBidi" w:hint="cs"/>
          <w:sz w:val="30"/>
          <w:szCs w:val="30"/>
          <w:cs/>
          <w:lang w:eastAsia="x-none"/>
        </w:rPr>
        <w:t>ล</w:t>
      </w:r>
      <w:r w:rsidRPr="00D70F50">
        <w:rPr>
          <w:rFonts w:asciiTheme="majorBidi" w:hAnsiTheme="majorBidi" w:cstheme="majorBidi"/>
          <w:sz w:val="30"/>
          <w:szCs w:val="30"/>
          <w:cs/>
          <w:lang w:eastAsia="x-none"/>
        </w:rPr>
        <w:t>ค่าที่ตราไว้หุ้นละ 0.50 บาท เพื่อรองรับการจ่ายหุ้นปันผล</w:t>
      </w:r>
    </w:p>
    <w:p w:rsidR="00F925C5" w:rsidRDefault="00F92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eastAsia="x-none"/>
        </w:rPr>
      </w:pPr>
    </w:p>
    <w:p w:rsidR="00926144" w:rsidRPr="006A35D3" w:rsidRDefault="00926144" w:rsidP="007D0A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417DDF">
        <w:rPr>
          <w:rFonts w:ascii="Angsana New" w:hAnsi="Angsana New" w:hint="cs"/>
          <w:sz w:val="30"/>
          <w:szCs w:val="30"/>
          <w:u w:val="none"/>
          <w:cs/>
          <w:lang w:val="en-US"/>
        </w:rPr>
        <w:t>มาตรฐานการรายงานทางการเงินที่ยังไม่ได้ใช้</w:t>
      </w:r>
    </w:p>
    <w:p w:rsidR="00926144" w:rsidRPr="00F804BF" w:rsidRDefault="00926144" w:rsidP="0058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0"/>
          <w:szCs w:val="20"/>
          <w:lang w:eastAsia="x-none"/>
        </w:rPr>
      </w:pPr>
    </w:p>
    <w:p w:rsidR="00926144" w:rsidRDefault="00BB0BB0" w:rsidP="00524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BB0BB0">
        <w:rPr>
          <w:rFonts w:asciiTheme="majorBidi" w:hAnsiTheme="majorBidi"/>
          <w:sz w:val="30"/>
          <w:szCs w:val="30"/>
          <w:cs/>
          <w:lang w:eastAsia="x-none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1 มกราคม 2563 มีดังต่อไปนี้</w:t>
      </w:r>
    </w:p>
    <w:p w:rsidR="00BB0BB0" w:rsidRPr="004C507B" w:rsidRDefault="00BB0BB0" w:rsidP="0058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rPr>
          <w:rFonts w:asciiTheme="majorBidi" w:hAnsiTheme="majorBidi" w:cstheme="majorBidi"/>
          <w:sz w:val="16"/>
          <w:szCs w:val="16"/>
          <w:highlight w:val="yellow"/>
          <w:lang w:eastAsia="x-none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235"/>
      </w:tblGrid>
      <w:tr w:rsidR="00926144" w:rsidRPr="00F00588" w:rsidTr="008E07A8">
        <w:trPr>
          <w:tblHeader/>
        </w:trPr>
        <w:tc>
          <w:tcPr>
            <w:tcW w:w="4680" w:type="dxa"/>
            <w:vAlign w:val="bottom"/>
          </w:tcPr>
          <w:p w:rsidR="00926144" w:rsidRPr="00BB0BB0" w:rsidRDefault="00926144" w:rsidP="0017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B0BB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235" w:type="dxa"/>
            <w:vAlign w:val="bottom"/>
          </w:tcPr>
          <w:p w:rsidR="00926144" w:rsidRPr="00BB0BB0" w:rsidRDefault="00926144" w:rsidP="0017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B0BB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D72DF" w:rsidRPr="00F00588" w:rsidTr="008E07A8">
        <w:tc>
          <w:tcPr>
            <w:tcW w:w="4680" w:type="dxa"/>
          </w:tcPr>
          <w:p w:rsidR="002D72DF" w:rsidRPr="00BB0BB0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B0BB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B0BB0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235" w:type="dxa"/>
          </w:tcPr>
          <w:p w:rsidR="002D72DF" w:rsidRPr="00BB0BB0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D72DF" w:rsidRPr="00F00588" w:rsidTr="008E07A8">
        <w:tc>
          <w:tcPr>
            <w:tcW w:w="4680" w:type="dxa"/>
          </w:tcPr>
          <w:p w:rsidR="002D72DF" w:rsidRPr="00BB0BB0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B0BB0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235" w:type="dxa"/>
          </w:tcPr>
          <w:p w:rsidR="002D72DF" w:rsidRPr="00BB0BB0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D72DF" w:rsidRPr="00F00588" w:rsidTr="008E07A8">
        <w:tc>
          <w:tcPr>
            <w:tcW w:w="4680" w:type="dxa"/>
          </w:tcPr>
          <w:p w:rsidR="002D72DF" w:rsidRPr="00BB0BB0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B0BB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B0BB0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235" w:type="dxa"/>
          </w:tcPr>
          <w:p w:rsidR="002D72DF" w:rsidRPr="00BB0BB0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B0BB0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BB0BB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2D72DF" w:rsidRPr="00F00588" w:rsidTr="008E07A8">
        <w:tc>
          <w:tcPr>
            <w:tcW w:w="4680" w:type="dxa"/>
          </w:tcPr>
          <w:p w:rsidR="002D72DF" w:rsidRPr="00BB0BB0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>มาตรฐาน</w:t>
            </w:r>
            <w:r w:rsidRPr="0082099C">
              <w:rPr>
                <w:rFonts w:ascii="Angsana New" w:eastAsia="Calibri" w:hAnsi="Angsana New" w:hint="cs"/>
                <w:sz w:val="30"/>
                <w:szCs w:val="30"/>
                <w:cs/>
              </w:rPr>
              <w:t>การ</w:t>
            </w:r>
            <w:r w:rsidRPr="0082099C">
              <w:rPr>
                <w:rFonts w:ascii="Angsana New" w:hAnsi="Angsana New" w:hint="cs"/>
                <w:sz w:val="30"/>
                <w:szCs w:val="30"/>
                <w:cs/>
              </w:rPr>
              <w:t xml:space="preserve">บัญชี ฉบับที่ </w:t>
            </w:r>
            <w:r w:rsidRPr="0082099C">
              <w:rPr>
                <w:rFonts w:ascii="Angsana New" w:hAnsi="Angsana New"/>
                <w:sz w:val="30"/>
                <w:szCs w:val="30"/>
              </w:rPr>
              <w:t>32</w:t>
            </w:r>
            <w:r w:rsidR="0082099C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235" w:type="dxa"/>
          </w:tcPr>
          <w:p w:rsidR="002D72DF" w:rsidRPr="00BB0BB0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D72DF" w:rsidRPr="00F00588" w:rsidTr="00B66769">
        <w:trPr>
          <w:trHeight w:val="470"/>
        </w:trPr>
        <w:tc>
          <w:tcPr>
            <w:tcW w:w="4680" w:type="dxa"/>
          </w:tcPr>
          <w:p w:rsidR="002D72DF" w:rsidRPr="00BB0BB0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B0BB0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235" w:type="dxa"/>
          </w:tcPr>
          <w:p w:rsidR="002D72DF" w:rsidRPr="00BB0BB0" w:rsidRDefault="002D72DF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442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D72DF" w:rsidRPr="00F00588" w:rsidTr="008E07A8">
        <w:tc>
          <w:tcPr>
            <w:tcW w:w="4680" w:type="dxa"/>
          </w:tcPr>
          <w:p w:rsidR="002D72DF" w:rsidRPr="00BB0BB0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B0BB0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235" w:type="dxa"/>
          </w:tcPr>
          <w:p w:rsidR="002D72DF" w:rsidRPr="00BB0BB0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14139" w:rsidRPr="00F00588" w:rsidRDefault="00814139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12"/>
          <w:szCs w:val="12"/>
          <w:highlight w:val="yellow"/>
          <w:lang w:eastAsia="x-none"/>
        </w:rPr>
      </w:pPr>
    </w:p>
    <w:p w:rsidR="00581801" w:rsidRPr="00BB0BB0" w:rsidRDefault="00926144" w:rsidP="0085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eastAsia="x-none"/>
        </w:rPr>
      </w:pPr>
      <w:r w:rsidRPr="00BB0BB0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* </w:t>
      </w:r>
      <w:r w:rsidRPr="00BB0BB0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มาตรฐานการรายงานทางการเงินกลุ่มเครื่องมือทางการเงิน</w:t>
      </w:r>
    </w:p>
    <w:p w:rsidR="00926144" w:rsidRPr="00F804BF" w:rsidRDefault="00926144" w:rsidP="00C22CE7">
      <w:pPr>
        <w:pStyle w:val="ListParagraph"/>
        <w:numPr>
          <w:ilvl w:val="0"/>
          <w:numId w:val="13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x-none"/>
        </w:rPr>
      </w:pPr>
      <w:r w:rsidRPr="00F804B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926144" w:rsidRPr="00FB2FBB" w:rsidRDefault="00926144" w:rsidP="00FB2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:rsidR="008A078B" w:rsidRDefault="00F804BF" w:rsidP="008A0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A078B">
        <w:rPr>
          <w:rFonts w:asciiTheme="majorBidi" w:hAnsiTheme="majorBidi"/>
          <w:sz w:val="30"/>
          <w:szCs w:val="30"/>
          <w:cs/>
          <w:lang w:eastAsia="x-none"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</w:t>
      </w:r>
      <w:r w:rsidRPr="00F804BF">
        <w:rPr>
          <w:rFonts w:asciiTheme="majorBidi" w:hAnsiTheme="majorBidi" w:cstheme="majorBidi"/>
          <w:sz w:val="30"/>
          <w:szCs w:val="30"/>
          <w:cs/>
        </w:rPr>
        <w:t xml:space="preserve">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8" w:name="_Hlk15580843"/>
      <w:bookmarkStart w:id="9" w:name="_Hlk15582546"/>
      <w:r w:rsidRPr="00F804BF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</w:t>
      </w:r>
      <w:bookmarkEnd w:id="8"/>
      <w:r w:rsidRPr="00F804BF">
        <w:rPr>
          <w:rFonts w:asciiTheme="majorBidi" w:hAnsiTheme="majorBidi" w:cstheme="majorBidi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9"/>
    </w:p>
    <w:p w:rsidR="008A078B" w:rsidRPr="00FB2FBB" w:rsidRDefault="008A078B" w:rsidP="008A0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="Angsana New" w:hAnsi="Angsana New"/>
          <w:sz w:val="24"/>
          <w:szCs w:val="24"/>
        </w:rPr>
      </w:pPr>
    </w:p>
    <w:p w:rsidR="008A078B" w:rsidRDefault="008A078B" w:rsidP="008A0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7B65F8">
        <w:rPr>
          <w:rFonts w:asciiTheme="majorBidi" w:hAnsiTheme="majorBidi"/>
          <w:sz w:val="30"/>
          <w:szCs w:val="30"/>
          <w:cs/>
          <w:lang w:eastAsia="x-none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:rsidR="00F925C5" w:rsidRDefault="00F92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  <w:lang w:eastAsia="x-none"/>
        </w:rPr>
      </w:pPr>
    </w:p>
    <w:p w:rsidR="00926144" w:rsidRPr="00BA6C09" w:rsidRDefault="00926144" w:rsidP="00C22CE7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BA6C0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  <w:t xml:space="preserve">มาตรฐานการรายงานทางการเงิน ฉบับที่ </w:t>
      </w:r>
      <w:r w:rsidRPr="00BA6C09">
        <w:rPr>
          <w:rFonts w:asciiTheme="majorBidi" w:hAnsiTheme="majorBidi" w:cstheme="majorBidi"/>
          <w:b/>
          <w:bCs/>
          <w:i/>
          <w:iCs/>
          <w:sz w:val="30"/>
          <w:szCs w:val="30"/>
          <w:lang w:eastAsia="x-none"/>
        </w:rPr>
        <w:t>16</w:t>
      </w:r>
      <w:r w:rsidRPr="00BA6C0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  <w:t xml:space="preserve"> เรื่อง สัญญาเช่า</w:t>
      </w:r>
    </w:p>
    <w:p w:rsidR="00926144" w:rsidRPr="00FB2FBB" w:rsidRDefault="00926144" w:rsidP="00FB2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p w:rsidR="00BA6C09" w:rsidRDefault="00BA6C09" w:rsidP="00BA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7B65F8">
        <w:rPr>
          <w:rFonts w:asciiTheme="majorBidi" w:hAnsiTheme="majorBidi"/>
          <w:sz w:val="30"/>
          <w:szCs w:val="30"/>
          <w:cs/>
          <w:lang w:eastAsia="x-none"/>
        </w:rPr>
        <w:t xml:space="preserve"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ส่วนการบัญชีสำหรับผู้ให้เช่า</w:t>
      </w:r>
      <w:r w:rsidRPr="006A35D3">
        <w:rPr>
          <w:rFonts w:asciiTheme="majorBidi" w:hAnsiTheme="majorBidi" w:cstheme="majorBidi" w:hint="cs"/>
          <w:sz w:val="30"/>
          <w:szCs w:val="30"/>
          <w:cs/>
          <w:lang w:eastAsia="x-none"/>
        </w:rPr>
        <w:t>ไม่แตกต่างจาก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มาตรฐานการบัญชีที่มีผลบังคับใช้ในปัจจุบัน </w:t>
      </w:r>
      <w:r w:rsidRPr="007B65F8">
        <w:rPr>
          <w:rFonts w:asciiTheme="majorBidi" w:hAnsiTheme="majorBidi"/>
          <w:sz w:val="30"/>
          <w:szCs w:val="30"/>
          <w:cs/>
          <w:lang w:eastAsia="x-none"/>
        </w:rPr>
        <w:t>เมื่อมาตรฐานการรายงานทางการเงินฉบับนี้มีผลบังคับใช้ จะทำให้มาตรฐานการบัญชีและ</w:t>
      </w:r>
      <w:r w:rsidR="00854014">
        <w:rPr>
          <w:rFonts w:asciiTheme="majorBidi" w:hAnsiTheme="majorBidi"/>
          <w:sz w:val="30"/>
          <w:szCs w:val="30"/>
          <w:lang w:eastAsia="x-none"/>
        </w:rPr>
        <w:br/>
      </w:r>
      <w:r w:rsidRPr="007B65F8">
        <w:rPr>
          <w:rFonts w:asciiTheme="majorBidi" w:hAnsiTheme="majorBidi"/>
          <w:sz w:val="30"/>
          <w:szCs w:val="30"/>
          <w:cs/>
          <w:lang w:eastAsia="x-none"/>
        </w:rPr>
        <w:t>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9B0EF8" w:rsidRPr="009B0EF8" w:rsidRDefault="009B0EF8" w:rsidP="00BA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p w:rsidR="009B0EF8" w:rsidRPr="009B0EF8" w:rsidRDefault="009B0EF8" w:rsidP="009B0E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9B0EF8">
        <w:rPr>
          <w:rFonts w:asciiTheme="majorBidi" w:hAnsiTheme="majorBidi" w:cstheme="majorBidi"/>
          <w:sz w:val="30"/>
          <w:szCs w:val="30"/>
          <w:cs/>
          <w:lang w:eastAsia="x-none"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 และรับรู้หนี้สินในกรณีที่การจ่ายเงินตามสัญญาเช่ามีช่วงเวลาแตกต่างจากการรับรู้ค่าเช่าจ่าย</w:t>
      </w:r>
      <w:r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9B0EF8">
        <w:rPr>
          <w:rFonts w:asciiTheme="majorBidi" w:hAnsiTheme="majorBidi" w:cstheme="majorBidi"/>
          <w:sz w:val="30"/>
          <w:szCs w:val="30"/>
          <w:cs/>
          <w:lang w:eastAsia="x-none"/>
        </w:rPr>
        <w:t>ตาม</w:t>
      </w:r>
      <w:r w:rsidRPr="009B0EF8">
        <w:rPr>
          <w:rFonts w:asciiTheme="majorBidi" w:hAnsiTheme="majorBidi" w:cstheme="majorBidi"/>
          <w:sz w:val="30"/>
          <w:szCs w:val="30"/>
          <w:lang w:eastAsia="x-none"/>
        </w:rPr>
        <w:t xml:space="preserve"> TFRS</w:t>
      </w:r>
      <w:r w:rsidRPr="009B0EF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9B0EF8">
        <w:rPr>
          <w:rFonts w:asciiTheme="majorBidi" w:hAnsiTheme="majorBidi" w:cstheme="majorBidi"/>
          <w:sz w:val="30"/>
          <w:szCs w:val="30"/>
          <w:lang w:eastAsia="x-none"/>
        </w:rPr>
        <w:t xml:space="preserve">16 </w:t>
      </w:r>
      <w:r w:rsidRPr="009B0EF8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9B0EF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ตามที่เปิดเผยในหมายเหตุข้อ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5 </w:t>
      </w:r>
      <w:r w:rsidRPr="009B0EF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:rsidR="009B0EF8" w:rsidRPr="009B0EF8" w:rsidRDefault="009B0EF8" w:rsidP="00BA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:rsidR="0069531A" w:rsidRPr="009B0EF8" w:rsidRDefault="00592224" w:rsidP="00592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9B0EF8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กลุ่มบริษัทคาดว่าจะถือปฏิบัติตาม </w:t>
      </w:r>
      <w:r w:rsidRPr="009B0EF8">
        <w:rPr>
          <w:rFonts w:asciiTheme="majorBidi" w:hAnsiTheme="majorBidi"/>
          <w:spacing w:val="-2"/>
          <w:sz w:val="30"/>
          <w:szCs w:val="30"/>
          <w:lang w:eastAsia="x-none"/>
        </w:rPr>
        <w:t xml:space="preserve">TFRS 16 </w:t>
      </w:r>
      <w:r w:rsidRPr="009B0EF8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เป็นครั้งแรก ณ วันที่ </w:t>
      </w:r>
      <w:r w:rsidRPr="009B0EF8">
        <w:rPr>
          <w:rFonts w:asciiTheme="majorBidi" w:hAnsiTheme="majorBidi"/>
          <w:spacing w:val="-2"/>
          <w:sz w:val="30"/>
          <w:szCs w:val="30"/>
          <w:lang w:eastAsia="x-none"/>
        </w:rPr>
        <w:t>1</w:t>
      </w:r>
      <w:r w:rsidRPr="009B0EF8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มกราคม </w:t>
      </w:r>
      <w:r w:rsidRPr="009B0EF8">
        <w:rPr>
          <w:rFonts w:asciiTheme="majorBidi" w:hAnsiTheme="majorBidi"/>
          <w:spacing w:val="-2"/>
          <w:sz w:val="30"/>
          <w:szCs w:val="30"/>
          <w:lang w:eastAsia="x-none"/>
        </w:rPr>
        <w:t>2563</w:t>
      </w:r>
      <w:r w:rsidRPr="009B0EF8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ด้วยวิธีปรับปรุง</w:t>
      </w:r>
      <w:r w:rsidR="00846536" w:rsidRPr="009B0EF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ผ</w:t>
      </w:r>
      <w:r w:rsidRPr="009B0EF8">
        <w:rPr>
          <w:rFonts w:asciiTheme="majorBidi" w:hAnsiTheme="majorBidi"/>
          <w:spacing w:val="-2"/>
          <w:sz w:val="30"/>
          <w:szCs w:val="30"/>
          <w:cs/>
          <w:lang w:eastAsia="x-none"/>
        </w:rPr>
        <w:t>ลกระทบ</w:t>
      </w:r>
      <w:r w:rsidRPr="009B0EF8">
        <w:rPr>
          <w:rFonts w:asciiTheme="majorBidi" w:hAnsiTheme="majorBidi"/>
          <w:sz w:val="30"/>
          <w:szCs w:val="30"/>
          <w:cs/>
          <w:lang w:eastAsia="x-none"/>
        </w:rPr>
        <w:t xml:space="preserve">สะสมย้อนหลัง ดังนั้น ผลกระทบสะสมจากการถือปฏิบัติตาม </w:t>
      </w:r>
      <w:r w:rsidRPr="009B0EF8">
        <w:rPr>
          <w:rFonts w:asciiTheme="majorBidi" w:hAnsiTheme="majorBidi"/>
          <w:sz w:val="30"/>
          <w:szCs w:val="30"/>
          <w:lang w:eastAsia="x-none"/>
        </w:rPr>
        <w:t xml:space="preserve">TFRS 16 </w:t>
      </w:r>
      <w:r w:rsidRPr="009B0EF8">
        <w:rPr>
          <w:rFonts w:asciiTheme="majorBidi" w:hAnsiTheme="majorBidi"/>
          <w:sz w:val="30"/>
          <w:szCs w:val="30"/>
          <w:cs/>
          <w:lang w:eastAsia="x-none"/>
        </w:rPr>
        <w:t>จะปรับปรุงกับยอดยกมาของ</w:t>
      </w:r>
      <w:r w:rsidR="00D3690A" w:rsidRPr="009B0EF8">
        <w:rPr>
          <w:rFonts w:asciiTheme="majorBidi" w:hAnsiTheme="majorBidi"/>
          <w:sz w:val="30"/>
          <w:szCs w:val="30"/>
          <w:cs/>
          <w:lang w:eastAsia="x-none"/>
        </w:rPr>
        <w:br/>
      </w:r>
      <w:r w:rsidRPr="009B0EF8">
        <w:rPr>
          <w:rFonts w:asciiTheme="majorBidi" w:hAnsiTheme="majorBidi"/>
          <w:sz w:val="30"/>
          <w:szCs w:val="30"/>
          <w:cs/>
          <w:lang w:eastAsia="x-none"/>
        </w:rPr>
        <w:t>กำไรสะสม ณ วันที่</w:t>
      </w:r>
      <w:r w:rsidRPr="009B0EF8">
        <w:rPr>
          <w:rFonts w:asciiTheme="majorBidi" w:hAnsiTheme="majorBidi"/>
          <w:sz w:val="30"/>
          <w:szCs w:val="30"/>
          <w:lang w:eastAsia="x-none"/>
        </w:rPr>
        <w:t xml:space="preserve"> 1 </w:t>
      </w:r>
      <w:r w:rsidRPr="009B0EF8">
        <w:rPr>
          <w:rFonts w:asciiTheme="majorBidi" w:hAnsiTheme="majorBidi"/>
          <w:sz w:val="30"/>
          <w:szCs w:val="30"/>
          <w:cs/>
          <w:lang w:eastAsia="x-none"/>
        </w:rPr>
        <w:t xml:space="preserve">มกราคม </w:t>
      </w:r>
      <w:r w:rsidRPr="009B0EF8">
        <w:rPr>
          <w:rFonts w:asciiTheme="majorBidi" w:hAnsiTheme="majorBidi"/>
          <w:sz w:val="30"/>
          <w:szCs w:val="30"/>
          <w:lang w:eastAsia="x-none"/>
        </w:rPr>
        <w:t xml:space="preserve">2563 </w:t>
      </w:r>
      <w:r w:rsidRPr="009B0EF8">
        <w:rPr>
          <w:rFonts w:asciiTheme="majorBidi" w:hAnsiTheme="majorBidi"/>
          <w:sz w:val="30"/>
          <w:szCs w:val="30"/>
          <w:cs/>
          <w:lang w:eastAsia="x-none"/>
        </w:rPr>
        <w:t>โดยไม่ปรับปรุงข้อมูลเปรียบเทียบ</w:t>
      </w:r>
    </w:p>
    <w:p w:rsidR="0069531A" w:rsidRPr="009B0EF8" w:rsidRDefault="0069531A" w:rsidP="00592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  <w:lang w:eastAsia="x-none"/>
        </w:rPr>
      </w:pPr>
    </w:p>
    <w:p w:rsidR="00854014" w:rsidRDefault="0069531A" w:rsidP="00592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/>
          <w:spacing w:val="-2"/>
          <w:sz w:val="30"/>
          <w:szCs w:val="30"/>
          <w:cs/>
          <w:lang w:eastAsia="x-none"/>
        </w:rPr>
      </w:pPr>
      <w:r w:rsidRPr="009B0EF8">
        <w:rPr>
          <w:rFonts w:asciiTheme="majorBidi" w:hAnsiTheme="majorBidi" w:hint="cs"/>
          <w:sz w:val="30"/>
          <w:szCs w:val="30"/>
          <w:cs/>
          <w:lang w:eastAsia="x-none"/>
        </w:rPr>
        <w:t>ผู้บริหารได้</w:t>
      </w:r>
      <w:r w:rsidRPr="009B0EF8">
        <w:rPr>
          <w:rFonts w:asciiTheme="majorBidi" w:hAnsiTheme="majorBidi"/>
          <w:sz w:val="30"/>
          <w:szCs w:val="30"/>
          <w:cs/>
          <w:lang w:eastAsia="x-none"/>
        </w:rPr>
        <w:t>ประเมินผลกระทบเบื้องต้นของการถือปฏิบัติตาม</w:t>
      </w:r>
      <w:r w:rsidRPr="009B0EF8">
        <w:rPr>
          <w:rFonts w:asciiTheme="majorBidi" w:hAnsiTheme="majorBidi"/>
          <w:sz w:val="30"/>
          <w:szCs w:val="30"/>
          <w:lang w:eastAsia="x-none"/>
        </w:rPr>
        <w:t xml:space="preserve"> TFRS 16 </w:t>
      </w:r>
      <w:r w:rsidRPr="009B0EF8">
        <w:rPr>
          <w:rFonts w:asciiTheme="majorBidi" w:hAnsiTheme="majorBidi"/>
          <w:sz w:val="30"/>
          <w:szCs w:val="30"/>
          <w:cs/>
          <w:lang w:eastAsia="x-none"/>
        </w:rPr>
        <w:t>เป็นครั้งแรกต่องบการเงิน</w:t>
      </w:r>
      <w:r w:rsidR="00110489" w:rsidRPr="009B0EF8">
        <w:rPr>
          <w:rFonts w:asciiTheme="majorBidi" w:hAnsiTheme="majorBidi" w:cstheme="majorBidi"/>
          <w:sz w:val="28"/>
          <w:szCs w:val="28"/>
          <w:cs/>
        </w:rPr>
        <w:t>ในงวดแรกที่ถือปฏิบัติ</w:t>
      </w:r>
      <w:r w:rsidR="00D74C11" w:rsidRPr="009B0EF8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D74C11" w:rsidRPr="009B0EF8">
        <w:rPr>
          <w:rFonts w:asciiTheme="majorBidi" w:hAnsiTheme="majorBidi" w:hint="cs"/>
          <w:sz w:val="30"/>
          <w:szCs w:val="30"/>
          <w:cs/>
          <w:lang w:eastAsia="x-none"/>
        </w:rPr>
        <w:t>โดยคาดว่า</w:t>
      </w:r>
      <w:r w:rsidR="00D74C11" w:rsidRPr="009B0EF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จะทำให้กลุ่มบริษัทรับรู้</w:t>
      </w:r>
      <w:r w:rsidR="00D74C11" w:rsidRPr="009B0EF8">
        <w:rPr>
          <w:rFonts w:asciiTheme="majorBidi" w:hAnsiTheme="majorBidi"/>
          <w:spacing w:val="-2"/>
          <w:sz w:val="30"/>
          <w:szCs w:val="30"/>
          <w:cs/>
          <w:lang w:eastAsia="x-none"/>
        </w:rPr>
        <w:t>สินทรัพย์สิทธิการใช้</w:t>
      </w:r>
      <w:r w:rsidR="00D74C11" w:rsidRPr="009B0EF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และ</w:t>
      </w:r>
      <w:r w:rsidR="00D74C11" w:rsidRPr="009B0EF8">
        <w:rPr>
          <w:rFonts w:asciiTheme="majorBidi" w:hAnsiTheme="majorBidi"/>
          <w:spacing w:val="-2"/>
          <w:sz w:val="30"/>
          <w:szCs w:val="30"/>
          <w:cs/>
          <w:lang w:eastAsia="x-none"/>
        </w:rPr>
        <w:t>หนี้สินตามสัญญาเช่าเพิ่มขึ้น</w:t>
      </w:r>
      <w:r w:rsidR="00535FDB" w:rsidRPr="009B0EF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ประมาณ</w:t>
      </w:r>
      <w:r w:rsidR="00D74C11" w:rsidRPr="009B0EF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</w:t>
      </w:r>
      <w:r w:rsidR="00D74C11" w:rsidRPr="009B0EF8">
        <w:rPr>
          <w:rFonts w:asciiTheme="majorBidi" w:hAnsiTheme="majorBidi"/>
          <w:spacing w:val="-2"/>
          <w:sz w:val="30"/>
          <w:szCs w:val="30"/>
          <w:lang w:eastAsia="x-none"/>
        </w:rPr>
        <w:t xml:space="preserve">27.5 </w:t>
      </w:r>
      <w:r w:rsidR="00D74C11" w:rsidRPr="009B0EF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ล้านบาท</w:t>
      </w:r>
    </w:p>
    <w:p w:rsidR="00854014" w:rsidRDefault="00854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 w:val="30"/>
          <w:szCs w:val="30"/>
          <w:cs/>
          <w:lang w:eastAsia="x-none"/>
        </w:rPr>
      </w:pPr>
      <w:r>
        <w:rPr>
          <w:rFonts w:asciiTheme="majorBidi" w:hAnsiTheme="majorBidi"/>
          <w:spacing w:val="-2"/>
          <w:sz w:val="30"/>
          <w:szCs w:val="30"/>
          <w:cs/>
          <w:lang w:eastAsia="x-none"/>
        </w:rPr>
        <w:br w:type="page"/>
      </w:r>
    </w:p>
    <w:p w:rsidR="008570FC" w:rsidRPr="005D0AFE" w:rsidRDefault="008570FC" w:rsidP="007D0A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5D0AFE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การจัดประเภทรายการใหม่</w:t>
      </w:r>
    </w:p>
    <w:p w:rsidR="008570FC" w:rsidRPr="00FB2FBB" w:rsidRDefault="008570FC" w:rsidP="008570F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 w:hanging="540"/>
        <w:jc w:val="thaiDistribute"/>
        <w:rPr>
          <w:rFonts w:ascii="Angsana New" w:hAnsi="Angsana New"/>
          <w:sz w:val="24"/>
          <w:szCs w:val="24"/>
          <w:u w:val="none"/>
        </w:rPr>
      </w:pPr>
    </w:p>
    <w:p w:rsidR="008570FC" w:rsidRDefault="008570FC" w:rsidP="008570F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รายการบางรายการในงบการเงิน</w:t>
      </w:r>
      <w:r w:rsidR="002333C0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ปี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2561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 xml:space="preserve">ซึ่งรวมอยู่ในงบการเงินปี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</w:rPr>
        <w:t xml:space="preserve">2562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เพื่อวัตถุประสงค์ในการ</w:t>
      </w:r>
      <w:r w:rsidRPr="00F10A4E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เปรียบเทียบ</w:t>
      </w:r>
      <w:r w:rsidR="00FB5073" w:rsidRPr="00F10A4E">
        <w:rPr>
          <w:rFonts w:ascii="Angsana New" w:hAnsi="Angsana New"/>
          <w:b w:val="0"/>
          <w:bCs w:val="0"/>
          <w:spacing w:val="-2"/>
          <w:sz w:val="30"/>
          <w:szCs w:val="30"/>
          <w:u w:val="none"/>
          <w:lang w:val="en-US"/>
        </w:rPr>
        <w:t xml:space="preserve"> </w:t>
      </w:r>
      <w:r w:rsidRPr="00F10A4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ได้มีการ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จัดประเภทรายการใหม่เพื่อให้สอดคล้องกับการนำเสนองบการเงินปี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2562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ดังนี้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:rsidR="008570FC" w:rsidRPr="003C0039" w:rsidRDefault="008570FC" w:rsidP="0085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  <w:lang w:eastAsia="x-none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502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8570FC" w:rsidRPr="00DE3911" w:rsidTr="00206417">
        <w:trPr>
          <w:tblHeader/>
        </w:trPr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570FC" w:rsidRPr="00DE3911" w:rsidTr="00206417">
        <w:trPr>
          <w:tblHeader/>
        </w:trPr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ก่อนจัดประเภท</w:t>
            </w: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FD130A">
              <w:rPr>
                <w:rFonts w:ascii="Angsana New" w:hAnsi="Angsana New"/>
                <w:sz w:val="28"/>
                <w:szCs w:val="28"/>
                <w:cs/>
              </w:rPr>
              <w:t>หม่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hideMark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8570FC" w:rsidRPr="00DE3911" w:rsidTr="00206417">
        <w:trPr>
          <w:tblHeader/>
        </w:trPr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11"/>
            <w:hideMark/>
          </w:tcPr>
          <w:p w:rsidR="008570FC" w:rsidRPr="00FD130A" w:rsidRDefault="008570FC" w:rsidP="007E5E9E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70FC" w:rsidRPr="00DE3911" w:rsidTr="00206417">
        <w:trPr>
          <w:tblHeader/>
        </w:trPr>
        <w:tc>
          <w:tcPr>
            <w:tcW w:w="2502" w:type="dxa"/>
            <w:hideMark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8570FC" w:rsidP="007E5E9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70FC" w:rsidRPr="00DE3911" w:rsidTr="007E5E9E">
        <w:trPr>
          <w:cantSplit/>
        </w:trPr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</w:t>
            </w:r>
            <w:r w:rsidRPr="00FD130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</w:t>
            </w: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125,972</w:t>
            </w: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125,972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139,704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139,704</w:t>
            </w:r>
          </w:p>
        </w:tc>
      </w:tr>
      <w:tr w:rsidR="008570FC" w:rsidRPr="00DE3911" w:rsidTr="007E5E9E">
        <w:trPr>
          <w:cantSplit/>
        </w:trPr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4,435</w:t>
            </w: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4,435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4,410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4,410</w:t>
            </w:r>
          </w:p>
        </w:tc>
      </w:tr>
      <w:tr w:rsidR="008570FC" w:rsidRPr="00DE3911" w:rsidTr="007E5E9E">
        <w:trPr>
          <w:cantSplit/>
        </w:trPr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130,382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(130,382)</w:t>
            </w: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144,114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(144,114)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570FC" w:rsidRPr="00DE3911" w:rsidTr="007E5E9E">
        <w:trPr>
          <w:cantSplit/>
        </w:trPr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ลูกหนี้ภาษีมูลค่าเพิ่ม</w:t>
            </w: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14,064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(14,064)</w:t>
            </w: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4,473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(4,473)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570FC" w:rsidRPr="00DE3911" w:rsidTr="007E5E9E">
        <w:trPr>
          <w:cantSplit/>
        </w:trPr>
        <w:tc>
          <w:tcPr>
            <w:tcW w:w="2502" w:type="dxa"/>
            <w:hideMark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191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14,039</w:t>
            </w: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14,230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166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4,473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4,639</w:t>
            </w:r>
          </w:p>
        </w:tc>
      </w:tr>
      <w:tr w:rsidR="008570FC" w:rsidRPr="00DE3911" w:rsidTr="007E5E9E">
        <w:trPr>
          <w:cantSplit/>
        </w:trPr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96,002</w:t>
            </w: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96,002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96,002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96,002</w:t>
            </w:r>
          </w:p>
        </w:tc>
      </w:tr>
      <w:tr w:rsidR="008570FC" w:rsidRPr="00DE3911" w:rsidTr="007E5E9E">
        <w:trPr>
          <w:cantSplit/>
        </w:trPr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21,960</w:t>
            </w: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21,960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21,871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21,871</w:t>
            </w:r>
          </w:p>
        </w:tc>
      </w:tr>
      <w:tr w:rsidR="008570FC" w:rsidRPr="00DE3911" w:rsidTr="007E5E9E">
        <w:trPr>
          <w:cantSplit/>
        </w:trPr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116,104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(116,104)</w:t>
            </w: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116,017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(116,017)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570FC" w:rsidRPr="00DE3911" w:rsidTr="007E5E9E">
        <w:trPr>
          <w:cantSplit/>
        </w:trPr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518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(518)</w:t>
            </w: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518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(518)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570FC" w:rsidRPr="00DE3911" w:rsidTr="007E5E9E">
        <w:tc>
          <w:tcPr>
            <w:tcW w:w="2502" w:type="dxa"/>
            <w:hideMark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2,001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(1,340)</w:t>
            </w: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661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1,999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(1,338)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sz w:val="28"/>
                <w:szCs w:val="28"/>
                <w:lang w:val="en-US"/>
              </w:rPr>
              <w:t>661</w:t>
            </w:r>
          </w:p>
        </w:tc>
      </w:tr>
      <w:tr w:rsidR="008570FC" w:rsidRPr="00DE3911" w:rsidTr="007E5E9E"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8570FC" w:rsidP="007E5E9E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70FC" w:rsidRPr="004265BC" w:rsidTr="007E5E9E"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8570FC" w:rsidP="007E5E9E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70FC" w:rsidRPr="00DE3911" w:rsidTr="007E5E9E"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D13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405" w:hanging="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0E3E" w:rsidRPr="00DE3911" w:rsidTr="007E5E9E">
        <w:tc>
          <w:tcPr>
            <w:tcW w:w="2502" w:type="dxa"/>
          </w:tcPr>
          <w:p w:rsidR="00E10E3E" w:rsidRPr="00FD130A" w:rsidRDefault="00E10E3E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กำไร</w:t>
            </w:r>
            <w:r w:rsidRPr="00FD130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900" w:type="dxa"/>
          </w:tcPr>
          <w:p w:rsidR="00E10E3E" w:rsidRPr="00AD17C1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10E3E" w:rsidRPr="00AD17C1" w:rsidRDefault="00E10E3E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0E3E" w:rsidRPr="00AD17C1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AD1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268" w:type="dxa"/>
          </w:tcPr>
          <w:p w:rsidR="00E10E3E" w:rsidRPr="00AD17C1" w:rsidRDefault="00E10E3E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:rsidR="00E10E3E" w:rsidRPr="00AD17C1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D1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</w:rPr>
              <w:t>370</w:t>
            </w:r>
          </w:p>
        </w:tc>
        <w:tc>
          <w:tcPr>
            <w:tcW w:w="270" w:type="dxa"/>
          </w:tcPr>
          <w:p w:rsidR="00E10E3E" w:rsidRPr="00AD17C1" w:rsidRDefault="00E10E3E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E10E3E" w:rsidRPr="00AD17C1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10E3E" w:rsidRPr="00AD17C1" w:rsidRDefault="00E10E3E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405" w:hanging="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0E3E" w:rsidRPr="00AD17C1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D1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</w:rPr>
              <w:t>015</w:t>
            </w:r>
          </w:p>
        </w:tc>
        <w:tc>
          <w:tcPr>
            <w:tcW w:w="270" w:type="dxa"/>
          </w:tcPr>
          <w:p w:rsidR="00E10E3E" w:rsidRPr="00FD130A" w:rsidRDefault="00E10E3E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E10E3E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D1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</w:rPr>
              <w:t>015</w:t>
            </w:r>
          </w:p>
        </w:tc>
      </w:tr>
      <w:tr w:rsidR="008570FC" w:rsidRPr="00FB540A" w:rsidTr="007E5E9E"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D130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8570FC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4</w:t>
            </w:r>
            <w:r w:rsidRPr="00AD17C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620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8570FC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(1</w:t>
            </w:r>
            <w:r w:rsidRPr="00AD17C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416)</w:t>
            </w: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3</w:t>
            </w:r>
            <w:r w:rsidRPr="00AD17C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204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</w:t>
            </w:r>
            <w:r w:rsidRPr="00AD1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227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8570FC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 w:rsidRPr="00AD1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059)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8570FC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AD1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168</w:t>
            </w:r>
          </w:p>
        </w:tc>
      </w:tr>
      <w:tr w:rsidR="00AD17C1" w:rsidRPr="00FB540A" w:rsidTr="007E5E9E">
        <w:tc>
          <w:tcPr>
            <w:tcW w:w="2502" w:type="dxa"/>
          </w:tcPr>
          <w:p w:rsidR="00AD17C1" w:rsidRPr="00FD130A" w:rsidRDefault="00AD17C1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00" w:type="dxa"/>
          </w:tcPr>
          <w:p w:rsidR="00AD17C1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(457</w:t>
            </w:r>
            <w:r w:rsidRPr="00AD17C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539)</w:t>
            </w:r>
          </w:p>
        </w:tc>
        <w:tc>
          <w:tcPr>
            <w:tcW w:w="270" w:type="dxa"/>
          </w:tcPr>
          <w:p w:rsidR="00AD17C1" w:rsidRPr="00FD130A" w:rsidRDefault="00AD17C1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D17C1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(2</w:t>
            </w:r>
            <w:r w:rsidRPr="00AD17C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978)</w:t>
            </w:r>
          </w:p>
        </w:tc>
        <w:tc>
          <w:tcPr>
            <w:tcW w:w="268" w:type="dxa"/>
          </w:tcPr>
          <w:p w:rsidR="00AD17C1" w:rsidRPr="00FD130A" w:rsidRDefault="00AD17C1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2" w:type="dxa"/>
          </w:tcPr>
          <w:p w:rsidR="00AD17C1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(460</w:t>
            </w:r>
            <w:r w:rsidRPr="00AD17C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517)</w:t>
            </w:r>
          </w:p>
        </w:tc>
        <w:tc>
          <w:tcPr>
            <w:tcW w:w="270" w:type="dxa"/>
          </w:tcPr>
          <w:p w:rsidR="00AD17C1" w:rsidRPr="00FD130A" w:rsidRDefault="00AD17C1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:rsidR="00AD17C1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(457</w:t>
            </w:r>
            <w:r w:rsidRPr="00AD1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503)</w:t>
            </w:r>
          </w:p>
        </w:tc>
        <w:tc>
          <w:tcPr>
            <w:tcW w:w="270" w:type="dxa"/>
          </w:tcPr>
          <w:p w:rsidR="00AD17C1" w:rsidRPr="00FD130A" w:rsidRDefault="00AD17C1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D17C1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(2</w:t>
            </w:r>
            <w:r w:rsidRPr="00AD1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978)</w:t>
            </w:r>
          </w:p>
        </w:tc>
        <w:tc>
          <w:tcPr>
            <w:tcW w:w="270" w:type="dxa"/>
          </w:tcPr>
          <w:p w:rsidR="00AD17C1" w:rsidRPr="00FD130A" w:rsidRDefault="00AD17C1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AD17C1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(460</w:t>
            </w:r>
            <w:r w:rsidRPr="00AD1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481)</w:t>
            </w:r>
          </w:p>
        </w:tc>
      </w:tr>
      <w:tr w:rsidR="008570FC" w:rsidRPr="00DE3911" w:rsidTr="007E5E9E"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30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:rsidR="008570FC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(139</w:t>
            </w:r>
            <w:r w:rsidRPr="00AD1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447)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8570FC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AD1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024</w:t>
            </w: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(136</w:t>
            </w:r>
            <w:r w:rsidRPr="00AD1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423)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(133</w:t>
            </w:r>
            <w:r w:rsidRPr="00AD1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965)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8570FC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AD1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022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8570FC" w:rsidRPr="00FD130A" w:rsidRDefault="00AD17C1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(130</w:t>
            </w:r>
            <w:r w:rsidRPr="00AD1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17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943)</w:t>
            </w:r>
          </w:p>
        </w:tc>
      </w:tr>
      <w:tr w:rsidR="008570FC" w:rsidRPr="00FB540A" w:rsidTr="007E5E9E">
        <w:tc>
          <w:tcPr>
            <w:tcW w:w="2502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70FC" w:rsidRPr="00FD130A" w:rsidRDefault="008570FC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D13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70FC" w:rsidRPr="00FD130A" w:rsidRDefault="008570FC" w:rsidP="00AD1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D13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8570FC" w:rsidRPr="00FD130A" w:rsidRDefault="008570FC" w:rsidP="007E5E9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8570FC" w:rsidRPr="00581801" w:rsidRDefault="008570FC" w:rsidP="0085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rPr>
          <w:rFonts w:ascii="Angsana New" w:hAnsi="Angsana New"/>
          <w:b/>
          <w:bCs/>
          <w:sz w:val="24"/>
          <w:szCs w:val="24"/>
          <w:cs/>
          <w:lang w:eastAsia="x-none"/>
        </w:rPr>
      </w:pPr>
    </w:p>
    <w:sectPr w:rsidR="008570FC" w:rsidRPr="00581801" w:rsidSect="008C047E">
      <w:head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554A" w:rsidRDefault="0086554A">
      <w:r>
        <w:separator/>
      </w:r>
    </w:p>
  </w:endnote>
  <w:endnote w:type="continuationSeparator" w:id="0">
    <w:p w:rsidR="0086554A" w:rsidRDefault="00865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193704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:rsidR="00B87A00" w:rsidRPr="003B35CB" w:rsidRDefault="00B87A0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48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A00" w:rsidRDefault="00B87A00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64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554A" w:rsidRDefault="0086554A">
      <w:r>
        <w:separator/>
      </w:r>
    </w:p>
  </w:footnote>
  <w:footnote w:type="continuationSeparator" w:id="0">
    <w:p w:rsidR="0086554A" w:rsidRDefault="00865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A00" w:rsidRDefault="00B87A00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B87A00" w:rsidRPr="00A443A3" w:rsidRDefault="00B87A00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B87A00" w:rsidRPr="007D68D9" w:rsidRDefault="00B87A00" w:rsidP="008C047E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</w:p>
  <w:p w:rsidR="00B87A00" w:rsidRPr="00241A98" w:rsidRDefault="00B87A00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A00" w:rsidRDefault="00B87A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A00" w:rsidRDefault="00B87A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A00" w:rsidRDefault="00B87A00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B87A00" w:rsidRPr="00A443A3" w:rsidRDefault="00B87A00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B87A00" w:rsidRPr="007D68D9" w:rsidRDefault="00B87A00" w:rsidP="008C047E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</w:p>
  <w:p w:rsidR="00B87A00" w:rsidRPr="00241A98" w:rsidRDefault="00B87A00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A00" w:rsidRDefault="00B87A00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B87A00" w:rsidRPr="00A443A3" w:rsidRDefault="00B87A00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B87A00" w:rsidRPr="007D68D9" w:rsidRDefault="00B87A00" w:rsidP="00654E1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</w:p>
  <w:p w:rsidR="00B87A00" w:rsidRPr="00241A98" w:rsidRDefault="00B87A00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A00" w:rsidRDefault="00B87A00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B87A00" w:rsidRPr="00A443A3" w:rsidRDefault="00B87A00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B87A00" w:rsidRPr="007D68D9" w:rsidRDefault="00B87A00" w:rsidP="00FA502B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2562</w:t>
    </w:r>
  </w:p>
  <w:p w:rsidR="00B87A00" w:rsidRPr="00241A98" w:rsidRDefault="00B87A00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A00" w:rsidRDefault="00B87A00" w:rsidP="00142E7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B87A00" w:rsidRPr="00A443A3" w:rsidRDefault="00B87A00" w:rsidP="00142E7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B87A00" w:rsidRPr="007D68D9" w:rsidRDefault="00B87A00" w:rsidP="00142E73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</w:p>
  <w:p w:rsidR="00B87A00" w:rsidRPr="00241A98" w:rsidRDefault="00B87A00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16B6E1A"/>
    <w:multiLevelType w:val="hybridMultilevel"/>
    <w:tmpl w:val="740A445C"/>
    <w:lvl w:ilvl="0" w:tplc="18060E04">
      <w:start w:val="15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21697BA9"/>
    <w:multiLevelType w:val="singleLevel"/>
    <w:tmpl w:val="1B5636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7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C94AA7"/>
    <w:multiLevelType w:val="hybridMultilevel"/>
    <w:tmpl w:val="7CFA0336"/>
    <w:lvl w:ilvl="0" w:tplc="A2BC9A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6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7" w15:restartNumberingAfterBreak="0">
    <w:nsid w:val="55DB04B5"/>
    <w:multiLevelType w:val="singleLevel"/>
    <w:tmpl w:val="B65696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18" w15:restartNumberingAfterBreak="0">
    <w:nsid w:val="59D214B5"/>
    <w:multiLevelType w:val="hybridMultilevel"/>
    <w:tmpl w:val="3EB0431E"/>
    <w:lvl w:ilvl="0" w:tplc="BDB20DD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62E3E0F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2" w15:restartNumberingAfterBreak="0">
    <w:nsid w:val="6E65568B"/>
    <w:multiLevelType w:val="hybridMultilevel"/>
    <w:tmpl w:val="98C2C088"/>
    <w:lvl w:ilvl="0" w:tplc="D0E4520A">
      <w:start w:val="4"/>
      <w:numFmt w:val="bullet"/>
      <w:lvlText w:val="-"/>
      <w:lvlJc w:val="left"/>
      <w:pPr>
        <w:ind w:left="36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5C5B3E"/>
    <w:multiLevelType w:val="hybridMultilevel"/>
    <w:tmpl w:val="B8205B02"/>
    <w:lvl w:ilvl="0" w:tplc="BF9C680C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F495B50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num w:numId="1">
    <w:abstractNumId w:val="12"/>
  </w:num>
  <w:num w:numId="2">
    <w:abstractNumId w:val="8"/>
  </w:num>
  <w:num w:numId="3">
    <w:abstractNumId w:val="21"/>
  </w:num>
  <w:num w:numId="4">
    <w:abstractNumId w:val="11"/>
  </w:num>
  <w:num w:numId="5">
    <w:abstractNumId w:val="13"/>
  </w:num>
  <w:num w:numId="6">
    <w:abstractNumId w:val="9"/>
  </w:num>
  <w:num w:numId="7">
    <w:abstractNumId w:val="24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6"/>
  </w:num>
  <w:num w:numId="12">
    <w:abstractNumId w:val="1"/>
  </w:num>
  <w:num w:numId="13">
    <w:abstractNumId w:val="2"/>
  </w:num>
  <w:num w:numId="14">
    <w:abstractNumId w:val="25"/>
  </w:num>
  <w:num w:numId="15">
    <w:abstractNumId w:val="19"/>
  </w:num>
  <w:num w:numId="16">
    <w:abstractNumId w:val="4"/>
  </w:num>
  <w:num w:numId="1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7"/>
  </w:num>
  <w:num w:numId="20">
    <w:abstractNumId w:val="14"/>
  </w:num>
  <w:num w:numId="21">
    <w:abstractNumId w:val="0"/>
  </w:num>
  <w:num w:numId="22">
    <w:abstractNumId w:val="20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6"/>
  </w:num>
  <w:num w:numId="31">
    <w:abstractNumId w:val="11"/>
  </w:num>
  <w:num w:numId="32">
    <w:abstractNumId w:val="11"/>
  </w:num>
  <w:num w:numId="33">
    <w:abstractNumId w:val="22"/>
  </w:num>
  <w:num w:numId="34">
    <w:abstractNumId w:val="3"/>
  </w:num>
  <w:num w:numId="35">
    <w:abstractNumId w:val="11"/>
  </w:num>
  <w:num w:numId="36">
    <w:abstractNumId w:val="10"/>
  </w:num>
  <w:num w:numId="37">
    <w:abstractNumId w:val="11"/>
  </w:num>
  <w:num w:numId="38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3F"/>
    <w:rsid w:val="00000165"/>
    <w:rsid w:val="00000548"/>
    <w:rsid w:val="00000861"/>
    <w:rsid w:val="00000923"/>
    <w:rsid w:val="00000C60"/>
    <w:rsid w:val="00000CD1"/>
    <w:rsid w:val="00000D76"/>
    <w:rsid w:val="00000E06"/>
    <w:rsid w:val="00000E2D"/>
    <w:rsid w:val="0000113C"/>
    <w:rsid w:val="000011E9"/>
    <w:rsid w:val="00001219"/>
    <w:rsid w:val="00001234"/>
    <w:rsid w:val="000017C1"/>
    <w:rsid w:val="00001A4D"/>
    <w:rsid w:val="00001D7D"/>
    <w:rsid w:val="00002148"/>
    <w:rsid w:val="000021B4"/>
    <w:rsid w:val="00002342"/>
    <w:rsid w:val="00002885"/>
    <w:rsid w:val="00002AD1"/>
    <w:rsid w:val="00002CD6"/>
    <w:rsid w:val="00002FED"/>
    <w:rsid w:val="0000312F"/>
    <w:rsid w:val="0000321E"/>
    <w:rsid w:val="000033B8"/>
    <w:rsid w:val="000034C5"/>
    <w:rsid w:val="00003B47"/>
    <w:rsid w:val="00003B59"/>
    <w:rsid w:val="00003DEE"/>
    <w:rsid w:val="00004074"/>
    <w:rsid w:val="0000471B"/>
    <w:rsid w:val="00004836"/>
    <w:rsid w:val="000048E7"/>
    <w:rsid w:val="00004CBB"/>
    <w:rsid w:val="00004DAD"/>
    <w:rsid w:val="00004EA1"/>
    <w:rsid w:val="00005263"/>
    <w:rsid w:val="00005801"/>
    <w:rsid w:val="00005805"/>
    <w:rsid w:val="00005C53"/>
    <w:rsid w:val="000065D6"/>
    <w:rsid w:val="00006A49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A4"/>
    <w:rsid w:val="00010EB4"/>
    <w:rsid w:val="00011502"/>
    <w:rsid w:val="00011AD5"/>
    <w:rsid w:val="00011B3F"/>
    <w:rsid w:val="00011B4D"/>
    <w:rsid w:val="00011D12"/>
    <w:rsid w:val="000121D0"/>
    <w:rsid w:val="00012655"/>
    <w:rsid w:val="0001266C"/>
    <w:rsid w:val="00013296"/>
    <w:rsid w:val="000134EA"/>
    <w:rsid w:val="0001350E"/>
    <w:rsid w:val="0001368B"/>
    <w:rsid w:val="000136A0"/>
    <w:rsid w:val="000138A2"/>
    <w:rsid w:val="00013ABF"/>
    <w:rsid w:val="0001429C"/>
    <w:rsid w:val="0001448A"/>
    <w:rsid w:val="000144B5"/>
    <w:rsid w:val="000145F2"/>
    <w:rsid w:val="000147D7"/>
    <w:rsid w:val="00014873"/>
    <w:rsid w:val="00014906"/>
    <w:rsid w:val="0001572A"/>
    <w:rsid w:val="000157E9"/>
    <w:rsid w:val="00015B88"/>
    <w:rsid w:val="00015C06"/>
    <w:rsid w:val="000162B6"/>
    <w:rsid w:val="00016D3F"/>
    <w:rsid w:val="000170B1"/>
    <w:rsid w:val="0001715B"/>
    <w:rsid w:val="0001742B"/>
    <w:rsid w:val="000175F2"/>
    <w:rsid w:val="00017994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B39"/>
    <w:rsid w:val="00022CAB"/>
    <w:rsid w:val="00022E0D"/>
    <w:rsid w:val="0002311F"/>
    <w:rsid w:val="00023372"/>
    <w:rsid w:val="000237EC"/>
    <w:rsid w:val="000239B1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56A"/>
    <w:rsid w:val="00025F82"/>
    <w:rsid w:val="00026002"/>
    <w:rsid w:val="00026327"/>
    <w:rsid w:val="00026453"/>
    <w:rsid w:val="000265C7"/>
    <w:rsid w:val="0002669E"/>
    <w:rsid w:val="00026A21"/>
    <w:rsid w:val="00026AA3"/>
    <w:rsid w:val="00026B4F"/>
    <w:rsid w:val="00026BCA"/>
    <w:rsid w:val="00026C9B"/>
    <w:rsid w:val="00027073"/>
    <w:rsid w:val="00027713"/>
    <w:rsid w:val="000277CE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4C"/>
    <w:rsid w:val="000327D2"/>
    <w:rsid w:val="000329A5"/>
    <w:rsid w:val="000329FC"/>
    <w:rsid w:val="00032D20"/>
    <w:rsid w:val="00032DF6"/>
    <w:rsid w:val="0003303F"/>
    <w:rsid w:val="000331CA"/>
    <w:rsid w:val="0003332B"/>
    <w:rsid w:val="00033652"/>
    <w:rsid w:val="00033839"/>
    <w:rsid w:val="00033902"/>
    <w:rsid w:val="00033FF2"/>
    <w:rsid w:val="000345CF"/>
    <w:rsid w:val="0003497B"/>
    <w:rsid w:val="00034AF2"/>
    <w:rsid w:val="00035B85"/>
    <w:rsid w:val="0003637C"/>
    <w:rsid w:val="0003641B"/>
    <w:rsid w:val="00036441"/>
    <w:rsid w:val="000368A5"/>
    <w:rsid w:val="00036B25"/>
    <w:rsid w:val="0003704C"/>
    <w:rsid w:val="00037138"/>
    <w:rsid w:val="0003772C"/>
    <w:rsid w:val="00037BE6"/>
    <w:rsid w:val="000407C5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26C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04"/>
    <w:rsid w:val="00045829"/>
    <w:rsid w:val="0004582E"/>
    <w:rsid w:val="00045879"/>
    <w:rsid w:val="00045B2C"/>
    <w:rsid w:val="00045BFA"/>
    <w:rsid w:val="00045EB6"/>
    <w:rsid w:val="00046026"/>
    <w:rsid w:val="00046044"/>
    <w:rsid w:val="000465C6"/>
    <w:rsid w:val="0004672A"/>
    <w:rsid w:val="000467D4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8E"/>
    <w:rsid w:val="000517F8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4653"/>
    <w:rsid w:val="000548FE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9A4"/>
    <w:rsid w:val="00056D91"/>
    <w:rsid w:val="000573A8"/>
    <w:rsid w:val="000575EF"/>
    <w:rsid w:val="00057847"/>
    <w:rsid w:val="00057880"/>
    <w:rsid w:val="000602C1"/>
    <w:rsid w:val="00060826"/>
    <w:rsid w:val="000609F1"/>
    <w:rsid w:val="00061097"/>
    <w:rsid w:val="00061533"/>
    <w:rsid w:val="000615C5"/>
    <w:rsid w:val="000617DE"/>
    <w:rsid w:val="0006187A"/>
    <w:rsid w:val="000619EA"/>
    <w:rsid w:val="00061BD1"/>
    <w:rsid w:val="00061D16"/>
    <w:rsid w:val="00062166"/>
    <w:rsid w:val="00062593"/>
    <w:rsid w:val="00062CA6"/>
    <w:rsid w:val="00062D04"/>
    <w:rsid w:val="00062E19"/>
    <w:rsid w:val="00062F05"/>
    <w:rsid w:val="00062F15"/>
    <w:rsid w:val="000631F7"/>
    <w:rsid w:val="000636D2"/>
    <w:rsid w:val="0006372E"/>
    <w:rsid w:val="000637C2"/>
    <w:rsid w:val="00063CC0"/>
    <w:rsid w:val="000642DB"/>
    <w:rsid w:val="0006437D"/>
    <w:rsid w:val="0006439B"/>
    <w:rsid w:val="000643EC"/>
    <w:rsid w:val="00064505"/>
    <w:rsid w:val="00064D0B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7BB"/>
    <w:rsid w:val="00070964"/>
    <w:rsid w:val="00070A3F"/>
    <w:rsid w:val="00070B0D"/>
    <w:rsid w:val="00070C71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77"/>
    <w:rsid w:val="00075BF9"/>
    <w:rsid w:val="00075DA4"/>
    <w:rsid w:val="00075EBE"/>
    <w:rsid w:val="00076614"/>
    <w:rsid w:val="00076910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22"/>
    <w:rsid w:val="00080C4B"/>
    <w:rsid w:val="000812A3"/>
    <w:rsid w:val="000815B0"/>
    <w:rsid w:val="00081A53"/>
    <w:rsid w:val="00081F42"/>
    <w:rsid w:val="0008254F"/>
    <w:rsid w:val="000825FB"/>
    <w:rsid w:val="00082751"/>
    <w:rsid w:val="00082755"/>
    <w:rsid w:val="0008281D"/>
    <w:rsid w:val="00082844"/>
    <w:rsid w:val="00082883"/>
    <w:rsid w:val="0008289E"/>
    <w:rsid w:val="00082A07"/>
    <w:rsid w:val="00082A98"/>
    <w:rsid w:val="000830AC"/>
    <w:rsid w:val="00083106"/>
    <w:rsid w:val="00083286"/>
    <w:rsid w:val="00083927"/>
    <w:rsid w:val="00083A5D"/>
    <w:rsid w:val="00083F15"/>
    <w:rsid w:val="000843FE"/>
    <w:rsid w:val="000844CE"/>
    <w:rsid w:val="00084B2C"/>
    <w:rsid w:val="00084DB3"/>
    <w:rsid w:val="00084DCE"/>
    <w:rsid w:val="00084E80"/>
    <w:rsid w:val="00084EF2"/>
    <w:rsid w:val="00085156"/>
    <w:rsid w:val="00085160"/>
    <w:rsid w:val="000852D7"/>
    <w:rsid w:val="00085339"/>
    <w:rsid w:val="000858E2"/>
    <w:rsid w:val="0008596E"/>
    <w:rsid w:val="00085AAC"/>
    <w:rsid w:val="00085D56"/>
    <w:rsid w:val="000863A0"/>
    <w:rsid w:val="000865D3"/>
    <w:rsid w:val="000865DA"/>
    <w:rsid w:val="000867FC"/>
    <w:rsid w:val="0008682F"/>
    <w:rsid w:val="00086D7B"/>
    <w:rsid w:val="00086FD2"/>
    <w:rsid w:val="0008713C"/>
    <w:rsid w:val="0008714A"/>
    <w:rsid w:val="0008718D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A0"/>
    <w:rsid w:val="00087E85"/>
    <w:rsid w:val="00087FF0"/>
    <w:rsid w:val="000902C5"/>
    <w:rsid w:val="000903C4"/>
    <w:rsid w:val="00090608"/>
    <w:rsid w:val="00090624"/>
    <w:rsid w:val="000909D0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8F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AEC"/>
    <w:rsid w:val="00097CCB"/>
    <w:rsid w:val="00097D9F"/>
    <w:rsid w:val="00097F02"/>
    <w:rsid w:val="00097F99"/>
    <w:rsid w:val="000A05DE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4216"/>
    <w:rsid w:val="000A45A7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635B"/>
    <w:rsid w:val="000A6514"/>
    <w:rsid w:val="000A66D5"/>
    <w:rsid w:val="000A6C2D"/>
    <w:rsid w:val="000A6D9A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B73"/>
    <w:rsid w:val="000B0ED8"/>
    <w:rsid w:val="000B0EE1"/>
    <w:rsid w:val="000B11DC"/>
    <w:rsid w:val="000B18EB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2C54"/>
    <w:rsid w:val="000B3127"/>
    <w:rsid w:val="000B31EA"/>
    <w:rsid w:val="000B3447"/>
    <w:rsid w:val="000B3B5E"/>
    <w:rsid w:val="000B4917"/>
    <w:rsid w:val="000B49D8"/>
    <w:rsid w:val="000B4B7F"/>
    <w:rsid w:val="000B4B90"/>
    <w:rsid w:val="000B4EC0"/>
    <w:rsid w:val="000B510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6F9"/>
    <w:rsid w:val="000C4976"/>
    <w:rsid w:val="000C4AD2"/>
    <w:rsid w:val="000C4EF6"/>
    <w:rsid w:val="000C5023"/>
    <w:rsid w:val="000C54DC"/>
    <w:rsid w:val="000C5751"/>
    <w:rsid w:val="000C5C16"/>
    <w:rsid w:val="000C5E7F"/>
    <w:rsid w:val="000C5F00"/>
    <w:rsid w:val="000C63BD"/>
    <w:rsid w:val="000C65FE"/>
    <w:rsid w:val="000C6742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647"/>
    <w:rsid w:val="000D0CB9"/>
    <w:rsid w:val="000D0DBF"/>
    <w:rsid w:val="000D1767"/>
    <w:rsid w:val="000D18E6"/>
    <w:rsid w:val="000D1A86"/>
    <w:rsid w:val="000D1E1A"/>
    <w:rsid w:val="000D204B"/>
    <w:rsid w:val="000D232D"/>
    <w:rsid w:val="000D2401"/>
    <w:rsid w:val="000D297E"/>
    <w:rsid w:val="000D2AE2"/>
    <w:rsid w:val="000D2B34"/>
    <w:rsid w:val="000D2BFA"/>
    <w:rsid w:val="000D2C0F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59B0"/>
    <w:rsid w:val="000D6503"/>
    <w:rsid w:val="000D67E6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BC8"/>
    <w:rsid w:val="000E02C9"/>
    <w:rsid w:val="000E03A0"/>
    <w:rsid w:val="000E06FD"/>
    <w:rsid w:val="000E0846"/>
    <w:rsid w:val="000E0F78"/>
    <w:rsid w:val="000E10D4"/>
    <w:rsid w:val="000E127D"/>
    <w:rsid w:val="000E1950"/>
    <w:rsid w:val="000E1A4B"/>
    <w:rsid w:val="000E1A6F"/>
    <w:rsid w:val="000E1AB9"/>
    <w:rsid w:val="000E1C5B"/>
    <w:rsid w:val="000E1F9E"/>
    <w:rsid w:val="000E289F"/>
    <w:rsid w:val="000E293D"/>
    <w:rsid w:val="000E2BE8"/>
    <w:rsid w:val="000E2C38"/>
    <w:rsid w:val="000E2D2E"/>
    <w:rsid w:val="000E2F0D"/>
    <w:rsid w:val="000E30FC"/>
    <w:rsid w:val="000E35E2"/>
    <w:rsid w:val="000E36FF"/>
    <w:rsid w:val="000E394F"/>
    <w:rsid w:val="000E3BE8"/>
    <w:rsid w:val="000E3D2D"/>
    <w:rsid w:val="000E3F32"/>
    <w:rsid w:val="000E43EF"/>
    <w:rsid w:val="000E4C4F"/>
    <w:rsid w:val="000E4E91"/>
    <w:rsid w:val="000E512B"/>
    <w:rsid w:val="000E53DD"/>
    <w:rsid w:val="000E5556"/>
    <w:rsid w:val="000E5667"/>
    <w:rsid w:val="000E584C"/>
    <w:rsid w:val="000E5CEB"/>
    <w:rsid w:val="000E5F8F"/>
    <w:rsid w:val="000E6098"/>
    <w:rsid w:val="000E60AC"/>
    <w:rsid w:val="000E613D"/>
    <w:rsid w:val="000E6CFE"/>
    <w:rsid w:val="000E6D5D"/>
    <w:rsid w:val="000E6EF2"/>
    <w:rsid w:val="000E704C"/>
    <w:rsid w:val="000E7169"/>
    <w:rsid w:val="000E73A3"/>
    <w:rsid w:val="000E759E"/>
    <w:rsid w:val="000E79A5"/>
    <w:rsid w:val="000F00D3"/>
    <w:rsid w:val="000F05BC"/>
    <w:rsid w:val="000F0745"/>
    <w:rsid w:val="000F0780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2BF"/>
    <w:rsid w:val="000F32D5"/>
    <w:rsid w:val="000F339C"/>
    <w:rsid w:val="000F36A3"/>
    <w:rsid w:val="000F3A7E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75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D9E"/>
    <w:rsid w:val="00103278"/>
    <w:rsid w:val="00103473"/>
    <w:rsid w:val="0010353C"/>
    <w:rsid w:val="00103B48"/>
    <w:rsid w:val="00103D53"/>
    <w:rsid w:val="00103D77"/>
    <w:rsid w:val="00103E59"/>
    <w:rsid w:val="00103EC8"/>
    <w:rsid w:val="001044B6"/>
    <w:rsid w:val="001049D2"/>
    <w:rsid w:val="00104D5D"/>
    <w:rsid w:val="00104DD9"/>
    <w:rsid w:val="00104E18"/>
    <w:rsid w:val="00104E9B"/>
    <w:rsid w:val="00104F54"/>
    <w:rsid w:val="00105001"/>
    <w:rsid w:val="00105614"/>
    <w:rsid w:val="001058A9"/>
    <w:rsid w:val="00105A9F"/>
    <w:rsid w:val="001063F9"/>
    <w:rsid w:val="001066AA"/>
    <w:rsid w:val="00106821"/>
    <w:rsid w:val="001069DE"/>
    <w:rsid w:val="00106A2B"/>
    <w:rsid w:val="00106BDF"/>
    <w:rsid w:val="00106BF7"/>
    <w:rsid w:val="00106C9B"/>
    <w:rsid w:val="001076CD"/>
    <w:rsid w:val="00107CE6"/>
    <w:rsid w:val="00110210"/>
    <w:rsid w:val="00110489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2AF0"/>
    <w:rsid w:val="00112C7D"/>
    <w:rsid w:val="0011324C"/>
    <w:rsid w:val="0011338B"/>
    <w:rsid w:val="001135ED"/>
    <w:rsid w:val="0011372A"/>
    <w:rsid w:val="00113B83"/>
    <w:rsid w:val="00113E3B"/>
    <w:rsid w:val="0011417F"/>
    <w:rsid w:val="0011485E"/>
    <w:rsid w:val="00114954"/>
    <w:rsid w:val="00114C40"/>
    <w:rsid w:val="001152EA"/>
    <w:rsid w:val="0011548B"/>
    <w:rsid w:val="00115539"/>
    <w:rsid w:val="00115833"/>
    <w:rsid w:val="00115872"/>
    <w:rsid w:val="00115DB2"/>
    <w:rsid w:val="00115F41"/>
    <w:rsid w:val="00116202"/>
    <w:rsid w:val="001163D9"/>
    <w:rsid w:val="001164FE"/>
    <w:rsid w:val="0011685B"/>
    <w:rsid w:val="00116CAC"/>
    <w:rsid w:val="00116F1E"/>
    <w:rsid w:val="001170AA"/>
    <w:rsid w:val="001173FE"/>
    <w:rsid w:val="00117D51"/>
    <w:rsid w:val="0012016F"/>
    <w:rsid w:val="0012024D"/>
    <w:rsid w:val="00120258"/>
    <w:rsid w:val="00120927"/>
    <w:rsid w:val="00120A9B"/>
    <w:rsid w:val="00120C03"/>
    <w:rsid w:val="00120D65"/>
    <w:rsid w:val="00120EB9"/>
    <w:rsid w:val="0012114F"/>
    <w:rsid w:val="001214C8"/>
    <w:rsid w:val="00121667"/>
    <w:rsid w:val="001217D5"/>
    <w:rsid w:val="001218DB"/>
    <w:rsid w:val="00121C93"/>
    <w:rsid w:val="00121CF3"/>
    <w:rsid w:val="00121D34"/>
    <w:rsid w:val="001221CA"/>
    <w:rsid w:val="001223E7"/>
    <w:rsid w:val="001227DB"/>
    <w:rsid w:val="001228CE"/>
    <w:rsid w:val="00122BE0"/>
    <w:rsid w:val="00122C22"/>
    <w:rsid w:val="00122F6F"/>
    <w:rsid w:val="00123102"/>
    <w:rsid w:val="0012310A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3FE9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6B6"/>
    <w:rsid w:val="0012674E"/>
    <w:rsid w:val="00126866"/>
    <w:rsid w:val="00126D50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60D"/>
    <w:rsid w:val="001326B9"/>
    <w:rsid w:val="001326F3"/>
    <w:rsid w:val="0013286C"/>
    <w:rsid w:val="00132F50"/>
    <w:rsid w:val="00133010"/>
    <w:rsid w:val="0013307E"/>
    <w:rsid w:val="00133166"/>
    <w:rsid w:val="0013357C"/>
    <w:rsid w:val="001338B4"/>
    <w:rsid w:val="00134213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B3"/>
    <w:rsid w:val="001376AF"/>
    <w:rsid w:val="00137763"/>
    <w:rsid w:val="001378B1"/>
    <w:rsid w:val="00137BF9"/>
    <w:rsid w:val="00140157"/>
    <w:rsid w:val="00140205"/>
    <w:rsid w:val="00140292"/>
    <w:rsid w:val="001408F4"/>
    <w:rsid w:val="001409E6"/>
    <w:rsid w:val="00140EC9"/>
    <w:rsid w:val="00140FED"/>
    <w:rsid w:val="001410B6"/>
    <w:rsid w:val="00141AC2"/>
    <w:rsid w:val="00141C26"/>
    <w:rsid w:val="00141D23"/>
    <w:rsid w:val="00141ECA"/>
    <w:rsid w:val="001420CC"/>
    <w:rsid w:val="00142307"/>
    <w:rsid w:val="00142597"/>
    <w:rsid w:val="00142608"/>
    <w:rsid w:val="00142641"/>
    <w:rsid w:val="00142E73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13E"/>
    <w:rsid w:val="0014442E"/>
    <w:rsid w:val="001446BF"/>
    <w:rsid w:val="00144A5F"/>
    <w:rsid w:val="00144CFB"/>
    <w:rsid w:val="00144EA0"/>
    <w:rsid w:val="00144FF1"/>
    <w:rsid w:val="00145014"/>
    <w:rsid w:val="001452B6"/>
    <w:rsid w:val="0014532A"/>
    <w:rsid w:val="0014533F"/>
    <w:rsid w:val="00145674"/>
    <w:rsid w:val="00145E20"/>
    <w:rsid w:val="00145ECA"/>
    <w:rsid w:val="001460E3"/>
    <w:rsid w:val="00146587"/>
    <w:rsid w:val="001466E3"/>
    <w:rsid w:val="00146ABD"/>
    <w:rsid w:val="00146DE3"/>
    <w:rsid w:val="001472FB"/>
    <w:rsid w:val="001476BE"/>
    <w:rsid w:val="00147879"/>
    <w:rsid w:val="00147A3C"/>
    <w:rsid w:val="0015022C"/>
    <w:rsid w:val="001504BB"/>
    <w:rsid w:val="00150546"/>
    <w:rsid w:val="001505B4"/>
    <w:rsid w:val="00150A70"/>
    <w:rsid w:val="00150B52"/>
    <w:rsid w:val="00150FA3"/>
    <w:rsid w:val="00151077"/>
    <w:rsid w:val="0015121A"/>
    <w:rsid w:val="00151365"/>
    <w:rsid w:val="0015149E"/>
    <w:rsid w:val="00151589"/>
    <w:rsid w:val="0015158D"/>
    <w:rsid w:val="0015177F"/>
    <w:rsid w:val="00151803"/>
    <w:rsid w:val="0015180F"/>
    <w:rsid w:val="00151975"/>
    <w:rsid w:val="00151A16"/>
    <w:rsid w:val="00151CB7"/>
    <w:rsid w:val="00151F2B"/>
    <w:rsid w:val="0015203C"/>
    <w:rsid w:val="00152637"/>
    <w:rsid w:val="00152B30"/>
    <w:rsid w:val="00152DBE"/>
    <w:rsid w:val="00152ED8"/>
    <w:rsid w:val="00152F97"/>
    <w:rsid w:val="001530D5"/>
    <w:rsid w:val="00153648"/>
    <w:rsid w:val="00153961"/>
    <w:rsid w:val="00153CB7"/>
    <w:rsid w:val="00153CDC"/>
    <w:rsid w:val="00153EB4"/>
    <w:rsid w:val="00153FE5"/>
    <w:rsid w:val="0015422C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5DE1"/>
    <w:rsid w:val="001562E9"/>
    <w:rsid w:val="001565BA"/>
    <w:rsid w:val="00156748"/>
    <w:rsid w:val="0015677A"/>
    <w:rsid w:val="00156990"/>
    <w:rsid w:val="00156A40"/>
    <w:rsid w:val="00156E34"/>
    <w:rsid w:val="00156F87"/>
    <w:rsid w:val="00157005"/>
    <w:rsid w:val="0015727D"/>
    <w:rsid w:val="001572EA"/>
    <w:rsid w:val="00157511"/>
    <w:rsid w:val="0015788B"/>
    <w:rsid w:val="00157982"/>
    <w:rsid w:val="00157A20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6A8"/>
    <w:rsid w:val="00162BCD"/>
    <w:rsid w:val="00163138"/>
    <w:rsid w:val="00163223"/>
    <w:rsid w:val="0016351A"/>
    <w:rsid w:val="00163522"/>
    <w:rsid w:val="00163618"/>
    <w:rsid w:val="00163858"/>
    <w:rsid w:val="00163868"/>
    <w:rsid w:val="00163875"/>
    <w:rsid w:val="001638CC"/>
    <w:rsid w:val="00163E2D"/>
    <w:rsid w:val="00163F39"/>
    <w:rsid w:val="00164428"/>
    <w:rsid w:val="00164C1A"/>
    <w:rsid w:val="00164E8C"/>
    <w:rsid w:val="00164EA1"/>
    <w:rsid w:val="00165184"/>
    <w:rsid w:val="00165397"/>
    <w:rsid w:val="0016568F"/>
    <w:rsid w:val="00165A5A"/>
    <w:rsid w:val="001665BA"/>
    <w:rsid w:val="001665F6"/>
    <w:rsid w:val="001668BF"/>
    <w:rsid w:val="001668DC"/>
    <w:rsid w:val="00166ADE"/>
    <w:rsid w:val="00166CA2"/>
    <w:rsid w:val="001670B6"/>
    <w:rsid w:val="001670C0"/>
    <w:rsid w:val="001675BD"/>
    <w:rsid w:val="001676FF"/>
    <w:rsid w:val="001677FC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6DB"/>
    <w:rsid w:val="00172FB8"/>
    <w:rsid w:val="0017398D"/>
    <w:rsid w:val="001739EE"/>
    <w:rsid w:val="00173C16"/>
    <w:rsid w:val="0017415C"/>
    <w:rsid w:val="0017418C"/>
    <w:rsid w:val="00174448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DD4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FC2"/>
    <w:rsid w:val="00177164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527"/>
    <w:rsid w:val="00181781"/>
    <w:rsid w:val="001817CD"/>
    <w:rsid w:val="00181A6B"/>
    <w:rsid w:val="00181A91"/>
    <w:rsid w:val="001820FC"/>
    <w:rsid w:val="00182238"/>
    <w:rsid w:val="0018240D"/>
    <w:rsid w:val="0018268E"/>
    <w:rsid w:val="00182A49"/>
    <w:rsid w:val="00182AFB"/>
    <w:rsid w:val="0018335E"/>
    <w:rsid w:val="001835EB"/>
    <w:rsid w:val="00183B3B"/>
    <w:rsid w:val="00183DB0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35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19E"/>
    <w:rsid w:val="001904B0"/>
    <w:rsid w:val="00190602"/>
    <w:rsid w:val="00190AB1"/>
    <w:rsid w:val="00190D6D"/>
    <w:rsid w:val="00190E6B"/>
    <w:rsid w:val="00191233"/>
    <w:rsid w:val="00191442"/>
    <w:rsid w:val="0019198B"/>
    <w:rsid w:val="00191AE3"/>
    <w:rsid w:val="00191DAF"/>
    <w:rsid w:val="00191E1B"/>
    <w:rsid w:val="00191E4B"/>
    <w:rsid w:val="0019234F"/>
    <w:rsid w:val="00192672"/>
    <w:rsid w:val="001929C3"/>
    <w:rsid w:val="001929D9"/>
    <w:rsid w:val="00192FF6"/>
    <w:rsid w:val="00193092"/>
    <w:rsid w:val="001930FF"/>
    <w:rsid w:val="001933A2"/>
    <w:rsid w:val="001942FA"/>
    <w:rsid w:val="00194520"/>
    <w:rsid w:val="0019453F"/>
    <w:rsid w:val="0019461E"/>
    <w:rsid w:val="00194852"/>
    <w:rsid w:val="001953C3"/>
    <w:rsid w:val="001955AA"/>
    <w:rsid w:val="001957C5"/>
    <w:rsid w:val="00195B3E"/>
    <w:rsid w:val="00195D0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5AA"/>
    <w:rsid w:val="001A063D"/>
    <w:rsid w:val="001A0961"/>
    <w:rsid w:val="001A0976"/>
    <w:rsid w:val="001A0B8E"/>
    <w:rsid w:val="001A0D52"/>
    <w:rsid w:val="001A1117"/>
    <w:rsid w:val="001A1556"/>
    <w:rsid w:val="001A195C"/>
    <w:rsid w:val="001A1EF1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3E9"/>
    <w:rsid w:val="001A44BF"/>
    <w:rsid w:val="001A4507"/>
    <w:rsid w:val="001A458D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1B"/>
    <w:rsid w:val="001A6AD0"/>
    <w:rsid w:val="001A718E"/>
    <w:rsid w:val="001A7AA8"/>
    <w:rsid w:val="001A7CD4"/>
    <w:rsid w:val="001A7DA9"/>
    <w:rsid w:val="001A7EEC"/>
    <w:rsid w:val="001B02A8"/>
    <w:rsid w:val="001B02B4"/>
    <w:rsid w:val="001B02FD"/>
    <w:rsid w:val="001B0308"/>
    <w:rsid w:val="001B037C"/>
    <w:rsid w:val="001B06CB"/>
    <w:rsid w:val="001B0849"/>
    <w:rsid w:val="001B0AC1"/>
    <w:rsid w:val="001B0C64"/>
    <w:rsid w:val="001B141F"/>
    <w:rsid w:val="001B184C"/>
    <w:rsid w:val="001B1AC5"/>
    <w:rsid w:val="001B1FA1"/>
    <w:rsid w:val="001B27C7"/>
    <w:rsid w:val="001B2B38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0EA"/>
    <w:rsid w:val="001B4721"/>
    <w:rsid w:val="001B4A12"/>
    <w:rsid w:val="001B4C34"/>
    <w:rsid w:val="001B4FB3"/>
    <w:rsid w:val="001B4FC7"/>
    <w:rsid w:val="001B50B1"/>
    <w:rsid w:val="001B51E8"/>
    <w:rsid w:val="001B56B6"/>
    <w:rsid w:val="001B57B9"/>
    <w:rsid w:val="001B58DC"/>
    <w:rsid w:val="001B5A32"/>
    <w:rsid w:val="001B60BA"/>
    <w:rsid w:val="001B621F"/>
    <w:rsid w:val="001B625C"/>
    <w:rsid w:val="001B63CC"/>
    <w:rsid w:val="001B647D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C4E"/>
    <w:rsid w:val="001C326E"/>
    <w:rsid w:val="001C3706"/>
    <w:rsid w:val="001C3925"/>
    <w:rsid w:val="001C3AE8"/>
    <w:rsid w:val="001C3D4C"/>
    <w:rsid w:val="001C3DA2"/>
    <w:rsid w:val="001C4550"/>
    <w:rsid w:val="001C4680"/>
    <w:rsid w:val="001C4A15"/>
    <w:rsid w:val="001C4BAE"/>
    <w:rsid w:val="001C4BC1"/>
    <w:rsid w:val="001C516F"/>
    <w:rsid w:val="001C52B6"/>
    <w:rsid w:val="001C5514"/>
    <w:rsid w:val="001C57C8"/>
    <w:rsid w:val="001C57F7"/>
    <w:rsid w:val="001C5847"/>
    <w:rsid w:val="001C585C"/>
    <w:rsid w:val="001C5B94"/>
    <w:rsid w:val="001C5BBA"/>
    <w:rsid w:val="001C5DF2"/>
    <w:rsid w:val="001C60FF"/>
    <w:rsid w:val="001C61D0"/>
    <w:rsid w:val="001C6550"/>
    <w:rsid w:val="001C70BD"/>
    <w:rsid w:val="001C74A1"/>
    <w:rsid w:val="001C7899"/>
    <w:rsid w:val="001C7C18"/>
    <w:rsid w:val="001C7D93"/>
    <w:rsid w:val="001C7F34"/>
    <w:rsid w:val="001D01C6"/>
    <w:rsid w:val="001D0339"/>
    <w:rsid w:val="001D03C3"/>
    <w:rsid w:val="001D0707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0A1"/>
    <w:rsid w:val="001D2399"/>
    <w:rsid w:val="001D2833"/>
    <w:rsid w:val="001D2F2D"/>
    <w:rsid w:val="001D4018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AE9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8F9"/>
    <w:rsid w:val="001E49E1"/>
    <w:rsid w:val="001E4F73"/>
    <w:rsid w:val="001E5A9A"/>
    <w:rsid w:val="001E5ADB"/>
    <w:rsid w:val="001E5DE0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5DD"/>
    <w:rsid w:val="001E76CB"/>
    <w:rsid w:val="001E79AE"/>
    <w:rsid w:val="001E7B18"/>
    <w:rsid w:val="001E7C21"/>
    <w:rsid w:val="001E7C36"/>
    <w:rsid w:val="001E7DB3"/>
    <w:rsid w:val="001E7DC9"/>
    <w:rsid w:val="001E7F67"/>
    <w:rsid w:val="001E7FE0"/>
    <w:rsid w:val="001F04AF"/>
    <w:rsid w:val="001F0C48"/>
    <w:rsid w:val="001F0F6C"/>
    <w:rsid w:val="001F0FD8"/>
    <w:rsid w:val="001F11BC"/>
    <w:rsid w:val="001F177D"/>
    <w:rsid w:val="001F195F"/>
    <w:rsid w:val="001F2145"/>
    <w:rsid w:val="001F214D"/>
    <w:rsid w:val="001F2487"/>
    <w:rsid w:val="001F288A"/>
    <w:rsid w:val="001F3253"/>
    <w:rsid w:val="001F328E"/>
    <w:rsid w:val="001F3684"/>
    <w:rsid w:val="001F37F1"/>
    <w:rsid w:val="001F3A82"/>
    <w:rsid w:val="001F3D2F"/>
    <w:rsid w:val="001F3DF6"/>
    <w:rsid w:val="001F3F85"/>
    <w:rsid w:val="001F40D7"/>
    <w:rsid w:val="001F415C"/>
    <w:rsid w:val="001F43F1"/>
    <w:rsid w:val="001F46E1"/>
    <w:rsid w:val="001F48B7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5FA2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2002BA"/>
    <w:rsid w:val="002008D9"/>
    <w:rsid w:val="00200A2A"/>
    <w:rsid w:val="002011A9"/>
    <w:rsid w:val="00201269"/>
    <w:rsid w:val="002012B7"/>
    <w:rsid w:val="002016C7"/>
    <w:rsid w:val="00201B9A"/>
    <w:rsid w:val="0020243A"/>
    <w:rsid w:val="0020264E"/>
    <w:rsid w:val="0020292F"/>
    <w:rsid w:val="00202E11"/>
    <w:rsid w:val="00202E40"/>
    <w:rsid w:val="0020316D"/>
    <w:rsid w:val="002034FF"/>
    <w:rsid w:val="00203995"/>
    <w:rsid w:val="002039DB"/>
    <w:rsid w:val="002043C4"/>
    <w:rsid w:val="00204628"/>
    <w:rsid w:val="0020465E"/>
    <w:rsid w:val="00204B41"/>
    <w:rsid w:val="00204CB4"/>
    <w:rsid w:val="00204EBD"/>
    <w:rsid w:val="0020559F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417"/>
    <w:rsid w:val="002065FC"/>
    <w:rsid w:val="00206607"/>
    <w:rsid w:val="00206BA7"/>
    <w:rsid w:val="00206D13"/>
    <w:rsid w:val="002072C6"/>
    <w:rsid w:val="0020781E"/>
    <w:rsid w:val="00207B2C"/>
    <w:rsid w:val="00207B97"/>
    <w:rsid w:val="00207E7D"/>
    <w:rsid w:val="0021001C"/>
    <w:rsid w:val="0021026D"/>
    <w:rsid w:val="00210334"/>
    <w:rsid w:val="0021036C"/>
    <w:rsid w:val="0021078E"/>
    <w:rsid w:val="00210835"/>
    <w:rsid w:val="00210AC9"/>
    <w:rsid w:val="00210D7A"/>
    <w:rsid w:val="002110CC"/>
    <w:rsid w:val="00211221"/>
    <w:rsid w:val="002113B9"/>
    <w:rsid w:val="002114FC"/>
    <w:rsid w:val="00211BAB"/>
    <w:rsid w:val="00211BC8"/>
    <w:rsid w:val="00211F77"/>
    <w:rsid w:val="00212149"/>
    <w:rsid w:val="00212289"/>
    <w:rsid w:val="0021261A"/>
    <w:rsid w:val="002128D3"/>
    <w:rsid w:val="00212E4A"/>
    <w:rsid w:val="00212E7C"/>
    <w:rsid w:val="002133EB"/>
    <w:rsid w:val="002134AD"/>
    <w:rsid w:val="00213814"/>
    <w:rsid w:val="00213B00"/>
    <w:rsid w:val="00214146"/>
    <w:rsid w:val="00214358"/>
    <w:rsid w:val="00214482"/>
    <w:rsid w:val="002144C3"/>
    <w:rsid w:val="00214B74"/>
    <w:rsid w:val="00214E2A"/>
    <w:rsid w:val="00215253"/>
    <w:rsid w:val="002152F0"/>
    <w:rsid w:val="002159C0"/>
    <w:rsid w:val="002159D3"/>
    <w:rsid w:val="00215AE9"/>
    <w:rsid w:val="00215B36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12B8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2F9"/>
    <w:rsid w:val="00223965"/>
    <w:rsid w:val="00223C59"/>
    <w:rsid w:val="00223F8A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5EB9"/>
    <w:rsid w:val="00226683"/>
    <w:rsid w:val="002267B5"/>
    <w:rsid w:val="00226802"/>
    <w:rsid w:val="00226C96"/>
    <w:rsid w:val="00226CA5"/>
    <w:rsid w:val="00226D1B"/>
    <w:rsid w:val="00226DF5"/>
    <w:rsid w:val="00226F53"/>
    <w:rsid w:val="0022722A"/>
    <w:rsid w:val="002272A2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2D8B"/>
    <w:rsid w:val="00233225"/>
    <w:rsid w:val="002333C0"/>
    <w:rsid w:val="00233606"/>
    <w:rsid w:val="00233B9B"/>
    <w:rsid w:val="00233CBA"/>
    <w:rsid w:val="00233FF5"/>
    <w:rsid w:val="002340B1"/>
    <w:rsid w:val="00234517"/>
    <w:rsid w:val="002347D3"/>
    <w:rsid w:val="00234BAC"/>
    <w:rsid w:val="00234D3B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276"/>
    <w:rsid w:val="002404D8"/>
    <w:rsid w:val="00240797"/>
    <w:rsid w:val="00240A6C"/>
    <w:rsid w:val="00240DF7"/>
    <w:rsid w:val="00240FF2"/>
    <w:rsid w:val="0024128C"/>
    <w:rsid w:val="00241359"/>
    <w:rsid w:val="0024172D"/>
    <w:rsid w:val="00241906"/>
    <w:rsid w:val="00241A98"/>
    <w:rsid w:val="00242019"/>
    <w:rsid w:val="0024278B"/>
    <w:rsid w:val="0024294C"/>
    <w:rsid w:val="00242B89"/>
    <w:rsid w:val="00242C0E"/>
    <w:rsid w:val="00242E45"/>
    <w:rsid w:val="00243040"/>
    <w:rsid w:val="00243471"/>
    <w:rsid w:val="00243A21"/>
    <w:rsid w:val="00243B05"/>
    <w:rsid w:val="00243C6B"/>
    <w:rsid w:val="00243CA3"/>
    <w:rsid w:val="00243F7B"/>
    <w:rsid w:val="00243F8F"/>
    <w:rsid w:val="002440B6"/>
    <w:rsid w:val="0024436E"/>
    <w:rsid w:val="00244BED"/>
    <w:rsid w:val="00244D2B"/>
    <w:rsid w:val="00244E35"/>
    <w:rsid w:val="00245462"/>
    <w:rsid w:val="002457C6"/>
    <w:rsid w:val="00245AC5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9F4"/>
    <w:rsid w:val="00251A6E"/>
    <w:rsid w:val="00251BEC"/>
    <w:rsid w:val="00251EE2"/>
    <w:rsid w:val="002525F1"/>
    <w:rsid w:val="002526AF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C6A"/>
    <w:rsid w:val="00254D13"/>
    <w:rsid w:val="00254DC8"/>
    <w:rsid w:val="00255246"/>
    <w:rsid w:val="00255C2B"/>
    <w:rsid w:val="00255CA4"/>
    <w:rsid w:val="00255CE7"/>
    <w:rsid w:val="00256B44"/>
    <w:rsid w:val="00256C03"/>
    <w:rsid w:val="00256CEF"/>
    <w:rsid w:val="00256F64"/>
    <w:rsid w:val="002571B5"/>
    <w:rsid w:val="00257331"/>
    <w:rsid w:val="002575A1"/>
    <w:rsid w:val="002575A5"/>
    <w:rsid w:val="0025795E"/>
    <w:rsid w:val="00257973"/>
    <w:rsid w:val="002579F7"/>
    <w:rsid w:val="00257B8E"/>
    <w:rsid w:val="002604C4"/>
    <w:rsid w:val="002606D5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1F82"/>
    <w:rsid w:val="00262128"/>
    <w:rsid w:val="002622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A82"/>
    <w:rsid w:val="00265CC8"/>
    <w:rsid w:val="00265D6E"/>
    <w:rsid w:val="002661F4"/>
    <w:rsid w:val="0026649E"/>
    <w:rsid w:val="00266521"/>
    <w:rsid w:val="00266D46"/>
    <w:rsid w:val="00266F68"/>
    <w:rsid w:val="0026714D"/>
    <w:rsid w:val="00267325"/>
    <w:rsid w:val="002673FB"/>
    <w:rsid w:val="00267563"/>
    <w:rsid w:val="0026772A"/>
    <w:rsid w:val="0026787C"/>
    <w:rsid w:val="00267C69"/>
    <w:rsid w:val="00270A37"/>
    <w:rsid w:val="00270DD0"/>
    <w:rsid w:val="00270E4F"/>
    <w:rsid w:val="00270F4D"/>
    <w:rsid w:val="00270FCC"/>
    <w:rsid w:val="0027111F"/>
    <w:rsid w:val="00271169"/>
    <w:rsid w:val="0027118A"/>
    <w:rsid w:val="002717BE"/>
    <w:rsid w:val="002717F4"/>
    <w:rsid w:val="00271A9F"/>
    <w:rsid w:val="00271AA5"/>
    <w:rsid w:val="00271BD5"/>
    <w:rsid w:val="00271CA3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3E"/>
    <w:rsid w:val="002741F8"/>
    <w:rsid w:val="002747CA"/>
    <w:rsid w:val="00274B36"/>
    <w:rsid w:val="00274E0A"/>
    <w:rsid w:val="00274EF2"/>
    <w:rsid w:val="00274FEB"/>
    <w:rsid w:val="0027524B"/>
    <w:rsid w:val="002754C8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406"/>
    <w:rsid w:val="0027663C"/>
    <w:rsid w:val="00276995"/>
    <w:rsid w:val="00276A74"/>
    <w:rsid w:val="00276AB5"/>
    <w:rsid w:val="00276B04"/>
    <w:rsid w:val="00276B94"/>
    <w:rsid w:val="00276CFD"/>
    <w:rsid w:val="00276E01"/>
    <w:rsid w:val="00276F13"/>
    <w:rsid w:val="00277244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79B"/>
    <w:rsid w:val="0028183A"/>
    <w:rsid w:val="002818D8"/>
    <w:rsid w:val="002819CB"/>
    <w:rsid w:val="00281EAE"/>
    <w:rsid w:val="0028210B"/>
    <w:rsid w:val="00282166"/>
    <w:rsid w:val="002821F5"/>
    <w:rsid w:val="002822FC"/>
    <w:rsid w:val="00282468"/>
    <w:rsid w:val="002825FF"/>
    <w:rsid w:val="002826EB"/>
    <w:rsid w:val="00282F65"/>
    <w:rsid w:val="00283155"/>
    <w:rsid w:val="0028330E"/>
    <w:rsid w:val="00283483"/>
    <w:rsid w:val="002835B5"/>
    <w:rsid w:val="002835FB"/>
    <w:rsid w:val="002837DE"/>
    <w:rsid w:val="002839F2"/>
    <w:rsid w:val="00283F14"/>
    <w:rsid w:val="002840D2"/>
    <w:rsid w:val="00284499"/>
    <w:rsid w:val="002847A7"/>
    <w:rsid w:val="00284974"/>
    <w:rsid w:val="00284B4F"/>
    <w:rsid w:val="00284C27"/>
    <w:rsid w:val="00285350"/>
    <w:rsid w:val="0028555A"/>
    <w:rsid w:val="00285772"/>
    <w:rsid w:val="00285956"/>
    <w:rsid w:val="00285B11"/>
    <w:rsid w:val="00285C37"/>
    <w:rsid w:val="00285E52"/>
    <w:rsid w:val="002860EC"/>
    <w:rsid w:val="002861C4"/>
    <w:rsid w:val="0028627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87FBF"/>
    <w:rsid w:val="00290537"/>
    <w:rsid w:val="002906B0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174"/>
    <w:rsid w:val="002923E5"/>
    <w:rsid w:val="00292404"/>
    <w:rsid w:val="00292793"/>
    <w:rsid w:val="00292895"/>
    <w:rsid w:val="00292979"/>
    <w:rsid w:val="00292A56"/>
    <w:rsid w:val="00292CCB"/>
    <w:rsid w:val="00292E7F"/>
    <w:rsid w:val="00293130"/>
    <w:rsid w:val="0029333E"/>
    <w:rsid w:val="002936C3"/>
    <w:rsid w:val="002938D4"/>
    <w:rsid w:val="00293B13"/>
    <w:rsid w:val="00293BB5"/>
    <w:rsid w:val="00293BC8"/>
    <w:rsid w:val="00293C61"/>
    <w:rsid w:val="00293E8C"/>
    <w:rsid w:val="00293F36"/>
    <w:rsid w:val="00294125"/>
    <w:rsid w:val="00294157"/>
    <w:rsid w:val="002941A1"/>
    <w:rsid w:val="00294401"/>
    <w:rsid w:val="002946D5"/>
    <w:rsid w:val="0029472E"/>
    <w:rsid w:val="00294B79"/>
    <w:rsid w:val="002950E0"/>
    <w:rsid w:val="0029545E"/>
    <w:rsid w:val="00295594"/>
    <w:rsid w:val="002957E1"/>
    <w:rsid w:val="00295D02"/>
    <w:rsid w:val="00295ECD"/>
    <w:rsid w:val="00295FC1"/>
    <w:rsid w:val="0029601A"/>
    <w:rsid w:val="00296119"/>
    <w:rsid w:val="00296279"/>
    <w:rsid w:val="00296506"/>
    <w:rsid w:val="0029658D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ED1"/>
    <w:rsid w:val="002A1448"/>
    <w:rsid w:val="002A145C"/>
    <w:rsid w:val="002A160B"/>
    <w:rsid w:val="002A1B39"/>
    <w:rsid w:val="002A1CCA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B4E"/>
    <w:rsid w:val="002A3FF2"/>
    <w:rsid w:val="002A471E"/>
    <w:rsid w:val="002A4924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1C0"/>
    <w:rsid w:val="002A7EDE"/>
    <w:rsid w:val="002A7F88"/>
    <w:rsid w:val="002B0114"/>
    <w:rsid w:val="002B0296"/>
    <w:rsid w:val="002B02EE"/>
    <w:rsid w:val="002B0789"/>
    <w:rsid w:val="002B086A"/>
    <w:rsid w:val="002B0AE4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2B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3C6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9"/>
    <w:rsid w:val="002B636C"/>
    <w:rsid w:val="002B6461"/>
    <w:rsid w:val="002B660F"/>
    <w:rsid w:val="002B66AC"/>
    <w:rsid w:val="002B66ED"/>
    <w:rsid w:val="002B67EB"/>
    <w:rsid w:val="002B6941"/>
    <w:rsid w:val="002B6AA4"/>
    <w:rsid w:val="002B6AE6"/>
    <w:rsid w:val="002B6BD8"/>
    <w:rsid w:val="002B6BF2"/>
    <w:rsid w:val="002B722D"/>
    <w:rsid w:val="002B7ADE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900"/>
    <w:rsid w:val="002C5E9F"/>
    <w:rsid w:val="002C61EC"/>
    <w:rsid w:val="002C6346"/>
    <w:rsid w:val="002C63FC"/>
    <w:rsid w:val="002C654A"/>
    <w:rsid w:val="002C66D4"/>
    <w:rsid w:val="002C6715"/>
    <w:rsid w:val="002C6BD5"/>
    <w:rsid w:val="002C6E98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ABB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5A3"/>
    <w:rsid w:val="002D4A95"/>
    <w:rsid w:val="002D4DF6"/>
    <w:rsid w:val="002D4F3F"/>
    <w:rsid w:val="002D4F7E"/>
    <w:rsid w:val="002D50DE"/>
    <w:rsid w:val="002D51F9"/>
    <w:rsid w:val="002D526D"/>
    <w:rsid w:val="002D5456"/>
    <w:rsid w:val="002D5675"/>
    <w:rsid w:val="002D5777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0E82"/>
    <w:rsid w:val="002E1324"/>
    <w:rsid w:val="002E1339"/>
    <w:rsid w:val="002E1510"/>
    <w:rsid w:val="002E1564"/>
    <w:rsid w:val="002E1778"/>
    <w:rsid w:val="002E20CF"/>
    <w:rsid w:val="002E2795"/>
    <w:rsid w:val="002E2B39"/>
    <w:rsid w:val="002E2DA4"/>
    <w:rsid w:val="002E3AC8"/>
    <w:rsid w:val="002E3C96"/>
    <w:rsid w:val="002E444F"/>
    <w:rsid w:val="002E472F"/>
    <w:rsid w:val="002E4BCC"/>
    <w:rsid w:val="002E4C96"/>
    <w:rsid w:val="002E5338"/>
    <w:rsid w:val="002E555F"/>
    <w:rsid w:val="002E6445"/>
    <w:rsid w:val="002E6483"/>
    <w:rsid w:val="002E650D"/>
    <w:rsid w:val="002E6AE0"/>
    <w:rsid w:val="002E6C8B"/>
    <w:rsid w:val="002E6D8B"/>
    <w:rsid w:val="002E6F3C"/>
    <w:rsid w:val="002E71E6"/>
    <w:rsid w:val="002E7BC7"/>
    <w:rsid w:val="002E7DCC"/>
    <w:rsid w:val="002F010E"/>
    <w:rsid w:val="002F0361"/>
    <w:rsid w:val="002F06DB"/>
    <w:rsid w:val="002F0774"/>
    <w:rsid w:val="002F08C0"/>
    <w:rsid w:val="002F0975"/>
    <w:rsid w:val="002F0C04"/>
    <w:rsid w:val="002F0CFF"/>
    <w:rsid w:val="002F0D9F"/>
    <w:rsid w:val="002F0EE8"/>
    <w:rsid w:val="002F1169"/>
    <w:rsid w:val="002F15AE"/>
    <w:rsid w:val="002F1B1C"/>
    <w:rsid w:val="002F1EFD"/>
    <w:rsid w:val="002F20FD"/>
    <w:rsid w:val="002F2383"/>
    <w:rsid w:val="002F278B"/>
    <w:rsid w:val="002F2A77"/>
    <w:rsid w:val="002F2BD1"/>
    <w:rsid w:val="002F2CA8"/>
    <w:rsid w:val="002F2CFB"/>
    <w:rsid w:val="002F3178"/>
    <w:rsid w:val="002F3ADC"/>
    <w:rsid w:val="002F3D79"/>
    <w:rsid w:val="002F40BE"/>
    <w:rsid w:val="002F43B9"/>
    <w:rsid w:val="002F43CA"/>
    <w:rsid w:val="002F4563"/>
    <w:rsid w:val="002F4951"/>
    <w:rsid w:val="002F49BF"/>
    <w:rsid w:val="002F4ADF"/>
    <w:rsid w:val="002F4D8F"/>
    <w:rsid w:val="002F52F0"/>
    <w:rsid w:val="002F58E6"/>
    <w:rsid w:val="002F5E17"/>
    <w:rsid w:val="002F5E77"/>
    <w:rsid w:val="002F5FD5"/>
    <w:rsid w:val="002F671B"/>
    <w:rsid w:val="002F67C0"/>
    <w:rsid w:val="002F6ABA"/>
    <w:rsid w:val="002F6F1D"/>
    <w:rsid w:val="002F7007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E29"/>
    <w:rsid w:val="00302F1B"/>
    <w:rsid w:val="003030CD"/>
    <w:rsid w:val="00303224"/>
    <w:rsid w:val="003038DA"/>
    <w:rsid w:val="00303DD1"/>
    <w:rsid w:val="00303E58"/>
    <w:rsid w:val="003042F8"/>
    <w:rsid w:val="0030453A"/>
    <w:rsid w:val="003045E4"/>
    <w:rsid w:val="00304739"/>
    <w:rsid w:val="003047AE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423"/>
    <w:rsid w:val="003065E5"/>
    <w:rsid w:val="003065E6"/>
    <w:rsid w:val="00306A27"/>
    <w:rsid w:val="00306DAF"/>
    <w:rsid w:val="00306E9F"/>
    <w:rsid w:val="00306ED3"/>
    <w:rsid w:val="00307012"/>
    <w:rsid w:val="003076CD"/>
    <w:rsid w:val="00307830"/>
    <w:rsid w:val="00307A28"/>
    <w:rsid w:val="00307B04"/>
    <w:rsid w:val="00307B09"/>
    <w:rsid w:val="003100C2"/>
    <w:rsid w:val="003101B0"/>
    <w:rsid w:val="00310598"/>
    <w:rsid w:val="00310610"/>
    <w:rsid w:val="00310629"/>
    <w:rsid w:val="003107C3"/>
    <w:rsid w:val="00310D51"/>
    <w:rsid w:val="00310D5F"/>
    <w:rsid w:val="00310E0F"/>
    <w:rsid w:val="00311340"/>
    <w:rsid w:val="003113B8"/>
    <w:rsid w:val="003114EE"/>
    <w:rsid w:val="00311647"/>
    <w:rsid w:val="003117D6"/>
    <w:rsid w:val="0031187A"/>
    <w:rsid w:val="00311A9C"/>
    <w:rsid w:val="00311DD1"/>
    <w:rsid w:val="0031213C"/>
    <w:rsid w:val="003127F6"/>
    <w:rsid w:val="00312A85"/>
    <w:rsid w:val="003130B5"/>
    <w:rsid w:val="003131F5"/>
    <w:rsid w:val="003133E7"/>
    <w:rsid w:val="003134B2"/>
    <w:rsid w:val="003138A9"/>
    <w:rsid w:val="00313D24"/>
    <w:rsid w:val="00313ECB"/>
    <w:rsid w:val="003145B0"/>
    <w:rsid w:val="003147AF"/>
    <w:rsid w:val="00314819"/>
    <w:rsid w:val="0031484F"/>
    <w:rsid w:val="00314C26"/>
    <w:rsid w:val="00314D97"/>
    <w:rsid w:val="003150A9"/>
    <w:rsid w:val="00315100"/>
    <w:rsid w:val="003152CE"/>
    <w:rsid w:val="00315618"/>
    <w:rsid w:val="003158D9"/>
    <w:rsid w:val="00315A50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D5D"/>
    <w:rsid w:val="00320ECE"/>
    <w:rsid w:val="00321209"/>
    <w:rsid w:val="003214B2"/>
    <w:rsid w:val="00321554"/>
    <w:rsid w:val="0032188F"/>
    <w:rsid w:val="0032195B"/>
    <w:rsid w:val="00321BDB"/>
    <w:rsid w:val="00321C0E"/>
    <w:rsid w:val="0032205A"/>
    <w:rsid w:val="00322382"/>
    <w:rsid w:val="003223B9"/>
    <w:rsid w:val="00322B9D"/>
    <w:rsid w:val="00323183"/>
    <w:rsid w:val="0032345E"/>
    <w:rsid w:val="0032347D"/>
    <w:rsid w:val="00323745"/>
    <w:rsid w:val="00323773"/>
    <w:rsid w:val="00323B9C"/>
    <w:rsid w:val="00323BCB"/>
    <w:rsid w:val="00323F19"/>
    <w:rsid w:val="00323FAD"/>
    <w:rsid w:val="00324055"/>
    <w:rsid w:val="0032418A"/>
    <w:rsid w:val="003251F9"/>
    <w:rsid w:val="00325690"/>
    <w:rsid w:val="00325708"/>
    <w:rsid w:val="00325B37"/>
    <w:rsid w:val="00325C6A"/>
    <w:rsid w:val="00325DCB"/>
    <w:rsid w:val="00325DF9"/>
    <w:rsid w:val="0032615E"/>
    <w:rsid w:val="00326617"/>
    <w:rsid w:val="003266AA"/>
    <w:rsid w:val="0032678D"/>
    <w:rsid w:val="003267B9"/>
    <w:rsid w:val="0032681D"/>
    <w:rsid w:val="00326AE8"/>
    <w:rsid w:val="00326C9D"/>
    <w:rsid w:val="00326D8E"/>
    <w:rsid w:val="0032716E"/>
    <w:rsid w:val="003271C5"/>
    <w:rsid w:val="00327607"/>
    <w:rsid w:val="0032794E"/>
    <w:rsid w:val="00327B3B"/>
    <w:rsid w:val="00327BE9"/>
    <w:rsid w:val="00327F90"/>
    <w:rsid w:val="003307BA"/>
    <w:rsid w:val="003307E3"/>
    <w:rsid w:val="0033113E"/>
    <w:rsid w:val="0033118D"/>
    <w:rsid w:val="00331205"/>
    <w:rsid w:val="00331564"/>
    <w:rsid w:val="00331BD1"/>
    <w:rsid w:val="00331C41"/>
    <w:rsid w:val="00331CD3"/>
    <w:rsid w:val="00331D1E"/>
    <w:rsid w:val="00331FDC"/>
    <w:rsid w:val="0033225E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C7A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3"/>
    <w:rsid w:val="00336765"/>
    <w:rsid w:val="00336CF9"/>
    <w:rsid w:val="0033709F"/>
    <w:rsid w:val="00337C7E"/>
    <w:rsid w:val="00337E17"/>
    <w:rsid w:val="00340122"/>
    <w:rsid w:val="003401C6"/>
    <w:rsid w:val="0034034B"/>
    <w:rsid w:val="0034055D"/>
    <w:rsid w:val="00340841"/>
    <w:rsid w:val="003409AE"/>
    <w:rsid w:val="00341592"/>
    <w:rsid w:val="0034188B"/>
    <w:rsid w:val="003419DF"/>
    <w:rsid w:val="00341AA3"/>
    <w:rsid w:val="00341B6A"/>
    <w:rsid w:val="00341C36"/>
    <w:rsid w:val="00341F49"/>
    <w:rsid w:val="00342234"/>
    <w:rsid w:val="003424EC"/>
    <w:rsid w:val="00342812"/>
    <w:rsid w:val="00342E0A"/>
    <w:rsid w:val="00342F3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CA8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648"/>
    <w:rsid w:val="00351C82"/>
    <w:rsid w:val="00351DBA"/>
    <w:rsid w:val="00351E6C"/>
    <w:rsid w:val="00351F40"/>
    <w:rsid w:val="00352164"/>
    <w:rsid w:val="003522CA"/>
    <w:rsid w:val="00352530"/>
    <w:rsid w:val="0035282F"/>
    <w:rsid w:val="00352951"/>
    <w:rsid w:val="00352CED"/>
    <w:rsid w:val="003532A2"/>
    <w:rsid w:val="003532A6"/>
    <w:rsid w:val="0035336B"/>
    <w:rsid w:val="003533D1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4D36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EE"/>
    <w:rsid w:val="003601DC"/>
    <w:rsid w:val="0036080B"/>
    <w:rsid w:val="00360822"/>
    <w:rsid w:val="0036086B"/>
    <w:rsid w:val="00360B8D"/>
    <w:rsid w:val="00360C4E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1D82"/>
    <w:rsid w:val="00362060"/>
    <w:rsid w:val="00362648"/>
    <w:rsid w:val="00362CD2"/>
    <w:rsid w:val="00362DD7"/>
    <w:rsid w:val="00363003"/>
    <w:rsid w:val="0036329D"/>
    <w:rsid w:val="003633D5"/>
    <w:rsid w:val="00363EC5"/>
    <w:rsid w:val="00363F65"/>
    <w:rsid w:val="00364204"/>
    <w:rsid w:val="003642E9"/>
    <w:rsid w:val="00364A04"/>
    <w:rsid w:val="003650BB"/>
    <w:rsid w:val="00365285"/>
    <w:rsid w:val="00365996"/>
    <w:rsid w:val="00365C23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937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ECE"/>
    <w:rsid w:val="00370F88"/>
    <w:rsid w:val="00370FD5"/>
    <w:rsid w:val="00370FE2"/>
    <w:rsid w:val="00371603"/>
    <w:rsid w:val="00371971"/>
    <w:rsid w:val="00371A44"/>
    <w:rsid w:val="00371E50"/>
    <w:rsid w:val="00371EB9"/>
    <w:rsid w:val="00372153"/>
    <w:rsid w:val="0037228B"/>
    <w:rsid w:val="00372389"/>
    <w:rsid w:val="00372441"/>
    <w:rsid w:val="0037251B"/>
    <w:rsid w:val="00372B63"/>
    <w:rsid w:val="00372BDB"/>
    <w:rsid w:val="00372D87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9D0"/>
    <w:rsid w:val="00375A58"/>
    <w:rsid w:val="00375CB0"/>
    <w:rsid w:val="00375D09"/>
    <w:rsid w:val="00375D28"/>
    <w:rsid w:val="00376246"/>
    <w:rsid w:val="0037630B"/>
    <w:rsid w:val="003764B9"/>
    <w:rsid w:val="0037659F"/>
    <w:rsid w:val="003768AB"/>
    <w:rsid w:val="00376ADF"/>
    <w:rsid w:val="00376E3A"/>
    <w:rsid w:val="0037746B"/>
    <w:rsid w:val="003776E6"/>
    <w:rsid w:val="00377C14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939"/>
    <w:rsid w:val="00382AE9"/>
    <w:rsid w:val="00382AF5"/>
    <w:rsid w:val="00382DEA"/>
    <w:rsid w:val="00382FBC"/>
    <w:rsid w:val="0038316B"/>
    <w:rsid w:val="0038328E"/>
    <w:rsid w:val="0038352F"/>
    <w:rsid w:val="0038375B"/>
    <w:rsid w:val="003838DF"/>
    <w:rsid w:val="00383A49"/>
    <w:rsid w:val="00383BAD"/>
    <w:rsid w:val="00383F69"/>
    <w:rsid w:val="003840B0"/>
    <w:rsid w:val="003845CE"/>
    <w:rsid w:val="00384A83"/>
    <w:rsid w:val="00384ABF"/>
    <w:rsid w:val="003850F4"/>
    <w:rsid w:val="00385155"/>
    <w:rsid w:val="003852A6"/>
    <w:rsid w:val="00385470"/>
    <w:rsid w:val="00385498"/>
    <w:rsid w:val="003857BB"/>
    <w:rsid w:val="00385BD9"/>
    <w:rsid w:val="00385C5C"/>
    <w:rsid w:val="00385DEA"/>
    <w:rsid w:val="0038602B"/>
    <w:rsid w:val="00386454"/>
    <w:rsid w:val="00386549"/>
    <w:rsid w:val="0038668C"/>
    <w:rsid w:val="003867E5"/>
    <w:rsid w:val="00386864"/>
    <w:rsid w:val="00386945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8A6"/>
    <w:rsid w:val="00390BCD"/>
    <w:rsid w:val="003911E7"/>
    <w:rsid w:val="0039124D"/>
    <w:rsid w:val="003912B1"/>
    <w:rsid w:val="00391417"/>
    <w:rsid w:val="003915E0"/>
    <w:rsid w:val="0039168D"/>
    <w:rsid w:val="00391757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01D"/>
    <w:rsid w:val="00393193"/>
    <w:rsid w:val="00393275"/>
    <w:rsid w:val="003932A0"/>
    <w:rsid w:val="00393824"/>
    <w:rsid w:val="003938C6"/>
    <w:rsid w:val="00393C57"/>
    <w:rsid w:val="00393EF7"/>
    <w:rsid w:val="00394374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64E"/>
    <w:rsid w:val="003A188D"/>
    <w:rsid w:val="003A1C77"/>
    <w:rsid w:val="003A1DAF"/>
    <w:rsid w:val="003A1FFB"/>
    <w:rsid w:val="003A20FF"/>
    <w:rsid w:val="003A24E7"/>
    <w:rsid w:val="003A2547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4C11"/>
    <w:rsid w:val="003A5339"/>
    <w:rsid w:val="003A53A1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932"/>
    <w:rsid w:val="003A7AA2"/>
    <w:rsid w:val="003A7DB2"/>
    <w:rsid w:val="003A7F18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A19"/>
    <w:rsid w:val="003B5B40"/>
    <w:rsid w:val="003B5EAD"/>
    <w:rsid w:val="003B62AC"/>
    <w:rsid w:val="003B646D"/>
    <w:rsid w:val="003B6570"/>
    <w:rsid w:val="003B6C20"/>
    <w:rsid w:val="003B760D"/>
    <w:rsid w:val="003B7710"/>
    <w:rsid w:val="003B78E4"/>
    <w:rsid w:val="003B7A45"/>
    <w:rsid w:val="003B7ABC"/>
    <w:rsid w:val="003B7B22"/>
    <w:rsid w:val="003B7C4B"/>
    <w:rsid w:val="003C0000"/>
    <w:rsid w:val="003C0039"/>
    <w:rsid w:val="003C00DC"/>
    <w:rsid w:val="003C02BF"/>
    <w:rsid w:val="003C0615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000"/>
    <w:rsid w:val="003C2102"/>
    <w:rsid w:val="003C217C"/>
    <w:rsid w:val="003C254B"/>
    <w:rsid w:val="003C287C"/>
    <w:rsid w:val="003C2890"/>
    <w:rsid w:val="003C2B61"/>
    <w:rsid w:val="003C30CB"/>
    <w:rsid w:val="003C3943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99B"/>
    <w:rsid w:val="003C6D1E"/>
    <w:rsid w:val="003C6E78"/>
    <w:rsid w:val="003C7176"/>
    <w:rsid w:val="003C7349"/>
    <w:rsid w:val="003C767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E57"/>
    <w:rsid w:val="003D0FE6"/>
    <w:rsid w:val="003D101A"/>
    <w:rsid w:val="003D1346"/>
    <w:rsid w:val="003D1501"/>
    <w:rsid w:val="003D175F"/>
    <w:rsid w:val="003D1C53"/>
    <w:rsid w:val="003D1F6C"/>
    <w:rsid w:val="003D2193"/>
    <w:rsid w:val="003D2232"/>
    <w:rsid w:val="003D23A6"/>
    <w:rsid w:val="003D2422"/>
    <w:rsid w:val="003D285F"/>
    <w:rsid w:val="003D3708"/>
    <w:rsid w:val="003D37A3"/>
    <w:rsid w:val="003D38EB"/>
    <w:rsid w:val="003D3BE7"/>
    <w:rsid w:val="003D3CB6"/>
    <w:rsid w:val="003D4953"/>
    <w:rsid w:val="003D4D57"/>
    <w:rsid w:val="003D4DC6"/>
    <w:rsid w:val="003D51F0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D7D17"/>
    <w:rsid w:val="003D7D7B"/>
    <w:rsid w:val="003E072E"/>
    <w:rsid w:val="003E0B4F"/>
    <w:rsid w:val="003E0BEB"/>
    <w:rsid w:val="003E0BF2"/>
    <w:rsid w:val="003E0DAD"/>
    <w:rsid w:val="003E0EE2"/>
    <w:rsid w:val="003E0F36"/>
    <w:rsid w:val="003E0FB9"/>
    <w:rsid w:val="003E1216"/>
    <w:rsid w:val="003E12EA"/>
    <w:rsid w:val="003E133F"/>
    <w:rsid w:val="003E194E"/>
    <w:rsid w:val="003E1E53"/>
    <w:rsid w:val="003E2217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3C81"/>
    <w:rsid w:val="003E3EE7"/>
    <w:rsid w:val="003E4531"/>
    <w:rsid w:val="003E461E"/>
    <w:rsid w:val="003E47A2"/>
    <w:rsid w:val="003E490B"/>
    <w:rsid w:val="003E4AE5"/>
    <w:rsid w:val="003E4B3E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A2"/>
    <w:rsid w:val="003E6EE4"/>
    <w:rsid w:val="003E74A7"/>
    <w:rsid w:val="003E7AF6"/>
    <w:rsid w:val="003E7B84"/>
    <w:rsid w:val="003E7CD3"/>
    <w:rsid w:val="003E7D0B"/>
    <w:rsid w:val="003E7E59"/>
    <w:rsid w:val="003E7EBA"/>
    <w:rsid w:val="003E7FEB"/>
    <w:rsid w:val="003F05DA"/>
    <w:rsid w:val="003F0953"/>
    <w:rsid w:val="003F0F16"/>
    <w:rsid w:val="003F0FA9"/>
    <w:rsid w:val="003F1018"/>
    <w:rsid w:val="003F16A8"/>
    <w:rsid w:val="003F16F3"/>
    <w:rsid w:val="003F1743"/>
    <w:rsid w:val="003F1A65"/>
    <w:rsid w:val="003F1CBD"/>
    <w:rsid w:val="003F1DEF"/>
    <w:rsid w:val="003F20B2"/>
    <w:rsid w:val="003F212A"/>
    <w:rsid w:val="003F2525"/>
    <w:rsid w:val="003F292E"/>
    <w:rsid w:val="003F2BA6"/>
    <w:rsid w:val="003F30BA"/>
    <w:rsid w:val="003F32F8"/>
    <w:rsid w:val="003F3324"/>
    <w:rsid w:val="003F3406"/>
    <w:rsid w:val="003F3689"/>
    <w:rsid w:val="003F3707"/>
    <w:rsid w:val="003F3800"/>
    <w:rsid w:val="003F3F52"/>
    <w:rsid w:val="003F42E3"/>
    <w:rsid w:val="003F4466"/>
    <w:rsid w:val="003F47A5"/>
    <w:rsid w:val="003F4996"/>
    <w:rsid w:val="003F49D5"/>
    <w:rsid w:val="003F4B59"/>
    <w:rsid w:val="003F4E33"/>
    <w:rsid w:val="003F5105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E8"/>
    <w:rsid w:val="003F6ED4"/>
    <w:rsid w:val="003F6F01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12"/>
    <w:rsid w:val="00403BF5"/>
    <w:rsid w:val="00404246"/>
    <w:rsid w:val="004043F0"/>
    <w:rsid w:val="00404675"/>
    <w:rsid w:val="004046B5"/>
    <w:rsid w:val="00404ACB"/>
    <w:rsid w:val="00404CF2"/>
    <w:rsid w:val="00404D0B"/>
    <w:rsid w:val="0040505B"/>
    <w:rsid w:val="00405115"/>
    <w:rsid w:val="004052F2"/>
    <w:rsid w:val="00405527"/>
    <w:rsid w:val="00405912"/>
    <w:rsid w:val="00405AA7"/>
    <w:rsid w:val="00405B64"/>
    <w:rsid w:val="00405D83"/>
    <w:rsid w:val="00405DC1"/>
    <w:rsid w:val="00405F09"/>
    <w:rsid w:val="004060C4"/>
    <w:rsid w:val="004062E2"/>
    <w:rsid w:val="004067AD"/>
    <w:rsid w:val="00406974"/>
    <w:rsid w:val="00406CB7"/>
    <w:rsid w:val="00406E77"/>
    <w:rsid w:val="00406EA0"/>
    <w:rsid w:val="004070E8"/>
    <w:rsid w:val="00407677"/>
    <w:rsid w:val="00407B7F"/>
    <w:rsid w:val="00407FC7"/>
    <w:rsid w:val="00410054"/>
    <w:rsid w:val="0041039A"/>
    <w:rsid w:val="00410470"/>
    <w:rsid w:val="0041083D"/>
    <w:rsid w:val="00410889"/>
    <w:rsid w:val="004111FE"/>
    <w:rsid w:val="004113EC"/>
    <w:rsid w:val="00411F78"/>
    <w:rsid w:val="004123D7"/>
    <w:rsid w:val="0041248E"/>
    <w:rsid w:val="004124C2"/>
    <w:rsid w:val="004127BF"/>
    <w:rsid w:val="00412ED1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AC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5B52"/>
    <w:rsid w:val="00416081"/>
    <w:rsid w:val="004166B2"/>
    <w:rsid w:val="0041685F"/>
    <w:rsid w:val="00416AF9"/>
    <w:rsid w:val="00416D70"/>
    <w:rsid w:val="00417068"/>
    <w:rsid w:val="004175C8"/>
    <w:rsid w:val="00417722"/>
    <w:rsid w:val="00417A82"/>
    <w:rsid w:val="00417DDF"/>
    <w:rsid w:val="00417E35"/>
    <w:rsid w:val="00417F94"/>
    <w:rsid w:val="0042036B"/>
    <w:rsid w:val="00420719"/>
    <w:rsid w:val="00420BCC"/>
    <w:rsid w:val="00420F76"/>
    <w:rsid w:val="00420FF9"/>
    <w:rsid w:val="00421051"/>
    <w:rsid w:val="00421301"/>
    <w:rsid w:val="004215D2"/>
    <w:rsid w:val="00421655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4B8"/>
    <w:rsid w:val="004255FB"/>
    <w:rsid w:val="00425793"/>
    <w:rsid w:val="00425C5B"/>
    <w:rsid w:val="00425D2E"/>
    <w:rsid w:val="00425E7F"/>
    <w:rsid w:val="00425F83"/>
    <w:rsid w:val="00426350"/>
    <w:rsid w:val="00426400"/>
    <w:rsid w:val="004265BC"/>
    <w:rsid w:val="004269B1"/>
    <w:rsid w:val="004270C5"/>
    <w:rsid w:val="00427215"/>
    <w:rsid w:val="00427223"/>
    <w:rsid w:val="00427A0D"/>
    <w:rsid w:val="00427DAD"/>
    <w:rsid w:val="0043042B"/>
    <w:rsid w:val="00430697"/>
    <w:rsid w:val="00430FC7"/>
    <w:rsid w:val="004311AC"/>
    <w:rsid w:val="004313F8"/>
    <w:rsid w:val="0043165C"/>
    <w:rsid w:val="004317A4"/>
    <w:rsid w:val="004318C0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4FB"/>
    <w:rsid w:val="004338A3"/>
    <w:rsid w:val="0043397D"/>
    <w:rsid w:val="00433F4B"/>
    <w:rsid w:val="00433F77"/>
    <w:rsid w:val="004343B9"/>
    <w:rsid w:val="004344AA"/>
    <w:rsid w:val="004344C3"/>
    <w:rsid w:val="0043452E"/>
    <w:rsid w:val="0043461E"/>
    <w:rsid w:val="00434625"/>
    <w:rsid w:val="00434697"/>
    <w:rsid w:val="004346EE"/>
    <w:rsid w:val="004348BD"/>
    <w:rsid w:val="004348E2"/>
    <w:rsid w:val="00434A0E"/>
    <w:rsid w:val="00434ADF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3AD"/>
    <w:rsid w:val="00440701"/>
    <w:rsid w:val="00440B6D"/>
    <w:rsid w:val="0044153B"/>
    <w:rsid w:val="00441546"/>
    <w:rsid w:val="0044155E"/>
    <w:rsid w:val="004416EB"/>
    <w:rsid w:val="0044195B"/>
    <w:rsid w:val="00441D59"/>
    <w:rsid w:val="00441F92"/>
    <w:rsid w:val="0044205F"/>
    <w:rsid w:val="00442460"/>
    <w:rsid w:val="004424E6"/>
    <w:rsid w:val="00442884"/>
    <w:rsid w:val="00442958"/>
    <w:rsid w:val="00442ECE"/>
    <w:rsid w:val="004432B9"/>
    <w:rsid w:val="0044343B"/>
    <w:rsid w:val="00443567"/>
    <w:rsid w:val="0044395D"/>
    <w:rsid w:val="00443B35"/>
    <w:rsid w:val="00443E11"/>
    <w:rsid w:val="00444BDB"/>
    <w:rsid w:val="0044525B"/>
    <w:rsid w:val="004455CC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62F"/>
    <w:rsid w:val="00446932"/>
    <w:rsid w:val="00446AFC"/>
    <w:rsid w:val="0044753F"/>
    <w:rsid w:val="00447702"/>
    <w:rsid w:val="00447AE3"/>
    <w:rsid w:val="00447BDE"/>
    <w:rsid w:val="0045052B"/>
    <w:rsid w:val="004506B3"/>
    <w:rsid w:val="00450822"/>
    <w:rsid w:val="004508B1"/>
    <w:rsid w:val="00450A61"/>
    <w:rsid w:val="00450A9D"/>
    <w:rsid w:val="0045112A"/>
    <w:rsid w:val="004519C6"/>
    <w:rsid w:val="00451CF9"/>
    <w:rsid w:val="004520E1"/>
    <w:rsid w:val="00452105"/>
    <w:rsid w:val="0045256C"/>
    <w:rsid w:val="004527F2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BFA"/>
    <w:rsid w:val="00454C81"/>
    <w:rsid w:val="0045543C"/>
    <w:rsid w:val="0045547B"/>
    <w:rsid w:val="00455661"/>
    <w:rsid w:val="0045567D"/>
    <w:rsid w:val="00455A9B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6E38"/>
    <w:rsid w:val="00457081"/>
    <w:rsid w:val="00457161"/>
    <w:rsid w:val="00457212"/>
    <w:rsid w:val="00457797"/>
    <w:rsid w:val="004578F4"/>
    <w:rsid w:val="00457A3A"/>
    <w:rsid w:val="00457AE9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EEB"/>
    <w:rsid w:val="004611C8"/>
    <w:rsid w:val="004612BD"/>
    <w:rsid w:val="00461315"/>
    <w:rsid w:val="004613F1"/>
    <w:rsid w:val="00461471"/>
    <w:rsid w:val="0046181A"/>
    <w:rsid w:val="004618E8"/>
    <w:rsid w:val="00461A89"/>
    <w:rsid w:val="00461D1D"/>
    <w:rsid w:val="00461ECC"/>
    <w:rsid w:val="00461F81"/>
    <w:rsid w:val="004620DA"/>
    <w:rsid w:val="0046225B"/>
    <w:rsid w:val="0046229D"/>
    <w:rsid w:val="004626C0"/>
    <w:rsid w:val="00462979"/>
    <w:rsid w:val="00462AC7"/>
    <w:rsid w:val="00462B6A"/>
    <w:rsid w:val="00462B7E"/>
    <w:rsid w:val="00462D4E"/>
    <w:rsid w:val="00463223"/>
    <w:rsid w:val="004634BC"/>
    <w:rsid w:val="004635EC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DB4"/>
    <w:rsid w:val="00465E9C"/>
    <w:rsid w:val="004662F7"/>
    <w:rsid w:val="004663F6"/>
    <w:rsid w:val="00466448"/>
    <w:rsid w:val="004665A8"/>
    <w:rsid w:val="0046698F"/>
    <w:rsid w:val="004669DE"/>
    <w:rsid w:val="00466C10"/>
    <w:rsid w:val="00466D95"/>
    <w:rsid w:val="00466DCB"/>
    <w:rsid w:val="00466E8F"/>
    <w:rsid w:val="004670BB"/>
    <w:rsid w:val="004676AA"/>
    <w:rsid w:val="00467BC4"/>
    <w:rsid w:val="00467BD6"/>
    <w:rsid w:val="00467CD5"/>
    <w:rsid w:val="00467FF4"/>
    <w:rsid w:val="00470368"/>
    <w:rsid w:val="004704A3"/>
    <w:rsid w:val="00470972"/>
    <w:rsid w:val="00470A7E"/>
    <w:rsid w:val="00470AB0"/>
    <w:rsid w:val="00470EAD"/>
    <w:rsid w:val="00471019"/>
    <w:rsid w:val="00471135"/>
    <w:rsid w:val="00471174"/>
    <w:rsid w:val="0047122D"/>
    <w:rsid w:val="004714CE"/>
    <w:rsid w:val="004715E5"/>
    <w:rsid w:val="0047167A"/>
    <w:rsid w:val="00472129"/>
    <w:rsid w:val="00472774"/>
    <w:rsid w:val="00472CC2"/>
    <w:rsid w:val="00472D7F"/>
    <w:rsid w:val="00472EC4"/>
    <w:rsid w:val="00473101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652"/>
    <w:rsid w:val="00475A6B"/>
    <w:rsid w:val="00475CA4"/>
    <w:rsid w:val="00475D5B"/>
    <w:rsid w:val="00476095"/>
    <w:rsid w:val="004760A3"/>
    <w:rsid w:val="00476242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A69"/>
    <w:rsid w:val="00477D74"/>
    <w:rsid w:val="0048020D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1D1C"/>
    <w:rsid w:val="00481F58"/>
    <w:rsid w:val="004820D4"/>
    <w:rsid w:val="00482286"/>
    <w:rsid w:val="0048267E"/>
    <w:rsid w:val="004829A9"/>
    <w:rsid w:val="00482D7B"/>
    <w:rsid w:val="00482E94"/>
    <w:rsid w:val="00482F04"/>
    <w:rsid w:val="00482F76"/>
    <w:rsid w:val="00483057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BEC"/>
    <w:rsid w:val="00485FEE"/>
    <w:rsid w:val="0048605F"/>
    <w:rsid w:val="004862BF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D60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364"/>
    <w:rsid w:val="00493688"/>
    <w:rsid w:val="00493AAC"/>
    <w:rsid w:val="00493EEC"/>
    <w:rsid w:val="00494180"/>
    <w:rsid w:val="00494236"/>
    <w:rsid w:val="0049433B"/>
    <w:rsid w:val="00494D64"/>
    <w:rsid w:val="00495075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84E"/>
    <w:rsid w:val="004A39BC"/>
    <w:rsid w:val="004A3B99"/>
    <w:rsid w:val="004A3F1D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2AE"/>
    <w:rsid w:val="004A7C3C"/>
    <w:rsid w:val="004A7EBE"/>
    <w:rsid w:val="004B0185"/>
    <w:rsid w:val="004B04BF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610"/>
    <w:rsid w:val="004B27B8"/>
    <w:rsid w:val="004B28EB"/>
    <w:rsid w:val="004B2D87"/>
    <w:rsid w:val="004B2FF0"/>
    <w:rsid w:val="004B3043"/>
    <w:rsid w:val="004B32B4"/>
    <w:rsid w:val="004B33C8"/>
    <w:rsid w:val="004B361D"/>
    <w:rsid w:val="004B3733"/>
    <w:rsid w:val="004B383D"/>
    <w:rsid w:val="004B38AF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B84"/>
    <w:rsid w:val="004B5C44"/>
    <w:rsid w:val="004B6234"/>
    <w:rsid w:val="004B6541"/>
    <w:rsid w:val="004B6773"/>
    <w:rsid w:val="004B6F76"/>
    <w:rsid w:val="004B70A1"/>
    <w:rsid w:val="004B7188"/>
    <w:rsid w:val="004B7277"/>
    <w:rsid w:val="004B765C"/>
    <w:rsid w:val="004B7794"/>
    <w:rsid w:val="004B78CC"/>
    <w:rsid w:val="004B7B37"/>
    <w:rsid w:val="004B7CA6"/>
    <w:rsid w:val="004C04F8"/>
    <w:rsid w:val="004C0B43"/>
    <w:rsid w:val="004C0CFC"/>
    <w:rsid w:val="004C0D8D"/>
    <w:rsid w:val="004C0E2E"/>
    <w:rsid w:val="004C14B8"/>
    <w:rsid w:val="004C1819"/>
    <w:rsid w:val="004C1A57"/>
    <w:rsid w:val="004C1CAD"/>
    <w:rsid w:val="004C1F35"/>
    <w:rsid w:val="004C2B0E"/>
    <w:rsid w:val="004C2BF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0E5"/>
    <w:rsid w:val="004C455E"/>
    <w:rsid w:val="004C4B1F"/>
    <w:rsid w:val="004C4C2F"/>
    <w:rsid w:val="004C4C7C"/>
    <w:rsid w:val="004C4D72"/>
    <w:rsid w:val="004C4F33"/>
    <w:rsid w:val="004C507B"/>
    <w:rsid w:val="004C513B"/>
    <w:rsid w:val="004C59A8"/>
    <w:rsid w:val="004C5A21"/>
    <w:rsid w:val="004C5A56"/>
    <w:rsid w:val="004C5A84"/>
    <w:rsid w:val="004C5B0A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58"/>
    <w:rsid w:val="004C7E84"/>
    <w:rsid w:val="004D00CF"/>
    <w:rsid w:val="004D06DA"/>
    <w:rsid w:val="004D07AC"/>
    <w:rsid w:val="004D0898"/>
    <w:rsid w:val="004D0E93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3AB"/>
    <w:rsid w:val="004D3909"/>
    <w:rsid w:val="004D411F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613E"/>
    <w:rsid w:val="004D67BB"/>
    <w:rsid w:val="004D6DDF"/>
    <w:rsid w:val="004D72CB"/>
    <w:rsid w:val="004D72FD"/>
    <w:rsid w:val="004D7466"/>
    <w:rsid w:val="004D7724"/>
    <w:rsid w:val="004D7A49"/>
    <w:rsid w:val="004D7BDD"/>
    <w:rsid w:val="004D7C02"/>
    <w:rsid w:val="004E03AC"/>
    <w:rsid w:val="004E05DC"/>
    <w:rsid w:val="004E06A7"/>
    <w:rsid w:val="004E06B7"/>
    <w:rsid w:val="004E0D14"/>
    <w:rsid w:val="004E11EE"/>
    <w:rsid w:val="004E13D5"/>
    <w:rsid w:val="004E1AE4"/>
    <w:rsid w:val="004E1B74"/>
    <w:rsid w:val="004E1B90"/>
    <w:rsid w:val="004E1DF9"/>
    <w:rsid w:val="004E28F8"/>
    <w:rsid w:val="004E2C5B"/>
    <w:rsid w:val="004E31A9"/>
    <w:rsid w:val="004E3242"/>
    <w:rsid w:val="004E353E"/>
    <w:rsid w:val="004E359B"/>
    <w:rsid w:val="004E3AC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70F"/>
    <w:rsid w:val="004E7B53"/>
    <w:rsid w:val="004F0521"/>
    <w:rsid w:val="004F053A"/>
    <w:rsid w:val="004F07DC"/>
    <w:rsid w:val="004F0BBF"/>
    <w:rsid w:val="004F0BE6"/>
    <w:rsid w:val="004F0C9C"/>
    <w:rsid w:val="004F0D86"/>
    <w:rsid w:val="004F0D95"/>
    <w:rsid w:val="004F1406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3F42"/>
    <w:rsid w:val="004F3FF6"/>
    <w:rsid w:val="004F43F8"/>
    <w:rsid w:val="004F44D7"/>
    <w:rsid w:val="004F45B7"/>
    <w:rsid w:val="004F4669"/>
    <w:rsid w:val="004F4729"/>
    <w:rsid w:val="004F482B"/>
    <w:rsid w:val="004F4E6D"/>
    <w:rsid w:val="004F52AB"/>
    <w:rsid w:val="004F563E"/>
    <w:rsid w:val="004F63F5"/>
    <w:rsid w:val="004F64DA"/>
    <w:rsid w:val="004F67EF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724"/>
    <w:rsid w:val="0050286C"/>
    <w:rsid w:val="00502C20"/>
    <w:rsid w:val="00502C79"/>
    <w:rsid w:val="00503285"/>
    <w:rsid w:val="00503E39"/>
    <w:rsid w:val="00504045"/>
    <w:rsid w:val="0050419E"/>
    <w:rsid w:val="0050468F"/>
    <w:rsid w:val="00504970"/>
    <w:rsid w:val="00504E3A"/>
    <w:rsid w:val="00504E8F"/>
    <w:rsid w:val="00504F5D"/>
    <w:rsid w:val="00504FAF"/>
    <w:rsid w:val="005050EF"/>
    <w:rsid w:val="00505139"/>
    <w:rsid w:val="0050557D"/>
    <w:rsid w:val="00505781"/>
    <w:rsid w:val="005059B2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CD3"/>
    <w:rsid w:val="00506DCA"/>
    <w:rsid w:val="00506FFB"/>
    <w:rsid w:val="00507097"/>
    <w:rsid w:val="005072B4"/>
    <w:rsid w:val="005073DB"/>
    <w:rsid w:val="00507569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388"/>
    <w:rsid w:val="005139E4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B25"/>
    <w:rsid w:val="00515FE9"/>
    <w:rsid w:val="005160CB"/>
    <w:rsid w:val="005163EC"/>
    <w:rsid w:val="0051640F"/>
    <w:rsid w:val="00516ACC"/>
    <w:rsid w:val="00516C1C"/>
    <w:rsid w:val="0051707A"/>
    <w:rsid w:val="00517208"/>
    <w:rsid w:val="00517670"/>
    <w:rsid w:val="005177EC"/>
    <w:rsid w:val="00517D4F"/>
    <w:rsid w:val="00517EC9"/>
    <w:rsid w:val="00520054"/>
    <w:rsid w:val="00520115"/>
    <w:rsid w:val="00520523"/>
    <w:rsid w:val="00520572"/>
    <w:rsid w:val="0052067D"/>
    <w:rsid w:val="00520932"/>
    <w:rsid w:val="00520CBB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FE6"/>
    <w:rsid w:val="0052445E"/>
    <w:rsid w:val="005244A2"/>
    <w:rsid w:val="005246D0"/>
    <w:rsid w:val="005246E1"/>
    <w:rsid w:val="00524905"/>
    <w:rsid w:val="00524A46"/>
    <w:rsid w:val="00524AB8"/>
    <w:rsid w:val="0052512A"/>
    <w:rsid w:val="0052515A"/>
    <w:rsid w:val="0052531F"/>
    <w:rsid w:val="005255F2"/>
    <w:rsid w:val="00525A85"/>
    <w:rsid w:val="00525C38"/>
    <w:rsid w:val="00525D86"/>
    <w:rsid w:val="00526086"/>
    <w:rsid w:val="00526454"/>
    <w:rsid w:val="005268DE"/>
    <w:rsid w:val="00526A6B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773"/>
    <w:rsid w:val="00530ACD"/>
    <w:rsid w:val="00530B1C"/>
    <w:rsid w:val="00530C58"/>
    <w:rsid w:val="00530CEB"/>
    <w:rsid w:val="0053102E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09"/>
    <w:rsid w:val="00534091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51D9"/>
    <w:rsid w:val="005358F9"/>
    <w:rsid w:val="00535A55"/>
    <w:rsid w:val="00535CB6"/>
    <w:rsid w:val="00535FDB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6E3"/>
    <w:rsid w:val="0054073C"/>
    <w:rsid w:val="00540AF3"/>
    <w:rsid w:val="00540C33"/>
    <w:rsid w:val="00540CD3"/>
    <w:rsid w:val="00540D7D"/>
    <w:rsid w:val="00540EC9"/>
    <w:rsid w:val="0054103F"/>
    <w:rsid w:val="005410B8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C00"/>
    <w:rsid w:val="00542FCA"/>
    <w:rsid w:val="00543139"/>
    <w:rsid w:val="005432F2"/>
    <w:rsid w:val="00543458"/>
    <w:rsid w:val="005434CF"/>
    <w:rsid w:val="0054357B"/>
    <w:rsid w:val="00543736"/>
    <w:rsid w:val="00543829"/>
    <w:rsid w:val="005439F6"/>
    <w:rsid w:val="00543EB0"/>
    <w:rsid w:val="00544034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21"/>
    <w:rsid w:val="00546A9D"/>
    <w:rsid w:val="00546B56"/>
    <w:rsid w:val="00546B7E"/>
    <w:rsid w:val="00546C8A"/>
    <w:rsid w:val="00546CBE"/>
    <w:rsid w:val="00546DE9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66"/>
    <w:rsid w:val="0055447A"/>
    <w:rsid w:val="005547CE"/>
    <w:rsid w:val="0055480F"/>
    <w:rsid w:val="00554B73"/>
    <w:rsid w:val="00554D91"/>
    <w:rsid w:val="0055569D"/>
    <w:rsid w:val="005557CF"/>
    <w:rsid w:val="005559E3"/>
    <w:rsid w:val="00555C24"/>
    <w:rsid w:val="00556116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0F7"/>
    <w:rsid w:val="00561285"/>
    <w:rsid w:val="0056137B"/>
    <w:rsid w:val="005619B7"/>
    <w:rsid w:val="00561C17"/>
    <w:rsid w:val="00561E4C"/>
    <w:rsid w:val="005623DA"/>
    <w:rsid w:val="00562F3C"/>
    <w:rsid w:val="005633E1"/>
    <w:rsid w:val="00563AF9"/>
    <w:rsid w:val="005643E4"/>
    <w:rsid w:val="00564409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A78"/>
    <w:rsid w:val="00565CCA"/>
    <w:rsid w:val="00565CCE"/>
    <w:rsid w:val="00565CFA"/>
    <w:rsid w:val="005662D1"/>
    <w:rsid w:val="00566503"/>
    <w:rsid w:val="005665B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BEA"/>
    <w:rsid w:val="00567DD9"/>
    <w:rsid w:val="00567FAF"/>
    <w:rsid w:val="00570089"/>
    <w:rsid w:val="005704D7"/>
    <w:rsid w:val="00570574"/>
    <w:rsid w:val="00570640"/>
    <w:rsid w:val="00570920"/>
    <w:rsid w:val="00570AF9"/>
    <w:rsid w:val="00570BCA"/>
    <w:rsid w:val="00570FAA"/>
    <w:rsid w:val="00571148"/>
    <w:rsid w:val="005714DE"/>
    <w:rsid w:val="0057196D"/>
    <w:rsid w:val="00571AE9"/>
    <w:rsid w:val="00571C08"/>
    <w:rsid w:val="00571CC4"/>
    <w:rsid w:val="00571E8C"/>
    <w:rsid w:val="00572200"/>
    <w:rsid w:val="0057254D"/>
    <w:rsid w:val="005726F3"/>
    <w:rsid w:val="005728BC"/>
    <w:rsid w:val="00572B47"/>
    <w:rsid w:val="00572D42"/>
    <w:rsid w:val="00572D58"/>
    <w:rsid w:val="00572EF6"/>
    <w:rsid w:val="00573006"/>
    <w:rsid w:val="0057302B"/>
    <w:rsid w:val="005730A1"/>
    <w:rsid w:val="00573298"/>
    <w:rsid w:val="0057350C"/>
    <w:rsid w:val="00573A77"/>
    <w:rsid w:val="00573AF0"/>
    <w:rsid w:val="00573B30"/>
    <w:rsid w:val="005744D2"/>
    <w:rsid w:val="0057457F"/>
    <w:rsid w:val="00575062"/>
    <w:rsid w:val="00575294"/>
    <w:rsid w:val="0057554C"/>
    <w:rsid w:val="00575569"/>
    <w:rsid w:val="005756DE"/>
    <w:rsid w:val="00575739"/>
    <w:rsid w:val="00575A8F"/>
    <w:rsid w:val="00575D09"/>
    <w:rsid w:val="005760C1"/>
    <w:rsid w:val="00576456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77E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1FAA"/>
    <w:rsid w:val="00582073"/>
    <w:rsid w:val="0058296A"/>
    <w:rsid w:val="00582BE9"/>
    <w:rsid w:val="00583314"/>
    <w:rsid w:val="00583A6E"/>
    <w:rsid w:val="00583EA3"/>
    <w:rsid w:val="00583F0F"/>
    <w:rsid w:val="00583FDE"/>
    <w:rsid w:val="005840AB"/>
    <w:rsid w:val="0058410D"/>
    <w:rsid w:val="005841BE"/>
    <w:rsid w:val="005845F5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A88"/>
    <w:rsid w:val="00586BD7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AC0"/>
    <w:rsid w:val="00591383"/>
    <w:rsid w:val="005915BA"/>
    <w:rsid w:val="005916D7"/>
    <w:rsid w:val="005917D0"/>
    <w:rsid w:val="00591A9A"/>
    <w:rsid w:val="00591C56"/>
    <w:rsid w:val="00592224"/>
    <w:rsid w:val="00592478"/>
    <w:rsid w:val="0059269F"/>
    <w:rsid w:val="005927F6"/>
    <w:rsid w:val="00592941"/>
    <w:rsid w:val="00592FF4"/>
    <w:rsid w:val="0059358E"/>
    <w:rsid w:val="0059415A"/>
    <w:rsid w:val="00594426"/>
    <w:rsid w:val="005944F2"/>
    <w:rsid w:val="00594688"/>
    <w:rsid w:val="005947E2"/>
    <w:rsid w:val="00594AFA"/>
    <w:rsid w:val="00594BD0"/>
    <w:rsid w:val="00594C33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6B3"/>
    <w:rsid w:val="00597721"/>
    <w:rsid w:val="00597A9E"/>
    <w:rsid w:val="005A011D"/>
    <w:rsid w:val="005A018D"/>
    <w:rsid w:val="005A1013"/>
    <w:rsid w:val="005A1832"/>
    <w:rsid w:val="005A1870"/>
    <w:rsid w:val="005A1EB4"/>
    <w:rsid w:val="005A22B8"/>
    <w:rsid w:val="005A2B7B"/>
    <w:rsid w:val="005A2D10"/>
    <w:rsid w:val="005A2DC2"/>
    <w:rsid w:val="005A2F4D"/>
    <w:rsid w:val="005A31B0"/>
    <w:rsid w:val="005A3B58"/>
    <w:rsid w:val="005A3FEB"/>
    <w:rsid w:val="005A4010"/>
    <w:rsid w:val="005A4132"/>
    <w:rsid w:val="005A4281"/>
    <w:rsid w:val="005A4573"/>
    <w:rsid w:val="005A49D6"/>
    <w:rsid w:val="005A4AE3"/>
    <w:rsid w:val="005A4B36"/>
    <w:rsid w:val="005A4B93"/>
    <w:rsid w:val="005A4D34"/>
    <w:rsid w:val="005A4F75"/>
    <w:rsid w:val="005A4FAA"/>
    <w:rsid w:val="005A54AF"/>
    <w:rsid w:val="005A57F4"/>
    <w:rsid w:val="005A59EA"/>
    <w:rsid w:val="005A6213"/>
    <w:rsid w:val="005A6321"/>
    <w:rsid w:val="005A65F6"/>
    <w:rsid w:val="005A6945"/>
    <w:rsid w:val="005A6B36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FA"/>
    <w:rsid w:val="005B007D"/>
    <w:rsid w:val="005B0288"/>
    <w:rsid w:val="005B03A2"/>
    <w:rsid w:val="005B0542"/>
    <w:rsid w:val="005B073A"/>
    <w:rsid w:val="005B0E7C"/>
    <w:rsid w:val="005B0F8B"/>
    <w:rsid w:val="005B1369"/>
    <w:rsid w:val="005B14A6"/>
    <w:rsid w:val="005B1CCB"/>
    <w:rsid w:val="005B1E27"/>
    <w:rsid w:val="005B1FD9"/>
    <w:rsid w:val="005B2107"/>
    <w:rsid w:val="005B259B"/>
    <w:rsid w:val="005B2625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90"/>
    <w:rsid w:val="005B45D5"/>
    <w:rsid w:val="005B47A6"/>
    <w:rsid w:val="005B4C62"/>
    <w:rsid w:val="005B5008"/>
    <w:rsid w:val="005B50D5"/>
    <w:rsid w:val="005B512B"/>
    <w:rsid w:val="005B529B"/>
    <w:rsid w:val="005B5408"/>
    <w:rsid w:val="005B55E0"/>
    <w:rsid w:val="005B5757"/>
    <w:rsid w:val="005B57DC"/>
    <w:rsid w:val="005B5A44"/>
    <w:rsid w:val="005B5B2A"/>
    <w:rsid w:val="005B5B36"/>
    <w:rsid w:val="005B5DB1"/>
    <w:rsid w:val="005B5ED9"/>
    <w:rsid w:val="005B699D"/>
    <w:rsid w:val="005B69A0"/>
    <w:rsid w:val="005B6A2D"/>
    <w:rsid w:val="005B6C5A"/>
    <w:rsid w:val="005B72B8"/>
    <w:rsid w:val="005B733A"/>
    <w:rsid w:val="005B739A"/>
    <w:rsid w:val="005B777C"/>
    <w:rsid w:val="005B7966"/>
    <w:rsid w:val="005B7B57"/>
    <w:rsid w:val="005B7D90"/>
    <w:rsid w:val="005B7FE9"/>
    <w:rsid w:val="005C03FD"/>
    <w:rsid w:val="005C0414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7F9"/>
    <w:rsid w:val="005C2832"/>
    <w:rsid w:val="005C298B"/>
    <w:rsid w:val="005C29ED"/>
    <w:rsid w:val="005C2D54"/>
    <w:rsid w:val="005C2F8C"/>
    <w:rsid w:val="005C2FDE"/>
    <w:rsid w:val="005C3064"/>
    <w:rsid w:val="005C3357"/>
    <w:rsid w:val="005C3675"/>
    <w:rsid w:val="005C39D9"/>
    <w:rsid w:val="005C39E7"/>
    <w:rsid w:val="005C39F9"/>
    <w:rsid w:val="005C3E83"/>
    <w:rsid w:val="005C409D"/>
    <w:rsid w:val="005C4254"/>
    <w:rsid w:val="005C4295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D09"/>
    <w:rsid w:val="005C7D5D"/>
    <w:rsid w:val="005D02D5"/>
    <w:rsid w:val="005D093A"/>
    <w:rsid w:val="005D0AB7"/>
    <w:rsid w:val="005D0AEE"/>
    <w:rsid w:val="005D0AFE"/>
    <w:rsid w:val="005D0B37"/>
    <w:rsid w:val="005D0BD5"/>
    <w:rsid w:val="005D0D88"/>
    <w:rsid w:val="005D0DF2"/>
    <w:rsid w:val="005D0F61"/>
    <w:rsid w:val="005D1158"/>
    <w:rsid w:val="005D1235"/>
    <w:rsid w:val="005D17C7"/>
    <w:rsid w:val="005D19CF"/>
    <w:rsid w:val="005D1F0A"/>
    <w:rsid w:val="005D1FE3"/>
    <w:rsid w:val="005D2181"/>
    <w:rsid w:val="005D2345"/>
    <w:rsid w:val="005D27A5"/>
    <w:rsid w:val="005D2907"/>
    <w:rsid w:val="005D2D16"/>
    <w:rsid w:val="005D3B20"/>
    <w:rsid w:val="005D3CEE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8CA"/>
    <w:rsid w:val="005D7C09"/>
    <w:rsid w:val="005D7C35"/>
    <w:rsid w:val="005D7DD2"/>
    <w:rsid w:val="005D7E58"/>
    <w:rsid w:val="005D7F3A"/>
    <w:rsid w:val="005E0718"/>
    <w:rsid w:val="005E093D"/>
    <w:rsid w:val="005E0C42"/>
    <w:rsid w:val="005E0E56"/>
    <w:rsid w:val="005E12CF"/>
    <w:rsid w:val="005E15BB"/>
    <w:rsid w:val="005E1997"/>
    <w:rsid w:val="005E19F4"/>
    <w:rsid w:val="005E1C16"/>
    <w:rsid w:val="005E1DA1"/>
    <w:rsid w:val="005E203E"/>
    <w:rsid w:val="005E253A"/>
    <w:rsid w:val="005E27B2"/>
    <w:rsid w:val="005E2949"/>
    <w:rsid w:val="005E29F8"/>
    <w:rsid w:val="005E2D13"/>
    <w:rsid w:val="005E2FFC"/>
    <w:rsid w:val="005E30EB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B93"/>
    <w:rsid w:val="005E529F"/>
    <w:rsid w:val="005E52BC"/>
    <w:rsid w:val="005E53A0"/>
    <w:rsid w:val="005E5535"/>
    <w:rsid w:val="005E59C3"/>
    <w:rsid w:val="005E5DF9"/>
    <w:rsid w:val="005E614A"/>
    <w:rsid w:val="005E6172"/>
    <w:rsid w:val="005E648E"/>
    <w:rsid w:val="005E664B"/>
    <w:rsid w:val="005E6697"/>
    <w:rsid w:val="005E7371"/>
    <w:rsid w:val="005F0366"/>
    <w:rsid w:val="005F05E6"/>
    <w:rsid w:val="005F08C5"/>
    <w:rsid w:val="005F0EA6"/>
    <w:rsid w:val="005F10B1"/>
    <w:rsid w:val="005F14E5"/>
    <w:rsid w:val="005F154C"/>
    <w:rsid w:val="005F1B50"/>
    <w:rsid w:val="005F250F"/>
    <w:rsid w:val="005F259E"/>
    <w:rsid w:val="005F26A0"/>
    <w:rsid w:val="005F285D"/>
    <w:rsid w:val="005F29A7"/>
    <w:rsid w:val="005F2B4E"/>
    <w:rsid w:val="005F2BE6"/>
    <w:rsid w:val="005F2EC3"/>
    <w:rsid w:val="005F2F01"/>
    <w:rsid w:val="005F3126"/>
    <w:rsid w:val="005F3477"/>
    <w:rsid w:val="005F3540"/>
    <w:rsid w:val="005F36E1"/>
    <w:rsid w:val="005F3C9E"/>
    <w:rsid w:val="005F3D4A"/>
    <w:rsid w:val="005F4577"/>
    <w:rsid w:val="005F4592"/>
    <w:rsid w:val="005F46E7"/>
    <w:rsid w:val="005F4788"/>
    <w:rsid w:val="005F4B90"/>
    <w:rsid w:val="005F50AE"/>
    <w:rsid w:val="005F51DD"/>
    <w:rsid w:val="005F5279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3C"/>
    <w:rsid w:val="005F6F75"/>
    <w:rsid w:val="005F7291"/>
    <w:rsid w:val="005F75FE"/>
    <w:rsid w:val="005F764D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830"/>
    <w:rsid w:val="00603A39"/>
    <w:rsid w:val="00603A65"/>
    <w:rsid w:val="00603AD2"/>
    <w:rsid w:val="006041CB"/>
    <w:rsid w:val="00604260"/>
    <w:rsid w:val="006044B2"/>
    <w:rsid w:val="00604687"/>
    <w:rsid w:val="006046A6"/>
    <w:rsid w:val="00604805"/>
    <w:rsid w:val="00604CB8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4B8"/>
    <w:rsid w:val="00611644"/>
    <w:rsid w:val="006118B3"/>
    <w:rsid w:val="00611B05"/>
    <w:rsid w:val="00611BE4"/>
    <w:rsid w:val="00611C2C"/>
    <w:rsid w:val="00611FF0"/>
    <w:rsid w:val="00612022"/>
    <w:rsid w:val="0061238B"/>
    <w:rsid w:val="006124AD"/>
    <w:rsid w:val="00612A02"/>
    <w:rsid w:val="00612DA4"/>
    <w:rsid w:val="00612E0B"/>
    <w:rsid w:val="00612F23"/>
    <w:rsid w:val="006132C8"/>
    <w:rsid w:val="006134E9"/>
    <w:rsid w:val="00613AA8"/>
    <w:rsid w:val="00613AEF"/>
    <w:rsid w:val="00613DA8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5BA8"/>
    <w:rsid w:val="006163D2"/>
    <w:rsid w:val="006165AD"/>
    <w:rsid w:val="00616834"/>
    <w:rsid w:val="00616B22"/>
    <w:rsid w:val="00616CD8"/>
    <w:rsid w:val="00620068"/>
    <w:rsid w:val="006202DC"/>
    <w:rsid w:val="00620501"/>
    <w:rsid w:val="00620510"/>
    <w:rsid w:val="006209B1"/>
    <w:rsid w:val="00620A24"/>
    <w:rsid w:val="006211E7"/>
    <w:rsid w:val="00621230"/>
    <w:rsid w:val="00621725"/>
    <w:rsid w:val="00621EA8"/>
    <w:rsid w:val="0062200D"/>
    <w:rsid w:val="0062216C"/>
    <w:rsid w:val="006222EB"/>
    <w:rsid w:val="00622749"/>
    <w:rsid w:val="0062280F"/>
    <w:rsid w:val="006228F0"/>
    <w:rsid w:val="00622F02"/>
    <w:rsid w:val="00623387"/>
    <w:rsid w:val="0062347D"/>
    <w:rsid w:val="00623525"/>
    <w:rsid w:val="00623755"/>
    <w:rsid w:val="0062387A"/>
    <w:rsid w:val="00623BE2"/>
    <w:rsid w:val="00623BF0"/>
    <w:rsid w:val="00624005"/>
    <w:rsid w:val="006240AC"/>
    <w:rsid w:val="00624602"/>
    <w:rsid w:val="0062470E"/>
    <w:rsid w:val="00624969"/>
    <w:rsid w:val="00624AB6"/>
    <w:rsid w:val="00624E5F"/>
    <w:rsid w:val="00624E9E"/>
    <w:rsid w:val="0062510F"/>
    <w:rsid w:val="006251D1"/>
    <w:rsid w:val="0062528C"/>
    <w:rsid w:val="00625449"/>
    <w:rsid w:val="00625453"/>
    <w:rsid w:val="0062551B"/>
    <w:rsid w:val="0062565F"/>
    <w:rsid w:val="00625875"/>
    <w:rsid w:val="0062587C"/>
    <w:rsid w:val="006258F9"/>
    <w:rsid w:val="00625A3D"/>
    <w:rsid w:val="00625C20"/>
    <w:rsid w:val="00625E64"/>
    <w:rsid w:val="00625F33"/>
    <w:rsid w:val="006262B5"/>
    <w:rsid w:val="00626724"/>
    <w:rsid w:val="006269FB"/>
    <w:rsid w:val="00626C97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64B"/>
    <w:rsid w:val="006307F2"/>
    <w:rsid w:val="00630FDF"/>
    <w:rsid w:val="00630FF4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D8A"/>
    <w:rsid w:val="00632E1D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6E61"/>
    <w:rsid w:val="00636F79"/>
    <w:rsid w:val="00637341"/>
    <w:rsid w:val="006373C1"/>
    <w:rsid w:val="00637474"/>
    <w:rsid w:val="0063773C"/>
    <w:rsid w:val="006378A6"/>
    <w:rsid w:val="006378D9"/>
    <w:rsid w:val="00637BBD"/>
    <w:rsid w:val="00640004"/>
    <w:rsid w:val="0064007A"/>
    <w:rsid w:val="00640214"/>
    <w:rsid w:val="00640618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C2E"/>
    <w:rsid w:val="00641F30"/>
    <w:rsid w:val="006421DD"/>
    <w:rsid w:val="00642444"/>
    <w:rsid w:val="00642765"/>
    <w:rsid w:val="006427D6"/>
    <w:rsid w:val="006429D3"/>
    <w:rsid w:val="00643498"/>
    <w:rsid w:val="0064356B"/>
    <w:rsid w:val="00643840"/>
    <w:rsid w:val="00643A0E"/>
    <w:rsid w:val="00643A45"/>
    <w:rsid w:val="00643ABE"/>
    <w:rsid w:val="00643B90"/>
    <w:rsid w:val="00643CBA"/>
    <w:rsid w:val="00643D1F"/>
    <w:rsid w:val="00643D3D"/>
    <w:rsid w:val="00643ECD"/>
    <w:rsid w:val="00643F78"/>
    <w:rsid w:val="006443C8"/>
    <w:rsid w:val="00644793"/>
    <w:rsid w:val="00644819"/>
    <w:rsid w:val="00644987"/>
    <w:rsid w:val="00644A80"/>
    <w:rsid w:val="00644B2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5FE8"/>
    <w:rsid w:val="00646137"/>
    <w:rsid w:val="00646392"/>
    <w:rsid w:val="0064661F"/>
    <w:rsid w:val="006468E7"/>
    <w:rsid w:val="00646A91"/>
    <w:rsid w:val="00646BCF"/>
    <w:rsid w:val="00646CBD"/>
    <w:rsid w:val="00646CC6"/>
    <w:rsid w:val="00646F53"/>
    <w:rsid w:val="006473DF"/>
    <w:rsid w:val="006474A7"/>
    <w:rsid w:val="0064751D"/>
    <w:rsid w:val="0064770A"/>
    <w:rsid w:val="00647845"/>
    <w:rsid w:val="0064791C"/>
    <w:rsid w:val="006479C8"/>
    <w:rsid w:val="00647B00"/>
    <w:rsid w:val="00647DC3"/>
    <w:rsid w:val="00647E74"/>
    <w:rsid w:val="0065012B"/>
    <w:rsid w:val="0065059A"/>
    <w:rsid w:val="00650786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A28"/>
    <w:rsid w:val="00654A66"/>
    <w:rsid w:val="00654B17"/>
    <w:rsid w:val="00654E18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2A9"/>
    <w:rsid w:val="006573DF"/>
    <w:rsid w:val="00657595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2FC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3B2F"/>
    <w:rsid w:val="006640BE"/>
    <w:rsid w:val="00664600"/>
    <w:rsid w:val="00664742"/>
    <w:rsid w:val="00664911"/>
    <w:rsid w:val="00664A30"/>
    <w:rsid w:val="00664BFB"/>
    <w:rsid w:val="00664D28"/>
    <w:rsid w:val="00664FC9"/>
    <w:rsid w:val="00665451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67B2F"/>
    <w:rsid w:val="00670272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066"/>
    <w:rsid w:val="0067270A"/>
    <w:rsid w:val="00672801"/>
    <w:rsid w:val="006729CF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256"/>
    <w:rsid w:val="006753BC"/>
    <w:rsid w:val="00675592"/>
    <w:rsid w:val="00675800"/>
    <w:rsid w:val="00675891"/>
    <w:rsid w:val="00675918"/>
    <w:rsid w:val="00675A4B"/>
    <w:rsid w:val="00675FC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930"/>
    <w:rsid w:val="00680CF0"/>
    <w:rsid w:val="00680D41"/>
    <w:rsid w:val="00680E0C"/>
    <w:rsid w:val="00680E72"/>
    <w:rsid w:val="00680F1F"/>
    <w:rsid w:val="00680F3F"/>
    <w:rsid w:val="0068122B"/>
    <w:rsid w:val="006817AD"/>
    <w:rsid w:val="00681B40"/>
    <w:rsid w:val="00681C44"/>
    <w:rsid w:val="006825D7"/>
    <w:rsid w:val="006829A7"/>
    <w:rsid w:val="00682A41"/>
    <w:rsid w:val="00682A50"/>
    <w:rsid w:val="00682CAB"/>
    <w:rsid w:val="00683052"/>
    <w:rsid w:val="00683302"/>
    <w:rsid w:val="0068373E"/>
    <w:rsid w:val="00683740"/>
    <w:rsid w:val="0068387C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A1B"/>
    <w:rsid w:val="00684CF9"/>
    <w:rsid w:val="00684EAB"/>
    <w:rsid w:val="00684F47"/>
    <w:rsid w:val="0068509A"/>
    <w:rsid w:val="006850B0"/>
    <w:rsid w:val="0068561E"/>
    <w:rsid w:val="00685B6A"/>
    <w:rsid w:val="00685EB2"/>
    <w:rsid w:val="006861E1"/>
    <w:rsid w:val="0068631F"/>
    <w:rsid w:val="006863DB"/>
    <w:rsid w:val="0068694B"/>
    <w:rsid w:val="00686BA5"/>
    <w:rsid w:val="0068712C"/>
    <w:rsid w:val="0068766D"/>
    <w:rsid w:val="00687942"/>
    <w:rsid w:val="006879CA"/>
    <w:rsid w:val="006879F8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B"/>
    <w:rsid w:val="00693F1D"/>
    <w:rsid w:val="006941ED"/>
    <w:rsid w:val="00694412"/>
    <w:rsid w:val="00694541"/>
    <w:rsid w:val="00694A90"/>
    <w:rsid w:val="00694AFD"/>
    <w:rsid w:val="00695023"/>
    <w:rsid w:val="00695054"/>
    <w:rsid w:val="0069510B"/>
    <w:rsid w:val="0069530E"/>
    <w:rsid w:val="0069531A"/>
    <w:rsid w:val="00695349"/>
    <w:rsid w:val="0069540F"/>
    <w:rsid w:val="00695488"/>
    <w:rsid w:val="0069589A"/>
    <w:rsid w:val="006959D0"/>
    <w:rsid w:val="00695C37"/>
    <w:rsid w:val="00695C71"/>
    <w:rsid w:val="006962E0"/>
    <w:rsid w:val="0069671A"/>
    <w:rsid w:val="006967D1"/>
    <w:rsid w:val="00696BDB"/>
    <w:rsid w:val="0069716D"/>
    <w:rsid w:val="0069723E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0DE6"/>
    <w:rsid w:val="006A1E0A"/>
    <w:rsid w:val="006A215A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22"/>
    <w:rsid w:val="006A46EE"/>
    <w:rsid w:val="006A4806"/>
    <w:rsid w:val="006A488D"/>
    <w:rsid w:val="006A4FF0"/>
    <w:rsid w:val="006A4FF3"/>
    <w:rsid w:val="006A51CE"/>
    <w:rsid w:val="006A540A"/>
    <w:rsid w:val="006A54D0"/>
    <w:rsid w:val="006A5F3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248"/>
    <w:rsid w:val="006B127E"/>
    <w:rsid w:val="006B14BB"/>
    <w:rsid w:val="006B169D"/>
    <w:rsid w:val="006B1B4E"/>
    <w:rsid w:val="006B1D1D"/>
    <w:rsid w:val="006B1D3A"/>
    <w:rsid w:val="006B21D2"/>
    <w:rsid w:val="006B2361"/>
    <w:rsid w:val="006B27F5"/>
    <w:rsid w:val="006B299C"/>
    <w:rsid w:val="006B2C89"/>
    <w:rsid w:val="006B2D20"/>
    <w:rsid w:val="006B2EB6"/>
    <w:rsid w:val="006B301F"/>
    <w:rsid w:val="006B39CC"/>
    <w:rsid w:val="006B3AF5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7EE"/>
    <w:rsid w:val="006B5A8A"/>
    <w:rsid w:val="006B5F16"/>
    <w:rsid w:val="006B5FF3"/>
    <w:rsid w:val="006B604A"/>
    <w:rsid w:val="006B61BF"/>
    <w:rsid w:val="006B6686"/>
    <w:rsid w:val="006B6BA2"/>
    <w:rsid w:val="006B6C6F"/>
    <w:rsid w:val="006B6DAD"/>
    <w:rsid w:val="006B7396"/>
    <w:rsid w:val="006B7570"/>
    <w:rsid w:val="006B76DE"/>
    <w:rsid w:val="006B783B"/>
    <w:rsid w:val="006B7BFE"/>
    <w:rsid w:val="006B7C27"/>
    <w:rsid w:val="006B7CF9"/>
    <w:rsid w:val="006C00CD"/>
    <w:rsid w:val="006C0114"/>
    <w:rsid w:val="006C01D5"/>
    <w:rsid w:val="006C06F8"/>
    <w:rsid w:val="006C09AE"/>
    <w:rsid w:val="006C0AB5"/>
    <w:rsid w:val="006C0DF2"/>
    <w:rsid w:val="006C0F7C"/>
    <w:rsid w:val="006C0FBF"/>
    <w:rsid w:val="006C1009"/>
    <w:rsid w:val="006C10DA"/>
    <w:rsid w:val="006C1139"/>
    <w:rsid w:val="006C12C3"/>
    <w:rsid w:val="006C1AB8"/>
    <w:rsid w:val="006C1CE4"/>
    <w:rsid w:val="006C1E89"/>
    <w:rsid w:val="006C1F34"/>
    <w:rsid w:val="006C1FFA"/>
    <w:rsid w:val="006C20C9"/>
    <w:rsid w:val="006C2236"/>
    <w:rsid w:val="006C22D0"/>
    <w:rsid w:val="006C22F5"/>
    <w:rsid w:val="006C230B"/>
    <w:rsid w:val="006C231B"/>
    <w:rsid w:val="006C285F"/>
    <w:rsid w:val="006C28A1"/>
    <w:rsid w:val="006C2962"/>
    <w:rsid w:val="006C2B8C"/>
    <w:rsid w:val="006C2B93"/>
    <w:rsid w:val="006C2FA2"/>
    <w:rsid w:val="006C3068"/>
    <w:rsid w:val="006C3230"/>
    <w:rsid w:val="006C3679"/>
    <w:rsid w:val="006C3BF7"/>
    <w:rsid w:val="006C3C5D"/>
    <w:rsid w:val="006C3D52"/>
    <w:rsid w:val="006C40DB"/>
    <w:rsid w:val="006C4407"/>
    <w:rsid w:val="006C478E"/>
    <w:rsid w:val="006C47D9"/>
    <w:rsid w:val="006C49B8"/>
    <w:rsid w:val="006C4A3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9F"/>
    <w:rsid w:val="006C6FE5"/>
    <w:rsid w:val="006C7118"/>
    <w:rsid w:val="006C7271"/>
    <w:rsid w:val="006C7B03"/>
    <w:rsid w:val="006D0076"/>
    <w:rsid w:val="006D03E6"/>
    <w:rsid w:val="006D061A"/>
    <w:rsid w:val="006D0F50"/>
    <w:rsid w:val="006D1072"/>
    <w:rsid w:val="006D12A8"/>
    <w:rsid w:val="006D19D7"/>
    <w:rsid w:val="006D21E3"/>
    <w:rsid w:val="006D227C"/>
    <w:rsid w:val="006D249D"/>
    <w:rsid w:val="006D264C"/>
    <w:rsid w:val="006D2900"/>
    <w:rsid w:val="006D2A3B"/>
    <w:rsid w:val="006D2A8B"/>
    <w:rsid w:val="006D2FC8"/>
    <w:rsid w:val="006D317A"/>
    <w:rsid w:val="006D343D"/>
    <w:rsid w:val="006D346E"/>
    <w:rsid w:val="006D3C7A"/>
    <w:rsid w:val="006D3FF0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DEC"/>
    <w:rsid w:val="006D5E66"/>
    <w:rsid w:val="006D603E"/>
    <w:rsid w:val="006D690E"/>
    <w:rsid w:val="006D6977"/>
    <w:rsid w:val="006D6B0E"/>
    <w:rsid w:val="006D6CF3"/>
    <w:rsid w:val="006D7023"/>
    <w:rsid w:val="006D7145"/>
    <w:rsid w:val="006D71C6"/>
    <w:rsid w:val="006D7278"/>
    <w:rsid w:val="006D7288"/>
    <w:rsid w:val="006D7481"/>
    <w:rsid w:val="006D7E0D"/>
    <w:rsid w:val="006E0315"/>
    <w:rsid w:val="006E0767"/>
    <w:rsid w:val="006E076A"/>
    <w:rsid w:val="006E0853"/>
    <w:rsid w:val="006E0C0F"/>
    <w:rsid w:val="006E0C7A"/>
    <w:rsid w:val="006E0C8C"/>
    <w:rsid w:val="006E0F14"/>
    <w:rsid w:val="006E0F46"/>
    <w:rsid w:val="006E0FA4"/>
    <w:rsid w:val="006E12CB"/>
    <w:rsid w:val="006E13A9"/>
    <w:rsid w:val="006E1534"/>
    <w:rsid w:val="006E16FB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29AE"/>
    <w:rsid w:val="006E3008"/>
    <w:rsid w:val="006E3363"/>
    <w:rsid w:val="006E344F"/>
    <w:rsid w:val="006E358F"/>
    <w:rsid w:val="006E3A29"/>
    <w:rsid w:val="006E3B53"/>
    <w:rsid w:val="006E3CCB"/>
    <w:rsid w:val="006E43CC"/>
    <w:rsid w:val="006E4409"/>
    <w:rsid w:val="006E44F4"/>
    <w:rsid w:val="006E508D"/>
    <w:rsid w:val="006E509F"/>
    <w:rsid w:val="006E5BA1"/>
    <w:rsid w:val="006E5BD7"/>
    <w:rsid w:val="006E6234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5A"/>
    <w:rsid w:val="006E7ABB"/>
    <w:rsid w:val="006E7ABD"/>
    <w:rsid w:val="006E7CE8"/>
    <w:rsid w:val="006E7D7E"/>
    <w:rsid w:val="006F016C"/>
    <w:rsid w:val="006F0239"/>
    <w:rsid w:val="006F0297"/>
    <w:rsid w:val="006F034E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0F6"/>
    <w:rsid w:val="006F25C3"/>
    <w:rsid w:val="006F2877"/>
    <w:rsid w:val="006F2B24"/>
    <w:rsid w:val="006F2DE7"/>
    <w:rsid w:val="006F3047"/>
    <w:rsid w:val="006F30C1"/>
    <w:rsid w:val="006F30DD"/>
    <w:rsid w:val="006F32BD"/>
    <w:rsid w:val="006F342D"/>
    <w:rsid w:val="006F35DE"/>
    <w:rsid w:val="006F38EC"/>
    <w:rsid w:val="006F3909"/>
    <w:rsid w:val="006F4C36"/>
    <w:rsid w:val="006F4D32"/>
    <w:rsid w:val="006F4D68"/>
    <w:rsid w:val="006F5142"/>
    <w:rsid w:val="006F519A"/>
    <w:rsid w:val="006F542E"/>
    <w:rsid w:val="006F547B"/>
    <w:rsid w:val="006F55B4"/>
    <w:rsid w:val="006F5868"/>
    <w:rsid w:val="006F59E1"/>
    <w:rsid w:val="006F5B04"/>
    <w:rsid w:val="006F5B6F"/>
    <w:rsid w:val="006F5C52"/>
    <w:rsid w:val="006F5F9B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EB1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110"/>
    <w:rsid w:val="007035C6"/>
    <w:rsid w:val="00703B00"/>
    <w:rsid w:val="00703E0F"/>
    <w:rsid w:val="00704004"/>
    <w:rsid w:val="00704178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512B"/>
    <w:rsid w:val="0070524C"/>
    <w:rsid w:val="007056CD"/>
    <w:rsid w:val="00705ADE"/>
    <w:rsid w:val="00705BCB"/>
    <w:rsid w:val="00706226"/>
    <w:rsid w:val="007068AD"/>
    <w:rsid w:val="00706A30"/>
    <w:rsid w:val="00706B34"/>
    <w:rsid w:val="00706C27"/>
    <w:rsid w:val="00706F7A"/>
    <w:rsid w:val="007073AB"/>
    <w:rsid w:val="00707672"/>
    <w:rsid w:val="00707A89"/>
    <w:rsid w:val="00707B3F"/>
    <w:rsid w:val="00707C26"/>
    <w:rsid w:val="00710027"/>
    <w:rsid w:val="0071062B"/>
    <w:rsid w:val="00710919"/>
    <w:rsid w:val="00710FC5"/>
    <w:rsid w:val="00711071"/>
    <w:rsid w:val="0071111C"/>
    <w:rsid w:val="00711190"/>
    <w:rsid w:val="007119FF"/>
    <w:rsid w:val="007121AE"/>
    <w:rsid w:val="0071225B"/>
    <w:rsid w:val="007123ED"/>
    <w:rsid w:val="007125CA"/>
    <w:rsid w:val="007127D4"/>
    <w:rsid w:val="00712D83"/>
    <w:rsid w:val="00712F07"/>
    <w:rsid w:val="00712FD4"/>
    <w:rsid w:val="0071339D"/>
    <w:rsid w:val="0071351B"/>
    <w:rsid w:val="00713679"/>
    <w:rsid w:val="00713DCF"/>
    <w:rsid w:val="00713F16"/>
    <w:rsid w:val="007140DF"/>
    <w:rsid w:val="0071423E"/>
    <w:rsid w:val="00714659"/>
    <w:rsid w:val="007147BA"/>
    <w:rsid w:val="00714A8E"/>
    <w:rsid w:val="00715500"/>
    <w:rsid w:val="00715508"/>
    <w:rsid w:val="007157C5"/>
    <w:rsid w:val="007157F7"/>
    <w:rsid w:val="0071585A"/>
    <w:rsid w:val="00715917"/>
    <w:rsid w:val="00715A02"/>
    <w:rsid w:val="00715D4F"/>
    <w:rsid w:val="00716002"/>
    <w:rsid w:val="00716122"/>
    <w:rsid w:val="007168F9"/>
    <w:rsid w:val="00716983"/>
    <w:rsid w:val="00716A50"/>
    <w:rsid w:val="00716C0E"/>
    <w:rsid w:val="00716C4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32D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30F2"/>
    <w:rsid w:val="00723194"/>
    <w:rsid w:val="007235D1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5CFB"/>
    <w:rsid w:val="00726060"/>
    <w:rsid w:val="00726512"/>
    <w:rsid w:val="007266AD"/>
    <w:rsid w:val="00726AFD"/>
    <w:rsid w:val="00726B82"/>
    <w:rsid w:val="00726D1E"/>
    <w:rsid w:val="00726F98"/>
    <w:rsid w:val="00727CCC"/>
    <w:rsid w:val="007303E9"/>
    <w:rsid w:val="00730441"/>
    <w:rsid w:val="007307F2"/>
    <w:rsid w:val="0073111D"/>
    <w:rsid w:val="00731204"/>
    <w:rsid w:val="007314E1"/>
    <w:rsid w:val="007316D2"/>
    <w:rsid w:val="00731A48"/>
    <w:rsid w:val="00731E73"/>
    <w:rsid w:val="00732958"/>
    <w:rsid w:val="00732B10"/>
    <w:rsid w:val="00732BB2"/>
    <w:rsid w:val="00733169"/>
    <w:rsid w:val="00733225"/>
    <w:rsid w:val="00733358"/>
    <w:rsid w:val="0073349F"/>
    <w:rsid w:val="007335CB"/>
    <w:rsid w:val="00733B48"/>
    <w:rsid w:val="00733D37"/>
    <w:rsid w:val="0073400B"/>
    <w:rsid w:val="007340AE"/>
    <w:rsid w:val="00734195"/>
    <w:rsid w:val="0073440A"/>
    <w:rsid w:val="0073446B"/>
    <w:rsid w:val="00734959"/>
    <w:rsid w:val="00734C66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9A"/>
    <w:rsid w:val="00741FA1"/>
    <w:rsid w:val="007420BD"/>
    <w:rsid w:val="0074214A"/>
    <w:rsid w:val="0074249E"/>
    <w:rsid w:val="00742903"/>
    <w:rsid w:val="0074297F"/>
    <w:rsid w:val="007432A0"/>
    <w:rsid w:val="007432FD"/>
    <w:rsid w:val="00743704"/>
    <w:rsid w:val="00743A42"/>
    <w:rsid w:val="00743A4A"/>
    <w:rsid w:val="00743B12"/>
    <w:rsid w:val="0074402B"/>
    <w:rsid w:val="00744496"/>
    <w:rsid w:val="00744DE6"/>
    <w:rsid w:val="00744E5F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D75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2F79"/>
    <w:rsid w:val="00753489"/>
    <w:rsid w:val="0075353B"/>
    <w:rsid w:val="007538D7"/>
    <w:rsid w:val="00753AEC"/>
    <w:rsid w:val="00753BCB"/>
    <w:rsid w:val="00753E77"/>
    <w:rsid w:val="0075427F"/>
    <w:rsid w:val="007549D8"/>
    <w:rsid w:val="00754C41"/>
    <w:rsid w:val="0075574D"/>
    <w:rsid w:val="00755BF4"/>
    <w:rsid w:val="007565F4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A4B"/>
    <w:rsid w:val="00757B20"/>
    <w:rsid w:val="00757DB9"/>
    <w:rsid w:val="00757F7B"/>
    <w:rsid w:val="0076003D"/>
    <w:rsid w:val="007601FE"/>
    <w:rsid w:val="007613F9"/>
    <w:rsid w:val="007618F0"/>
    <w:rsid w:val="00761B73"/>
    <w:rsid w:val="00761E8A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5020"/>
    <w:rsid w:val="007653E5"/>
    <w:rsid w:val="00765569"/>
    <w:rsid w:val="007655C4"/>
    <w:rsid w:val="00765702"/>
    <w:rsid w:val="007658E4"/>
    <w:rsid w:val="00765AB0"/>
    <w:rsid w:val="00765CDF"/>
    <w:rsid w:val="00765DD1"/>
    <w:rsid w:val="007661E1"/>
    <w:rsid w:val="007661ED"/>
    <w:rsid w:val="00766462"/>
    <w:rsid w:val="00766A28"/>
    <w:rsid w:val="00766A9E"/>
    <w:rsid w:val="00766AD1"/>
    <w:rsid w:val="00766D46"/>
    <w:rsid w:val="00766E02"/>
    <w:rsid w:val="00767242"/>
    <w:rsid w:val="0076726E"/>
    <w:rsid w:val="00767519"/>
    <w:rsid w:val="007678D6"/>
    <w:rsid w:val="00767AEB"/>
    <w:rsid w:val="00767B89"/>
    <w:rsid w:val="00767C13"/>
    <w:rsid w:val="0077017D"/>
    <w:rsid w:val="007707D2"/>
    <w:rsid w:val="00770A8D"/>
    <w:rsid w:val="00770CE2"/>
    <w:rsid w:val="00770FC6"/>
    <w:rsid w:val="007712DD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E32"/>
    <w:rsid w:val="00772F45"/>
    <w:rsid w:val="00773294"/>
    <w:rsid w:val="007732DE"/>
    <w:rsid w:val="007734C5"/>
    <w:rsid w:val="0077361D"/>
    <w:rsid w:val="00773893"/>
    <w:rsid w:val="00773FE1"/>
    <w:rsid w:val="007747DC"/>
    <w:rsid w:val="00774848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82"/>
    <w:rsid w:val="0077710C"/>
    <w:rsid w:val="007777B8"/>
    <w:rsid w:val="007777D5"/>
    <w:rsid w:val="00777A4F"/>
    <w:rsid w:val="00777C67"/>
    <w:rsid w:val="00777DD9"/>
    <w:rsid w:val="00780115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010"/>
    <w:rsid w:val="00783172"/>
    <w:rsid w:val="00783814"/>
    <w:rsid w:val="00783A19"/>
    <w:rsid w:val="00783D6C"/>
    <w:rsid w:val="007841FF"/>
    <w:rsid w:val="00784426"/>
    <w:rsid w:val="007845C5"/>
    <w:rsid w:val="00784786"/>
    <w:rsid w:val="00784CA1"/>
    <w:rsid w:val="00784F3E"/>
    <w:rsid w:val="0078519E"/>
    <w:rsid w:val="0078526C"/>
    <w:rsid w:val="00785484"/>
    <w:rsid w:val="0078571E"/>
    <w:rsid w:val="00785729"/>
    <w:rsid w:val="00785B65"/>
    <w:rsid w:val="00786537"/>
    <w:rsid w:val="0078655C"/>
    <w:rsid w:val="007868E8"/>
    <w:rsid w:val="007869E3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0B8B"/>
    <w:rsid w:val="0079110C"/>
    <w:rsid w:val="0079147C"/>
    <w:rsid w:val="00791B3E"/>
    <w:rsid w:val="0079201A"/>
    <w:rsid w:val="00792470"/>
    <w:rsid w:val="0079275A"/>
    <w:rsid w:val="007927F5"/>
    <w:rsid w:val="007929F1"/>
    <w:rsid w:val="00792B36"/>
    <w:rsid w:val="00793065"/>
    <w:rsid w:val="00793495"/>
    <w:rsid w:val="007936C1"/>
    <w:rsid w:val="00793738"/>
    <w:rsid w:val="007937EB"/>
    <w:rsid w:val="00793DCA"/>
    <w:rsid w:val="007941B0"/>
    <w:rsid w:val="00794350"/>
    <w:rsid w:val="007947A0"/>
    <w:rsid w:val="007947BA"/>
    <w:rsid w:val="00794C0D"/>
    <w:rsid w:val="00794CBD"/>
    <w:rsid w:val="00794F84"/>
    <w:rsid w:val="00795109"/>
    <w:rsid w:val="007952A8"/>
    <w:rsid w:val="00795B51"/>
    <w:rsid w:val="00795BB2"/>
    <w:rsid w:val="00795E7A"/>
    <w:rsid w:val="0079644F"/>
    <w:rsid w:val="00796514"/>
    <w:rsid w:val="007966D4"/>
    <w:rsid w:val="00796929"/>
    <w:rsid w:val="00796C7F"/>
    <w:rsid w:val="00796D17"/>
    <w:rsid w:val="00797740"/>
    <w:rsid w:val="007978BE"/>
    <w:rsid w:val="007A00C6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105C"/>
    <w:rsid w:val="007A1714"/>
    <w:rsid w:val="007A191C"/>
    <w:rsid w:val="007A1A13"/>
    <w:rsid w:val="007A2027"/>
    <w:rsid w:val="007A21BB"/>
    <w:rsid w:val="007A2422"/>
    <w:rsid w:val="007A327A"/>
    <w:rsid w:val="007A345A"/>
    <w:rsid w:val="007A3943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75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45B"/>
    <w:rsid w:val="007B0A66"/>
    <w:rsid w:val="007B0A90"/>
    <w:rsid w:val="007B0B65"/>
    <w:rsid w:val="007B0B94"/>
    <w:rsid w:val="007B0D79"/>
    <w:rsid w:val="007B18D5"/>
    <w:rsid w:val="007B1A50"/>
    <w:rsid w:val="007B1A70"/>
    <w:rsid w:val="007B1F74"/>
    <w:rsid w:val="007B204D"/>
    <w:rsid w:val="007B235D"/>
    <w:rsid w:val="007B2446"/>
    <w:rsid w:val="007B2524"/>
    <w:rsid w:val="007B2599"/>
    <w:rsid w:val="007B2770"/>
    <w:rsid w:val="007B2821"/>
    <w:rsid w:val="007B295A"/>
    <w:rsid w:val="007B2E81"/>
    <w:rsid w:val="007B2F72"/>
    <w:rsid w:val="007B3094"/>
    <w:rsid w:val="007B3305"/>
    <w:rsid w:val="007B36E4"/>
    <w:rsid w:val="007B3D4F"/>
    <w:rsid w:val="007B3F98"/>
    <w:rsid w:val="007B4161"/>
    <w:rsid w:val="007B46E9"/>
    <w:rsid w:val="007B556A"/>
    <w:rsid w:val="007B57B3"/>
    <w:rsid w:val="007B5C18"/>
    <w:rsid w:val="007B5F48"/>
    <w:rsid w:val="007B5FD8"/>
    <w:rsid w:val="007B6727"/>
    <w:rsid w:val="007B6E32"/>
    <w:rsid w:val="007B6E7D"/>
    <w:rsid w:val="007B772A"/>
    <w:rsid w:val="007B7AA4"/>
    <w:rsid w:val="007B7CC0"/>
    <w:rsid w:val="007B7DFF"/>
    <w:rsid w:val="007C00F6"/>
    <w:rsid w:val="007C0407"/>
    <w:rsid w:val="007C061F"/>
    <w:rsid w:val="007C07C7"/>
    <w:rsid w:val="007C09AA"/>
    <w:rsid w:val="007C1461"/>
    <w:rsid w:val="007C176E"/>
    <w:rsid w:val="007C17A7"/>
    <w:rsid w:val="007C18E7"/>
    <w:rsid w:val="007C1AA6"/>
    <w:rsid w:val="007C28CB"/>
    <w:rsid w:val="007C2E23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3CA"/>
    <w:rsid w:val="007C642F"/>
    <w:rsid w:val="007C657B"/>
    <w:rsid w:val="007C6655"/>
    <w:rsid w:val="007C69A3"/>
    <w:rsid w:val="007C6EE9"/>
    <w:rsid w:val="007C6F37"/>
    <w:rsid w:val="007C6F59"/>
    <w:rsid w:val="007C7182"/>
    <w:rsid w:val="007C74DD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A99"/>
    <w:rsid w:val="007D0AFC"/>
    <w:rsid w:val="007D0BD1"/>
    <w:rsid w:val="007D186D"/>
    <w:rsid w:val="007D1891"/>
    <w:rsid w:val="007D1AA7"/>
    <w:rsid w:val="007D1C1B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12"/>
    <w:rsid w:val="007D4A77"/>
    <w:rsid w:val="007D4B2A"/>
    <w:rsid w:val="007D4DCF"/>
    <w:rsid w:val="007D4DDB"/>
    <w:rsid w:val="007D4F08"/>
    <w:rsid w:val="007D4F25"/>
    <w:rsid w:val="007D520C"/>
    <w:rsid w:val="007D5C90"/>
    <w:rsid w:val="007D5D3C"/>
    <w:rsid w:val="007D6044"/>
    <w:rsid w:val="007D6364"/>
    <w:rsid w:val="007D64F1"/>
    <w:rsid w:val="007D65BD"/>
    <w:rsid w:val="007D679B"/>
    <w:rsid w:val="007D68D9"/>
    <w:rsid w:val="007D6E95"/>
    <w:rsid w:val="007D6F57"/>
    <w:rsid w:val="007D6F98"/>
    <w:rsid w:val="007D747C"/>
    <w:rsid w:val="007D74AE"/>
    <w:rsid w:val="007D767A"/>
    <w:rsid w:val="007D7D6F"/>
    <w:rsid w:val="007D7E78"/>
    <w:rsid w:val="007E0131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2E51"/>
    <w:rsid w:val="007E3077"/>
    <w:rsid w:val="007E317F"/>
    <w:rsid w:val="007E3462"/>
    <w:rsid w:val="007E3589"/>
    <w:rsid w:val="007E3643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52F0"/>
    <w:rsid w:val="007E5464"/>
    <w:rsid w:val="007E5E9E"/>
    <w:rsid w:val="007E5F85"/>
    <w:rsid w:val="007E6093"/>
    <w:rsid w:val="007E6200"/>
    <w:rsid w:val="007E62F9"/>
    <w:rsid w:val="007E63AD"/>
    <w:rsid w:val="007E643C"/>
    <w:rsid w:val="007E6682"/>
    <w:rsid w:val="007E66F2"/>
    <w:rsid w:val="007E6826"/>
    <w:rsid w:val="007E69A4"/>
    <w:rsid w:val="007E6A9B"/>
    <w:rsid w:val="007E6BF4"/>
    <w:rsid w:val="007E6E3C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D36"/>
    <w:rsid w:val="007F3318"/>
    <w:rsid w:val="007F339E"/>
    <w:rsid w:val="007F3437"/>
    <w:rsid w:val="007F3803"/>
    <w:rsid w:val="007F3AEA"/>
    <w:rsid w:val="007F3C2D"/>
    <w:rsid w:val="007F3E38"/>
    <w:rsid w:val="007F3F1E"/>
    <w:rsid w:val="007F3F4C"/>
    <w:rsid w:val="007F42A2"/>
    <w:rsid w:val="007F4434"/>
    <w:rsid w:val="007F4642"/>
    <w:rsid w:val="007F48AE"/>
    <w:rsid w:val="007F4EAB"/>
    <w:rsid w:val="007F502F"/>
    <w:rsid w:val="007F54A6"/>
    <w:rsid w:val="007F5600"/>
    <w:rsid w:val="007F577A"/>
    <w:rsid w:val="007F5D7B"/>
    <w:rsid w:val="007F5DFA"/>
    <w:rsid w:val="007F61F5"/>
    <w:rsid w:val="007F6430"/>
    <w:rsid w:val="007F6854"/>
    <w:rsid w:val="007F73B3"/>
    <w:rsid w:val="007F74EB"/>
    <w:rsid w:val="007F7682"/>
    <w:rsid w:val="007F77C2"/>
    <w:rsid w:val="007F7D42"/>
    <w:rsid w:val="007F7F09"/>
    <w:rsid w:val="007F7F46"/>
    <w:rsid w:val="0080015D"/>
    <w:rsid w:val="00800A91"/>
    <w:rsid w:val="008012A1"/>
    <w:rsid w:val="00801326"/>
    <w:rsid w:val="00801340"/>
    <w:rsid w:val="00801502"/>
    <w:rsid w:val="008018E4"/>
    <w:rsid w:val="00802336"/>
    <w:rsid w:val="008024A3"/>
    <w:rsid w:val="0080281E"/>
    <w:rsid w:val="00802934"/>
    <w:rsid w:val="00802970"/>
    <w:rsid w:val="00802D6C"/>
    <w:rsid w:val="00802D7D"/>
    <w:rsid w:val="0080301B"/>
    <w:rsid w:val="00803098"/>
    <w:rsid w:val="0080344F"/>
    <w:rsid w:val="0080346E"/>
    <w:rsid w:val="00803498"/>
    <w:rsid w:val="008034FC"/>
    <w:rsid w:val="008035CE"/>
    <w:rsid w:val="008036B5"/>
    <w:rsid w:val="00803DC9"/>
    <w:rsid w:val="00803FCD"/>
    <w:rsid w:val="00804349"/>
    <w:rsid w:val="00804358"/>
    <w:rsid w:val="00804693"/>
    <w:rsid w:val="00804A89"/>
    <w:rsid w:val="00804C35"/>
    <w:rsid w:val="0080555B"/>
    <w:rsid w:val="00805768"/>
    <w:rsid w:val="0080583B"/>
    <w:rsid w:val="00805C20"/>
    <w:rsid w:val="008063D6"/>
    <w:rsid w:val="00806951"/>
    <w:rsid w:val="008069DA"/>
    <w:rsid w:val="00806C63"/>
    <w:rsid w:val="00806CED"/>
    <w:rsid w:val="00806F89"/>
    <w:rsid w:val="0080749E"/>
    <w:rsid w:val="0080764A"/>
    <w:rsid w:val="00807A48"/>
    <w:rsid w:val="00807B32"/>
    <w:rsid w:val="00810625"/>
    <w:rsid w:val="008106E1"/>
    <w:rsid w:val="00810738"/>
    <w:rsid w:val="00810891"/>
    <w:rsid w:val="00810898"/>
    <w:rsid w:val="008108A7"/>
    <w:rsid w:val="00810AFD"/>
    <w:rsid w:val="00811286"/>
    <w:rsid w:val="00811410"/>
    <w:rsid w:val="0081161B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92C"/>
    <w:rsid w:val="00812CC8"/>
    <w:rsid w:val="00812DCC"/>
    <w:rsid w:val="00812EE3"/>
    <w:rsid w:val="00812F66"/>
    <w:rsid w:val="00813108"/>
    <w:rsid w:val="0081327A"/>
    <w:rsid w:val="008132A2"/>
    <w:rsid w:val="008135CD"/>
    <w:rsid w:val="0081373C"/>
    <w:rsid w:val="0081387C"/>
    <w:rsid w:val="00813AC4"/>
    <w:rsid w:val="00813ACF"/>
    <w:rsid w:val="00813CF0"/>
    <w:rsid w:val="00813F1D"/>
    <w:rsid w:val="00814030"/>
    <w:rsid w:val="00814139"/>
    <w:rsid w:val="00814343"/>
    <w:rsid w:val="00814566"/>
    <w:rsid w:val="008145FA"/>
    <w:rsid w:val="00815CA7"/>
    <w:rsid w:val="0081616A"/>
    <w:rsid w:val="008164B3"/>
    <w:rsid w:val="008165FB"/>
    <w:rsid w:val="008168AD"/>
    <w:rsid w:val="00816C87"/>
    <w:rsid w:val="00816D27"/>
    <w:rsid w:val="00816F92"/>
    <w:rsid w:val="008173C8"/>
    <w:rsid w:val="00817506"/>
    <w:rsid w:val="00820056"/>
    <w:rsid w:val="0082014B"/>
    <w:rsid w:val="0082035B"/>
    <w:rsid w:val="00820418"/>
    <w:rsid w:val="008207B9"/>
    <w:rsid w:val="008208AD"/>
    <w:rsid w:val="008208F4"/>
    <w:rsid w:val="0082099C"/>
    <w:rsid w:val="00820B22"/>
    <w:rsid w:val="00820FEF"/>
    <w:rsid w:val="0082114E"/>
    <w:rsid w:val="0082127A"/>
    <w:rsid w:val="008219B3"/>
    <w:rsid w:val="00821DC0"/>
    <w:rsid w:val="00821E87"/>
    <w:rsid w:val="00822097"/>
    <w:rsid w:val="0082229B"/>
    <w:rsid w:val="00822698"/>
    <w:rsid w:val="00822F36"/>
    <w:rsid w:val="008230B0"/>
    <w:rsid w:val="0082331D"/>
    <w:rsid w:val="0082373F"/>
    <w:rsid w:val="00823BCD"/>
    <w:rsid w:val="00823CD5"/>
    <w:rsid w:val="0082456B"/>
    <w:rsid w:val="008246BD"/>
    <w:rsid w:val="00824845"/>
    <w:rsid w:val="0082494D"/>
    <w:rsid w:val="00824E47"/>
    <w:rsid w:val="00825160"/>
    <w:rsid w:val="00825175"/>
    <w:rsid w:val="00825205"/>
    <w:rsid w:val="00825394"/>
    <w:rsid w:val="00825506"/>
    <w:rsid w:val="008256D0"/>
    <w:rsid w:val="00825A0C"/>
    <w:rsid w:val="00825AF0"/>
    <w:rsid w:val="00825B0B"/>
    <w:rsid w:val="00825B78"/>
    <w:rsid w:val="00825B7A"/>
    <w:rsid w:val="00825E67"/>
    <w:rsid w:val="0082607B"/>
    <w:rsid w:val="00826172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85"/>
    <w:rsid w:val="0083149C"/>
    <w:rsid w:val="00831825"/>
    <w:rsid w:val="008318F9"/>
    <w:rsid w:val="00831909"/>
    <w:rsid w:val="008320B9"/>
    <w:rsid w:val="00832134"/>
    <w:rsid w:val="00832204"/>
    <w:rsid w:val="0083265F"/>
    <w:rsid w:val="00832BEE"/>
    <w:rsid w:val="00832CBC"/>
    <w:rsid w:val="00832EF9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D6D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3"/>
    <w:rsid w:val="00841D0B"/>
    <w:rsid w:val="00841DAD"/>
    <w:rsid w:val="00842033"/>
    <w:rsid w:val="00842465"/>
    <w:rsid w:val="008428E5"/>
    <w:rsid w:val="00842A94"/>
    <w:rsid w:val="00842C82"/>
    <w:rsid w:val="00843B8F"/>
    <w:rsid w:val="00843D84"/>
    <w:rsid w:val="00844066"/>
    <w:rsid w:val="008448A1"/>
    <w:rsid w:val="00844998"/>
    <w:rsid w:val="00844A4E"/>
    <w:rsid w:val="00844D16"/>
    <w:rsid w:val="00844D8D"/>
    <w:rsid w:val="00844E00"/>
    <w:rsid w:val="00845324"/>
    <w:rsid w:val="00845575"/>
    <w:rsid w:val="00845DB5"/>
    <w:rsid w:val="008461F4"/>
    <w:rsid w:val="00846536"/>
    <w:rsid w:val="0084663E"/>
    <w:rsid w:val="008468B7"/>
    <w:rsid w:val="00846F0F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1ED"/>
    <w:rsid w:val="00853C76"/>
    <w:rsid w:val="00853DEC"/>
    <w:rsid w:val="00854014"/>
    <w:rsid w:val="00854462"/>
    <w:rsid w:val="00854563"/>
    <w:rsid w:val="00854986"/>
    <w:rsid w:val="0085499D"/>
    <w:rsid w:val="00854DDF"/>
    <w:rsid w:val="008550B4"/>
    <w:rsid w:val="00855332"/>
    <w:rsid w:val="00855448"/>
    <w:rsid w:val="008554E1"/>
    <w:rsid w:val="00855BEC"/>
    <w:rsid w:val="00855FBF"/>
    <w:rsid w:val="0085608A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0FC"/>
    <w:rsid w:val="0085739D"/>
    <w:rsid w:val="008573BB"/>
    <w:rsid w:val="008575CF"/>
    <w:rsid w:val="0085767B"/>
    <w:rsid w:val="00857A4B"/>
    <w:rsid w:val="00857A61"/>
    <w:rsid w:val="00857C20"/>
    <w:rsid w:val="00857D03"/>
    <w:rsid w:val="0086021C"/>
    <w:rsid w:val="008604CA"/>
    <w:rsid w:val="0086057E"/>
    <w:rsid w:val="00860B10"/>
    <w:rsid w:val="00860CAC"/>
    <w:rsid w:val="00861A75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88"/>
    <w:rsid w:val="008652F7"/>
    <w:rsid w:val="0086554A"/>
    <w:rsid w:val="00865962"/>
    <w:rsid w:val="008659B7"/>
    <w:rsid w:val="00865B7F"/>
    <w:rsid w:val="00865D87"/>
    <w:rsid w:val="00865F97"/>
    <w:rsid w:val="00865FE3"/>
    <w:rsid w:val="0086683F"/>
    <w:rsid w:val="00866CBB"/>
    <w:rsid w:val="00866CF1"/>
    <w:rsid w:val="008670F1"/>
    <w:rsid w:val="0086719C"/>
    <w:rsid w:val="008676E2"/>
    <w:rsid w:val="00867760"/>
    <w:rsid w:val="00867903"/>
    <w:rsid w:val="00867E67"/>
    <w:rsid w:val="0087035A"/>
    <w:rsid w:val="008706D0"/>
    <w:rsid w:val="0087070B"/>
    <w:rsid w:val="0087103C"/>
    <w:rsid w:val="008711E3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DB9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4F53"/>
    <w:rsid w:val="008754D8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77B62"/>
    <w:rsid w:val="0088014B"/>
    <w:rsid w:val="0088024A"/>
    <w:rsid w:val="00880348"/>
    <w:rsid w:val="00880526"/>
    <w:rsid w:val="0088063F"/>
    <w:rsid w:val="0088156D"/>
    <w:rsid w:val="0088164F"/>
    <w:rsid w:val="0088182B"/>
    <w:rsid w:val="00881DFA"/>
    <w:rsid w:val="0088208C"/>
    <w:rsid w:val="008820D2"/>
    <w:rsid w:val="00882120"/>
    <w:rsid w:val="00882B35"/>
    <w:rsid w:val="00882BE5"/>
    <w:rsid w:val="00882CF1"/>
    <w:rsid w:val="00882D10"/>
    <w:rsid w:val="00882FCD"/>
    <w:rsid w:val="00883C0A"/>
    <w:rsid w:val="00883EB6"/>
    <w:rsid w:val="00883ED0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637"/>
    <w:rsid w:val="00886F35"/>
    <w:rsid w:val="008871C8"/>
    <w:rsid w:val="008872CD"/>
    <w:rsid w:val="00887B82"/>
    <w:rsid w:val="00887BF2"/>
    <w:rsid w:val="00887C9F"/>
    <w:rsid w:val="0089007E"/>
    <w:rsid w:val="008901B4"/>
    <w:rsid w:val="00890382"/>
    <w:rsid w:val="0089038C"/>
    <w:rsid w:val="00890477"/>
    <w:rsid w:val="00890A6D"/>
    <w:rsid w:val="00890B54"/>
    <w:rsid w:val="00891422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4B66"/>
    <w:rsid w:val="008950A4"/>
    <w:rsid w:val="008954C2"/>
    <w:rsid w:val="008956FD"/>
    <w:rsid w:val="00895B78"/>
    <w:rsid w:val="00895D52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6F58"/>
    <w:rsid w:val="00897044"/>
    <w:rsid w:val="0089707F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78B"/>
    <w:rsid w:val="008A0EA4"/>
    <w:rsid w:val="008A138B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7AB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F12"/>
    <w:rsid w:val="008A40C5"/>
    <w:rsid w:val="008A4478"/>
    <w:rsid w:val="008A44F6"/>
    <w:rsid w:val="008A4604"/>
    <w:rsid w:val="008A4658"/>
    <w:rsid w:val="008A4942"/>
    <w:rsid w:val="008A4AB2"/>
    <w:rsid w:val="008A4F84"/>
    <w:rsid w:val="008A52B1"/>
    <w:rsid w:val="008A5B4E"/>
    <w:rsid w:val="008A6091"/>
    <w:rsid w:val="008A60BB"/>
    <w:rsid w:val="008A667C"/>
    <w:rsid w:val="008A66F9"/>
    <w:rsid w:val="008A72B7"/>
    <w:rsid w:val="008A7617"/>
    <w:rsid w:val="008A7953"/>
    <w:rsid w:val="008A7995"/>
    <w:rsid w:val="008A7BD7"/>
    <w:rsid w:val="008A7D77"/>
    <w:rsid w:val="008A7E92"/>
    <w:rsid w:val="008A7EB5"/>
    <w:rsid w:val="008B0273"/>
    <w:rsid w:val="008B0300"/>
    <w:rsid w:val="008B0854"/>
    <w:rsid w:val="008B089E"/>
    <w:rsid w:val="008B0B91"/>
    <w:rsid w:val="008B0F65"/>
    <w:rsid w:val="008B1065"/>
    <w:rsid w:val="008B1108"/>
    <w:rsid w:val="008B1170"/>
    <w:rsid w:val="008B1402"/>
    <w:rsid w:val="008B16B7"/>
    <w:rsid w:val="008B194D"/>
    <w:rsid w:val="008B19B3"/>
    <w:rsid w:val="008B1AAB"/>
    <w:rsid w:val="008B20DC"/>
    <w:rsid w:val="008B2113"/>
    <w:rsid w:val="008B2130"/>
    <w:rsid w:val="008B2724"/>
    <w:rsid w:val="008B29FD"/>
    <w:rsid w:val="008B2C28"/>
    <w:rsid w:val="008B2D6E"/>
    <w:rsid w:val="008B2D85"/>
    <w:rsid w:val="008B2E83"/>
    <w:rsid w:val="008B2FA7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6BE"/>
    <w:rsid w:val="008B5957"/>
    <w:rsid w:val="008B5AF0"/>
    <w:rsid w:val="008B5CA4"/>
    <w:rsid w:val="008B64C4"/>
    <w:rsid w:val="008B65EC"/>
    <w:rsid w:val="008B68A1"/>
    <w:rsid w:val="008B68D4"/>
    <w:rsid w:val="008B6B6C"/>
    <w:rsid w:val="008B6C9B"/>
    <w:rsid w:val="008B6EF7"/>
    <w:rsid w:val="008B74EB"/>
    <w:rsid w:val="008B75A2"/>
    <w:rsid w:val="008B7A85"/>
    <w:rsid w:val="008C003E"/>
    <w:rsid w:val="008C014C"/>
    <w:rsid w:val="008C047E"/>
    <w:rsid w:val="008C07C9"/>
    <w:rsid w:val="008C07CF"/>
    <w:rsid w:val="008C1B2A"/>
    <w:rsid w:val="008C1E31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0F0"/>
    <w:rsid w:val="008C610A"/>
    <w:rsid w:val="008C611D"/>
    <w:rsid w:val="008C614E"/>
    <w:rsid w:val="008C62CB"/>
    <w:rsid w:val="008C6576"/>
    <w:rsid w:val="008C657C"/>
    <w:rsid w:val="008C687A"/>
    <w:rsid w:val="008C7058"/>
    <w:rsid w:val="008C70E2"/>
    <w:rsid w:val="008C73B6"/>
    <w:rsid w:val="008C7575"/>
    <w:rsid w:val="008C76D8"/>
    <w:rsid w:val="008C7896"/>
    <w:rsid w:val="008C7B85"/>
    <w:rsid w:val="008C7C1C"/>
    <w:rsid w:val="008C7DF7"/>
    <w:rsid w:val="008C7EC9"/>
    <w:rsid w:val="008D05D7"/>
    <w:rsid w:val="008D08FB"/>
    <w:rsid w:val="008D090D"/>
    <w:rsid w:val="008D0E45"/>
    <w:rsid w:val="008D101E"/>
    <w:rsid w:val="008D10BD"/>
    <w:rsid w:val="008D1167"/>
    <w:rsid w:val="008D1B36"/>
    <w:rsid w:val="008D1B67"/>
    <w:rsid w:val="008D20E2"/>
    <w:rsid w:val="008D241F"/>
    <w:rsid w:val="008D2763"/>
    <w:rsid w:val="008D2C41"/>
    <w:rsid w:val="008D2E81"/>
    <w:rsid w:val="008D31F7"/>
    <w:rsid w:val="008D332A"/>
    <w:rsid w:val="008D33C1"/>
    <w:rsid w:val="008D3478"/>
    <w:rsid w:val="008D363F"/>
    <w:rsid w:val="008D37FB"/>
    <w:rsid w:val="008D38EE"/>
    <w:rsid w:val="008D3A8C"/>
    <w:rsid w:val="008D3CFC"/>
    <w:rsid w:val="008D42EF"/>
    <w:rsid w:val="008D42F8"/>
    <w:rsid w:val="008D47EE"/>
    <w:rsid w:val="008D49FD"/>
    <w:rsid w:val="008D4D51"/>
    <w:rsid w:val="008D50AE"/>
    <w:rsid w:val="008D5149"/>
    <w:rsid w:val="008D536C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10E"/>
    <w:rsid w:val="008E138D"/>
    <w:rsid w:val="008E16FB"/>
    <w:rsid w:val="008E2915"/>
    <w:rsid w:val="008E2AEF"/>
    <w:rsid w:val="008E2BF7"/>
    <w:rsid w:val="008E2D64"/>
    <w:rsid w:val="008E2F5B"/>
    <w:rsid w:val="008E3396"/>
    <w:rsid w:val="008E34B4"/>
    <w:rsid w:val="008E3830"/>
    <w:rsid w:val="008E3A22"/>
    <w:rsid w:val="008E3A90"/>
    <w:rsid w:val="008E3B9A"/>
    <w:rsid w:val="008E403E"/>
    <w:rsid w:val="008E40CE"/>
    <w:rsid w:val="008E416D"/>
    <w:rsid w:val="008E4372"/>
    <w:rsid w:val="008E4528"/>
    <w:rsid w:val="008E4825"/>
    <w:rsid w:val="008E50C6"/>
    <w:rsid w:val="008E5119"/>
    <w:rsid w:val="008E51DB"/>
    <w:rsid w:val="008E51EA"/>
    <w:rsid w:val="008E52C0"/>
    <w:rsid w:val="008E53C7"/>
    <w:rsid w:val="008E551F"/>
    <w:rsid w:val="008E56D5"/>
    <w:rsid w:val="008E5ABF"/>
    <w:rsid w:val="008E5F6A"/>
    <w:rsid w:val="008E6056"/>
    <w:rsid w:val="008E6247"/>
    <w:rsid w:val="008E691D"/>
    <w:rsid w:val="008E69E7"/>
    <w:rsid w:val="008E6A8E"/>
    <w:rsid w:val="008E6E1E"/>
    <w:rsid w:val="008E6F32"/>
    <w:rsid w:val="008E6F5A"/>
    <w:rsid w:val="008E7170"/>
    <w:rsid w:val="008E7275"/>
    <w:rsid w:val="008E7471"/>
    <w:rsid w:val="008E74C9"/>
    <w:rsid w:val="008E784C"/>
    <w:rsid w:val="008E7B30"/>
    <w:rsid w:val="008E7D2F"/>
    <w:rsid w:val="008E7E8F"/>
    <w:rsid w:val="008F027B"/>
    <w:rsid w:val="008F0305"/>
    <w:rsid w:val="008F0C7A"/>
    <w:rsid w:val="008F0CD4"/>
    <w:rsid w:val="008F0E46"/>
    <w:rsid w:val="008F0EEB"/>
    <w:rsid w:val="008F0FD6"/>
    <w:rsid w:val="008F10FE"/>
    <w:rsid w:val="008F120F"/>
    <w:rsid w:val="008F16FA"/>
    <w:rsid w:val="008F17C1"/>
    <w:rsid w:val="008F1C03"/>
    <w:rsid w:val="008F1D75"/>
    <w:rsid w:val="008F1DEE"/>
    <w:rsid w:val="008F1E46"/>
    <w:rsid w:val="008F20B7"/>
    <w:rsid w:val="008F21A4"/>
    <w:rsid w:val="008F245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576"/>
    <w:rsid w:val="008F360A"/>
    <w:rsid w:val="008F365C"/>
    <w:rsid w:val="008F3660"/>
    <w:rsid w:val="008F367C"/>
    <w:rsid w:val="008F3999"/>
    <w:rsid w:val="008F3AB8"/>
    <w:rsid w:val="008F3C0E"/>
    <w:rsid w:val="008F3C10"/>
    <w:rsid w:val="008F3D03"/>
    <w:rsid w:val="008F40FF"/>
    <w:rsid w:val="008F473C"/>
    <w:rsid w:val="008F486F"/>
    <w:rsid w:val="008F4927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6CC2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25"/>
    <w:rsid w:val="00900198"/>
    <w:rsid w:val="009008BF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1D45"/>
    <w:rsid w:val="00901E43"/>
    <w:rsid w:val="009023D3"/>
    <w:rsid w:val="00903001"/>
    <w:rsid w:val="0090309F"/>
    <w:rsid w:val="009032D3"/>
    <w:rsid w:val="00903490"/>
    <w:rsid w:val="009035EE"/>
    <w:rsid w:val="0090368F"/>
    <w:rsid w:val="00903F12"/>
    <w:rsid w:val="00904067"/>
    <w:rsid w:val="00904264"/>
    <w:rsid w:val="0090440C"/>
    <w:rsid w:val="0090443F"/>
    <w:rsid w:val="009044EE"/>
    <w:rsid w:val="009045E0"/>
    <w:rsid w:val="00904B4B"/>
    <w:rsid w:val="00905089"/>
    <w:rsid w:val="00905289"/>
    <w:rsid w:val="00905386"/>
    <w:rsid w:val="0090542C"/>
    <w:rsid w:val="00905516"/>
    <w:rsid w:val="00905710"/>
    <w:rsid w:val="0090589B"/>
    <w:rsid w:val="00905AB4"/>
    <w:rsid w:val="00905C0B"/>
    <w:rsid w:val="00905CF4"/>
    <w:rsid w:val="0090654B"/>
    <w:rsid w:val="0090661D"/>
    <w:rsid w:val="00906634"/>
    <w:rsid w:val="0090667F"/>
    <w:rsid w:val="00906A6F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43"/>
    <w:rsid w:val="00912172"/>
    <w:rsid w:val="0091247D"/>
    <w:rsid w:val="00912538"/>
    <w:rsid w:val="009126B5"/>
    <w:rsid w:val="0091283E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A0E"/>
    <w:rsid w:val="00913A16"/>
    <w:rsid w:val="00913A43"/>
    <w:rsid w:val="00913DC7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79E"/>
    <w:rsid w:val="00917BE6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53F"/>
    <w:rsid w:val="009216AE"/>
    <w:rsid w:val="00921726"/>
    <w:rsid w:val="00921CAA"/>
    <w:rsid w:val="00922392"/>
    <w:rsid w:val="00922A4E"/>
    <w:rsid w:val="00922B5A"/>
    <w:rsid w:val="00922BFA"/>
    <w:rsid w:val="00922E99"/>
    <w:rsid w:val="00922EB7"/>
    <w:rsid w:val="009231C8"/>
    <w:rsid w:val="009231F9"/>
    <w:rsid w:val="0092437F"/>
    <w:rsid w:val="00924820"/>
    <w:rsid w:val="00924B58"/>
    <w:rsid w:val="00924F81"/>
    <w:rsid w:val="00925088"/>
    <w:rsid w:val="009251A1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71D6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777"/>
    <w:rsid w:val="009317E3"/>
    <w:rsid w:val="009318A9"/>
    <w:rsid w:val="00931967"/>
    <w:rsid w:val="00931A64"/>
    <w:rsid w:val="00931B81"/>
    <w:rsid w:val="00931D70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967"/>
    <w:rsid w:val="00934A42"/>
    <w:rsid w:val="00934A43"/>
    <w:rsid w:val="00934C5C"/>
    <w:rsid w:val="00934FEB"/>
    <w:rsid w:val="009351E3"/>
    <w:rsid w:val="0093527C"/>
    <w:rsid w:val="009352D7"/>
    <w:rsid w:val="00935B39"/>
    <w:rsid w:val="00935CC8"/>
    <w:rsid w:val="00935FB0"/>
    <w:rsid w:val="00936217"/>
    <w:rsid w:val="0093661A"/>
    <w:rsid w:val="00936721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10A2"/>
    <w:rsid w:val="00941317"/>
    <w:rsid w:val="009413A0"/>
    <w:rsid w:val="009418A5"/>
    <w:rsid w:val="009418FF"/>
    <w:rsid w:val="00941B71"/>
    <w:rsid w:val="00941D18"/>
    <w:rsid w:val="00942155"/>
    <w:rsid w:val="00942529"/>
    <w:rsid w:val="0094256C"/>
    <w:rsid w:val="009425FA"/>
    <w:rsid w:val="009431E6"/>
    <w:rsid w:val="009435E8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D94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55F"/>
    <w:rsid w:val="00947616"/>
    <w:rsid w:val="009478FF"/>
    <w:rsid w:val="00947A66"/>
    <w:rsid w:val="00947C83"/>
    <w:rsid w:val="0095028E"/>
    <w:rsid w:val="0095030E"/>
    <w:rsid w:val="00950409"/>
    <w:rsid w:val="009504DC"/>
    <w:rsid w:val="0095078A"/>
    <w:rsid w:val="009509E7"/>
    <w:rsid w:val="00950D1E"/>
    <w:rsid w:val="00950E34"/>
    <w:rsid w:val="009512DD"/>
    <w:rsid w:val="00951459"/>
    <w:rsid w:val="0095147D"/>
    <w:rsid w:val="00951711"/>
    <w:rsid w:val="00951976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5A2"/>
    <w:rsid w:val="00954818"/>
    <w:rsid w:val="00954E26"/>
    <w:rsid w:val="00955371"/>
    <w:rsid w:val="00955E1A"/>
    <w:rsid w:val="0095652B"/>
    <w:rsid w:val="00956750"/>
    <w:rsid w:val="009567BF"/>
    <w:rsid w:val="00956986"/>
    <w:rsid w:val="00956DD9"/>
    <w:rsid w:val="0095709F"/>
    <w:rsid w:val="009573A8"/>
    <w:rsid w:val="00957529"/>
    <w:rsid w:val="009578CB"/>
    <w:rsid w:val="00957E8C"/>
    <w:rsid w:val="00960576"/>
    <w:rsid w:val="009605DE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2F9D"/>
    <w:rsid w:val="0096307D"/>
    <w:rsid w:val="0096313A"/>
    <w:rsid w:val="00963200"/>
    <w:rsid w:val="00963591"/>
    <w:rsid w:val="00963726"/>
    <w:rsid w:val="009638FC"/>
    <w:rsid w:val="00963B99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378"/>
    <w:rsid w:val="0096644F"/>
    <w:rsid w:val="00966ED5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1150"/>
    <w:rsid w:val="009722F9"/>
    <w:rsid w:val="0097242E"/>
    <w:rsid w:val="00972776"/>
    <w:rsid w:val="00972BCC"/>
    <w:rsid w:val="00973057"/>
    <w:rsid w:val="009730D4"/>
    <w:rsid w:val="0097352F"/>
    <w:rsid w:val="009735B4"/>
    <w:rsid w:val="009735F3"/>
    <w:rsid w:val="009737C7"/>
    <w:rsid w:val="00973C62"/>
    <w:rsid w:val="0097449A"/>
    <w:rsid w:val="00974764"/>
    <w:rsid w:val="00974A43"/>
    <w:rsid w:val="00974A66"/>
    <w:rsid w:val="00975973"/>
    <w:rsid w:val="00976149"/>
    <w:rsid w:val="0097632C"/>
    <w:rsid w:val="009763E2"/>
    <w:rsid w:val="00976602"/>
    <w:rsid w:val="00976934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173"/>
    <w:rsid w:val="00982217"/>
    <w:rsid w:val="00982917"/>
    <w:rsid w:val="00982A46"/>
    <w:rsid w:val="00982B6D"/>
    <w:rsid w:val="00982E36"/>
    <w:rsid w:val="00983410"/>
    <w:rsid w:val="0098371E"/>
    <w:rsid w:val="009837E5"/>
    <w:rsid w:val="00983B2C"/>
    <w:rsid w:val="00983D12"/>
    <w:rsid w:val="00983FEC"/>
    <w:rsid w:val="009840FA"/>
    <w:rsid w:val="00984457"/>
    <w:rsid w:val="009846A5"/>
    <w:rsid w:val="009846F7"/>
    <w:rsid w:val="00984AC9"/>
    <w:rsid w:val="00984C34"/>
    <w:rsid w:val="00984D54"/>
    <w:rsid w:val="00984EDD"/>
    <w:rsid w:val="00984FB8"/>
    <w:rsid w:val="00984FCD"/>
    <w:rsid w:val="0098574D"/>
    <w:rsid w:val="00985881"/>
    <w:rsid w:val="0098592F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1B"/>
    <w:rsid w:val="0099035A"/>
    <w:rsid w:val="009906CC"/>
    <w:rsid w:val="0099071F"/>
    <w:rsid w:val="0099075F"/>
    <w:rsid w:val="00990999"/>
    <w:rsid w:val="009909DD"/>
    <w:rsid w:val="00990A4C"/>
    <w:rsid w:val="00990C40"/>
    <w:rsid w:val="00990DF7"/>
    <w:rsid w:val="009911C7"/>
    <w:rsid w:val="00991309"/>
    <w:rsid w:val="00991786"/>
    <w:rsid w:val="00991CC1"/>
    <w:rsid w:val="00992173"/>
    <w:rsid w:val="00992478"/>
    <w:rsid w:val="0099258C"/>
    <w:rsid w:val="009927B1"/>
    <w:rsid w:val="00992A7D"/>
    <w:rsid w:val="00992E23"/>
    <w:rsid w:val="00992E5C"/>
    <w:rsid w:val="009938D6"/>
    <w:rsid w:val="00993940"/>
    <w:rsid w:val="00994A33"/>
    <w:rsid w:val="00995063"/>
    <w:rsid w:val="0099556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5E3"/>
    <w:rsid w:val="009967E2"/>
    <w:rsid w:val="00996942"/>
    <w:rsid w:val="00996C0F"/>
    <w:rsid w:val="00996E64"/>
    <w:rsid w:val="009971D9"/>
    <w:rsid w:val="0099754C"/>
    <w:rsid w:val="0099774D"/>
    <w:rsid w:val="0099774F"/>
    <w:rsid w:val="00997905"/>
    <w:rsid w:val="009979E5"/>
    <w:rsid w:val="009A0030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30"/>
    <w:rsid w:val="009A1441"/>
    <w:rsid w:val="009A14DA"/>
    <w:rsid w:val="009A18CB"/>
    <w:rsid w:val="009A1C66"/>
    <w:rsid w:val="009A1F55"/>
    <w:rsid w:val="009A22F3"/>
    <w:rsid w:val="009A2E0D"/>
    <w:rsid w:val="009A3159"/>
    <w:rsid w:val="009A3197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E1F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0B"/>
    <w:rsid w:val="009A72C5"/>
    <w:rsid w:val="009A7406"/>
    <w:rsid w:val="009A799D"/>
    <w:rsid w:val="009A7BBF"/>
    <w:rsid w:val="009A7E70"/>
    <w:rsid w:val="009B0060"/>
    <w:rsid w:val="009B08B8"/>
    <w:rsid w:val="009B09DE"/>
    <w:rsid w:val="009B0AD4"/>
    <w:rsid w:val="009B0EC4"/>
    <w:rsid w:val="009B0EF8"/>
    <w:rsid w:val="009B10A0"/>
    <w:rsid w:val="009B10BF"/>
    <w:rsid w:val="009B136F"/>
    <w:rsid w:val="009B13CF"/>
    <w:rsid w:val="009B161A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B0"/>
    <w:rsid w:val="009B30E2"/>
    <w:rsid w:val="009B3165"/>
    <w:rsid w:val="009B31DA"/>
    <w:rsid w:val="009B36FE"/>
    <w:rsid w:val="009B3AB0"/>
    <w:rsid w:val="009B3C5C"/>
    <w:rsid w:val="009B3FCE"/>
    <w:rsid w:val="009B414A"/>
    <w:rsid w:val="009B4596"/>
    <w:rsid w:val="009B466D"/>
    <w:rsid w:val="009B4775"/>
    <w:rsid w:val="009B490A"/>
    <w:rsid w:val="009B4C60"/>
    <w:rsid w:val="009B4CD5"/>
    <w:rsid w:val="009B4EE7"/>
    <w:rsid w:val="009B50C4"/>
    <w:rsid w:val="009B5209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257"/>
    <w:rsid w:val="009B74C6"/>
    <w:rsid w:val="009B7656"/>
    <w:rsid w:val="009B7FF3"/>
    <w:rsid w:val="009C003B"/>
    <w:rsid w:val="009C012F"/>
    <w:rsid w:val="009C0335"/>
    <w:rsid w:val="009C0682"/>
    <w:rsid w:val="009C0849"/>
    <w:rsid w:val="009C0967"/>
    <w:rsid w:val="009C0C12"/>
    <w:rsid w:val="009C0D38"/>
    <w:rsid w:val="009C0F17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79E"/>
    <w:rsid w:val="009C3A20"/>
    <w:rsid w:val="009C4188"/>
    <w:rsid w:val="009C43C1"/>
    <w:rsid w:val="009C498C"/>
    <w:rsid w:val="009C4BF8"/>
    <w:rsid w:val="009C4CD9"/>
    <w:rsid w:val="009C4DA9"/>
    <w:rsid w:val="009C4DE6"/>
    <w:rsid w:val="009C4FAC"/>
    <w:rsid w:val="009C522B"/>
    <w:rsid w:val="009C538D"/>
    <w:rsid w:val="009C5476"/>
    <w:rsid w:val="009C55A5"/>
    <w:rsid w:val="009C5C4C"/>
    <w:rsid w:val="009C6BE9"/>
    <w:rsid w:val="009C6F66"/>
    <w:rsid w:val="009C6FA1"/>
    <w:rsid w:val="009C6FA3"/>
    <w:rsid w:val="009C7432"/>
    <w:rsid w:val="009C74C9"/>
    <w:rsid w:val="009C7598"/>
    <w:rsid w:val="009C7741"/>
    <w:rsid w:val="009C77BD"/>
    <w:rsid w:val="009C7930"/>
    <w:rsid w:val="009C7A26"/>
    <w:rsid w:val="009C7A62"/>
    <w:rsid w:val="009C7A9C"/>
    <w:rsid w:val="009D01B6"/>
    <w:rsid w:val="009D02C5"/>
    <w:rsid w:val="009D0304"/>
    <w:rsid w:val="009D06D9"/>
    <w:rsid w:val="009D09D5"/>
    <w:rsid w:val="009D0ED9"/>
    <w:rsid w:val="009D0F15"/>
    <w:rsid w:val="009D195D"/>
    <w:rsid w:val="009D1B86"/>
    <w:rsid w:val="009D2125"/>
    <w:rsid w:val="009D2A34"/>
    <w:rsid w:val="009D2E9E"/>
    <w:rsid w:val="009D312E"/>
    <w:rsid w:val="009D3353"/>
    <w:rsid w:val="009D3687"/>
    <w:rsid w:val="009D36A2"/>
    <w:rsid w:val="009D36D3"/>
    <w:rsid w:val="009D438E"/>
    <w:rsid w:val="009D4435"/>
    <w:rsid w:val="009D4614"/>
    <w:rsid w:val="009D49CD"/>
    <w:rsid w:val="009D4F66"/>
    <w:rsid w:val="009D512C"/>
    <w:rsid w:val="009D5269"/>
    <w:rsid w:val="009D52D9"/>
    <w:rsid w:val="009D53FD"/>
    <w:rsid w:val="009D5567"/>
    <w:rsid w:val="009D59FB"/>
    <w:rsid w:val="009D5F16"/>
    <w:rsid w:val="009D5F9B"/>
    <w:rsid w:val="009D5FA1"/>
    <w:rsid w:val="009D6348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D7EC8"/>
    <w:rsid w:val="009D7F46"/>
    <w:rsid w:val="009E006F"/>
    <w:rsid w:val="009E0574"/>
    <w:rsid w:val="009E06A1"/>
    <w:rsid w:val="009E06E3"/>
    <w:rsid w:val="009E0730"/>
    <w:rsid w:val="009E0856"/>
    <w:rsid w:val="009E0A45"/>
    <w:rsid w:val="009E106F"/>
    <w:rsid w:val="009E12C4"/>
    <w:rsid w:val="009E1457"/>
    <w:rsid w:val="009E145E"/>
    <w:rsid w:val="009E163C"/>
    <w:rsid w:val="009E183B"/>
    <w:rsid w:val="009E19BF"/>
    <w:rsid w:val="009E1A98"/>
    <w:rsid w:val="009E1AD9"/>
    <w:rsid w:val="009E26C4"/>
    <w:rsid w:val="009E276A"/>
    <w:rsid w:val="009E283F"/>
    <w:rsid w:val="009E295A"/>
    <w:rsid w:val="009E2BF4"/>
    <w:rsid w:val="009E2E80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14D"/>
    <w:rsid w:val="009F0913"/>
    <w:rsid w:val="009F0BCB"/>
    <w:rsid w:val="009F1090"/>
    <w:rsid w:val="009F10DB"/>
    <w:rsid w:val="009F1338"/>
    <w:rsid w:val="009F17C2"/>
    <w:rsid w:val="009F1B7B"/>
    <w:rsid w:val="009F1D82"/>
    <w:rsid w:val="009F1FE1"/>
    <w:rsid w:val="009F2375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166"/>
    <w:rsid w:val="009F6261"/>
    <w:rsid w:val="009F6398"/>
    <w:rsid w:val="009F63F0"/>
    <w:rsid w:val="009F6517"/>
    <w:rsid w:val="009F66AA"/>
    <w:rsid w:val="009F6774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8A5"/>
    <w:rsid w:val="009F79A1"/>
    <w:rsid w:val="009F79D5"/>
    <w:rsid w:val="009F7B63"/>
    <w:rsid w:val="009F7BE8"/>
    <w:rsid w:val="009F7CE9"/>
    <w:rsid w:val="00A0008E"/>
    <w:rsid w:val="00A003A2"/>
    <w:rsid w:val="00A004AD"/>
    <w:rsid w:val="00A006F5"/>
    <w:rsid w:val="00A00716"/>
    <w:rsid w:val="00A00BA0"/>
    <w:rsid w:val="00A00C96"/>
    <w:rsid w:val="00A01081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3A7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C61"/>
    <w:rsid w:val="00A042B0"/>
    <w:rsid w:val="00A04323"/>
    <w:rsid w:val="00A043DE"/>
    <w:rsid w:val="00A04422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77F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21EA"/>
    <w:rsid w:val="00A123D1"/>
    <w:rsid w:val="00A128D0"/>
    <w:rsid w:val="00A12972"/>
    <w:rsid w:val="00A13265"/>
    <w:rsid w:val="00A133C5"/>
    <w:rsid w:val="00A133F5"/>
    <w:rsid w:val="00A13508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1B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40"/>
    <w:rsid w:val="00A17277"/>
    <w:rsid w:val="00A173BE"/>
    <w:rsid w:val="00A17FC3"/>
    <w:rsid w:val="00A20CF1"/>
    <w:rsid w:val="00A20F8E"/>
    <w:rsid w:val="00A2129C"/>
    <w:rsid w:val="00A215E5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14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3A"/>
    <w:rsid w:val="00A27876"/>
    <w:rsid w:val="00A27B85"/>
    <w:rsid w:val="00A27BC3"/>
    <w:rsid w:val="00A27CE7"/>
    <w:rsid w:val="00A27D00"/>
    <w:rsid w:val="00A301A9"/>
    <w:rsid w:val="00A301FD"/>
    <w:rsid w:val="00A30667"/>
    <w:rsid w:val="00A30779"/>
    <w:rsid w:val="00A30BD6"/>
    <w:rsid w:val="00A30BFC"/>
    <w:rsid w:val="00A30E30"/>
    <w:rsid w:val="00A310AB"/>
    <w:rsid w:val="00A310B3"/>
    <w:rsid w:val="00A310E0"/>
    <w:rsid w:val="00A31153"/>
    <w:rsid w:val="00A31194"/>
    <w:rsid w:val="00A311A6"/>
    <w:rsid w:val="00A31234"/>
    <w:rsid w:val="00A31556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D5"/>
    <w:rsid w:val="00A33EF0"/>
    <w:rsid w:val="00A33FC0"/>
    <w:rsid w:val="00A34210"/>
    <w:rsid w:val="00A3472C"/>
    <w:rsid w:val="00A34734"/>
    <w:rsid w:val="00A348C0"/>
    <w:rsid w:val="00A34D95"/>
    <w:rsid w:val="00A34F6A"/>
    <w:rsid w:val="00A353D4"/>
    <w:rsid w:val="00A3555E"/>
    <w:rsid w:val="00A35706"/>
    <w:rsid w:val="00A3580A"/>
    <w:rsid w:val="00A3597D"/>
    <w:rsid w:val="00A35A4E"/>
    <w:rsid w:val="00A35A98"/>
    <w:rsid w:val="00A35D92"/>
    <w:rsid w:val="00A35E30"/>
    <w:rsid w:val="00A35F71"/>
    <w:rsid w:val="00A35FC4"/>
    <w:rsid w:val="00A361F3"/>
    <w:rsid w:val="00A36406"/>
    <w:rsid w:val="00A366F8"/>
    <w:rsid w:val="00A36A2D"/>
    <w:rsid w:val="00A36CF6"/>
    <w:rsid w:val="00A36D02"/>
    <w:rsid w:val="00A36E01"/>
    <w:rsid w:val="00A36F58"/>
    <w:rsid w:val="00A36F5A"/>
    <w:rsid w:val="00A37046"/>
    <w:rsid w:val="00A3704A"/>
    <w:rsid w:val="00A371A1"/>
    <w:rsid w:val="00A373E4"/>
    <w:rsid w:val="00A3797A"/>
    <w:rsid w:val="00A379BC"/>
    <w:rsid w:val="00A379BD"/>
    <w:rsid w:val="00A37D20"/>
    <w:rsid w:val="00A37F65"/>
    <w:rsid w:val="00A40030"/>
    <w:rsid w:val="00A401CB"/>
    <w:rsid w:val="00A4029D"/>
    <w:rsid w:val="00A404F9"/>
    <w:rsid w:val="00A40663"/>
    <w:rsid w:val="00A40ACC"/>
    <w:rsid w:val="00A40EB4"/>
    <w:rsid w:val="00A4143E"/>
    <w:rsid w:val="00A4186B"/>
    <w:rsid w:val="00A418F0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44E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4D4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76D"/>
    <w:rsid w:val="00A46EC4"/>
    <w:rsid w:val="00A46F01"/>
    <w:rsid w:val="00A471E4"/>
    <w:rsid w:val="00A47512"/>
    <w:rsid w:val="00A47D85"/>
    <w:rsid w:val="00A501D3"/>
    <w:rsid w:val="00A50783"/>
    <w:rsid w:val="00A509BE"/>
    <w:rsid w:val="00A509F0"/>
    <w:rsid w:val="00A50AF9"/>
    <w:rsid w:val="00A50D1B"/>
    <w:rsid w:val="00A50E03"/>
    <w:rsid w:val="00A50EA5"/>
    <w:rsid w:val="00A50F0E"/>
    <w:rsid w:val="00A51427"/>
    <w:rsid w:val="00A51537"/>
    <w:rsid w:val="00A51779"/>
    <w:rsid w:val="00A519A3"/>
    <w:rsid w:val="00A51BC4"/>
    <w:rsid w:val="00A51FFD"/>
    <w:rsid w:val="00A5219D"/>
    <w:rsid w:val="00A521BE"/>
    <w:rsid w:val="00A52203"/>
    <w:rsid w:val="00A52735"/>
    <w:rsid w:val="00A52777"/>
    <w:rsid w:val="00A5299A"/>
    <w:rsid w:val="00A529B5"/>
    <w:rsid w:val="00A52DF4"/>
    <w:rsid w:val="00A52EAE"/>
    <w:rsid w:val="00A5305B"/>
    <w:rsid w:val="00A53701"/>
    <w:rsid w:val="00A53ADA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4C2B"/>
    <w:rsid w:val="00A55576"/>
    <w:rsid w:val="00A55C80"/>
    <w:rsid w:val="00A55DA5"/>
    <w:rsid w:val="00A55F64"/>
    <w:rsid w:val="00A56089"/>
    <w:rsid w:val="00A561FC"/>
    <w:rsid w:val="00A56252"/>
    <w:rsid w:val="00A562FF"/>
    <w:rsid w:val="00A564AF"/>
    <w:rsid w:val="00A565DF"/>
    <w:rsid w:val="00A56647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163E"/>
    <w:rsid w:val="00A61CFC"/>
    <w:rsid w:val="00A61D86"/>
    <w:rsid w:val="00A62107"/>
    <w:rsid w:val="00A6225A"/>
    <w:rsid w:val="00A624F1"/>
    <w:rsid w:val="00A626EA"/>
    <w:rsid w:val="00A62823"/>
    <w:rsid w:val="00A62A12"/>
    <w:rsid w:val="00A62DAC"/>
    <w:rsid w:val="00A6316B"/>
    <w:rsid w:val="00A631AB"/>
    <w:rsid w:val="00A6331F"/>
    <w:rsid w:val="00A63569"/>
    <w:rsid w:val="00A637DA"/>
    <w:rsid w:val="00A63889"/>
    <w:rsid w:val="00A638D6"/>
    <w:rsid w:val="00A63ACC"/>
    <w:rsid w:val="00A63B23"/>
    <w:rsid w:val="00A63E29"/>
    <w:rsid w:val="00A6422F"/>
    <w:rsid w:val="00A64559"/>
    <w:rsid w:val="00A64A43"/>
    <w:rsid w:val="00A64A84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5FEB"/>
    <w:rsid w:val="00A663D3"/>
    <w:rsid w:val="00A67092"/>
    <w:rsid w:val="00A6744E"/>
    <w:rsid w:val="00A6762D"/>
    <w:rsid w:val="00A67740"/>
    <w:rsid w:val="00A67EC7"/>
    <w:rsid w:val="00A67F83"/>
    <w:rsid w:val="00A705D5"/>
    <w:rsid w:val="00A70B3F"/>
    <w:rsid w:val="00A71509"/>
    <w:rsid w:val="00A716D1"/>
    <w:rsid w:val="00A71735"/>
    <w:rsid w:val="00A7180E"/>
    <w:rsid w:val="00A720FA"/>
    <w:rsid w:val="00A72273"/>
    <w:rsid w:val="00A722FC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66C8"/>
    <w:rsid w:val="00A766CC"/>
    <w:rsid w:val="00A766FE"/>
    <w:rsid w:val="00A767EC"/>
    <w:rsid w:val="00A769D6"/>
    <w:rsid w:val="00A769F2"/>
    <w:rsid w:val="00A76C70"/>
    <w:rsid w:val="00A76EE4"/>
    <w:rsid w:val="00A772F5"/>
    <w:rsid w:val="00A77434"/>
    <w:rsid w:val="00A774AF"/>
    <w:rsid w:val="00A77BC6"/>
    <w:rsid w:val="00A80233"/>
    <w:rsid w:val="00A8028B"/>
    <w:rsid w:val="00A80486"/>
    <w:rsid w:val="00A80841"/>
    <w:rsid w:val="00A808F9"/>
    <w:rsid w:val="00A80909"/>
    <w:rsid w:val="00A80BE4"/>
    <w:rsid w:val="00A80C81"/>
    <w:rsid w:val="00A80F97"/>
    <w:rsid w:val="00A81572"/>
    <w:rsid w:val="00A819FE"/>
    <w:rsid w:val="00A81BAC"/>
    <w:rsid w:val="00A81DC7"/>
    <w:rsid w:val="00A81ED6"/>
    <w:rsid w:val="00A81F3B"/>
    <w:rsid w:val="00A8203E"/>
    <w:rsid w:val="00A821DB"/>
    <w:rsid w:val="00A823EA"/>
    <w:rsid w:val="00A8254F"/>
    <w:rsid w:val="00A8278B"/>
    <w:rsid w:val="00A827F1"/>
    <w:rsid w:val="00A8282A"/>
    <w:rsid w:val="00A82E7B"/>
    <w:rsid w:val="00A8322D"/>
    <w:rsid w:val="00A8334A"/>
    <w:rsid w:val="00A83407"/>
    <w:rsid w:val="00A83486"/>
    <w:rsid w:val="00A83725"/>
    <w:rsid w:val="00A838E5"/>
    <w:rsid w:val="00A83C2E"/>
    <w:rsid w:val="00A84414"/>
    <w:rsid w:val="00A848E8"/>
    <w:rsid w:val="00A84B20"/>
    <w:rsid w:val="00A84BA6"/>
    <w:rsid w:val="00A84E2D"/>
    <w:rsid w:val="00A852DD"/>
    <w:rsid w:val="00A8537E"/>
    <w:rsid w:val="00A853C8"/>
    <w:rsid w:val="00A853D2"/>
    <w:rsid w:val="00A85C65"/>
    <w:rsid w:val="00A86269"/>
    <w:rsid w:val="00A86353"/>
    <w:rsid w:val="00A8637C"/>
    <w:rsid w:val="00A86518"/>
    <w:rsid w:val="00A866CE"/>
    <w:rsid w:val="00A8686F"/>
    <w:rsid w:val="00A869A0"/>
    <w:rsid w:val="00A86CBA"/>
    <w:rsid w:val="00A86D5B"/>
    <w:rsid w:val="00A87042"/>
    <w:rsid w:val="00A87471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2EF"/>
    <w:rsid w:val="00A92456"/>
    <w:rsid w:val="00A924A4"/>
    <w:rsid w:val="00A92559"/>
    <w:rsid w:val="00A92A01"/>
    <w:rsid w:val="00A92AAA"/>
    <w:rsid w:val="00A92C53"/>
    <w:rsid w:val="00A92E1E"/>
    <w:rsid w:val="00A93175"/>
    <w:rsid w:val="00A934E7"/>
    <w:rsid w:val="00A93565"/>
    <w:rsid w:val="00A9356A"/>
    <w:rsid w:val="00A9374F"/>
    <w:rsid w:val="00A93978"/>
    <w:rsid w:val="00A93DE5"/>
    <w:rsid w:val="00A93F34"/>
    <w:rsid w:val="00A943E1"/>
    <w:rsid w:val="00A95291"/>
    <w:rsid w:val="00A9550E"/>
    <w:rsid w:val="00A9566A"/>
    <w:rsid w:val="00A958FC"/>
    <w:rsid w:val="00A95A2F"/>
    <w:rsid w:val="00A95B2B"/>
    <w:rsid w:val="00A95C07"/>
    <w:rsid w:val="00A95D46"/>
    <w:rsid w:val="00A95E02"/>
    <w:rsid w:val="00A96035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A034C"/>
    <w:rsid w:val="00AA05E5"/>
    <w:rsid w:val="00AA09E4"/>
    <w:rsid w:val="00AA0BFA"/>
    <w:rsid w:val="00AA11A3"/>
    <w:rsid w:val="00AA1433"/>
    <w:rsid w:val="00AA147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6"/>
    <w:rsid w:val="00AA436D"/>
    <w:rsid w:val="00AA44D4"/>
    <w:rsid w:val="00AA45D8"/>
    <w:rsid w:val="00AA475C"/>
    <w:rsid w:val="00AA47E3"/>
    <w:rsid w:val="00AA4832"/>
    <w:rsid w:val="00AA48BF"/>
    <w:rsid w:val="00AA4BD1"/>
    <w:rsid w:val="00AA4C6E"/>
    <w:rsid w:val="00AA4CEE"/>
    <w:rsid w:val="00AA4DCA"/>
    <w:rsid w:val="00AA5A61"/>
    <w:rsid w:val="00AA5F01"/>
    <w:rsid w:val="00AA5FFD"/>
    <w:rsid w:val="00AA616A"/>
    <w:rsid w:val="00AA634D"/>
    <w:rsid w:val="00AA69F4"/>
    <w:rsid w:val="00AA6AEB"/>
    <w:rsid w:val="00AA6DBC"/>
    <w:rsid w:val="00AA7B7B"/>
    <w:rsid w:val="00AA7E39"/>
    <w:rsid w:val="00AB0338"/>
    <w:rsid w:val="00AB0551"/>
    <w:rsid w:val="00AB0640"/>
    <w:rsid w:val="00AB0769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B7E"/>
    <w:rsid w:val="00AB1D06"/>
    <w:rsid w:val="00AB1FB5"/>
    <w:rsid w:val="00AB2249"/>
    <w:rsid w:val="00AB2352"/>
    <w:rsid w:val="00AB2426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7C6"/>
    <w:rsid w:val="00AB4A0F"/>
    <w:rsid w:val="00AB508C"/>
    <w:rsid w:val="00AB533E"/>
    <w:rsid w:val="00AB54DA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66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2F9"/>
    <w:rsid w:val="00AC031E"/>
    <w:rsid w:val="00AC0498"/>
    <w:rsid w:val="00AC04E0"/>
    <w:rsid w:val="00AC0818"/>
    <w:rsid w:val="00AC0BDF"/>
    <w:rsid w:val="00AC0E2B"/>
    <w:rsid w:val="00AC0E5F"/>
    <w:rsid w:val="00AC112B"/>
    <w:rsid w:val="00AC1459"/>
    <w:rsid w:val="00AC1518"/>
    <w:rsid w:val="00AC1555"/>
    <w:rsid w:val="00AC1B9F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221"/>
    <w:rsid w:val="00AC4304"/>
    <w:rsid w:val="00AC4518"/>
    <w:rsid w:val="00AC4777"/>
    <w:rsid w:val="00AC486D"/>
    <w:rsid w:val="00AC49C7"/>
    <w:rsid w:val="00AC4A64"/>
    <w:rsid w:val="00AC4DA6"/>
    <w:rsid w:val="00AC5045"/>
    <w:rsid w:val="00AC52E5"/>
    <w:rsid w:val="00AC534D"/>
    <w:rsid w:val="00AC549E"/>
    <w:rsid w:val="00AC54DE"/>
    <w:rsid w:val="00AC5706"/>
    <w:rsid w:val="00AC5BD5"/>
    <w:rsid w:val="00AC5C0A"/>
    <w:rsid w:val="00AC5E58"/>
    <w:rsid w:val="00AC623F"/>
    <w:rsid w:val="00AC63EF"/>
    <w:rsid w:val="00AC6944"/>
    <w:rsid w:val="00AC6A23"/>
    <w:rsid w:val="00AC6BCE"/>
    <w:rsid w:val="00AC6C94"/>
    <w:rsid w:val="00AC6E0A"/>
    <w:rsid w:val="00AC6E41"/>
    <w:rsid w:val="00AC6F51"/>
    <w:rsid w:val="00AC6F9A"/>
    <w:rsid w:val="00AC71C6"/>
    <w:rsid w:val="00AC7508"/>
    <w:rsid w:val="00AC7EF2"/>
    <w:rsid w:val="00AD01A9"/>
    <w:rsid w:val="00AD0293"/>
    <w:rsid w:val="00AD0626"/>
    <w:rsid w:val="00AD0628"/>
    <w:rsid w:val="00AD0A25"/>
    <w:rsid w:val="00AD0AEE"/>
    <w:rsid w:val="00AD0F87"/>
    <w:rsid w:val="00AD11E1"/>
    <w:rsid w:val="00AD13EF"/>
    <w:rsid w:val="00AD1421"/>
    <w:rsid w:val="00AD16D1"/>
    <w:rsid w:val="00AD17C1"/>
    <w:rsid w:val="00AD1BA3"/>
    <w:rsid w:val="00AD1C91"/>
    <w:rsid w:val="00AD1CC0"/>
    <w:rsid w:val="00AD217D"/>
    <w:rsid w:val="00AD247E"/>
    <w:rsid w:val="00AD248E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5FB5"/>
    <w:rsid w:val="00AD65B6"/>
    <w:rsid w:val="00AD68BA"/>
    <w:rsid w:val="00AD6B33"/>
    <w:rsid w:val="00AD6C10"/>
    <w:rsid w:val="00AD6C3B"/>
    <w:rsid w:val="00AD6F46"/>
    <w:rsid w:val="00AD7709"/>
    <w:rsid w:val="00AD776F"/>
    <w:rsid w:val="00AD77B4"/>
    <w:rsid w:val="00AD77F5"/>
    <w:rsid w:val="00AD786F"/>
    <w:rsid w:val="00AD7910"/>
    <w:rsid w:val="00AD7A05"/>
    <w:rsid w:val="00AD7A17"/>
    <w:rsid w:val="00AD7A4B"/>
    <w:rsid w:val="00AE03FF"/>
    <w:rsid w:val="00AE0429"/>
    <w:rsid w:val="00AE0C52"/>
    <w:rsid w:val="00AE143A"/>
    <w:rsid w:val="00AE1538"/>
    <w:rsid w:val="00AE1B37"/>
    <w:rsid w:val="00AE2139"/>
    <w:rsid w:val="00AE21BE"/>
    <w:rsid w:val="00AE2258"/>
    <w:rsid w:val="00AE2E2A"/>
    <w:rsid w:val="00AE3212"/>
    <w:rsid w:val="00AE3226"/>
    <w:rsid w:val="00AE336F"/>
    <w:rsid w:val="00AE37A7"/>
    <w:rsid w:val="00AE37D1"/>
    <w:rsid w:val="00AE392B"/>
    <w:rsid w:val="00AE3936"/>
    <w:rsid w:val="00AE3D81"/>
    <w:rsid w:val="00AE3E1E"/>
    <w:rsid w:val="00AE4707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C27"/>
    <w:rsid w:val="00AE5D76"/>
    <w:rsid w:val="00AE6010"/>
    <w:rsid w:val="00AE6051"/>
    <w:rsid w:val="00AE6089"/>
    <w:rsid w:val="00AE6344"/>
    <w:rsid w:val="00AE69FF"/>
    <w:rsid w:val="00AE6A89"/>
    <w:rsid w:val="00AE6B35"/>
    <w:rsid w:val="00AE7571"/>
    <w:rsid w:val="00AE780F"/>
    <w:rsid w:val="00AE7887"/>
    <w:rsid w:val="00AE7A71"/>
    <w:rsid w:val="00AE7E9C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70A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3EEA"/>
    <w:rsid w:val="00AF4058"/>
    <w:rsid w:val="00AF40E9"/>
    <w:rsid w:val="00AF44CD"/>
    <w:rsid w:val="00AF4D8C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AF7D31"/>
    <w:rsid w:val="00B00028"/>
    <w:rsid w:val="00B003C2"/>
    <w:rsid w:val="00B0069A"/>
    <w:rsid w:val="00B008A6"/>
    <w:rsid w:val="00B00903"/>
    <w:rsid w:val="00B00A3E"/>
    <w:rsid w:val="00B00B44"/>
    <w:rsid w:val="00B00CFA"/>
    <w:rsid w:val="00B00E8F"/>
    <w:rsid w:val="00B010C8"/>
    <w:rsid w:val="00B010E7"/>
    <w:rsid w:val="00B0112F"/>
    <w:rsid w:val="00B01744"/>
    <w:rsid w:val="00B01806"/>
    <w:rsid w:val="00B01C9D"/>
    <w:rsid w:val="00B01D14"/>
    <w:rsid w:val="00B01E2B"/>
    <w:rsid w:val="00B02155"/>
    <w:rsid w:val="00B021A6"/>
    <w:rsid w:val="00B02401"/>
    <w:rsid w:val="00B025E2"/>
    <w:rsid w:val="00B0293F"/>
    <w:rsid w:val="00B03374"/>
    <w:rsid w:val="00B0338E"/>
    <w:rsid w:val="00B0384A"/>
    <w:rsid w:val="00B03BAA"/>
    <w:rsid w:val="00B046F0"/>
    <w:rsid w:val="00B049CE"/>
    <w:rsid w:val="00B04A79"/>
    <w:rsid w:val="00B04C26"/>
    <w:rsid w:val="00B05604"/>
    <w:rsid w:val="00B058FE"/>
    <w:rsid w:val="00B05CA8"/>
    <w:rsid w:val="00B05E07"/>
    <w:rsid w:val="00B06379"/>
    <w:rsid w:val="00B0646B"/>
    <w:rsid w:val="00B0679A"/>
    <w:rsid w:val="00B06851"/>
    <w:rsid w:val="00B06CA7"/>
    <w:rsid w:val="00B06F07"/>
    <w:rsid w:val="00B07249"/>
    <w:rsid w:val="00B072DD"/>
    <w:rsid w:val="00B07428"/>
    <w:rsid w:val="00B0744C"/>
    <w:rsid w:val="00B0745E"/>
    <w:rsid w:val="00B07632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4A5"/>
    <w:rsid w:val="00B1081E"/>
    <w:rsid w:val="00B10995"/>
    <w:rsid w:val="00B10ACA"/>
    <w:rsid w:val="00B10C8B"/>
    <w:rsid w:val="00B111B5"/>
    <w:rsid w:val="00B1154B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330"/>
    <w:rsid w:val="00B1592E"/>
    <w:rsid w:val="00B16200"/>
    <w:rsid w:val="00B162F0"/>
    <w:rsid w:val="00B169E6"/>
    <w:rsid w:val="00B16D75"/>
    <w:rsid w:val="00B172B7"/>
    <w:rsid w:val="00B17368"/>
    <w:rsid w:val="00B178F7"/>
    <w:rsid w:val="00B20498"/>
    <w:rsid w:val="00B206B7"/>
    <w:rsid w:val="00B20AA3"/>
    <w:rsid w:val="00B20B0A"/>
    <w:rsid w:val="00B20FDC"/>
    <w:rsid w:val="00B2104F"/>
    <w:rsid w:val="00B2134B"/>
    <w:rsid w:val="00B215BC"/>
    <w:rsid w:val="00B21964"/>
    <w:rsid w:val="00B21EB8"/>
    <w:rsid w:val="00B21FD5"/>
    <w:rsid w:val="00B22215"/>
    <w:rsid w:val="00B2235C"/>
    <w:rsid w:val="00B2248D"/>
    <w:rsid w:val="00B22733"/>
    <w:rsid w:val="00B227C3"/>
    <w:rsid w:val="00B22869"/>
    <w:rsid w:val="00B22975"/>
    <w:rsid w:val="00B22A6E"/>
    <w:rsid w:val="00B22A80"/>
    <w:rsid w:val="00B22DE3"/>
    <w:rsid w:val="00B234E1"/>
    <w:rsid w:val="00B239D8"/>
    <w:rsid w:val="00B23AD5"/>
    <w:rsid w:val="00B23C08"/>
    <w:rsid w:val="00B23DD5"/>
    <w:rsid w:val="00B23F80"/>
    <w:rsid w:val="00B2441F"/>
    <w:rsid w:val="00B24C8D"/>
    <w:rsid w:val="00B24CFD"/>
    <w:rsid w:val="00B24D50"/>
    <w:rsid w:val="00B24EC4"/>
    <w:rsid w:val="00B25047"/>
    <w:rsid w:val="00B250AA"/>
    <w:rsid w:val="00B25364"/>
    <w:rsid w:val="00B2546B"/>
    <w:rsid w:val="00B25849"/>
    <w:rsid w:val="00B25A37"/>
    <w:rsid w:val="00B25F06"/>
    <w:rsid w:val="00B266D1"/>
    <w:rsid w:val="00B267A1"/>
    <w:rsid w:val="00B26A14"/>
    <w:rsid w:val="00B26C67"/>
    <w:rsid w:val="00B27014"/>
    <w:rsid w:val="00B27388"/>
    <w:rsid w:val="00B27884"/>
    <w:rsid w:val="00B27F73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3B3"/>
    <w:rsid w:val="00B31513"/>
    <w:rsid w:val="00B315C9"/>
    <w:rsid w:val="00B3166E"/>
    <w:rsid w:val="00B31F80"/>
    <w:rsid w:val="00B31F86"/>
    <w:rsid w:val="00B3221C"/>
    <w:rsid w:val="00B32692"/>
    <w:rsid w:val="00B32703"/>
    <w:rsid w:val="00B32E4A"/>
    <w:rsid w:val="00B32F09"/>
    <w:rsid w:val="00B33090"/>
    <w:rsid w:val="00B335C2"/>
    <w:rsid w:val="00B3389C"/>
    <w:rsid w:val="00B33DDA"/>
    <w:rsid w:val="00B33EFF"/>
    <w:rsid w:val="00B33F18"/>
    <w:rsid w:val="00B33FAC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5077"/>
    <w:rsid w:val="00B350F7"/>
    <w:rsid w:val="00B3554E"/>
    <w:rsid w:val="00B35553"/>
    <w:rsid w:val="00B358A3"/>
    <w:rsid w:val="00B35C1F"/>
    <w:rsid w:val="00B35CB0"/>
    <w:rsid w:val="00B35D22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928"/>
    <w:rsid w:val="00B40A44"/>
    <w:rsid w:val="00B40AA2"/>
    <w:rsid w:val="00B40BA3"/>
    <w:rsid w:val="00B40EED"/>
    <w:rsid w:val="00B4144B"/>
    <w:rsid w:val="00B415AC"/>
    <w:rsid w:val="00B41A6C"/>
    <w:rsid w:val="00B41AAD"/>
    <w:rsid w:val="00B41BB7"/>
    <w:rsid w:val="00B41DEA"/>
    <w:rsid w:val="00B41F96"/>
    <w:rsid w:val="00B42294"/>
    <w:rsid w:val="00B4283E"/>
    <w:rsid w:val="00B429D7"/>
    <w:rsid w:val="00B42BDF"/>
    <w:rsid w:val="00B42D5D"/>
    <w:rsid w:val="00B42F19"/>
    <w:rsid w:val="00B435C2"/>
    <w:rsid w:val="00B43B49"/>
    <w:rsid w:val="00B43E4E"/>
    <w:rsid w:val="00B44174"/>
    <w:rsid w:val="00B443C4"/>
    <w:rsid w:val="00B44600"/>
    <w:rsid w:val="00B4479B"/>
    <w:rsid w:val="00B44E5D"/>
    <w:rsid w:val="00B44EA3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7AE"/>
    <w:rsid w:val="00B478D7"/>
    <w:rsid w:val="00B47ECE"/>
    <w:rsid w:val="00B503A9"/>
    <w:rsid w:val="00B50A85"/>
    <w:rsid w:val="00B50D46"/>
    <w:rsid w:val="00B50DA9"/>
    <w:rsid w:val="00B50EF2"/>
    <w:rsid w:val="00B50F4B"/>
    <w:rsid w:val="00B51620"/>
    <w:rsid w:val="00B517BB"/>
    <w:rsid w:val="00B517CE"/>
    <w:rsid w:val="00B51AAF"/>
    <w:rsid w:val="00B51AB8"/>
    <w:rsid w:val="00B51C37"/>
    <w:rsid w:val="00B5204C"/>
    <w:rsid w:val="00B520D6"/>
    <w:rsid w:val="00B521FA"/>
    <w:rsid w:val="00B522F7"/>
    <w:rsid w:val="00B52AA9"/>
    <w:rsid w:val="00B52AD6"/>
    <w:rsid w:val="00B52CEC"/>
    <w:rsid w:val="00B52DE5"/>
    <w:rsid w:val="00B52EF0"/>
    <w:rsid w:val="00B52F4D"/>
    <w:rsid w:val="00B530F8"/>
    <w:rsid w:val="00B5320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122"/>
    <w:rsid w:val="00B554B3"/>
    <w:rsid w:val="00B5556F"/>
    <w:rsid w:val="00B558F6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59F"/>
    <w:rsid w:val="00B579EA"/>
    <w:rsid w:val="00B57FBF"/>
    <w:rsid w:val="00B609B1"/>
    <w:rsid w:val="00B60BCC"/>
    <w:rsid w:val="00B610D6"/>
    <w:rsid w:val="00B619B2"/>
    <w:rsid w:val="00B61B71"/>
    <w:rsid w:val="00B62038"/>
    <w:rsid w:val="00B62242"/>
    <w:rsid w:val="00B624B7"/>
    <w:rsid w:val="00B628A8"/>
    <w:rsid w:val="00B6307F"/>
    <w:rsid w:val="00B6335C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5EDB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67CD5"/>
    <w:rsid w:val="00B701D4"/>
    <w:rsid w:val="00B70394"/>
    <w:rsid w:val="00B708FA"/>
    <w:rsid w:val="00B7099A"/>
    <w:rsid w:val="00B70BEC"/>
    <w:rsid w:val="00B70ED0"/>
    <w:rsid w:val="00B71112"/>
    <w:rsid w:val="00B71415"/>
    <w:rsid w:val="00B717B1"/>
    <w:rsid w:val="00B71A5B"/>
    <w:rsid w:val="00B71F82"/>
    <w:rsid w:val="00B72243"/>
    <w:rsid w:val="00B7243A"/>
    <w:rsid w:val="00B725F9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3E52"/>
    <w:rsid w:val="00B7446D"/>
    <w:rsid w:val="00B7472F"/>
    <w:rsid w:val="00B74762"/>
    <w:rsid w:val="00B749D9"/>
    <w:rsid w:val="00B75048"/>
    <w:rsid w:val="00B75597"/>
    <w:rsid w:val="00B75D91"/>
    <w:rsid w:val="00B75DCA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A8E"/>
    <w:rsid w:val="00B80ACB"/>
    <w:rsid w:val="00B80DED"/>
    <w:rsid w:val="00B81539"/>
    <w:rsid w:val="00B81615"/>
    <w:rsid w:val="00B82144"/>
    <w:rsid w:val="00B82331"/>
    <w:rsid w:val="00B824A2"/>
    <w:rsid w:val="00B8250F"/>
    <w:rsid w:val="00B827D3"/>
    <w:rsid w:val="00B82A2A"/>
    <w:rsid w:val="00B82B30"/>
    <w:rsid w:val="00B82EC0"/>
    <w:rsid w:val="00B8309C"/>
    <w:rsid w:val="00B831C5"/>
    <w:rsid w:val="00B83389"/>
    <w:rsid w:val="00B83570"/>
    <w:rsid w:val="00B8372C"/>
    <w:rsid w:val="00B83986"/>
    <w:rsid w:val="00B839B2"/>
    <w:rsid w:val="00B83CA7"/>
    <w:rsid w:val="00B843C8"/>
    <w:rsid w:val="00B844E8"/>
    <w:rsid w:val="00B847D1"/>
    <w:rsid w:val="00B84C38"/>
    <w:rsid w:val="00B84DC0"/>
    <w:rsid w:val="00B851F9"/>
    <w:rsid w:val="00B8547A"/>
    <w:rsid w:val="00B85612"/>
    <w:rsid w:val="00B85757"/>
    <w:rsid w:val="00B859D8"/>
    <w:rsid w:val="00B85C8A"/>
    <w:rsid w:val="00B85EB2"/>
    <w:rsid w:val="00B86045"/>
    <w:rsid w:val="00B8623A"/>
    <w:rsid w:val="00B86292"/>
    <w:rsid w:val="00B8648A"/>
    <w:rsid w:val="00B86847"/>
    <w:rsid w:val="00B86957"/>
    <w:rsid w:val="00B872C6"/>
    <w:rsid w:val="00B873E0"/>
    <w:rsid w:val="00B8762A"/>
    <w:rsid w:val="00B8782A"/>
    <w:rsid w:val="00B87A00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844"/>
    <w:rsid w:val="00B90BF1"/>
    <w:rsid w:val="00B90D0C"/>
    <w:rsid w:val="00B90FD6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4D74"/>
    <w:rsid w:val="00B953F7"/>
    <w:rsid w:val="00B956D5"/>
    <w:rsid w:val="00B957AA"/>
    <w:rsid w:val="00B95D00"/>
    <w:rsid w:val="00B96494"/>
    <w:rsid w:val="00B965FF"/>
    <w:rsid w:val="00B96BC3"/>
    <w:rsid w:val="00B96C3F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9BA"/>
    <w:rsid w:val="00BA2D05"/>
    <w:rsid w:val="00BA302D"/>
    <w:rsid w:val="00BA331D"/>
    <w:rsid w:val="00BA3357"/>
    <w:rsid w:val="00BA337B"/>
    <w:rsid w:val="00BA341E"/>
    <w:rsid w:val="00BA3ED5"/>
    <w:rsid w:val="00BA41F9"/>
    <w:rsid w:val="00BA4450"/>
    <w:rsid w:val="00BA44A6"/>
    <w:rsid w:val="00BA46FB"/>
    <w:rsid w:val="00BA4A2F"/>
    <w:rsid w:val="00BA4C72"/>
    <w:rsid w:val="00BA4F4B"/>
    <w:rsid w:val="00BA5047"/>
    <w:rsid w:val="00BA567D"/>
    <w:rsid w:val="00BA56C1"/>
    <w:rsid w:val="00BA5A30"/>
    <w:rsid w:val="00BA5D4B"/>
    <w:rsid w:val="00BA5F73"/>
    <w:rsid w:val="00BA6155"/>
    <w:rsid w:val="00BA6415"/>
    <w:rsid w:val="00BA6499"/>
    <w:rsid w:val="00BA6614"/>
    <w:rsid w:val="00BA68ED"/>
    <w:rsid w:val="00BA6B8D"/>
    <w:rsid w:val="00BA6BDA"/>
    <w:rsid w:val="00BA6C09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5BE"/>
    <w:rsid w:val="00BB08A1"/>
    <w:rsid w:val="00BB0BB0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8A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785"/>
    <w:rsid w:val="00BB5A99"/>
    <w:rsid w:val="00BB5D2E"/>
    <w:rsid w:val="00BB603A"/>
    <w:rsid w:val="00BB67C1"/>
    <w:rsid w:val="00BB67CD"/>
    <w:rsid w:val="00BB69DE"/>
    <w:rsid w:val="00BB6CB4"/>
    <w:rsid w:val="00BB6DAD"/>
    <w:rsid w:val="00BB75F0"/>
    <w:rsid w:val="00BB7654"/>
    <w:rsid w:val="00BB7673"/>
    <w:rsid w:val="00BC0093"/>
    <w:rsid w:val="00BC009E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BB7"/>
    <w:rsid w:val="00BC1FF9"/>
    <w:rsid w:val="00BC20A4"/>
    <w:rsid w:val="00BC21B0"/>
    <w:rsid w:val="00BC2207"/>
    <w:rsid w:val="00BC2305"/>
    <w:rsid w:val="00BC2653"/>
    <w:rsid w:val="00BC2723"/>
    <w:rsid w:val="00BC2731"/>
    <w:rsid w:val="00BC27B4"/>
    <w:rsid w:val="00BC28A7"/>
    <w:rsid w:val="00BC2E07"/>
    <w:rsid w:val="00BC2EE5"/>
    <w:rsid w:val="00BC3132"/>
    <w:rsid w:val="00BC32DC"/>
    <w:rsid w:val="00BC3458"/>
    <w:rsid w:val="00BC3916"/>
    <w:rsid w:val="00BC3B4B"/>
    <w:rsid w:val="00BC411B"/>
    <w:rsid w:val="00BC444F"/>
    <w:rsid w:val="00BC4488"/>
    <w:rsid w:val="00BC4B5C"/>
    <w:rsid w:val="00BC4D7A"/>
    <w:rsid w:val="00BC51F5"/>
    <w:rsid w:val="00BC5286"/>
    <w:rsid w:val="00BC54AF"/>
    <w:rsid w:val="00BC5759"/>
    <w:rsid w:val="00BC5956"/>
    <w:rsid w:val="00BC5A6A"/>
    <w:rsid w:val="00BC5A7C"/>
    <w:rsid w:val="00BC5B0A"/>
    <w:rsid w:val="00BC5F8C"/>
    <w:rsid w:val="00BC5FC7"/>
    <w:rsid w:val="00BC5FD5"/>
    <w:rsid w:val="00BC60D9"/>
    <w:rsid w:val="00BC6235"/>
    <w:rsid w:val="00BC64A0"/>
    <w:rsid w:val="00BC6580"/>
    <w:rsid w:val="00BC67B3"/>
    <w:rsid w:val="00BC67CD"/>
    <w:rsid w:val="00BC67D4"/>
    <w:rsid w:val="00BC695C"/>
    <w:rsid w:val="00BC6A95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11"/>
    <w:rsid w:val="00BD07D3"/>
    <w:rsid w:val="00BD0B64"/>
    <w:rsid w:val="00BD0D2A"/>
    <w:rsid w:val="00BD0E00"/>
    <w:rsid w:val="00BD0E2A"/>
    <w:rsid w:val="00BD0FFD"/>
    <w:rsid w:val="00BD1380"/>
    <w:rsid w:val="00BD1705"/>
    <w:rsid w:val="00BD19D7"/>
    <w:rsid w:val="00BD1BF8"/>
    <w:rsid w:val="00BD1F78"/>
    <w:rsid w:val="00BD2057"/>
    <w:rsid w:val="00BD252C"/>
    <w:rsid w:val="00BD2C4D"/>
    <w:rsid w:val="00BD2F73"/>
    <w:rsid w:val="00BD304D"/>
    <w:rsid w:val="00BD352A"/>
    <w:rsid w:val="00BD35A7"/>
    <w:rsid w:val="00BD3EEC"/>
    <w:rsid w:val="00BD3F5D"/>
    <w:rsid w:val="00BD3FBB"/>
    <w:rsid w:val="00BD3FE2"/>
    <w:rsid w:val="00BD4478"/>
    <w:rsid w:val="00BD46F5"/>
    <w:rsid w:val="00BD489B"/>
    <w:rsid w:val="00BD4912"/>
    <w:rsid w:val="00BD4BDD"/>
    <w:rsid w:val="00BD4E4A"/>
    <w:rsid w:val="00BD4EC1"/>
    <w:rsid w:val="00BD50BA"/>
    <w:rsid w:val="00BD527E"/>
    <w:rsid w:val="00BD54CB"/>
    <w:rsid w:val="00BD5726"/>
    <w:rsid w:val="00BD57F7"/>
    <w:rsid w:val="00BD593F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1A8"/>
    <w:rsid w:val="00BE0585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49F"/>
    <w:rsid w:val="00BE1EC1"/>
    <w:rsid w:val="00BE22C0"/>
    <w:rsid w:val="00BE250F"/>
    <w:rsid w:val="00BE2A88"/>
    <w:rsid w:val="00BE2C1D"/>
    <w:rsid w:val="00BE2CA3"/>
    <w:rsid w:val="00BE3261"/>
    <w:rsid w:val="00BE35AC"/>
    <w:rsid w:val="00BE370F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53C2"/>
    <w:rsid w:val="00BE56B3"/>
    <w:rsid w:val="00BE5C64"/>
    <w:rsid w:val="00BE5DC4"/>
    <w:rsid w:val="00BE5E78"/>
    <w:rsid w:val="00BE5F0B"/>
    <w:rsid w:val="00BE6BB5"/>
    <w:rsid w:val="00BE6D43"/>
    <w:rsid w:val="00BE6EFB"/>
    <w:rsid w:val="00BE719A"/>
    <w:rsid w:val="00BE74CD"/>
    <w:rsid w:val="00BE779E"/>
    <w:rsid w:val="00BE7E05"/>
    <w:rsid w:val="00BE7ED7"/>
    <w:rsid w:val="00BF005B"/>
    <w:rsid w:val="00BF0507"/>
    <w:rsid w:val="00BF050E"/>
    <w:rsid w:val="00BF09E3"/>
    <w:rsid w:val="00BF09F5"/>
    <w:rsid w:val="00BF0B8C"/>
    <w:rsid w:val="00BF0BF0"/>
    <w:rsid w:val="00BF0C2D"/>
    <w:rsid w:val="00BF0D6B"/>
    <w:rsid w:val="00BF128D"/>
    <w:rsid w:val="00BF1657"/>
    <w:rsid w:val="00BF16DE"/>
    <w:rsid w:val="00BF1B4A"/>
    <w:rsid w:val="00BF1D7E"/>
    <w:rsid w:val="00BF1FE8"/>
    <w:rsid w:val="00BF264A"/>
    <w:rsid w:val="00BF2741"/>
    <w:rsid w:val="00BF2A37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08"/>
    <w:rsid w:val="00BF6EF7"/>
    <w:rsid w:val="00BF6FAB"/>
    <w:rsid w:val="00BF6FEF"/>
    <w:rsid w:val="00BF74F1"/>
    <w:rsid w:val="00BF77E4"/>
    <w:rsid w:val="00BF794D"/>
    <w:rsid w:val="00C000C5"/>
    <w:rsid w:val="00C0057F"/>
    <w:rsid w:val="00C006BF"/>
    <w:rsid w:val="00C006F5"/>
    <w:rsid w:val="00C00960"/>
    <w:rsid w:val="00C00C51"/>
    <w:rsid w:val="00C00C8E"/>
    <w:rsid w:val="00C00D3E"/>
    <w:rsid w:val="00C01007"/>
    <w:rsid w:val="00C0118A"/>
    <w:rsid w:val="00C0181F"/>
    <w:rsid w:val="00C01850"/>
    <w:rsid w:val="00C018B7"/>
    <w:rsid w:val="00C01946"/>
    <w:rsid w:val="00C019A7"/>
    <w:rsid w:val="00C01A63"/>
    <w:rsid w:val="00C01E66"/>
    <w:rsid w:val="00C02189"/>
    <w:rsid w:val="00C02197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31F"/>
    <w:rsid w:val="00C055F1"/>
    <w:rsid w:val="00C05682"/>
    <w:rsid w:val="00C05D39"/>
    <w:rsid w:val="00C05E05"/>
    <w:rsid w:val="00C05ED6"/>
    <w:rsid w:val="00C05F4B"/>
    <w:rsid w:val="00C06001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7B6"/>
    <w:rsid w:val="00C10A19"/>
    <w:rsid w:val="00C10AC5"/>
    <w:rsid w:val="00C10AED"/>
    <w:rsid w:val="00C110FF"/>
    <w:rsid w:val="00C115FA"/>
    <w:rsid w:val="00C11859"/>
    <w:rsid w:val="00C11B19"/>
    <w:rsid w:val="00C11D0E"/>
    <w:rsid w:val="00C12288"/>
    <w:rsid w:val="00C123F9"/>
    <w:rsid w:val="00C128C1"/>
    <w:rsid w:val="00C132C1"/>
    <w:rsid w:val="00C13C47"/>
    <w:rsid w:val="00C13CA8"/>
    <w:rsid w:val="00C13DA8"/>
    <w:rsid w:val="00C14344"/>
    <w:rsid w:val="00C14389"/>
    <w:rsid w:val="00C14438"/>
    <w:rsid w:val="00C14450"/>
    <w:rsid w:val="00C1448E"/>
    <w:rsid w:val="00C14B20"/>
    <w:rsid w:val="00C14E33"/>
    <w:rsid w:val="00C15B30"/>
    <w:rsid w:val="00C15C08"/>
    <w:rsid w:val="00C15E7C"/>
    <w:rsid w:val="00C16349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CF4"/>
    <w:rsid w:val="00C20E97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906"/>
    <w:rsid w:val="00C22C7D"/>
    <w:rsid w:val="00C22CE7"/>
    <w:rsid w:val="00C22D87"/>
    <w:rsid w:val="00C22E39"/>
    <w:rsid w:val="00C23097"/>
    <w:rsid w:val="00C23126"/>
    <w:rsid w:val="00C23208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916"/>
    <w:rsid w:val="00C25A92"/>
    <w:rsid w:val="00C25AE5"/>
    <w:rsid w:val="00C25BC9"/>
    <w:rsid w:val="00C25CA6"/>
    <w:rsid w:val="00C25E32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6F5"/>
    <w:rsid w:val="00C32F1F"/>
    <w:rsid w:val="00C330CB"/>
    <w:rsid w:val="00C33313"/>
    <w:rsid w:val="00C33CCC"/>
    <w:rsid w:val="00C33D7B"/>
    <w:rsid w:val="00C3404B"/>
    <w:rsid w:val="00C342D3"/>
    <w:rsid w:val="00C344E9"/>
    <w:rsid w:val="00C3475A"/>
    <w:rsid w:val="00C34983"/>
    <w:rsid w:val="00C349E4"/>
    <w:rsid w:val="00C34A4E"/>
    <w:rsid w:val="00C34A9B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378E4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981"/>
    <w:rsid w:val="00C41A82"/>
    <w:rsid w:val="00C41DC6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CAD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5E1"/>
    <w:rsid w:val="00C45A61"/>
    <w:rsid w:val="00C45E7B"/>
    <w:rsid w:val="00C46140"/>
    <w:rsid w:val="00C46390"/>
    <w:rsid w:val="00C46567"/>
    <w:rsid w:val="00C469AF"/>
    <w:rsid w:val="00C469D9"/>
    <w:rsid w:val="00C46EF2"/>
    <w:rsid w:val="00C47209"/>
    <w:rsid w:val="00C4751C"/>
    <w:rsid w:val="00C476AB"/>
    <w:rsid w:val="00C47B80"/>
    <w:rsid w:val="00C47BCE"/>
    <w:rsid w:val="00C47D15"/>
    <w:rsid w:val="00C47E06"/>
    <w:rsid w:val="00C50418"/>
    <w:rsid w:val="00C50536"/>
    <w:rsid w:val="00C50F7A"/>
    <w:rsid w:val="00C510C9"/>
    <w:rsid w:val="00C5122A"/>
    <w:rsid w:val="00C51581"/>
    <w:rsid w:val="00C51B5B"/>
    <w:rsid w:val="00C51BB7"/>
    <w:rsid w:val="00C52229"/>
    <w:rsid w:val="00C52696"/>
    <w:rsid w:val="00C52830"/>
    <w:rsid w:val="00C52A4F"/>
    <w:rsid w:val="00C52CDE"/>
    <w:rsid w:val="00C53483"/>
    <w:rsid w:val="00C536BE"/>
    <w:rsid w:val="00C538D8"/>
    <w:rsid w:val="00C53A4A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5AF"/>
    <w:rsid w:val="00C55AA1"/>
    <w:rsid w:val="00C562F2"/>
    <w:rsid w:val="00C56467"/>
    <w:rsid w:val="00C565B7"/>
    <w:rsid w:val="00C567DD"/>
    <w:rsid w:val="00C56862"/>
    <w:rsid w:val="00C5701B"/>
    <w:rsid w:val="00C57117"/>
    <w:rsid w:val="00C57317"/>
    <w:rsid w:val="00C576B2"/>
    <w:rsid w:val="00C5770E"/>
    <w:rsid w:val="00C5786C"/>
    <w:rsid w:val="00C57A5D"/>
    <w:rsid w:val="00C57A69"/>
    <w:rsid w:val="00C57DC7"/>
    <w:rsid w:val="00C57EFC"/>
    <w:rsid w:val="00C60129"/>
    <w:rsid w:val="00C6098A"/>
    <w:rsid w:val="00C60AAE"/>
    <w:rsid w:val="00C61BA6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422D"/>
    <w:rsid w:val="00C642F2"/>
    <w:rsid w:val="00C642FC"/>
    <w:rsid w:val="00C64AC2"/>
    <w:rsid w:val="00C64C10"/>
    <w:rsid w:val="00C64DEC"/>
    <w:rsid w:val="00C6547C"/>
    <w:rsid w:val="00C654C9"/>
    <w:rsid w:val="00C65543"/>
    <w:rsid w:val="00C65ED4"/>
    <w:rsid w:val="00C6653D"/>
    <w:rsid w:val="00C66956"/>
    <w:rsid w:val="00C66A70"/>
    <w:rsid w:val="00C66E09"/>
    <w:rsid w:val="00C677D7"/>
    <w:rsid w:val="00C679BB"/>
    <w:rsid w:val="00C679F8"/>
    <w:rsid w:val="00C67B39"/>
    <w:rsid w:val="00C70239"/>
    <w:rsid w:val="00C7063F"/>
    <w:rsid w:val="00C7068D"/>
    <w:rsid w:val="00C706E9"/>
    <w:rsid w:val="00C7088A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1846"/>
    <w:rsid w:val="00C720F9"/>
    <w:rsid w:val="00C7218E"/>
    <w:rsid w:val="00C72628"/>
    <w:rsid w:val="00C726CD"/>
    <w:rsid w:val="00C7289F"/>
    <w:rsid w:val="00C72901"/>
    <w:rsid w:val="00C729C3"/>
    <w:rsid w:val="00C72B8C"/>
    <w:rsid w:val="00C72D13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EB8"/>
    <w:rsid w:val="00C74F46"/>
    <w:rsid w:val="00C751BE"/>
    <w:rsid w:val="00C7556E"/>
    <w:rsid w:val="00C768EB"/>
    <w:rsid w:val="00C76968"/>
    <w:rsid w:val="00C76B30"/>
    <w:rsid w:val="00C76E13"/>
    <w:rsid w:val="00C77074"/>
    <w:rsid w:val="00C7736C"/>
    <w:rsid w:val="00C77627"/>
    <w:rsid w:val="00C77A5A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E34"/>
    <w:rsid w:val="00C80EC1"/>
    <w:rsid w:val="00C81193"/>
    <w:rsid w:val="00C81E77"/>
    <w:rsid w:val="00C81EE4"/>
    <w:rsid w:val="00C82108"/>
    <w:rsid w:val="00C8257F"/>
    <w:rsid w:val="00C82728"/>
    <w:rsid w:val="00C82A00"/>
    <w:rsid w:val="00C82DE9"/>
    <w:rsid w:val="00C83190"/>
    <w:rsid w:val="00C832CD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B9E"/>
    <w:rsid w:val="00C8606B"/>
    <w:rsid w:val="00C861DC"/>
    <w:rsid w:val="00C86263"/>
    <w:rsid w:val="00C868CE"/>
    <w:rsid w:val="00C8693A"/>
    <w:rsid w:val="00C869EE"/>
    <w:rsid w:val="00C86D60"/>
    <w:rsid w:val="00C86F87"/>
    <w:rsid w:val="00C87020"/>
    <w:rsid w:val="00C874B4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9C0"/>
    <w:rsid w:val="00C90B39"/>
    <w:rsid w:val="00C90F54"/>
    <w:rsid w:val="00C90FBD"/>
    <w:rsid w:val="00C91639"/>
    <w:rsid w:val="00C918C0"/>
    <w:rsid w:val="00C92103"/>
    <w:rsid w:val="00C925F8"/>
    <w:rsid w:val="00C92832"/>
    <w:rsid w:val="00C92A8E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6ECC"/>
    <w:rsid w:val="00C9747B"/>
    <w:rsid w:val="00C9750F"/>
    <w:rsid w:val="00C9758D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873"/>
    <w:rsid w:val="00CA29D5"/>
    <w:rsid w:val="00CA29E4"/>
    <w:rsid w:val="00CA2CC1"/>
    <w:rsid w:val="00CA2D19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3E"/>
    <w:rsid w:val="00CA4840"/>
    <w:rsid w:val="00CA485E"/>
    <w:rsid w:val="00CA48BF"/>
    <w:rsid w:val="00CA5543"/>
    <w:rsid w:val="00CA59D6"/>
    <w:rsid w:val="00CA59E5"/>
    <w:rsid w:val="00CA5A2A"/>
    <w:rsid w:val="00CA5CA6"/>
    <w:rsid w:val="00CA5D80"/>
    <w:rsid w:val="00CA5FDC"/>
    <w:rsid w:val="00CA6824"/>
    <w:rsid w:val="00CA68AE"/>
    <w:rsid w:val="00CA6A04"/>
    <w:rsid w:val="00CA6DEB"/>
    <w:rsid w:val="00CA70C6"/>
    <w:rsid w:val="00CA7221"/>
    <w:rsid w:val="00CA74F4"/>
    <w:rsid w:val="00CB008B"/>
    <w:rsid w:val="00CB087A"/>
    <w:rsid w:val="00CB0D1B"/>
    <w:rsid w:val="00CB0F8B"/>
    <w:rsid w:val="00CB1135"/>
    <w:rsid w:val="00CB114D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434"/>
    <w:rsid w:val="00CB264F"/>
    <w:rsid w:val="00CB2B42"/>
    <w:rsid w:val="00CB33F2"/>
    <w:rsid w:val="00CB3648"/>
    <w:rsid w:val="00CB38C0"/>
    <w:rsid w:val="00CB38D7"/>
    <w:rsid w:val="00CB38DD"/>
    <w:rsid w:val="00CB3A82"/>
    <w:rsid w:val="00CB3CFD"/>
    <w:rsid w:val="00CB432E"/>
    <w:rsid w:val="00CB45AE"/>
    <w:rsid w:val="00CB4B2E"/>
    <w:rsid w:val="00CB4DD5"/>
    <w:rsid w:val="00CB4E10"/>
    <w:rsid w:val="00CB4E4B"/>
    <w:rsid w:val="00CB4F3A"/>
    <w:rsid w:val="00CB4F7F"/>
    <w:rsid w:val="00CB517F"/>
    <w:rsid w:val="00CB52DA"/>
    <w:rsid w:val="00CB54BE"/>
    <w:rsid w:val="00CB57CB"/>
    <w:rsid w:val="00CB59AF"/>
    <w:rsid w:val="00CB5A6F"/>
    <w:rsid w:val="00CB5E74"/>
    <w:rsid w:val="00CB606D"/>
    <w:rsid w:val="00CB623E"/>
    <w:rsid w:val="00CB6981"/>
    <w:rsid w:val="00CB6A2B"/>
    <w:rsid w:val="00CB6AC6"/>
    <w:rsid w:val="00CB6C4C"/>
    <w:rsid w:val="00CB6C71"/>
    <w:rsid w:val="00CB6D9D"/>
    <w:rsid w:val="00CB6EB9"/>
    <w:rsid w:val="00CB6F67"/>
    <w:rsid w:val="00CB73B4"/>
    <w:rsid w:val="00CB765C"/>
    <w:rsid w:val="00CB7755"/>
    <w:rsid w:val="00CB7A06"/>
    <w:rsid w:val="00CB7D0D"/>
    <w:rsid w:val="00CC0260"/>
    <w:rsid w:val="00CC05CB"/>
    <w:rsid w:val="00CC05E4"/>
    <w:rsid w:val="00CC0B09"/>
    <w:rsid w:val="00CC10AE"/>
    <w:rsid w:val="00CC110B"/>
    <w:rsid w:val="00CC11A3"/>
    <w:rsid w:val="00CC18D2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263"/>
    <w:rsid w:val="00CC4998"/>
    <w:rsid w:val="00CC49AA"/>
    <w:rsid w:val="00CC4E98"/>
    <w:rsid w:val="00CC4EBC"/>
    <w:rsid w:val="00CC5137"/>
    <w:rsid w:val="00CC52BC"/>
    <w:rsid w:val="00CC6326"/>
    <w:rsid w:val="00CC64C5"/>
    <w:rsid w:val="00CC67D9"/>
    <w:rsid w:val="00CC6B04"/>
    <w:rsid w:val="00CC6DC5"/>
    <w:rsid w:val="00CC6F27"/>
    <w:rsid w:val="00CC6FA3"/>
    <w:rsid w:val="00CC6FAB"/>
    <w:rsid w:val="00CC71FF"/>
    <w:rsid w:val="00CC752F"/>
    <w:rsid w:val="00CC77E3"/>
    <w:rsid w:val="00CC79E6"/>
    <w:rsid w:val="00CC7E57"/>
    <w:rsid w:val="00CD0373"/>
    <w:rsid w:val="00CD0754"/>
    <w:rsid w:val="00CD075B"/>
    <w:rsid w:val="00CD0C7C"/>
    <w:rsid w:val="00CD15DE"/>
    <w:rsid w:val="00CD1806"/>
    <w:rsid w:val="00CD1B89"/>
    <w:rsid w:val="00CD2032"/>
    <w:rsid w:val="00CD24BD"/>
    <w:rsid w:val="00CD2741"/>
    <w:rsid w:val="00CD2C68"/>
    <w:rsid w:val="00CD2C80"/>
    <w:rsid w:val="00CD2C96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478"/>
    <w:rsid w:val="00CD5846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187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BC"/>
    <w:rsid w:val="00CE090F"/>
    <w:rsid w:val="00CE0ADC"/>
    <w:rsid w:val="00CE0C38"/>
    <w:rsid w:val="00CE0D50"/>
    <w:rsid w:val="00CE0F8D"/>
    <w:rsid w:val="00CE14DF"/>
    <w:rsid w:val="00CE166A"/>
    <w:rsid w:val="00CE19F7"/>
    <w:rsid w:val="00CE1BDF"/>
    <w:rsid w:val="00CE21F1"/>
    <w:rsid w:val="00CE242F"/>
    <w:rsid w:val="00CE24D6"/>
    <w:rsid w:val="00CE24E6"/>
    <w:rsid w:val="00CE2AD6"/>
    <w:rsid w:val="00CE2BB7"/>
    <w:rsid w:val="00CE2FE2"/>
    <w:rsid w:val="00CE3682"/>
    <w:rsid w:val="00CE3698"/>
    <w:rsid w:val="00CE3CAB"/>
    <w:rsid w:val="00CE3E9C"/>
    <w:rsid w:val="00CE453C"/>
    <w:rsid w:val="00CE4755"/>
    <w:rsid w:val="00CE47E7"/>
    <w:rsid w:val="00CE4BC8"/>
    <w:rsid w:val="00CE5171"/>
    <w:rsid w:val="00CE5969"/>
    <w:rsid w:val="00CE59CE"/>
    <w:rsid w:val="00CE6AD0"/>
    <w:rsid w:val="00CE6BCC"/>
    <w:rsid w:val="00CE6F52"/>
    <w:rsid w:val="00CE7340"/>
    <w:rsid w:val="00CE7423"/>
    <w:rsid w:val="00CE75AC"/>
    <w:rsid w:val="00CE76D0"/>
    <w:rsid w:val="00CE789C"/>
    <w:rsid w:val="00CE7A84"/>
    <w:rsid w:val="00CE7AE4"/>
    <w:rsid w:val="00CE7E84"/>
    <w:rsid w:val="00CF0110"/>
    <w:rsid w:val="00CF0751"/>
    <w:rsid w:val="00CF0A92"/>
    <w:rsid w:val="00CF0CA9"/>
    <w:rsid w:val="00CF0DED"/>
    <w:rsid w:val="00CF0EC1"/>
    <w:rsid w:val="00CF0F97"/>
    <w:rsid w:val="00CF1640"/>
    <w:rsid w:val="00CF1B14"/>
    <w:rsid w:val="00CF1B3D"/>
    <w:rsid w:val="00CF1C86"/>
    <w:rsid w:val="00CF1D57"/>
    <w:rsid w:val="00CF1EF2"/>
    <w:rsid w:val="00CF2010"/>
    <w:rsid w:val="00CF22CC"/>
    <w:rsid w:val="00CF25AA"/>
    <w:rsid w:val="00CF293A"/>
    <w:rsid w:val="00CF2A89"/>
    <w:rsid w:val="00CF2BF3"/>
    <w:rsid w:val="00CF2E07"/>
    <w:rsid w:val="00CF2F1E"/>
    <w:rsid w:val="00CF31C7"/>
    <w:rsid w:val="00CF397B"/>
    <w:rsid w:val="00CF3D78"/>
    <w:rsid w:val="00CF3E75"/>
    <w:rsid w:val="00CF40CC"/>
    <w:rsid w:val="00CF41A5"/>
    <w:rsid w:val="00CF4383"/>
    <w:rsid w:val="00CF43E8"/>
    <w:rsid w:val="00CF4D63"/>
    <w:rsid w:val="00CF4EA1"/>
    <w:rsid w:val="00CF526A"/>
    <w:rsid w:val="00CF54B6"/>
    <w:rsid w:val="00CF55E4"/>
    <w:rsid w:val="00CF632B"/>
    <w:rsid w:val="00CF6559"/>
    <w:rsid w:val="00CF68CC"/>
    <w:rsid w:val="00CF6BFE"/>
    <w:rsid w:val="00CF6D85"/>
    <w:rsid w:val="00CF6F86"/>
    <w:rsid w:val="00CF731F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B43"/>
    <w:rsid w:val="00D02B6D"/>
    <w:rsid w:val="00D02EB9"/>
    <w:rsid w:val="00D030CC"/>
    <w:rsid w:val="00D030F2"/>
    <w:rsid w:val="00D0371B"/>
    <w:rsid w:val="00D03F6A"/>
    <w:rsid w:val="00D04155"/>
    <w:rsid w:val="00D0484F"/>
    <w:rsid w:val="00D0495A"/>
    <w:rsid w:val="00D0499F"/>
    <w:rsid w:val="00D04B9F"/>
    <w:rsid w:val="00D04EBF"/>
    <w:rsid w:val="00D05195"/>
    <w:rsid w:val="00D05252"/>
    <w:rsid w:val="00D05321"/>
    <w:rsid w:val="00D053C3"/>
    <w:rsid w:val="00D054D0"/>
    <w:rsid w:val="00D05587"/>
    <w:rsid w:val="00D05640"/>
    <w:rsid w:val="00D05952"/>
    <w:rsid w:val="00D05BE2"/>
    <w:rsid w:val="00D05CE2"/>
    <w:rsid w:val="00D05F25"/>
    <w:rsid w:val="00D06182"/>
    <w:rsid w:val="00D0620A"/>
    <w:rsid w:val="00D062C8"/>
    <w:rsid w:val="00D06925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0A08"/>
    <w:rsid w:val="00D10A1F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29"/>
    <w:rsid w:val="00D13541"/>
    <w:rsid w:val="00D135DB"/>
    <w:rsid w:val="00D13767"/>
    <w:rsid w:val="00D13CD2"/>
    <w:rsid w:val="00D13DA2"/>
    <w:rsid w:val="00D13DD2"/>
    <w:rsid w:val="00D13F98"/>
    <w:rsid w:val="00D13FB5"/>
    <w:rsid w:val="00D13FF7"/>
    <w:rsid w:val="00D140DA"/>
    <w:rsid w:val="00D14447"/>
    <w:rsid w:val="00D144EC"/>
    <w:rsid w:val="00D1484D"/>
    <w:rsid w:val="00D14B3D"/>
    <w:rsid w:val="00D1509D"/>
    <w:rsid w:val="00D15280"/>
    <w:rsid w:val="00D1552B"/>
    <w:rsid w:val="00D1573A"/>
    <w:rsid w:val="00D15901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17DFB"/>
    <w:rsid w:val="00D20122"/>
    <w:rsid w:val="00D201BF"/>
    <w:rsid w:val="00D2039A"/>
    <w:rsid w:val="00D208E2"/>
    <w:rsid w:val="00D20923"/>
    <w:rsid w:val="00D209C9"/>
    <w:rsid w:val="00D20F32"/>
    <w:rsid w:val="00D21181"/>
    <w:rsid w:val="00D21237"/>
    <w:rsid w:val="00D2123C"/>
    <w:rsid w:val="00D21306"/>
    <w:rsid w:val="00D21729"/>
    <w:rsid w:val="00D2198E"/>
    <w:rsid w:val="00D21AE1"/>
    <w:rsid w:val="00D21E82"/>
    <w:rsid w:val="00D21F1A"/>
    <w:rsid w:val="00D2210E"/>
    <w:rsid w:val="00D2227B"/>
    <w:rsid w:val="00D22405"/>
    <w:rsid w:val="00D227A5"/>
    <w:rsid w:val="00D22B1B"/>
    <w:rsid w:val="00D22C65"/>
    <w:rsid w:val="00D22CA0"/>
    <w:rsid w:val="00D230D6"/>
    <w:rsid w:val="00D234E2"/>
    <w:rsid w:val="00D235DD"/>
    <w:rsid w:val="00D239B7"/>
    <w:rsid w:val="00D23A1A"/>
    <w:rsid w:val="00D23B8D"/>
    <w:rsid w:val="00D23C26"/>
    <w:rsid w:val="00D23F44"/>
    <w:rsid w:val="00D24263"/>
    <w:rsid w:val="00D24341"/>
    <w:rsid w:val="00D2445C"/>
    <w:rsid w:val="00D24D4D"/>
    <w:rsid w:val="00D24E7A"/>
    <w:rsid w:val="00D24FCE"/>
    <w:rsid w:val="00D2564F"/>
    <w:rsid w:val="00D2591E"/>
    <w:rsid w:val="00D25BC9"/>
    <w:rsid w:val="00D25CD9"/>
    <w:rsid w:val="00D25D7A"/>
    <w:rsid w:val="00D25E4E"/>
    <w:rsid w:val="00D26092"/>
    <w:rsid w:val="00D26453"/>
    <w:rsid w:val="00D26591"/>
    <w:rsid w:val="00D2668E"/>
    <w:rsid w:val="00D26A45"/>
    <w:rsid w:val="00D26CB2"/>
    <w:rsid w:val="00D26F5F"/>
    <w:rsid w:val="00D27183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045"/>
    <w:rsid w:val="00D3162E"/>
    <w:rsid w:val="00D31672"/>
    <w:rsid w:val="00D31901"/>
    <w:rsid w:val="00D31914"/>
    <w:rsid w:val="00D31A3B"/>
    <w:rsid w:val="00D31F54"/>
    <w:rsid w:val="00D320E7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170"/>
    <w:rsid w:val="00D3321B"/>
    <w:rsid w:val="00D33250"/>
    <w:rsid w:val="00D338FA"/>
    <w:rsid w:val="00D33A5B"/>
    <w:rsid w:val="00D33EE4"/>
    <w:rsid w:val="00D341F8"/>
    <w:rsid w:val="00D34F7B"/>
    <w:rsid w:val="00D3543E"/>
    <w:rsid w:val="00D3560F"/>
    <w:rsid w:val="00D357A1"/>
    <w:rsid w:val="00D35A66"/>
    <w:rsid w:val="00D35AEE"/>
    <w:rsid w:val="00D35EA7"/>
    <w:rsid w:val="00D361E5"/>
    <w:rsid w:val="00D3630F"/>
    <w:rsid w:val="00D36335"/>
    <w:rsid w:val="00D36361"/>
    <w:rsid w:val="00D36635"/>
    <w:rsid w:val="00D36733"/>
    <w:rsid w:val="00D3690A"/>
    <w:rsid w:val="00D36CDA"/>
    <w:rsid w:val="00D36DDB"/>
    <w:rsid w:val="00D37648"/>
    <w:rsid w:val="00D376F4"/>
    <w:rsid w:val="00D3774C"/>
    <w:rsid w:val="00D37AB7"/>
    <w:rsid w:val="00D40222"/>
    <w:rsid w:val="00D40983"/>
    <w:rsid w:val="00D40BAF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044"/>
    <w:rsid w:val="00D43105"/>
    <w:rsid w:val="00D432D4"/>
    <w:rsid w:val="00D434C3"/>
    <w:rsid w:val="00D439C7"/>
    <w:rsid w:val="00D43A36"/>
    <w:rsid w:val="00D4408C"/>
    <w:rsid w:val="00D4410E"/>
    <w:rsid w:val="00D44187"/>
    <w:rsid w:val="00D44DFB"/>
    <w:rsid w:val="00D44F43"/>
    <w:rsid w:val="00D45124"/>
    <w:rsid w:val="00D4539F"/>
    <w:rsid w:val="00D459ED"/>
    <w:rsid w:val="00D45C47"/>
    <w:rsid w:val="00D45ECB"/>
    <w:rsid w:val="00D46072"/>
    <w:rsid w:val="00D467FA"/>
    <w:rsid w:val="00D46A6C"/>
    <w:rsid w:val="00D46F51"/>
    <w:rsid w:val="00D4758F"/>
    <w:rsid w:val="00D4773A"/>
    <w:rsid w:val="00D477FC"/>
    <w:rsid w:val="00D4789B"/>
    <w:rsid w:val="00D47A16"/>
    <w:rsid w:val="00D47A6B"/>
    <w:rsid w:val="00D47AA8"/>
    <w:rsid w:val="00D47DF1"/>
    <w:rsid w:val="00D50213"/>
    <w:rsid w:val="00D50274"/>
    <w:rsid w:val="00D50817"/>
    <w:rsid w:val="00D50A33"/>
    <w:rsid w:val="00D50C8B"/>
    <w:rsid w:val="00D5176D"/>
    <w:rsid w:val="00D51846"/>
    <w:rsid w:val="00D51B36"/>
    <w:rsid w:val="00D5208D"/>
    <w:rsid w:val="00D5226B"/>
    <w:rsid w:val="00D522F3"/>
    <w:rsid w:val="00D524AA"/>
    <w:rsid w:val="00D52516"/>
    <w:rsid w:val="00D5256E"/>
    <w:rsid w:val="00D5258F"/>
    <w:rsid w:val="00D52A1B"/>
    <w:rsid w:val="00D52F34"/>
    <w:rsid w:val="00D537A9"/>
    <w:rsid w:val="00D53C6B"/>
    <w:rsid w:val="00D54297"/>
    <w:rsid w:val="00D542EC"/>
    <w:rsid w:val="00D543E2"/>
    <w:rsid w:val="00D54448"/>
    <w:rsid w:val="00D545AE"/>
    <w:rsid w:val="00D54B7C"/>
    <w:rsid w:val="00D54E25"/>
    <w:rsid w:val="00D54EC8"/>
    <w:rsid w:val="00D55052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6"/>
    <w:rsid w:val="00D6185F"/>
    <w:rsid w:val="00D61999"/>
    <w:rsid w:val="00D61AD6"/>
    <w:rsid w:val="00D620C7"/>
    <w:rsid w:val="00D6212F"/>
    <w:rsid w:val="00D622D7"/>
    <w:rsid w:val="00D624B4"/>
    <w:rsid w:val="00D626AC"/>
    <w:rsid w:val="00D62950"/>
    <w:rsid w:val="00D629D5"/>
    <w:rsid w:val="00D62E7C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4BD"/>
    <w:rsid w:val="00D644E4"/>
    <w:rsid w:val="00D6463D"/>
    <w:rsid w:val="00D647E6"/>
    <w:rsid w:val="00D6499B"/>
    <w:rsid w:val="00D649EC"/>
    <w:rsid w:val="00D64ADD"/>
    <w:rsid w:val="00D64B10"/>
    <w:rsid w:val="00D6526D"/>
    <w:rsid w:val="00D652D3"/>
    <w:rsid w:val="00D6532E"/>
    <w:rsid w:val="00D655A3"/>
    <w:rsid w:val="00D65D87"/>
    <w:rsid w:val="00D65D8E"/>
    <w:rsid w:val="00D66023"/>
    <w:rsid w:val="00D6668D"/>
    <w:rsid w:val="00D66743"/>
    <w:rsid w:val="00D6691E"/>
    <w:rsid w:val="00D66C41"/>
    <w:rsid w:val="00D66F27"/>
    <w:rsid w:val="00D67317"/>
    <w:rsid w:val="00D67382"/>
    <w:rsid w:val="00D678DC"/>
    <w:rsid w:val="00D70145"/>
    <w:rsid w:val="00D706AA"/>
    <w:rsid w:val="00D70EC1"/>
    <w:rsid w:val="00D70F3E"/>
    <w:rsid w:val="00D70F50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B7D"/>
    <w:rsid w:val="00D72DD3"/>
    <w:rsid w:val="00D72FDB"/>
    <w:rsid w:val="00D730A8"/>
    <w:rsid w:val="00D73285"/>
    <w:rsid w:val="00D73387"/>
    <w:rsid w:val="00D7340B"/>
    <w:rsid w:val="00D737C6"/>
    <w:rsid w:val="00D7382A"/>
    <w:rsid w:val="00D73A70"/>
    <w:rsid w:val="00D73AA5"/>
    <w:rsid w:val="00D73B4B"/>
    <w:rsid w:val="00D73BEE"/>
    <w:rsid w:val="00D73C3E"/>
    <w:rsid w:val="00D73C6D"/>
    <w:rsid w:val="00D73C99"/>
    <w:rsid w:val="00D73E05"/>
    <w:rsid w:val="00D73F65"/>
    <w:rsid w:val="00D73FC9"/>
    <w:rsid w:val="00D74B0F"/>
    <w:rsid w:val="00D74B26"/>
    <w:rsid w:val="00D74C11"/>
    <w:rsid w:val="00D74C20"/>
    <w:rsid w:val="00D750E0"/>
    <w:rsid w:val="00D753E6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01"/>
    <w:rsid w:val="00D83725"/>
    <w:rsid w:val="00D83A87"/>
    <w:rsid w:val="00D83C43"/>
    <w:rsid w:val="00D84244"/>
    <w:rsid w:val="00D84D38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1D"/>
    <w:rsid w:val="00D904CC"/>
    <w:rsid w:val="00D907C7"/>
    <w:rsid w:val="00D91079"/>
    <w:rsid w:val="00D913AD"/>
    <w:rsid w:val="00D9145D"/>
    <w:rsid w:val="00D916E1"/>
    <w:rsid w:val="00D919E9"/>
    <w:rsid w:val="00D91C9A"/>
    <w:rsid w:val="00D91E44"/>
    <w:rsid w:val="00D91F79"/>
    <w:rsid w:val="00D92058"/>
    <w:rsid w:val="00D92201"/>
    <w:rsid w:val="00D922BC"/>
    <w:rsid w:val="00D92575"/>
    <w:rsid w:val="00D92638"/>
    <w:rsid w:val="00D927D6"/>
    <w:rsid w:val="00D92A3A"/>
    <w:rsid w:val="00D92FD9"/>
    <w:rsid w:val="00D9311F"/>
    <w:rsid w:val="00D9352C"/>
    <w:rsid w:val="00D937CD"/>
    <w:rsid w:val="00D93D4E"/>
    <w:rsid w:val="00D93E3A"/>
    <w:rsid w:val="00D94354"/>
    <w:rsid w:val="00D944EE"/>
    <w:rsid w:val="00D94DBC"/>
    <w:rsid w:val="00D951F6"/>
    <w:rsid w:val="00D957CF"/>
    <w:rsid w:val="00D95A57"/>
    <w:rsid w:val="00D95B68"/>
    <w:rsid w:val="00D95D39"/>
    <w:rsid w:val="00D95EA0"/>
    <w:rsid w:val="00D95EDD"/>
    <w:rsid w:val="00D95F6D"/>
    <w:rsid w:val="00D96128"/>
    <w:rsid w:val="00D963F2"/>
    <w:rsid w:val="00D96561"/>
    <w:rsid w:val="00D96AE3"/>
    <w:rsid w:val="00D96C6D"/>
    <w:rsid w:val="00D96F8E"/>
    <w:rsid w:val="00D96FB7"/>
    <w:rsid w:val="00D97061"/>
    <w:rsid w:val="00D974CF"/>
    <w:rsid w:val="00D979D3"/>
    <w:rsid w:val="00DA0191"/>
    <w:rsid w:val="00DA035A"/>
    <w:rsid w:val="00DA04D1"/>
    <w:rsid w:val="00DA06C9"/>
    <w:rsid w:val="00DA07D8"/>
    <w:rsid w:val="00DA0886"/>
    <w:rsid w:val="00DA0A06"/>
    <w:rsid w:val="00DA1499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42E"/>
    <w:rsid w:val="00DA344D"/>
    <w:rsid w:val="00DA3667"/>
    <w:rsid w:val="00DA3675"/>
    <w:rsid w:val="00DA3766"/>
    <w:rsid w:val="00DA3A81"/>
    <w:rsid w:val="00DA3E39"/>
    <w:rsid w:val="00DA3E58"/>
    <w:rsid w:val="00DA4450"/>
    <w:rsid w:val="00DA46A4"/>
    <w:rsid w:val="00DA4823"/>
    <w:rsid w:val="00DA4C22"/>
    <w:rsid w:val="00DA4EF5"/>
    <w:rsid w:val="00DA5277"/>
    <w:rsid w:val="00DA5994"/>
    <w:rsid w:val="00DA5BFA"/>
    <w:rsid w:val="00DA623E"/>
    <w:rsid w:val="00DA6318"/>
    <w:rsid w:val="00DA68A7"/>
    <w:rsid w:val="00DA68ED"/>
    <w:rsid w:val="00DA68F3"/>
    <w:rsid w:val="00DA6B6A"/>
    <w:rsid w:val="00DA6C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195"/>
    <w:rsid w:val="00DB232F"/>
    <w:rsid w:val="00DB234D"/>
    <w:rsid w:val="00DB2387"/>
    <w:rsid w:val="00DB28DF"/>
    <w:rsid w:val="00DB2A0B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41E0"/>
    <w:rsid w:val="00DB4226"/>
    <w:rsid w:val="00DB444B"/>
    <w:rsid w:val="00DB4454"/>
    <w:rsid w:val="00DB4C60"/>
    <w:rsid w:val="00DB4DB0"/>
    <w:rsid w:val="00DB5863"/>
    <w:rsid w:val="00DB592F"/>
    <w:rsid w:val="00DB59B6"/>
    <w:rsid w:val="00DB5A08"/>
    <w:rsid w:val="00DB5E6F"/>
    <w:rsid w:val="00DB6088"/>
    <w:rsid w:val="00DB626C"/>
    <w:rsid w:val="00DB6588"/>
    <w:rsid w:val="00DB6590"/>
    <w:rsid w:val="00DB65DC"/>
    <w:rsid w:val="00DB6E2D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009"/>
    <w:rsid w:val="00DC0105"/>
    <w:rsid w:val="00DC0404"/>
    <w:rsid w:val="00DC089F"/>
    <w:rsid w:val="00DC11CB"/>
    <w:rsid w:val="00DC143E"/>
    <w:rsid w:val="00DC2434"/>
    <w:rsid w:val="00DC2528"/>
    <w:rsid w:val="00DC2636"/>
    <w:rsid w:val="00DC28CC"/>
    <w:rsid w:val="00DC2ABD"/>
    <w:rsid w:val="00DC2D53"/>
    <w:rsid w:val="00DC2E20"/>
    <w:rsid w:val="00DC2F41"/>
    <w:rsid w:val="00DC316F"/>
    <w:rsid w:val="00DC3383"/>
    <w:rsid w:val="00DC35A0"/>
    <w:rsid w:val="00DC3646"/>
    <w:rsid w:val="00DC3892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4E1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D6E"/>
    <w:rsid w:val="00DC6F7B"/>
    <w:rsid w:val="00DC6F89"/>
    <w:rsid w:val="00DC6FE4"/>
    <w:rsid w:val="00DC7210"/>
    <w:rsid w:val="00DC74F3"/>
    <w:rsid w:val="00DD014D"/>
    <w:rsid w:val="00DD0388"/>
    <w:rsid w:val="00DD0847"/>
    <w:rsid w:val="00DD0B93"/>
    <w:rsid w:val="00DD0C38"/>
    <w:rsid w:val="00DD0C9E"/>
    <w:rsid w:val="00DD0DFC"/>
    <w:rsid w:val="00DD0E2E"/>
    <w:rsid w:val="00DD0FC4"/>
    <w:rsid w:val="00DD1311"/>
    <w:rsid w:val="00DD1A95"/>
    <w:rsid w:val="00DD1AAA"/>
    <w:rsid w:val="00DD1EB3"/>
    <w:rsid w:val="00DD1F60"/>
    <w:rsid w:val="00DD1F90"/>
    <w:rsid w:val="00DD212E"/>
    <w:rsid w:val="00DD23A4"/>
    <w:rsid w:val="00DD2917"/>
    <w:rsid w:val="00DD2C92"/>
    <w:rsid w:val="00DD35E5"/>
    <w:rsid w:val="00DD392D"/>
    <w:rsid w:val="00DD3A74"/>
    <w:rsid w:val="00DD3BA9"/>
    <w:rsid w:val="00DD3DF6"/>
    <w:rsid w:val="00DD43E8"/>
    <w:rsid w:val="00DD45FC"/>
    <w:rsid w:val="00DD4656"/>
    <w:rsid w:val="00DD480E"/>
    <w:rsid w:val="00DD4C09"/>
    <w:rsid w:val="00DD4CA6"/>
    <w:rsid w:val="00DD4D8B"/>
    <w:rsid w:val="00DD4EE2"/>
    <w:rsid w:val="00DD50C3"/>
    <w:rsid w:val="00DD50FF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867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CD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83F"/>
    <w:rsid w:val="00DE49ED"/>
    <w:rsid w:val="00DE4FE4"/>
    <w:rsid w:val="00DE4FFC"/>
    <w:rsid w:val="00DE516F"/>
    <w:rsid w:val="00DE53C1"/>
    <w:rsid w:val="00DE59C8"/>
    <w:rsid w:val="00DE5AE9"/>
    <w:rsid w:val="00DE5B4A"/>
    <w:rsid w:val="00DE5B9C"/>
    <w:rsid w:val="00DE5BC4"/>
    <w:rsid w:val="00DE6339"/>
    <w:rsid w:val="00DE63AB"/>
    <w:rsid w:val="00DE6558"/>
    <w:rsid w:val="00DE68AE"/>
    <w:rsid w:val="00DE68BB"/>
    <w:rsid w:val="00DE701D"/>
    <w:rsid w:val="00DE70D0"/>
    <w:rsid w:val="00DE7683"/>
    <w:rsid w:val="00DE7900"/>
    <w:rsid w:val="00DE7935"/>
    <w:rsid w:val="00DF0564"/>
    <w:rsid w:val="00DF0720"/>
    <w:rsid w:val="00DF079E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1FC0"/>
    <w:rsid w:val="00DF2413"/>
    <w:rsid w:val="00DF2638"/>
    <w:rsid w:val="00DF2B51"/>
    <w:rsid w:val="00DF2C62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009"/>
    <w:rsid w:val="00DF42FF"/>
    <w:rsid w:val="00DF43AE"/>
    <w:rsid w:val="00DF4492"/>
    <w:rsid w:val="00DF4890"/>
    <w:rsid w:val="00DF4999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FEF"/>
    <w:rsid w:val="00DF64F0"/>
    <w:rsid w:val="00DF6764"/>
    <w:rsid w:val="00DF68AB"/>
    <w:rsid w:val="00DF6EB1"/>
    <w:rsid w:val="00DF7644"/>
    <w:rsid w:val="00DF7682"/>
    <w:rsid w:val="00DF77E0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328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00"/>
    <w:rsid w:val="00E02068"/>
    <w:rsid w:val="00E02087"/>
    <w:rsid w:val="00E02619"/>
    <w:rsid w:val="00E02A32"/>
    <w:rsid w:val="00E02ABB"/>
    <w:rsid w:val="00E02B57"/>
    <w:rsid w:val="00E02D52"/>
    <w:rsid w:val="00E02D89"/>
    <w:rsid w:val="00E02FC5"/>
    <w:rsid w:val="00E03093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2AF"/>
    <w:rsid w:val="00E0576F"/>
    <w:rsid w:val="00E0599E"/>
    <w:rsid w:val="00E05B3B"/>
    <w:rsid w:val="00E05B8C"/>
    <w:rsid w:val="00E05C15"/>
    <w:rsid w:val="00E05D52"/>
    <w:rsid w:val="00E05F18"/>
    <w:rsid w:val="00E067A1"/>
    <w:rsid w:val="00E068C8"/>
    <w:rsid w:val="00E06B7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07DEA"/>
    <w:rsid w:val="00E07FCB"/>
    <w:rsid w:val="00E10131"/>
    <w:rsid w:val="00E1031B"/>
    <w:rsid w:val="00E10902"/>
    <w:rsid w:val="00E10B95"/>
    <w:rsid w:val="00E10E3E"/>
    <w:rsid w:val="00E10F68"/>
    <w:rsid w:val="00E1169B"/>
    <w:rsid w:val="00E117EA"/>
    <w:rsid w:val="00E11E32"/>
    <w:rsid w:val="00E12653"/>
    <w:rsid w:val="00E12877"/>
    <w:rsid w:val="00E12A1D"/>
    <w:rsid w:val="00E12C8F"/>
    <w:rsid w:val="00E12D28"/>
    <w:rsid w:val="00E13303"/>
    <w:rsid w:val="00E13540"/>
    <w:rsid w:val="00E13691"/>
    <w:rsid w:val="00E13AA4"/>
    <w:rsid w:val="00E14022"/>
    <w:rsid w:val="00E140C2"/>
    <w:rsid w:val="00E14198"/>
    <w:rsid w:val="00E14653"/>
    <w:rsid w:val="00E14853"/>
    <w:rsid w:val="00E14A75"/>
    <w:rsid w:val="00E14E64"/>
    <w:rsid w:val="00E14FF5"/>
    <w:rsid w:val="00E156F2"/>
    <w:rsid w:val="00E1574B"/>
    <w:rsid w:val="00E15BDA"/>
    <w:rsid w:val="00E15F44"/>
    <w:rsid w:val="00E15F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6BC"/>
    <w:rsid w:val="00E207C8"/>
    <w:rsid w:val="00E2093A"/>
    <w:rsid w:val="00E20BB5"/>
    <w:rsid w:val="00E20CD7"/>
    <w:rsid w:val="00E2109A"/>
    <w:rsid w:val="00E2121C"/>
    <w:rsid w:val="00E21296"/>
    <w:rsid w:val="00E214F0"/>
    <w:rsid w:val="00E21653"/>
    <w:rsid w:val="00E216EC"/>
    <w:rsid w:val="00E2173C"/>
    <w:rsid w:val="00E21D72"/>
    <w:rsid w:val="00E21E1C"/>
    <w:rsid w:val="00E220AA"/>
    <w:rsid w:val="00E2210F"/>
    <w:rsid w:val="00E2297C"/>
    <w:rsid w:val="00E2298D"/>
    <w:rsid w:val="00E229D5"/>
    <w:rsid w:val="00E22A6D"/>
    <w:rsid w:val="00E22AFC"/>
    <w:rsid w:val="00E22D0C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06"/>
    <w:rsid w:val="00E26B1E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E0D"/>
    <w:rsid w:val="00E30FB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F6A"/>
    <w:rsid w:val="00E33283"/>
    <w:rsid w:val="00E33925"/>
    <w:rsid w:val="00E3397D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AE"/>
    <w:rsid w:val="00E36BA1"/>
    <w:rsid w:val="00E37156"/>
    <w:rsid w:val="00E37527"/>
    <w:rsid w:val="00E378CA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054"/>
    <w:rsid w:val="00E44258"/>
    <w:rsid w:val="00E44885"/>
    <w:rsid w:val="00E44B7E"/>
    <w:rsid w:val="00E44CC0"/>
    <w:rsid w:val="00E44F72"/>
    <w:rsid w:val="00E450A8"/>
    <w:rsid w:val="00E450CF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47E33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215"/>
    <w:rsid w:val="00E5244A"/>
    <w:rsid w:val="00E524A7"/>
    <w:rsid w:val="00E52801"/>
    <w:rsid w:val="00E52821"/>
    <w:rsid w:val="00E52A26"/>
    <w:rsid w:val="00E52F2C"/>
    <w:rsid w:val="00E531F3"/>
    <w:rsid w:val="00E53370"/>
    <w:rsid w:val="00E537A8"/>
    <w:rsid w:val="00E53859"/>
    <w:rsid w:val="00E538E3"/>
    <w:rsid w:val="00E53EE9"/>
    <w:rsid w:val="00E54053"/>
    <w:rsid w:val="00E54846"/>
    <w:rsid w:val="00E54936"/>
    <w:rsid w:val="00E54A1B"/>
    <w:rsid w:val="00E54AB3"/>
    <w:rsid w:val="00E54AD6"/>
    <w:rsid w:val="00E54B9F"/>
    <w:rsid w:val="00E54EB9"/>
    <w:rsid w:val="00E54F96"/>
    <w:rsid w:val="00E55026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6B0"/>
    <w:rsid w:val="00E577BD"/>
    <w:rsid w:val="00E57D01"/>
    <w:rsid w:val="00E604D6"/>
    <w:rsid w:val="00E60507"/>
    <w:rsid w:val="00E60802"/>
    <w:rsid w:val="00E60D30"/>
    <w:rsid w:val="00E60FED"/>
    <w:rsid w:val="00E610E2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CD8"/>
    <w:rsid w:val="00E63FA5"/>
    <w:rsid w:val="00E645BD"/>
    <w:rsid w:val="00E64676"/>
    <w:rsid w:val="00E64746"/>
    <w:rsid w:val="00E647FA"/>
    <w:rsid w:val="00E64949"/>
    <w:rsid w:val="00E649B3"/>
    <w:rsid w:val="00E64B64"/>
    <w:rsid w:val="00E64CAD"/>
    <w:rsid w:val="00E6503B"/>
    <w:rsid w:val="00E650C7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5A5"/>
    <w:rsid w:val="00E70693"/>
    <w:rsid w:val="00E706B8"/>
    <w:rsid w:val="00E70B30"/>
    <w:rsid w:val="00E7103C"/>
    <w:rsid w:val="00E7104F"/>
    <w:rsid w:val="00E710E3"/>
    <w:rsid w:val="00E712B1"/>
    <w:rsid w:val="00E71BCC"/>
    <w:rsid w:val="00E71DA9"/>
    <w:rsid w:val="00E71E6F"/>
    <w:rsid w:val="00E71FEF"/>
    <w:rsid w:val="00E7201A"/>
    <w:rsid w:val="00E728E1"/>
    <w:rsid w:val="00E72901"/>
    <w:rsid w:val="00E72B8B"/>
    <w:rsid w:val="00E72C25"/>
    <w:rsid w:val="00E735CD"/>
    <w:rsid w:val="00E73635"/>
    <w:rsid w:val="00E7387A"/>
    <w:rsid w:val="00E73B95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3E"/>
    <w:rsid w:val="00E76062"/>
    <w:rsid w:val="00E7638D"/>
    <w:rsid w:val="00E763D5"/>
    <w:rsid w:val="00E764FA"/>
    <w:rsid w:val="00E76F61"/>
    <w:rsid w:val="00E77012"/>
    <w:rsid w:val="00E77152"/>
    <w:rsid w:val="00E772C9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C3A"/>
    <w:rsid w:val="00E81CC3"/>
    <w:rsid w:val="00E81D6F"/>
    <w:rsid w:val="00E81E45"/>
    <w:rsid w:val="00E8225E"/>
    <w:rsid w:val="00E823EB"/>
    <w:rsid w:val="00E823F6"/>
    <w:rsid w:val="00E82A9E"/>
    <w:rsid w:val="00E8332A"/>
    <w:rsid w:val="00E83362"/>
    <w:rsid w:val="00E83632"/>
    <w:rsid w:val="00E83947"/>
    <w:rsid w:val="00E83A3B"/>
    <w:rsid w:val="00E83C6D"/>
    <w:rsid w:val="00E83FFB"/>
    <w:rsid w:val="00E840A1"/>
    <w:rsid w:val="00E841B4"/>
    <w:rsid w:val="00E84215"/>
    <w:rsid w:val="00E84218"/>
    <w:rsid w:val="00E845F8"/>
    <w:rsid w:val="00E847C7"/>
    <w:rsid w:val="00E8482F"/>
    <w:rsid w:val="00E848C4"/>
    <w:rsid w:val="00E848F7"/>
    <w:rsid w:val="00E84BF6"/>
    <w:rsid w:val="00E84C46"/>
    <w:rsid w:val="00E84D2A"/>
    <w:rsid w:val="00E8503C"/>
    <w:rsid w:val="00E85662"/>
    <w:rsid w:val="00E85818"/>
    <w:rsid w:val="00E85A32"/>
    <w:rsid w:val="00E85B55"/>
    <w:rsid w:val="00E85F3B"/>
    <w:rsid w:val="00E86150"/>
    <w:rsid w:val="00E86251"/>
    <w:rsid w:val="00E8670F"/>
    <w:rsid w:val="00E86880"/>
    <w:rsid w:val="00E86A55"/>
    <w:rsid w:val="00E86C0F"/>
    <w:rsid w:val="00E870DE"/>
    <w:rsid w:val="00E87118"/>
    <w:rsid w:val="00E87119"/>
    <w:rsid w:val="00E874F0"/>
    <w:rsid w:val="00E8769F"/>
    <w:rsid w:val="00E878D4"/>
    <w:rsid w:val="00E87A8D"/>
    <w:rsid w:val="00E87F39"/>
    <w:rsid w:val="00E90355"/>
    <w:rsid w:val="00E90732"/>
    <w:rsid w:val="00E9074C"/>
    <w:rsid w:val="00E908F0"/>
    <w:rsid w:val="00E90D27"/>
    <w:rsid w:val="00E90EB5"/>
    <w:rsid w:val="00E910E4"/>
    <w:rsid w:val="00E9123F"/>
    <w:rsid w:val="00E9162F"/>
    <w:rsid w:val="00E916D6"/>
    <w:rsid w:val="00E9176C"/>
    <w:rsid w:val="00E91CA3"/>
    <w:rsid w:val="00E91D0D"/>
    <w:rsid w:val="00E920C3"/>
    <w:rsid w:val="00E924FE"/>
    <w:rsid w:val="00E9251B"/>
    <w:rsid w:val="00E92650"/>
    <w:rsid w:val="00E9266B"/>
    <w:rsid w:val="00E92BBC"/>
    <w:rsid w:val="00E92CCA"/>
    <w:rsid w:val="00E92D59"/>
    <w:rsid w:val="00E92F46"/>
    <w:rsid w:val="00E9307E"/>
    <w:rsid w:val="00E930A2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3F17"/>
    <w:rsid w:val="00E942C0"/>
    <w:rsid w:val="00E944E8"/>
    <w:rsid w:val="00E946FD"/>
    <w:rsid w:val="00E94BAA"/>
    <w:rsid w:val="00E94F3A"/>
    <w:rsid w:val="00E950C9"/>
    <w:rsid w:val="00E9576C"/>
    <w:rsid w:val="00E95D02"/>
    <w:rsid w:val="00E96011"/>
    <w:rsid w:val="00E961EC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805"/>
    <w:rsid w:val="00EA0B79"/>
    <w:rsid w:val="00EA0BAF"/>
    <w:rsid w:val="00EA0EC1"/>
    <w:rsid w:val="00EA0EEE"/>
    <w:rsid w:val="00EA1311"/>
    <w:rsid w:val="00EA14A7"/>
    <w:rsid w:val="00EA15C4"/>
    <w:rsid w:val="00EA1C93"/>
    <w:rsid w:val="00EA1DAB"/>
    <w:rsid w:val="00EA1E0A"/>
    <w:rsid w:val="00EA1EA5"/>
    <w:rsid w:val="00EA1F7A"/>
    <w:rsid w:val="00EA1FE6"/>
    <w:rsid w:val="00EA27CD"/>
    <w:rsid w:val="00EA27D7"/>
    <w:rsid w:val="00EA295B"/>
    <w:rsid w:val="00EA2A20"/>
    <w:rsid w:val="00EA2EBA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104"/>
    <w:rsid w:val="00EA61FA"/>
    <w:rsid w:val="00EA6296"/>
    <w:rsid w:val="00EA6356"/>
    <w:rsid w:val="00EA64A6"/>
    <w:rsid w:val="00EA6557"/>
    <w:rsid w:val="00EA65EF"/>
    <w:rsid w:val="00EA6910"/>
    <w:rsid w:val="00EA6B46"/>
    <w:rsid w:val="00EA6C05"/>
    <w:rsid w:val="00EA6CA2"/>
    <w:rsid w:val="00EA6CCF"/>
    <w:rsid w:val="00EA7281"/>
    <w:rsid w:val="00EA7BCB"/>
    <w:rsid w:val="00EA7CF0"/>
    <w:rsid w:val="00EB02F5"/>
    <w:rsid w:val="00EB045D"/>
    <w:rsid w:val="00EB08F4"/>
    <w:rsid w:val="00EB0AC9"/>
    <w:rsid w:val="00EB0C7D"/>
    <w:rsid w:val="00EB0E85"/>
    <w:rsid w:val="00EB15C0"/>
    <w:rsid w:val="00EB1707"/>
    <w:rsid w:val="00EB1FF9"/>
    <w:rsid w:val="00EB233C"/>
    <w:rsid w:val="00EB24C7"/>
    <w:rsid w:val="00EB2A20"/>
    <w:rsid w:val="00EB2BED"/>
    <w:rsid w:val="00EB2C00"/>
    <w:rsid w:val="00EB2D44"/>
    <w:rsid w:val="00EB3047"/>
    <w:rsid w:val="00EB30A3"/>
    <w:rsid w:val="00EB30F9"/>
    <w:rsid w:val="00EB350D"/>
    <w:rsid w:val="00EB3743"/>
    <w:rsid w:val="00EB3BB6"/>
    <w:rsid w:val="00EB3BEC"/>
    <w:rsid w:val="00EB4420"/>
    <w:rsid w:val="00EB4462"/>
    <w:rsid w:val="00EB499D"/>
    <w:rsid w:val="00EB4B1F"/>
    <w:rsid w:val="00EB5489"/>
    <w:rsid w:val="00EB560D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84C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76E"/>
    <w:rsid w:val="00EC0A70"/>
    <w:rsid w:val="00EC10FB"/>
    <w:rsid w:val="00EC129D"/>
    <w:rsid w:val="00EC13B5"/>
    <w:rsid w:val="00EC143A"/>
    <w:rsid w:val="00EC14E8"/>
    <w:rsid w:val="00EC189D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5FFC"/>
    <w:rsid w:val="00EC62EE"/>
    <w:rsid w:val="00EC6327"/>
    <w:rsid w:val="00EC6756"/>
    <w:rsid w:val="00EC68A7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8B8"/>
    <w:rsid w:val="00ED2AF7"/>
    <w:rsid w:val="00ED2BF1"/>
    <w:rsid w:val="00ED2D57"/>
    <w:rsid w:val="00ED2F5C"/>
    <w:rsid w:val="00ED32BC"/>
    <w:rsid w:val="00ED3815"/>
    <w:rsid w:val="00ED38F8"/>
    <w:rsid w:val="00ED3971"/>
    <w:rsid w:val="00ED3AF8"/>
    <w:rsid w:val="00ED3CC6"/>
    <w:rsid w:val="00ED4217"/>
    <w:rsid w:val="00ED439C"/>
    <w:rsid w:val="00ED458A"/>
    <w:rsid w:val="00ED49B5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6EA1"/>
    <w:rsid w:val="00ED6EAA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8D2"/>
    <w:rsid w:val="00EE1D3E"/>
    <w:rsid w:val="00EE20B0"/>
    <w:rsid w:val="00EE2223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102"/>
    <w:rsid w:val="00EE3390"/>
    <w:rsid w:val="00EE3583"/>
    <w:rsid w:val="00EE3605"/>
    <w:rsid w:val="00EE371C"/>
    <w:rsid w:val="00EE3F2A"/>
    <w:rsid w:val="00EE417D"/>
    <w:rsid w:val="00EE41F1"/>
    <w:rsid w:val="00EE4203"/>
    <w:rsid w:val="00EE4207"/>
    <w:rsid w:val="00EE44FE"/>
    <w:rsid w:val="00EE46A6"/>
    <w:rsid w:val="00EE46CF"/>
    <w:rsid w:val="00EE4765"/>
    <w:rsid w:val="00EE4818"/>
    <w:rsid w:val="00EE48BD"/>
    <w:rsid w:val="00EE4B12"/>
    <w:rsid w:val="00EE5C00"/>
    <w:rsid w:val="00EE5E1A"/>
    <w:rsid w:val="00EE61A5"/>
    <w:rsid w:val="00EE64CE"/>
    <w:rsid w:val="00EE64E8"/>
    <w:rsid w:val="00EE68B7"/>
    <w:rsid w:val="00EE6B54"/>
    <w:rsid w:val="00EE6E34"/>
    <w:rsid w:val="00EE6E77"/>
    <w:rsid w:val="00EE6ED9"/>
    <w:rsid w:val="00EE6F5C"/>
    <w:rsid w:val="00EE71F9"/>
    <w:rsid w:val="00EE7351"/>
    <w:rsid w:val="00EE77B8"/>
    <w:rsid w:val="00EE78BB"/>
    <w:rsid w:val="00EE7C17"/>
    <w:rsid w:val="00EE7F1C"/>
    <w:rsid w:val="00EE7F37"/>
    <w:rsid w:val="00EE7F3A"/>
    <w:rsid w:val="00EF0316"/>
    <w:rsid w:val="00EF0685"/>
    <w:rsid w:val="00EF0EEA"/>
    <w:rsid w:val="00EF0F62"/>
    <w:rsid w:val="00EF14D3"/>
    <w:rsid w:val="00EF16A2"/>
    <w:rsid w:val="00EF1991"/>
    <w:rsid w:val="00EF2020"/>
    <w:rsid w:val="00EF21C8"/>
    <w:rsid w:val="00EF25D2"/>
    <w:rsid w:val="00EF2641"/>
    <w:rsid w:val="00EF2B64"/>
    <w:rsid w:val="00EF2C9D"/>
    <w:rsid w:val="00EF2DB3"/>
    <w:rsid w:val="00EF2E5B"/>
    <w:rsid w:val="00EF30B9"/>
    <w:rsid w:val="00EF3E2C"/>
    <w:rsid w:val="00EF3E7F"/>
    <w:rsid w:val="00EF3FB1"/>
    <w:rsid w:val="00EF3FE4"/>
    <w:rsid w:val="00EF3FF5"/>
    <w:rsid w:val="00EF4045"/>
    <w:rsid w:val="00EF4126"/>
    <w:rsid w:val="00EF4143"/>
    <w:rsid w:val="00EF456F"/>
    <w:rsid w:val="00EF466A"/>
    <w:rsid w:val="00EF47DC"/>
    <w:rsid w:val="00EF5042"/>
    <w:rsid w:val="00EF532E"/>
    <w:rsid w:val="00EF547F"/>
    <w:rsid w:val="00EF5A3A"/>
    <w:rsid w:val="00EF5D5B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588"/>
    <w:rsid w:val="00F00D1A"/>
    <w:rsid w:val="00F00D3C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42B"/>
    <w:rsid w:val="00F0358D"/>
    <w:rsid w:val="00F035C3"/>
    <w:rsid w:val="00F037B9"/>
    <w:rsid w:val="00F03832"/>
    <w:rsid w:val="00F0394C"/>
    <w:rsid w:val="00F03DBC"/>
    <w:rsid w:val="00F040C1"/>
    <w:rsid w:val="00F04532"/>
    <w:rsid w:val="00F04CE5"/>
    <w:rsid w:val="00F05331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A4E"/>
    <w:rsid w:val="00F10BAD"/>
    <w:rsid w:val="00F10BD6"/>
    <w:rsid w:val="00F10DAB"/>
    <w:rsid w:val="00F10E1E"/>
    <w:rsid w:val="00F11753"/>
    <w:rsid w:val="00F11768"/>
    <w:rsid w:val="00F117D1"/>
    <w:rsid w:val="00F11EDD"/>
    <w:rsid w:val="00F122A7"/>
    <w:rsid w:val="00F1253D"/>
    <w:rsid w:val="00F12759"/>
    <w:rsid w:val="00F12919"/>
    <w:rsid w:val="00F12A95"/>
    <w:rsid w:val="00F12B66"/>
    <w:rsid w:val="00F12D1A"/>
    <w:rsid w:val="00F12DB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122"/>
    <w:rsid w:val="00F1516E"/>
    <w:rsid w:val="00F1522A"/>
    <w:rsid w:val="00F152C4"/>
    <w:rsid w:val="00F1546C"/>
    <w:rsid w:val="00F156BE"/>
    <w:rsid w:val="00F156EC"/>
    <w:rsid w:val="00F15809"/>
    <w:rsid w:val="00F15999"/>
    <w:rsid w:val="00F15A73"/>
    <w:rsid w:val="00F15FDC"/>
    <w:rsid w:val="00F16342"/>
    <w:rsid w:val="00F1668D"/>
    <w:rsid w:val="00F167AF"/>
    <w:rsid w:val="00F1687C"/>
    <w:rsid w:val="00F16AC7"/>
    <w:rsid w:val="00F16CAF"/>
    <w:rsid w:val="00F16D74"/>
    <w:rsid w:val="00F16FA6"/>
    <w:rsid w:val="00F172EF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2F8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CA1"/>
    <w:rsid w:val="00F27FBD"/>
    <w:rsid w:val="00F27FCA"/>
    <w:rsid w:val="00F302D0"/>
    <w:rsid w:val="00F3036C"/>
    <w:rsid w:val="00F3048D"/>
    <w:rsid w:val="00F305E0"/>
    <w:rsid w:val="00F30A0F"/>
    <w:rsid w:val="00F30DCE"/>
    <w:rsid w:val="00F30E83"/>
    <w:rsid w:val="00F30F88"/>
    <w:rsid w:val="00F3100F"/>
    <w:rsid w:val="00F31132"/>
    <w:rsid w:val="00F31A9B"/>
    <w:rsid w:val="00F31DDC"/>
    <w:rsid w:val="00F3220B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26F"/>
    <w:rsid w:val="00F3549D"/>
    <w:rsid w:val="00F355AC"/>
    <w:rsid w:val="00F35BBD"/>
    <w:rsid w:val="00F369C7"/>
    <w:rsid w:val="00F36F21"/>
    <w:rsid w:val="00F37197"/>
    <w:rsid w:val="00F374C2"/>
    <w:rsid w:val="00F37796"/>
    <w:rsid w:val="00F37844"/>
    <w:rsid w:val="00F40193"/>
    <w:rsid w:val="00F40350"/>
    <w:rsid w:val="00F4039E"/>
    <w:rsid w:val="00F405AE"/>
    <w:rsid w:val="00F4082B"/>
    <w:rsid w:val="00F40C5F"/>
    <w:rsid w:val="00F40D50"/>
    <w:rsid w:val="00F40E6B"/>
    <w:rsid w:val="00F41699"/>
    <w:rsid w:val="00F41726"/>
    <w:rsid w:val="00F419A3"/>
    <w:rsid w:val="00F41C05"/>
    <w:rsid w:val="00F42254"/>
    <w:rsid w:val="00F42589"/>
    <w:rsid w:val="00F42613"/>
    <w:rsid w:val="00F4272C"/>
    <w:rsid w:val="00F42D7F"/>
    <w:rsid w:val="00F42DA3"/>
    <w:rsid w:val="00F42E5D"/>
    <w:rsid w:val="00F42EE9"/>
    <w:rsid w:val="00F43259"/>
    <w:rsid w:val="00F435E8"/>
    <w:rsid w:val="00F435EC"/>
    <w:rsid w:val="00F43694"/>
    <w:rsid w:val="00F436F6"/>
    <w:rsid w:val="00F437D5"/>
    <w:rsid w:val="00F43860"/>
    <w:rsid w:val="00F438B5"/>
    <w:rsid w:val="00F43D22"/>
    <w:rsid w:val="00F43DE5"/>
    <w:rsid w:val="00F43DF9"/>
    <w:rsid w:val="00F43E2A"/>
    <w:rsid w:val="00F4421F"/>
    <w:rsid w:val="00F4428A"/>
    <w:rsid w:val="00F4442A"/>
    <w:rsid w:val="00F446D6"/>
    <w:rsid w:val="00F448FE"/>
    <w:rsid w:val="00F4498E"/>
    <w:rsid w:val="00F44B7D"/>
    <w:rsid w:val="00F44BC3"/>
    <w:rsid w:val="00F44CE3"/>
    <w:rsid w:val="00F44E52"/>
    <w:rsid w:val="00F450FA"/>
    <w:rsid w:val="00F45576"/>
    <w:rsid w:val="00F4566F"/>
    <w:rsid w:val="00F45696"/>
    <w:rsid w:val="00F45808"/>
    <w:rsid w:val="00F45C8B"/>
    <w:rsid w:val="00F45DC6"/>
    <w:rsid w:val="00F46302"/>
    <w:rsid w:val="00F46357"/>
    <w:rsid w:val="00F46510"/>
    <w:rsid w:val="00F46677"/>
    <w:rsid w:val="00F468D3"/>
    <w:rsid w:val="00F46A06"/>
    <w:rsid w:val="00F472C3"/>
    <w:rsid w:val="00F474E4"/>
    <w:rsid w:val="00F476B8"/>
    <w:rsid w:val="00F47855"/>
    <w:rsid w:val="00F47C64"/>
    <w:rsid w:val="00F47C7E"/>
    <w:rsid w:val="00F47E13"/>
    <w:rsid w:val="00F47F21"/>
    <w:rsid w:val="00F47FDC"/>
    <w:rsid w:val="00F502ED"/>
    <w:rsid w:val="00F50A7F"/>
    <w:rsid w:val="00F50DF0"/>
    <w:rsid w:val="00F51000"/>
    <w:rsid w:val="00F51118"/>
    <w:rsid w:val="00F516EE"/>
    <w:rsid w:val="00F518E3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65F"/>
    <w:rsid w:val="00F53C36"/>
    <w:rsid w:val="00F53D1A"/>
    <w:rsid w:val="00F54659"/>
    <w:rsid w:val="00F5487F"/>
    <w:rsid w:val="00F55380"/>
    <w:rsid w:val="00F553F8"/>
    <w:rsid w:val="00F55729"/>
    <w:rsid w:val="00F55A58"/>
    <w:rsid w:val="00F55D5F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0EC3"/>
    <w:rsid w:val="00F610F8"/>
    <w:rsid w:val="00F61342"/>
    <w:rsid w:val="00F61510"/>
    <w:rsid w:val="00F6153E"/>
    <w:rsid w:val="00F61548"/>
    <w:rsid w:val="00F6160A"/>
    <w:rsid w:val="00F6170B"/>
    <w:rsid w:val="00F61A26"/>
    <w:rsid w:val="00F61ED5"/>
    <w:rsid w:val="00F61FAD"/>
    <w:rsid w:val="00F62A6E"/>
    <w:rsid w:val="00F62D27"/>
    <w:rsid w:val="00F63142"/>
    <w:rsid w:val="00F63807"/>
    <w:rsid w:val="00F638F3"/>
    <w:rsid w:val="00F63BBE"/>
    <w:rsid w:val="00F63FA1"/>
    <w:rsid w:val="00F64026"/>
    <w:rsid w:val="00F6422E"/>
    <w:rsid w:val="00F64CED"/>
    <w:rsid w:val="00F65047"/>
    <w:rsid w:val="00F654C2"/>
    <w:rsid w:val="00F65A39"/>
    <w:rsid w:val="00F65C40"/>
    <w:rsid w:val="00F65C8F"/>
    <w:rsid w:val="00F6642E"/>
    <w:rsid w:val="00F66718"/>
    <w:rsid w:val="00F66878"/>
    <w:rsid w:val="00F66955"/>
    <w:rsid w:val="00F66AE3"/>
    <w:rsid w:val="00F66C0D"/>
    <w:rsid w:val="00F66F3E"/>
    <w:rsid w:val="00F67228"/>
    <w:rsid w:val="00F6736C"/>
    <w:rsid w:val="00F679E5"/>
    <w:rsid w:val="00F67E84"/>
    <w:rsid w:val="00F70537"/>
    <w:rsid w:val="00F70AD4"/>
    <w:rsid w:val="00F70E62"/>
    <w:rsid w:val="00F70F10"/>
    <w:rsid w:val="00F711B9"/>
    <w:rsid w:val="00F711F3"/>
    <w:rsid w:val="00F71467"/>
    <w:rsid w:val="00F715E9"/>
    <w:rsid w:val="00F717D9"/>
    <w:rsid w:val="00F71C6B"/>
    <w:rsid w:val="00F71C8D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4FE8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B3C"/>
    <w:rsid w:val="00F76FFA"/>
    <w:rsid w:val="00F772ED"/>
    <w:rsid w:val="00F7735F"/>
    <w:rsid w:val="00F779AF"/>
    <w:rsid w:val="00F77F8A"/>
    <w:rsid w:val="00F80072"/>
    <w:rsid w:val="00F80283"/>
    <w:rsid w:val="00F804BF"/>
    <w:rsid w:val="00F805CB"/>
    <w:rsid w:val="00F80B9D"/>
    <w:rsid w:val="00F80BB1"/>
    <w:rsid w:val="00F80EF3"/>
    <w:rsid w:val="00F80F08"/>
    <w:rsid w:val="00F8103F"/>
    <w:rsid w:val="00F811BB"/>
    <w:rsid w:val="00F81271"/>
    <w:rsid w:val="00F81502"/>
    <w:rsid w:val="00F8152C"/>
    <w:rsid w:val="00F81539"/>
    <w:rsid w:val="00F81637"/>
    <w:rsid w:val="00F81703"/>
    <w:rsid w:val="00F81A23"/>
    <w:rsid w:val="00F81A28"/>
    <w:rsid w:val="00F81B0F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DE3"/>
    <w:rsid w:val="00F86E20"/>
    <w:rsid w:val="00F86E66"/>
    <w:rsid w:val="00F86FAA"/>
    <w:rsid w:val="00F8704F"/>
    <w:rsid w:val="00F87630"/>
    <w:rsid w:val="00F876E0"/>
    <w:rsid w:val="00F878FF"/>
    <w:rsid w:val="00F87CA6"/>
    <w:rsid w:val="00F90094"/>
    <w:rsid w:val="00F9014C"/>
    <w:rsid w:val="00F901A5"/>
    <w:rsid w:val="00F90215"/>
    <w:rsid w:val="00F90308"/>
    <w:rsid w:val="00F906BC"/>
    <w:rsid w:val="00F9090A"/>
    <w:rsid w:val="00F90D13"/>
    <w:rsid w:val="00F90FF8"/>
    <w:rsid w:val="00F911C7"/>
    <w:rsid w:val="00F91244"/>
    <w:rsid w:val="00F91527"/>
    <w:rsid w:val="00F916E8"/>
    <w:rsid w:val="00F91DB2"/>
    <w:rsid w:val="00F922FE"/>
    <w:rsid w:val="00F924FE"/>
    <w:rsid w:val="00F925C5"/>
    <w:rsid w:val="00F9269D"/>
    <w:rsid w:val="00F92837"/>
    <w:rsid w:val="00F929DC"/>
    <w:rsid w:val="00F92A14"/>
    <w:rsid w:val="00F92A6E"/>
    <w:rsid w:val="00F92C41"/>
    <w:rsid w:val="00F92D42"/>
    <w:rsid w:val="00F930B9"/>
    <w:rsid w:val="00F934DB"/>
    <w:rsid w:val="00F9356E"/>
    <w:rsid w:val="00F9357B"/>
    <w:rsid w:val="00F93682"/>
    <w:rsid w:val="00F938C6"/>
    <w:rsid w:val="00F93A57"/>
    <w:rsid w:val="00F93BA5"/>
    <w:rsid w:val="00F93BDA"/>
    <w:rsid w:val="00F93C6B"/>
    <w:rsid w:val="00F93F54"/>
    <w:rsid w:val="00F93F85"/>
    <w:rsid w:val="00F94248"/>
    <w:rsid w:val="00F94B2C"/>
    <w:rsid w:val="00F95018"/>
    <w:rsid w:val="00F9505F"/>
    <w:rsid w:val="00F95556"/>
    <w:rsid w:val="00F95809"/>
    <w:rsid w:val="00F958F5"/>
    <w:rsid w:val="00F95C23"/>
    <w:rsid w:val="00F960EF"/>
    <w:rsid w:val="00F965E3"/>
    <w:rsid w:val="00F96685"/>
    <w:rsid w:val="00F96857"/>
    <w:rsid w:val="00F96AD0"/>
    <w:rsid w:val="00F96C29"/>
    <w:rsid w:val="00F96D0F"/>
    <w:rsid w:val="00F96E77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4D2"/>
    <w:rsid w:val="00FA0550"/>
    <w:rsid w:val="00FA0642"/>
    <w:rsid w:val="00FA094D"/>
    <w:rsid w:val="00FA09A9"/>
    <w:rsid w:val="00FA0ACB"/>
    <w:rsid w:val="00FA0B59"/>
    <w:rsid w:val="00FA0C31"/>
    <w:rsid w:val="00FA0D7F"/>
    <w:rsid w:val="00FA0FF7"/>
    <w:rsid w:val="00FA15BA"/>
    <w:rsid w:val="00FA1911"/>
    <w:rsid w:val="00FA1B71"/>
    <w:rsid w:val="00FA1D9B"/>
    <w:rsid w:val="00FA1EF3"/>
    <w:rsid w:val="00FA2154"/>
    <w:rsid w:val="00FA270B"/>
    <w:rsid w:val="00FA2726"/>
    <w:rsid w:val="00FA2944"/>
    <w:rsid w:val="00FA299A"/>
    <w:rsid w:val="00FA2A80"/>
    <w:rsid w:val="00FA3340"/>
    <w:rsid w:val="00FA3441"/>
    <w:rsid w:val="00FA34F7"/>
    <w:rsid w:val="00FA3E35"/>
    <w:rsid w:val="00FA3F75"/>
    <w:rsid w:val="00FA403B"/>
    <w:rsid w:val="00FA40A4"/>
    <w:rsid w:val="00FA4517"/>
    <w:rsid w:val="00FA458A"/>
    <w:rsid w:val="00FA4D4A"/>
    <w:rsid w:val="00FA4EA1"/>
    <w:rsid w:val="00FA502B"/>
    <w:rsid w:val="00FA5097"/>
    <w:rsid w:val="00FA53C1"/>
    <w:rsid w:val="00FA581F"/>
    <w:rsid w:val="00FA58C8"/>
    <w:rsid w:val="00FA5B84"/>
    <w:rsid w:val="00FA5C9E"/>
    <w:rsid w:val="00FA5EE6"/>
    <w:rsid w:val="00FA640A"/>
    <w:rsid w:val="00FA6474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95"/>
    <w:rsid w:val="00FB11E6"/>
    <w:rsid w:val="00FB11FB"/>
    <w:rsid w:val="00FB1617"/>
    <w:rsid w:val="00FB1AC8"/>
    <w:rsid w:val="00FB1DFD"/>
    <w:rsid w:val="00FB200C"/>
    <w:rsid w:val="00FB20B5"/>
    <w:rsid w:val="00FB21B0"/>
    <w:rsid w:val="00FB23FE"/>
    <w:rsid w:val="00FB2524"/>
    <w:rsid w:val="00FB2AF1"/>
    <w:rsid w:val="00FB2E6C"/>
    <w:rsid w:val="00FB2FBB"/>
    <w:rsid w:val="00FB3063"/>
    <w:rsid w:val="00FB3382"/>
    <w:rsid w:val="00FB3AAC"/>
    <w:rsid w:val="00FB3CF3"/>
    <w:rsid w:val="00FB3D65"/>
    <w:rsid w:val="00FB41A1"/>
    <w:rsid w:val="00FB443A"/>
    <w:rsid w:val="00FB4559"/>
    <w:rsid w:val="00FB4571"/>
    <w:rsid w:val="00FB47D0"/>
    <w:rsid w:val="00FB4853"/>
    <w:rsid w:val="00FB49B2"/>
    <w:rsid w:val="00FB4A4C"/>
    <w:rsid w:val="00FB4E61"/>
    <w:rsid w:val="00FB4FE3"/>
    <w:rsid w:val="00FB5073"/>
    <w:rsid w:val="00FB512B"/>
    <w:rsid w:val="00FB521F"/>
    <w:rsid w:val="00FB53AF"/>
    <w:rsid w:val="00FB53D1"/>
    <w:rsid w:val="00FB540A"/>
    <w:rsid w:val="00FB59A8"/>
    <w:rsid w:val="00FB5C58"/>
    <w:rsid w:val="00FB6083"/>
    <w:rsid w:val="00FB614D"/>
    <w:rsid w:val="00FB665D"/>
    <w:rsid w:val="00FB6715"/>
    <w:rsid w:val="00FB6795"/>
    <w:rsid w:val="00FB67C4"/>
    <w:rsid w:val="00FB6A0B"/>
    <w:rsid w:val="00FB6B17"/>
    <w:rsid w:val="00FB6B8A"/>
    <w:rsid w:val="00FB6C94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0D82"/>
    <w:rsid w:val="00FC10A9"/>
    <w:rsid w:val="00FC1564"/>
    <w:rsid w:val="00FC17F0"/>
    <w:rsid w:val="00FC1855"/>
    <w:rsid w:val="00FC1B7C"/>
    <w:rsid w:val="00FC1C8E"/>
    <w:rsid w:val="00FC1FD2"/>
    <w:rsid w:val="00FC24E5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4CC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723"/>
    <w:rsid w:val="00FC79D8"/>
    <w:rsid w:val="00FC7C1C"/>
    <w:rsid w:val="00FC7D20"/>
    <w:rsid w:val="00FC7D99"/>
    <w:rsid w:val="00FC7FDC"/>
    <w:rsid w:val="00FD0062"/>
    <w:rsid w:val="00FD010C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0A"/>
    <w:rsid w:val="00FD133C"/>
    <w:rsid w:val="00FD1438"/>
    <w:rsid w:val="00FD15A8"/>
    <w:rsid w:val="00FD1A30"/>
    <w:rsid w:val="00FD2070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230"/>
    <w:rsid w:val="00FD4332"/>
    <w:rsid w:val="00FD4466"/>
    <w:rsid w:val="00FD453C"/>
    <w:rsid w:val="00FD4AB1"/>
    <w:rsid w:val="00FD4E1C"/>
    <w:rsid w:val="00FD5606"/>
    <w:rsid w:val="00FD5B4C"/>
    <w:rsid w:val="00FD5C0E"/>
    <w:rsid w:val="00FD5DC0"/>
    <w:rsid w:val="00FD5E74"/>
    <w:rsid w:val="00FD6164"/>
    <w:rsid w:val="00FD633F"/>
    <w:rsid w:val="00FD664A"/>
    <w:rsid w:val="00FD69BA"/>
    <w:rsid w:val="00FD6A78"/>
    <w:rsid w:val="00FD6C02"/>
    <w:rsid w:val="00FD6C31"/>
    <w:rsid w:val="00FD6C78"/>
    <w:rsid w:val="00FD6D10"/>
    <w:rsid w:val="00FD6D40"/>
    <w:rsid w:val="00FD6DFC"/>
    <w:rsid w:val="00FD6E01"/>
    <w:rsid w:val="00FD6F19"/>
    <w:rsid w:val="00FD7331"/>
    <w:rsid w:val="00FD7341"/>
    <w:rsid w:val="00FD73F7"/>
    <w:rsid w:val="00FD7815"/>
    <w:rsid w:val="00FD7C75"/>
    <w:rsid w:val="00FD7D17"/>
    <w:rsid w:val="00FD7D86"/>
    <w:rsid w:val="00FD7D8F"/>
    <w:rsid w:val="00FD7DFA"/>
    <w:rsid w:val="00FD7F9A"/>
    <w:rsid w:val="00FE004A"/>
    <w:rsid w:val="00FE05FE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0BA"/>
    <w:rsid w:val="00FE35AC"/>
    <w:rsid w:val="00FE3874"/>
    <w:rsid w:val="00FE3C92"/>
    <w:rsid w:val="00FE3D04"/>
    <w:rsid w:val="00FE3E03"/>
    <w:rsid w:val="00FE3E37"/>
    <w:rsid w:val="00FE403C"/>
    <w:rsid w:val="00FE4432"/>
    <w:rsid w:val="00FE4493"/>
    <w:rsid w:val="00FE466A"/>
    <w:rsid w:val="00FE4751"/>
    <w:rsid w:val="00FE477A"/>
    <w:rsid w:val="00FE4914"/>
    <w:rsid w:val="00FE4CB7"/>
    <w:rsid w:val="00FE4CDF"/>
    <w:rsid w:val="00FE50E5"/>
    <w:rsid w:val="00FE5326"/>
    <w:rsid w:val="00FE5340"/>
    <w:rsid w:val="00FE5638"/>
    <w:rsid w:val="00FE592A"/>
    <w:rsid w:val="00FE5AE6"/>
    <w:rsid w:val="00FE5C72"/>
    <w:rsid w:val="00FE5D5B"/>
    <w:rsid w:val="00FE6727"/>
    <w:rsid w:val="00FE6B6B"/>
    <w:rsid w:val="00FE6DDA"/>
    <w:rsid w:val="00FE6E95"/>
    <w:rsid w:val="00FE72F5"/>
    <w:rsid w:val="00FE759C"/>
    <w:rsid w:val="00FE79A9"/>
    <w:rsid w:val="00FE7C86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30B"/>
    <w:rsid w:val="00FF1433"/>
    <w:rsid w:val="00FF18EE"/>
    <w:rsid w:val="00FF195C"/>
    <w:rsid w:val="00FF1C68"/>
    <w:rsid w:val="00FF1CCD"/>
    <w:rsid w:val="00FF1CCF"/>
    <w:rsid w:val="00FF1F81"/>
    <w:rsid w:val="00FF20D5"/>
    <w:rsid w:val="00FF21E5"/>
    <w:rsid w:val="00FF23CC"/>
    <w:rsid w:val="00FF29A6"/>
    <w:rsid w:val="00FF2B56"/>
    <w:rsid w:val="00FF2BB4"/>
    <w:rsid w:val="00FF2CD7"/>
    <w:rsid w:val="00FF3143"/>
    <w:rsid w:val="00FF326A"/>
    <w:rsid w:val="00FF3965"/>
    <w:rsid w:val="00FF3A57"/>
    <w:rsid w:val="00FF3AFD"/>
    <w:rsid w:val="00FF3C07"/>
    <w:rsid w:val="00FF40EC"/>
    <w:rsid w:val="00FF416F"/>
    <w:rsid w:val="00FF43B1"/>
    <w:rsid w:val="00FF43B4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04A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BA9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5F849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D28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D28B8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E38907-383B-4995-8979-1936E1AA4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12348</TotalTime>
  <Pages>64</Pages>
  <Words>12822</Words>
  <Characters>73092</Characters>
  <Application>Microsoft Office Word</Application>
  <DocSecurity>0</DocSecurity>
  <Lines>609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85743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Jariyaporn, Rattanamahawong</cp:lastModifiedBy>
  <cp:revision>2060</cp:revision>
  <cp:lastPrinted>2020-02-25T16:43:00Z</cp:lastPrinted>
  <dcterms:created xsi:type="dcterms:W3CDTF">2019-05-05T10:50:00Z</dcterms:created>
  <dcterms:modified xsi:type="dcterms:W3CDTF">2020-02-25T19:14:00Z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