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Start"/>
      <w:bookmarkEnd w:id="0"/>
    </w:p>
    <w:p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35AA5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66C93" w:rsidRPr="00B10F95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4E5950" w:rsidRPr="00B10F95" w:rsidRDefault="004E5950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E41B2" w:rsidRPr="00C923DA" w:rsidRDefault="008E41B2" w:rsidP="00293CA3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93CA3" w:rsidRPr="00B10F95">
        <w:rPr>
          <w:rFonts w:ascii="Angsana New" w:hAnsi="Angsana New" w:cs="Angsana New"/>
          <w:b/>
          <w:bCs/>
          <w:sz w:val="52"/>
          <w:szCs w:val="52"/>
          <w:cs/>
        </w:rPr>
        <w:t>อิชิตัน กรุ๊ป จำกัด</w:t>
      </w:r>
      <w:r w:rsidR="00EE615F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EE615F"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 w:rsidR="00C923D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C923DA"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:rsidR="008E41B2" w:rsidRPr="005C443F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:rsidR="008E41B2" w:rsidRPr="00B10F95" w:rsidRDefault="00062018" w:rsidP="00C77EE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8E41B2" w:rsidRPr="00B10F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8E41B2" w:rsidRPr="00B10F9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8E41B2" w:rsidRPr="00B10F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433E6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02ED3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062018" w:rsidRDefault="00062018" w:rsidP="00062018">
      <w:pPr>
        <w:pStyle w:val="BodyText"/>
        <w:spacing w:after="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และ</w:t>
      </w:r>
    </w:p>
    <w:p w:rsidR="00062018" w:rsidRPr="00B10F95" w:rsidRDefault="00062018" w:rsidP="00062018">
      <w:pPr>
        <w:pStyle w:val="BodyText"/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:rsidR="00CF0CD3" w:rsidRDefault="00CF0CD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CF0CD3" w:rsidRPr="00CF0CD3" w:rsidRDefault="00CF0CD3" w:rsidP="00CF0CD3"/>
    <w:p w:rsidR="00CF0CD3" w:rsidRPr="00CF0CD3" w:rsidRDefault="00CF0CD3" w:rsidP="00CF0CD3"/>
    <w:p w:rsidR="00CF0CD3" w:rsidRPr="00CF0CD3" w:rsidRDefault="00CF0CD3" w:rsidP="00CF0CD3"/>
    <w:p w:rsidR="00CF0CD3" w:rsidRPr="00CF0CD3" w:rsidRDefault="00CF0CD3" w:rsidP="00CF0CD3"/>
    <w:p w:rsidR="00CF0CD3" w:rsidRPr="00CF0CD3" w:rsidRDefault="00CF0CD3" w:rsidP="00CF0CD3"/>
    <w:p w:rsidR="00CF0CD3" w:rsidRPr="00CF0CD3" w:rsidRDefault="00CF0CD3" w:rsidP="00CF0CD3"/>
    <w:p w:rsidR="00CF0CD3" w:rsidRPr="00CF0CD3" w:rsidRDefault="00CF0CD3" w:rsidP="00CF0CD3"/>
    <w:p w:rsidR="00CF0CD3" w:rsidRPr="00CF0CD3" w:rsidRDefault="00CF0CD3" w:rsidP="00CF0CD3"/>
    <w:p w:rsidR="00CF0CD3" w:rsidRDefault="00CF0CD3" w:rsidP="00CF0CD3">
      <w:pPr>
        <w:jc w:val="center"/>
      </w:pPr>
    </w:p>
    <w:p w:rsidR="00CF0CD3" w:rsidRDefault="00CF0CD3" w:rsidP="00CF0CD3"/>
    <w:p w:rsidR="00CF0CD3" w:rsidRPr="00CF0CD3" w:rsidRDefault="00CF0CD3" w:rsidP="00CF0CD3">
      <w:pPr>
        <w:sectPr w:rsidR="00CF0CD3" w:rsidRPr="00CF0CD3" w:rsidSect="005A3E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620" w:right="1152" w:bottom="576" w:left="1152" w:header="720" w:footer="720" w:gutter="0"/>
          <w:pgNumType w:start="2"/>
          <w:cols w:space="720"/>
          <w:titlePg/>
        </w:sectPr>
      </w:pPr>
    </w:p>
    <w:p w:rsidR="004956B4" w:rsidRDefault="004956B4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right"/>
        <w:rPr>
          <w:rFonts w:ascii="Angsana New" w:hAnsi="Angsana New" w:cs="Angsana New"/>
          <w:sz w:val="30"/>
          <w:szCs w:val="30"/>
        </w:rPr>
      </w:pPr>
    </w:p>
    <w:p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5A3EEC" w:rsidRDefault="005A3EEC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A76CC2" w:rsidRPr="00B10F95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956B4" w:rsidRPr="00B10F95" w:rsidRDefault="004956B4" w:rsidP="00984DC4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:rsidR="004956B4" w:rsidRPr="00D114D5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:rsidR="004956B4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938FA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C83AC6" w:rsidRPr="005938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293CA3" w:rsidRPr="005938FA">
        <w:rPr>
          <w:rFonts w:ascii="Angsana New" w:hAnsi="Angsana New" w:cs="Angsana New"/>
          <w:b/>
          <w:bCs/>
          <w:sz w:val="30"/>
          <w:szCs w:val="30"/>
          <w:cs/>
        </w:rPr>
        <w:t>อิชิตัน กรุ๊ป จำกัด</w:t>
      </w:r>
      <w:r w:rsidR="00EE615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E615F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:rsidR="00C07584" w:rsidRDefault="00C0758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:rsidR="001F68BA" w:rsidRPr="001F68BA" w:rsidRDefault="001F68BA" w:rsidP="001F68B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1F68BA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</w:t>
      </w:r>
    </w:p>
    <w:p w:rsidR="001F68BA" w:rsidRPr="00D114D5" w:rsidRDefault="001F68BA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:rsidR="009F717C" w:rsidRPr="005938FA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ข้าพเจ้าได้ตรวจสอบ</w:t>
      </w:r>
      <w:r w:rsidRPr="005938FA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5938FA">
        <w:rPr>
          <w:rFonts w:ascii="Angsana New" w:hAnsi="Angsana New" w:cs="Angsana New"/>
          <w:sz w:val="30"/>
          <w:szCs w:val="30"/>
          <w:cs/>
        </w:rPr>
        <w:t xml:space="preserve">ของบริษัท อิชิตัน กรุ๊ป จำกัด </w:t>
      </w:r>
      <w:r w:rsidR="00823C83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C923DA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 (</w:t>
      </w:r>
      <w:r w:rsidR="00C923DA">
        <w:rPr>
          <w:rFonts w:ascii="Angsana New" w:hAnsi="Angsana New" w:cs="Angsana New"/>
          <w:sz w:val="30"/>
          <w:szCs w:val="30"/>
        </w:rPr>
        <w:t>“</w:t>
      </w:r>
      <w:r w:rsidR="00C923D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923DA">
        <w:rPr>
          <w:rFonts w:ascii="Angsana New" w:hAnsi="Angsana New" w:cs="Angsana New"/>
          <w:sz w:val="30"/>
          <w:szCs w:val="30"/>
        </w:rPr>
        <w:t>”</w:t>
      </w:r>
      <w:r w:rsidR="00C923DA">
        <w:rPr>
          <w:rFonts w:ascii="Angsana New" w:hAnsi="Angsana New" w:cs="Angsana New" w:hint="cs"/>
          <w:sz w:val="30"/>
          <w:szCs w:val="30"/>
          <w:cs/>
        </w:rPr>
        <w:t>) และ</w:t>
      </w:r>
      <w:r w:rsidR="002D6525">
        <w:rPr>
          <w:rFonts w:ascii="Angsana New" w:hAnsi="Angsana New" w:cs="Angsana New" w:hint="cs"/>
          <w:sz w:val="30"/>
          <w:szCs w:val="30"/>
          <w:cs/>
        </w:rPr>
        <w:t>ของ</w:t>
      </w:r>
      <w:r w:rsidR="00C923DA">
        <w:rPr>
          <w:rFonts w:ascii="Angsana New" w:hAnsi="Angsana New" w:cs="Angsana New" w:hint="cs"/>
          <w:sz w:val="30"/>
          <w:szCs w:val="30"/>
          <w:cs/>
        </w:rPr>
        <w:t>เฉพาะ</w:t>
      </w:r>
      <w:r w:rsidR="00C923DA" w:rsidRPr="005938FA">
        <w:rPr>
          <w:rFonts w:ascii="Angsana New" w:hAnsi="Angsana New" w:cs="Angsana New"/>
          <w:sz w:val="30"/>
          <w:szCs w:val="30"/>
          <w:cs/>
        </w:rPr>
        <w:t xml:space="preserve">บริษัท อิชิตัน กรุ๊ป จำกัด </w:t>
      </w:r>
      <w:r w:rsidR="00C923DA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823C83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4E5D46">
        <w:rPr>
          <w:rFonts w:ascii="Angsana New" w:hAnsi="Angsana New" w:cs="Angsana New"/>
          <w:sz w:val="30"/>
          <w:szCs w:val="30"/>
        </w:rPr>
        <w:t>“</w:t>
      </w:r>
      <w:r w:rsidR="00823C8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E5D46">
        <w:rPr>
          <w:rFonts w:ascii="Angsana New" w:hAnsi="Angsana New" w:cs="Angsana New"/>
          <w:sz w:val="30"/>
          <w:szCs w:val="30"/>
        </w:rPr>
        <w:t>”</w:t>
      </w:r>
      <w:r w:rsidR="00350299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2D6525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5938FA">
        <w:rPr>
          <w:rFonts w:ascii="Angsana New" w:hAnsi="Angsana New" w:cs="Angsana New" w:hint="cs"/>
          <w:sz w:val="30"/>
          <w:szCs w:val="30"/>
          <w:cs/>
        </w:rPr>
        <w:t>ซึ่งประกอบด้วยง</w:t>
      </w:r>
      <w:r w:rsidRPr="005938FA">
        <w:rPr>
          <w:rFonts w:ascii="Angsana New" w:hAnsi="Angsana New" w:cs="Angsana New"/>
          <w:sz w:val="30"/>
          <w:szCs w:val="30"/>
          <w:cs/>
        </w:rPr>
        <w:t>บแสดงฐานะการเงิน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และงบแสดงฐานะการเงินเฉพาะกิจการ</w:t>
      </w:r>
      <w:r w:rsidRPr="005938F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5938FA">
        <w:rPr>
          <w:rFonts w:ascii="Angsana New" w:hAnsi="Angsana New" w:cs="Angsana New"/>
          <w:sz w:val="30"/>
          <w:szCs w:val="30"/>
        </w:rPr>
        <w:t>31</w:t>
      </w:r>
      <w:r w:rsidRPr="005938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33E67">
        <w:rPr>
          <w:rFonts w:ascii="Angsana New" w:hAnsi="Angsana New" w:cs="Angsana New"/>
          <w:sz w:val="30"/>
          <w:szCs w:val="30"/>
        </w:rPr>
        <w:t>256</w:t>
      </w:r>
      <w:r w:rsidR="00302ED3">
        <w:rPr>
          <w:rFonts w:ascii="Angsana New" w:hAnsi="Angsana New" w:cs="Angsana New"/>
          <w:sz w:val="30"/>
          <w:szCs w:val="30"/>
        </w:rPr>
        <w:t>2</w:t>
      </w:r>
      <w:r w:rsidR="001B2C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938FA">
        <w:rPr>
          <w:rFonts w:ascii="Angsana New" w:hAnsi="Angsana New" w:cs="Angsana New" w:hint="cs"/>
          <w:sz w:val="30"/>
          <w:szCs w:val="30"/>
          <w:cs/>
        </w:rPr>
        <w:t>ง</w:t>
      </w:r>
      <w:r w:rsidRPr="005938FA">
        <w:rPr>
          <w:rFonts w:ascii="Angsana New" w:hAnsi="Angsana New" w:cs="Angsana New"/>
          <w:sz w:val="30"/>
          <w:szCs w:val="30"/>
          <w:cs/>
        </w:rPr>
        <w:t>บกำไรขาดทุน</w:t>
      </w:r>
      <w:r w:rsidRPr="005938F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</w:t>
      </w:r>
      <w:r w:rsidR="00C923DA">
        <w:rPr>
          <w:rFonts w:ascii="Angsana New" w:hAnsi="Angsana New" w:cs="Angsana New"/>
          <w:sz w:val="30"/>
          <w:szCs w:val="30"/>
          <w:cs/>
        </w:rPr>
        <w:br/>
      </w:r>
      <w:r w:rsidR="0064298F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งบกำไรขาดทุนเบ็ดเสร็จเฉพาะกิจการ</w:t>
      </w:r>
      <w:r w:rsidRPr="005938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938FA">
        <w:rPr>
          <w:rFonts w:ascii="Angsana New" w:hAnsi="Angsana New" w:cs="Angsana New"/>
          <w:sz w:val="30"/>
          <w:szCs w:val="30"/>
          <w:cs/>
          <w:lang w:val="th-TH"/>
        </w:rPr>
        <w:t>งบแสดงการเปลี่ยนแปลงส่วนของผู้ถือหุ้น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และงบแสดงการเปลี่ยนแปลง</w:t>
      </w:r>
      <w:r w:rsidR="00C923DA">
        <w:rPr>
          <w:rFonts w:ascii="Angsana New" w:hAnsi="Angsana New" w:cs="Angsana New"/>
          <w:sz w:val="30"/>
          <w:szCs w:val="30"/>
          <w:cs/>
        </w:rPr>
        <w:br/>
      </w:r>
      <w:r w:rsidR="0064298F">
        <w:rPr>
          <w:rFonts w:ascii="Angsana New" w:hAnsi="Angsana New" w:cs="Angsana New" w:hint="cs"/>
          <w:sz w:val="30"/>
          <w:szCs w:val="30"/>
          <w:cs/>
        </w:rPr>
        <w:t xml:space="preserve">ส่วนของผู้ถือหุ้นเฉพาะกิจการ </w:t>
      </w:r>
      <w:r w:rsidR="00A76CC2" w:rsidRPr="005938FA">
        <w:rPr>
          <w:rFonts w:ascii="Angsana New" w:hAnsi="Angsana New" w:cs="Angsana New" w:hint="cs"/>
          <w:sz w:val="30"/>
          <w:szCs w:val="30"/>
          <w:cs/>
          <w:lang w:val="th-TH"/>
        </w:rPr>
        <w:t>และงบกระแสเงินสด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และงบกระแสเงินสดเฉพาะกิจการ</w:t>
      </w:r>
      <w:r w:rsidRPr="005938F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5938FA">
        <w:rPr>
          <w:rFonts w:ascii="Angsana New" w:hAnsi="Angsana New" w:cs="Angsana New" w:hint="cs"/>
          <w:sz w:val="30"/>
          <w:szCs w:val="30"/>
          <w:cs/>
        </w:rPr>
        <w:t>รวมถึงหมายเหตุ</w:t>
      </w:r>
      <w:r w:rsidR="00347EF8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Pr="005938FA">
        <w:rPr>
          <w:rFonts w:ascii="Angsana New" w:hAnsi="Angsana New" w:cs="Angsana New" w:hint="cs"/>
          <w:sz w:val="30"/>
          <w:szCs w:val="30"/>
          <w:cs/>
        </w:rPr>
        <w:t>สรุปน</w:t>
      </w:r>
      <w:r w:rsidR="0072461D">
        <w:rPr>
          <w:rFonts w:ascii="Angsana New" w:hAnsi="Angsana New" w:cs="Angsana New" w:hint="cs"/>
          <w:sz w:val="30"/>
          <w:szCs w:val="30"/>
          <w:cs/>
        </w:rPr>
        <w:t>โยบายการบัญชีที่สำคัญและ</w:t>
      </w:r>
      <w:r w:rsidRPr="005938FA">
        <w:rPr>
          <w:rFonts w:ascii="Angsana New" w:hAnsi="Angsana New" w:cs="Angsana New" w:hint="cs"/>
          <w:sz w:val="30"/>
          <w:szCs w:val="30"/>
          <w:cs/>
        </w:rPr>
        <w:t>เรื่องอื่นๆ</w:t>
      </w:r>
    </w:p>
    <w:p w:rsidR="009F717C" w:rsidRPr="00D114D5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:rsidR="00415FBF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5938FA">
        <w:rPr>
          <w:rFonts w:ascii="Angsana New" w:hAnsi="Angsana New" w:cs="Angsana New"/>
          <w:sz w:val="30"/>
          <w:szCs w:val="30"/>
        </w:rPr>
        <w:t xml:space="preserve"> </w:t>
      </w:r>
      <w:r w:rsidRPr="005938F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5938FA">
        <w:rPr>
          <w:rFonts w:ascii="Angsana New" w:hAnsi="Angsana New" w:cs="Angsana New"/>
          <w:sz w:val="30"/>
          <w:szCs w:val="30"/>
          <w:cs/>
        </w:rPr>
        <w:t>ข้างต้นนี้แสดงฐานะการเงิน</w:t>
      </w:r>
      <w:r w:rsidR="00D43D29" w:rsidRPr="00D43D29">
        <w:rPr>
          <w:rFonts w:ascii="Angsana New" w:hAnsi="Angsana New" w:cs="Angsana New" w:hint="cs"/>
          <w:sz w:val="30"/>
          <w:szCs w:val="30"/>
          <w:cs/>
        </w:rPr>
        <w:t>รวมและฐานะการเงินเฉพาะกิจการ</w:t>
      </w:r>
      <w:r w:rsidRPr="005938FA">
        <w:rPr>
          <w:rFonts w:ascii="Angsana New" w:hAnsi="Angsana New" w:cs="Angsana New" w:hint="cs"/>
          <w:sz w:val="30"/>
          <w:szCs w:val="30"/>
          <w:cs/>
        </w:rPr>
        <w:t>ของ</w:t>
      </w:r>
      <w:r w:rsidR="00D43D29" w:rsidRPr="00D43D2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2D6525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5938F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938FA">
        <w:rPr>
          <w:rFonts w:ascii="Angsana New" w:hAnsi="Angsana New" w:cs="Angsana New"/>
          <w:sz w:val="30"/>
          <w:szCs w:val="30"/>
        </w:rPr>
        <w:t>31</w:t>
      </w:r>
      <w:r w:rsidRPr="005938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F713A">
        <w:rPr>
          <w:rFonts w:ascii="Angsana New" w:hAnsi="Angsana New" w:cs="Angsana New"/>
          <w:sz w:val="30"/>
          <w:szCs w:val="30"/>
        </w:rPr>
        <w:t>256</w:t>
      </w:r>
      <w:r w:rsidR="00302ED3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938FA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D43D29" w:rsidRPr="00D43D29">
        <w:rPr>
          <w:rFonts w:ascii="Angsana New" w:hAnsi="Angsana New" w:cs="Angsana New" w:hint="cs"/>
          <w:sz w:val="30"/>
          <w:szCs w:val="30"/>
          <w:cs/>
        </w:rPr>
        <w:t>รวมและผลการดำเนินงานเฉพาะกิจการ</w:t>
      </w:r>
      <w:r w:rsidR="00D43D29" w:rsidRPr="00D43D2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38FA">
        <w:rPr>
          <w:rFonts w:ascii="Angsana New" w:hAnsi="Angsana New" w:cs="Angsana New" w:hint="cs"/>
          <w:sz w:val="30"/>
          <w:szCs w:val="30"/>
          <w:cs/>
        </w:rPr>
        <w:t>และกระแสเงินสด</w:t>
      </w:r>
      <w:r w:rsidR="00D43D29" w:rsidRPr="00D43D29">
        <w:rPr>
          <w:rFonts w:ascii="Angsana New" w:hAnsi="Angsana New" w:cs="Angsana New" w:hint="cs"/>
          <w:sz w:val="30"/>
          <w:szCs w:val="30"/>
          <w:cs/>
        </w:rPr>
        <w:t>รวมและกระแสเงินสดเฉพาะกิจการ</w:t>
      </w:r>
      <w:r w:rsidRPr="005938FA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5938FA">
        <w:rPr>
          <w:rFonts w:ascii="Angsana New" w:hAnsi="Angsana New" w:cs="Angsana New"/>
          <w:sz w:val="30"/>
          <w:szCs w:val="30"/>
        </w:rPr>
        <w:t xml:space="preserve"> </w:t>
      </w:r>
      <w:r w:rsidRPr="005938FA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</w:t>
      </w:r>
      <w:r w:rsidRPr="005938FA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</w:p>
    <w:p w:rsidR="00415FBF" w:rsidRPr="00C923DA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:rsidR="001035FE" w:rsidRPr="00C101D5" w:rsidRDefault="001035FE" w:rsidP="001035FE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1035FE" w:rsidRPr="00C923DA" w:rsidRDefault="001035FE" w:rsidP="001035FE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:rsidR="001035FE" w:rsidRDefault="001035FE" w:rsidP="0010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43D29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2D6525">
        <w:rPr>
          <w:rFonts w:ascii="Angsana New" w:eastAsia="Calibri" w:hAnsi="Angsana New" w:cs="Angsana New"/>
          <w:sz w:val="30"/>
          <w:szCs w:val="30"/>
          <w:cs/>
        </w:rPr>
        <w:br/>
      </w:r>
      <w:r w:rsidRPr="00483F2C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483F2C">
        <w:rPr>
          <w:rFonts w:ascii="Angsana New" w:hAnsi="Angsana New" w:cs="Angsana New"/>
          <w:i/>
          <w:iCs/>
          <w:sz w:val="30"/>
          <w:szCs w:val="30"/>
          <w:cs/>
        </w:rPr>
        <w:t>งบการเงิน</w:t>
      </w:r>
      <w:r w:rsidR="00D43D29">
        <w:rPr>
          <w:rFonts w:ascii="Angsana New" w:hAnsi="Angsana New" w:cs="Angsana New" w:hint="cs"/>
          <w:i/>
          <w:iCs/>
          <w:sz w:val="30"/>
          <w:szCs w:val="30"/>
          <w:cs/>
        </w:rPr>
        <w:t>รวม</w:t>
      </w:r>
      <w:r w:rsidRPr="00483F2C">
        <w:rPr>
          <w:rFonts w:ascii="Angsana New" w:hAnsi="Angsana New" w:cs="Angsana New" w:hint="cs"/>
          <w:i/>
          <w:iCs/>
          <w:sz w:val="30"/>
          <w:szCs w:val="30"/>
          <w:cs/>
        </w:rPr>
        <w:t>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ใน</w:t>
      </w:r>
      <w:r w:rsidRPr="002A4FC1">
        <w:rPr>
          <w:rFonts w:ascii="Angsana New" w:eastAsia="Calibri" w:hAnsi="Angsana New" w:cs="Angsana New"/>
          <w:spacing w:val="-2"/>
          <w:sz w:val="30"/>
          <w:szCs w:val="30"/>
          <w:cs/>
        </w:rPr>
        <w:t>รายงานของข้าพเจ้า ข้าพเจ้ามี</w:t>
      </w:r>
      <w:r w:rsidRPr="00C923DA">
        <w:rPr>
          <w:rFonts w:ascii="Angsana New" w:eastAsia="Calibri" w:hAnsi="Angsana New" w:cs="Angsana New"/>
          <w:sz w:val="30"/>
          <w:szCs w:val="30"/>
          <w:cs/>
        </w:rPr>
        <w:t>ความเป็นอิสระ</w:t>
      </w:r>
      <w:r w:rsidR="002A4FC1" w:rsidRPr="00C923DA">
        <w:rPr>
          <w:rFonts w:ascii="Angsana New" w:eastAsia="Calibri" w:hAnsi="Angsana New" w:cs="Angsana New" w:hint="cs"/>
          <w:sz w:val="30"/>
          <w:szCs w:val="30"/>
          <w:cs/>
        </w:rPr>
        <w:t>จาก</w:t>
      </w:r>
      <w:r w:rsidR="00D43D29" w:rsidRPr="00C923DA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923DA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 w:rsidR="00BD6D94">
        <w:rPr>
          <w:rFonts w:ascii="Angsana New" w:eastAsia="Calibri" w:hAnsi="Angsana New" w:cs="Angsana New"/>
          <w:sz w:val="30"/>
          <w:szCs w:val="30"/>
        </w:rPr>
        <w:br/>
      </w:r>
      <w:r w:rsidRPr="00C923DA">
        <w:rPr>
          <w:rFonts w:ascii="Angsana New" w:eastAsia="Calibri" w:hAnsi="Angsana New" w:cs="Angsana New"/>
          <w:sz w:val="30"/>
          <w:szCs w:val="30"/>
          <w:cs/>
        </w:rPr>
        <w:t>สภาวิชาชีพบัญชี</w:t>
      </w:r>
      <w:r w:rsidRPr="00E144B1">
        <w:rPr>
          <w:rFonts w:ascii="Angsana New" w:eastAsia="Calibri" w:hAnsi="Angsana New" w:cs="Angsana New"/>
          <w:spacing w:val="2"/>
          <w:sz w:val="30"/>
          <w:szCs w:val="30"/>
        </w:rPr>
        <w:t xml:space="preserve"> </w:t>
      </w:r>
      <w:r w:rsidRPr="00E144B1">
        <w:rPr>
          <w:rFonts w:ascii="Angsana New" w:eastAsia="Calibri" w:hAnsi="Angsana New" w:cs="Angsana New"/>
          <w:spacing w:val="2"/>
          <w:sz w:val="30"/>
          <w:szCs w:val="30"/>
          <w:cs/>
        </w:rPr>
        <w:t>ในส่วนที่เกี่ยวข้องกับการตรวจสอบ</w:t>
      </w:r>
      <w:r w:rsidRPr="00E144B1">
        <w:rPr>
          <w:rFonts w:ascii="Angsana New" w:hAnsi="Angsana New" w:cs="Angsana New"/>
          <w:spacing w:val="2"/>
          <w:sz w:val="30"/>
          <w:szCs w:val="30"/>
          <w:cs/>
        </w:rPr>
        <w:t>งบการเงิน</w:t>
      </w:r>
      <w:r w:rsidR="00D43D29">
        <w:rPr>
          <w:rFonts w:ascii="Angsana New" w:hAnsi="Angsana New" w:cs="Angsana New" w:hint="cs"/>
          <w:spacing w:val="2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71680" w:rsidRDefault="00D71680" w:rsidP="0010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eastAsia="Calibri" w:hAnsi="Angsana New" w:cs="Angsana New"/>
          <w:sz w:val="30"/>
          <w:szCs w:val="30"/>
        </w:rPr>
        <w:sectPr w:rsidR="00D71680" w:rsidSect="001D7DB3">
          <w:headerReference w:type="first" r:id="rId14"/>
          <w:footerReference w:type="first" r:id="rId15"/>
          <w:pgSz w:w="11909" w:h="16834" w:code="9"/>
          <w:pgMar w:top="1620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:rsidR="001035FE" w:rsidRPr="00C101D5" w:rsidRDefault="001035FE" w:rsidP="001035FE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1035FE" w:rsidRPr="00E9184E" w:rsidRDefault="001035FE" w:rsidP="001035FE">
      <w:pPr>
        <w:jc w:val="thaiDistribute"/>
        <w:rPr>
          <w:rFonts w:ascii="Angsana New" w:eastAsia="Calibri" w:hAnsi="Angsana New" w:cs="Angsana New"/>
          <w:sz w:val="26"/>
          <w:szCs w:val="26"/>
        </w:rPr>
      </w:pPr>
    </w:p>
    <w:p w:rsidR="001035FE" w:rsidRPr="00E144B1" w:rsidRDefault="001035FE" w:rsidP="001035FE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144B1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A710CE" w:rsidRPr="00E144B1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E144B1">
        <w:rPr>
          <w:rFonts w:ascii="Angsana New" w:eastAsia="Calibri" w:hAnsi="Angsana New" w:cs="Angsana New"/>
          <w:sz w:val="30"/>
          <w:szCs w:val="30"/>
          <w:cs/>
        </w:rPr>
        <w:t>สำหรับงวดปัจจุบัน ข้าพเจ้าได้นำ</w:t>
      </w:r>
      <w:r w:rsidRPr="00E144B1">
        <w:rPr>
          <w:rFonts w:ascii="Angsana New" w:eastAsia="Calibri" w:hAnsi="Angsana New" w:cs="Angsana New"/>
          <w:spacing w:val="4"/>
          <w:sz w:val="30"/>
          <w:szCs w:val="30"/>
          <w:cs/>
        </w:rPr>
        <w:t>เรื่องเหล่านี้มาพิจารณาในบริบทของการตรวจสอบงบการเงิน</w:t>
      </w:r>
      <w:r w:rsidR="00D43D29">
        <w:rPr>
          <w:rFonts w:ascii="Angsana New" w:hAnsi="Angsana New" w:cs="Angsana New" w:hint="cs"/>
          <w:spacing w:val="4"/>
          <w:sz w:val="30"/>
          <w:szCs w:val="30"/>
          <w:cs/>
        </w:rPr>
        <w:t>รวม</w:t>
      </w:r>
      <w:r w:rsidR="00A710CE" w:rsidRPr="00E144B1">
        <w:rPr>
          <w:rFonts w:ascii="Angsana New" w:hAnsi="Angsana New" w:cs="Angsana New" w:hint="cs"/>
          <w:spacing w:val="4"/>
          <w:sz w:val="30"/>
          <w:szCs w:val="30"/>
          <w:cs/>
        </w:rPr>
        <w:t>และงบการเงินเฉพาะ</w:t>
      </w:r>
      <w:r w:rsidR="00A710CE" w:rsidRPr="00E144B1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E144B1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E144B1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E144B1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C923DA">
        <w:rPr>
          <w:rFonts w:ascii="Angsana New" w:eastAsia="Calibri" w:hAnsi="Angsana New" w:cs="Angsana New"/>
          <w:sz w:val="30"/>
          <w:szCs w:val="30"/>
          <w:cs/>
        </w:rPr>
        <w:t>ข้าพเจ้า</w:t>
      </w:r>
      <w:r w:rsidRPr="00E144B1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1035FE" w:rsidRPr="00E9184E" w:rsidRDefault="001035FE" w:rsidP="00E9184E">
      <w:pPr>
        <w:jc w:val="thaiDistribute"/>
        <w:rPr>
          <w:rFonts w:ascii="Angsana New" w:eastAsia="Calibri" w:hAnsi="Angsana New" w:cs="Angsana New"/>
          <w:sz w:val="26"/>
          <w:szCs w:val="26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770"/>
      </w:tblGrid>
      <w:tr w:rsidR="00B643A4" w:rsidRPr="007616B3" w:rsidTr="003200A7">
        <w:trPr>
          <w:tblHeader/>
        </w:trPr>
        <w:tc>
          <w:tcPr>
            <w:tcW w:w="9625" w:type="dxa"/>
            <w:gridSpan w:val="2"/>
            <w:shd w:val="clear" w:color="auto" w:fill="auto"/>
          </w:tcPr>
          <w:p w:rsidR="001035FE" w:rsidRPr="00F765A8" w:rsidRDefault="008B6D49" w:rsidP="00D23FA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765A8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การทดสอบการด้อยค่าของเงินลงทุนใน</w:t>
            </w:r>
            <w:r w:rsidR="00181D71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  <w:r w:rsidR="0084716D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และสิทธิในการใช้เครื่องหมายการค้า</w:t>
            </w:r>
          </w:p>
        </w:tc>
      </w:tr>
      <w:tr w:rsidR="00B643A4" w:rsidRPr="007616B3" w:rsidTr="003200A7">
        <w:trPr>
          <w:tblHeader/>
        </w:trPr>
        <w:tc>
          <w:tcPr>
            <w:tcW w:w="9625" w:type="dxa"/>
            <w:gridSpan w:val="2"/>
            <w:shd w:val="clear" w:color="auto" w:fill="auto"/>
          </w:tcPr>
          <w:p w:rsidR="001035FE" w:rsidRPr="00F765A8" w:rsidRDefault="008B6D49" w:rsidP="00753EB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765A8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="00483F2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765A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765A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23F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23FA6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="00D23FA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966D9C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84716D">
              <w:rPr>
                <w:rFonts w:ascii="Angsana New" w:hAnsi="Angsana New" w:cs="Angsana New"/>
                <w:sz w:val="30"/>
                <w:szCs w:val="30"/>
              </w:rPr>
              <w:t>3 (</w:t>
            </w:r>
            <w:r w:rsidR="0084716D">
              <w:rPr>
                <w:rFonts w:ascii="Angsana New" w:hAnsi="Angsana New" w:cs="Angsana New" w:hint="cs"/>
                <w:sz w:val="30"/>
                <w:szCs w:val="30"/>
                <w:cs/>
              </w:rPr>
              <w:t>ซ)</w:t>
            </w:r>
            <w:r w:rsidR="0084716D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483F2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85A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83F2C">
              <w:rPr>
                <w:rFonts w:ascii="Angsana New" w:hAnsi="Angsana New" w:cs="Angsana New" w:hint="cs"/>
                <w:sz w:val="30"/>
                <w:szCs w:val="30"/>
                <w:cs/>
              </w:rPr>
              <w:t>(ฌ)</w:t>
            </w:r>
            <w:r w:rsidR="0087036C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966D9C">
              <w:rPr>
                <w:rFonts w:ascii="Angsana New" w:hAnsi="Angsana New" w:cs="Angsana New"/>
                <w:sz w:val="30"/>
                <w:szCs w:val="30"/>
              </w:rPr>
              <w:t xml:space="preserve"> 9</w:t>
            </w:r>
            <w:r w:rsidR="0087036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036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87036C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D23F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B643A4" w:rsidRPr="007616B3" w:rsidTr="003200A7">
        <w:trPr>
          <w:tblHeader/>
        </w:trPr>
        <w:tc>
          <w:tcPr>
            <w:tcW w:w="4855" w:type="dxa"/>
            <w:shd w:val="clear" w:color="auto" w:fill="auto"/>
          </w:tcPr>
          <w:p w:rsidR="001035FE" w:rsidRPr="00F765A8" w:rsidRDefault="001035FE" w:rsidP="00B643A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65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1035FE" w:rsidRPr="00F765A8" w:rsidRDefault="001035FE" w:rsidP="00B643A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65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765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765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643A4" w:rsidRPr="00C101D5" w:rsidTr="003200A7">
        <w:tc>
          <w:tcPr>
            <w:tcW w:w="4855" w:type="dxa"/>
            <w:shd w:val="clear" w:color="auto" w:fill="auto"/>
          </w:tcPr>
          <w:p w:rsidR="00CF0CD3" w:rsidRPr="00641796" w:rsidRDefault="00197ABC" w:rsidP="004F234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line="240" w:lineRule="atLeast"/>
              <w:jc w:val="thaiDistribute"/>
              <w:rPr>
                <w:rFonts w:ascii="Angsana New" w:hAnsi="Angsana New" w:cs="Angsana New"/>
                <w:i/>
                <w:color w:val="auto"/>
                <w:sz w:val="30"/>
                <w:szCs w:val="30"/>
              </w:rPr>
            </w:pPr>
            <w:r w:rsidRPr="002B2526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บริษัทมี</w:t>
            </w:r>
            <w:r w:rsidRPr="002B2526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t>เงินลงทุน</w:t>
            </w:r>
            <w:r w:rsidRPr="002B2526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ในการร่วมค้าแห่งหนึ่งซึ่งมีผลประกอบการขาดทุน</w:t>
            </w:r>
            <w:r w:rsidR="009F546F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อย่างต่อเนื่อง</w:t>
            </w:r>
            <w:r w:rsidR="00CC3D0D">
              <w:rPr>
                <w:rFonts w:ascii="Angsana New" w:hAnsi="Angsana New" w:cs="Angsana New"/>
                <w:i/>
                <w:color w:val="auto"/>
                <w:sz w:val="30"/>
                <w:szCs w:val="30"/>
              </w:rPr>
              <w:t xml:space="preserve"> </w:t>
            </w:r>
            <w:r w:rsidR="0084716D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นอกจากนี้บริษัทมีสิทธิในการใช้เครื่องหมายการค้าสำหรับการผลิตเครื่องดื่ม</w:t>
            </w:r>
            <w:r w:rsidR="0084716D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br/>
            </w:r>
            <w:r w:rsidR="0084716D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น้ำผลไม้ อย่างไรก็ตามยอดขายของผลิตภัณฑ์ภายใต้เครื่องหมายการค้าดังกล่าวอาจไม่เป็นไปตามที่คาดการณ์และประมาณการเบื้องต้นอย่างมีนัยสำคัญ เนื่องจาก</w:t>
            </w:r>
            <w:r w:rsidR="0084716D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br/>
            </w:r>
            <w:r w:rsidR="0084716D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 xml:space="preserve">ตลาดเครื่องดื่มน้ำผลไม้ในประเทศไทยมีการแข่งขันกันสูง ด้วยเหตุผลดังกล่าวข้างต้น </w:t>
            </w:r>
            <w:r w:rsidRPr="002B2526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t>ส่งผลให้</w:t>
            </w:r>
            <w:r w:rsidRPr="002B2526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มูลค่าของเงินลงทุน</w:t>
            </w:r>
            <w:r w:rsidR="00BB50AF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br/>
            </w:r>
            <w:r w:rsidRPr="002B2526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ในการร่วมค้า</w:t>
            </w:r>
            <w:r w:rsidR="0084716D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 xml:space="preserve"> และสิทธิในการใช้เครื่องหมายการค้า</w:t>
            </w:r>
            <w:r w:rsidR="00BB50AF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BB50AF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br/>
            </w:r>
            <w:r w:rsidRPr="002B2526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มีความเสี่ยงที่จะเกิดการด้อยค่า</w:t>
            </w:r>
            <w:r w:rsidR="004F234C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เนื่องจาก</w:t>
            </w:r>
            <w:r w:rsidRPr="002B2526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t>มูลค่าตามบัญชีสุทธิของเงินลงทุนใน</w:t>
            </w:r>
            <w:r w:rsidRPr="002B2526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การร่วมค้า</w:t>
            </w:r>
            <w:r w:rsidR="0084716D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และสิทธิในการใช้เครื่องหมายการค้า</w:t>
            </w:r>
            <w:r w:rsidRPr="002B2526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t>อาจมีมูลค่าสูงกว่ามูลค่าที่คาดว่า</w:t>
            </w:r>
            <w:r w:rsidR="00BB50AF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br/>
            </w:r>
            <w:r w:rsidRPr="00D34294">
              <w:rPr>
                <w:rFonts w:ascii="Angsana New" w:hAnsi="Angsana New" w:cs="Angsana New"/>
                <w:i/>
                <w:color w:val="auto"/>
                <w:spacing w:val="2"/>
                <w:sz w:val="30"/>
                <w:szCs w:val="30"/>
                <w:cs/>
              </w:rPr>
              <w:t>จะได้รับคืน ผู้บริหารของบริษัทได้ทำการทดสอบ</w:t>
            </w:r>
            <w:r w:rsidR="0045126F">
              <w:rPr>
                <w:rFonts w:ascii="Angsana New" w:hAnsi="Angsana New" w:cs="Angsana New"/>
                <w:i/>
                <w:color w:val="auto"/>
                <w:spacing w:val="2"/>
                <w:sz w:val="30"/>
                <w:szCs w:val="30"/>
                <w:cs/>
              </w:rPr>
              <w:br/>
            </w:r>
            <w:r w:rsidRPr="00D34294">
              <w:rPr>
                <w:rFonts w:ascii="Angsana New" w:hAnsi="Angsana New" w:cs="Angsana New"/>
                <w:i/>
                <w:color w:val="auto"/>
                <w:spacing w:val="2"/>
                <w:sz w:val="30"/>
                <w:szCs w:val="30"/>
                <w:cs/>
              </w:rPr>
              <w:t>การด้อยค่า</w:t>
            </w:r>
            <w:r w:rsidRPr="002B2526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t>โดยการประมาณมูลค่าที่คาดว่าจะได้รับคืน</w:t>
            </w:r>
            <w:r w:rsidR="0045126F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br/>
            </w:r>
            <w:r w:rsidRPr="002B2526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t>ของเงินลงทุนใน</w:t>
            </w:r>
            <w:r w:rsidRPr="002B2526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การร่วม</w:t>
            </w:r>
            <w:r w:rsidR="00641796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ค้า</w:t>
            </w:r>
            <w:r w:rsidRPr="002B2526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84716D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และสิทธิในการใช้</w:t>
            </w:r>
            <w:r w:rsidR="0045126F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br/>
            </w:r>
            <w:r w:rsidR="0084716D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เครื่องหมายการค้า</w:t>
            </w:r>
            <w:r w:rsidR="0045126F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2B2526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t>เนื่องจากการทดสอบการด้อยค่าจำเป็นต้องใช้วิจารณญาณที่สำคัญของผู้บริหารที่เกี่ยวข้องกับการคาดการณ์ผลการดำเนินงานในอนาคต การกำหนดอัตราคิดลดและการกำหนดข้อสมมติ</w:t>
            </w:r>
            <w:r w:rsidRPr="00912AF7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912AF7" w:rsidRPr="00912AF7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การเปลี่ยนแปลง</w:t>
            </w:r>
            <w:r w:rsidR="00912AF7">
              <w:rPr>
                <w:rFonts w:ascii="Angsana New" w:hAnsi="Angsana New" w:cs="Angsana New"/>
                <w:i/>
                <w:color w:val="auto"/>
                <w:sz w:val="30"/>
                <w:szCs w:val="30"/>
              </w:rPr>
              <w:br/>
            </w:r>
            <w:r w:rsidR="00912AF7" w:rsidRPr="00912AF7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ของ</w:t>
            </w:r>
            <w:r w:rsidR="00912AF7" w:rsidRPr="00912AF7">
              <w:rPr>
                <w:rFonts w:ascii="Angsana New" w:hAnsi="Angsana New" w:cs="Angsana New" w:hint="cs"/>
                <w:i/>
                <w:color w:val="auto"/>
                <w:spacing w:val="-2"/>
                <w:sz w:val="30"/>
                <w:szCs w:val="30"/>
                <w:cs/>
              </w:rPr>
              <w:t>ข้อสมมติ อาจทำให้มูลค่าที่คาดว่าจะได้รับคืนเปลี่ยนแปลง</w:t>
            </w:r>
            <w:r w:rsidR="00912AF7" w:rsidRPr="00912AF7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 xml:space="preserve">ไป </w:t>
            </w:r>
            <w:r w:rsidRPr="002B2526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ดังนั้นเรื่องนี้จึงเป็นเรื่องที่ข้าพเจ้า</w:t>
            </w:r>
            <w:r w:rsidR="00912AF7">
              <w:rPr>
                <w:rFonts w:ascii="Angsana New" w:hAnsi="Angsana New" w:cs="Angsana New"/>
                <w:i/>
                <w:color w:val="auto"/>
                <w:sz w:val="30"/>
                <w:szCs w:val="30"/>
              </w:rPr>
              <w:t xml:space="preserve"> </w:t>
            </w:r>
            <w:r w:rsidR="00912AF7">
              <w:rPr>
                <w:rFonts w:ascii="Angsana New" w:hAnsi="Angsana New" w:cs="Angsana New"/>
                <w:i/>
                <w:color w:val="auto"/>
                <w:sz w:val="30"/>
                <w:szCs w:val="30"/>
              </w:rPr>
              <w:br/>
            </w:r>
            <w:r w:rsidRPr="002B2526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ให้ความสำคัญในการตรวจสอบ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197ABC" w:rsidRDefault="00197ABC" w:rsidP="00197ABC">
            <w:pPr>
              <w:pStyle w:val="BodyText"/>
              <w:tabs>
                <w:tab w:val="left" w:pos="4932"/>
              </w:tabs>
              <w:spacing w:before="120"/>
              <w:ind w:right="93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8427AB">
              <w:rPr>
                <w:rFonts w:ascii="Angsana New" w:hAnsi="Angsana New" w:cs="Angsana New"/>
                <w:i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:rsidR="00197ABC" w:rsidRPr="008427AB" w:rsidRDefault="00197ABC" w:rsidP="00197ABC">
            <w:pPr>
              <w:pStyle w:val="BodyText"/>
              <w:numPr>
                <w:ilvl w:val="0"/>
                <w:numId w:val="30"/>
              </w:numPr>
              <w:tabs>
                <w:tab w:val="left" w:pos="4932"/>
              </w:tabs>
              <w:spacing w:before="120"/>
              <w:ind w:left="522" w:right="93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 xml:space="preserve">  </w:t>
            </w:r>
            <w:r w:rsidRPr="008427AB">
              <w:rPr>
                <w:rFonts w:ascii="Angsana New" w:hAnsi="Angsana New" w:cs="Angsana New"/>
                <w:i/>
                <w:sz w:val="30"/>
                <w:szCs w:val="30"/>
                <w:cs/>
              </w:rPr>
              <w:t>การสอบถาม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ผู้</w:t>
            </w:r>
            <w:r w:rsidRPr="008427AB">
              <w:rPr>
                <w:rFonts w:ascii="Angsana New" w:hAnsi="Angsana New" w:cs="Angsana New"/>
                <w:i/>
                <w:sz w:val="30"/>
                <w:szCs w:val="30"/>
                <w:cs/>
              </w:rPr>
              <w:t>บริหาร</w:t>
            </w:r>
            <w:r w:rsidRPr="008427AB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เกี่ยวกับกระบวนการที่เกี่ยวข้องกับการระบุ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การ</w:t>
            </w:r>
            <w:r w:rsidRPr="008427AB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ด้อยค่าของเงินลงทุน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ในการร่วมค้า</w:t>
            </w:r>
            <w:r w:rsidR="003200A7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และสิทธิในการใช้เครื่องหมายการค้า</w:t>
            </w:r>
            <w:r w:rsidRPr="008427AB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 xml:space="preserve"> การจัดทำประมาณการกระแสเงินสดคิดลด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 xml:space="preserve"> </w:t>
            </w:r>
            <w:r w:rsidR="00CE1CFF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และ</w:t>
            </w:r>
            <w:r w:rsidRPr="002B2526">
              <w:rPr>
                <w:rFonts w:ascii="Angsana New" w:hAnsi="Angsana New" w:cs="Angsana New"/>
                <w:i/>
                <w:sz w:val="30"/>
                <w:szCs w:val="30"/>
                <w:cs/>
              </w:rPr>
              <w:t>การคำนวณมูลค่า</w:t>
            </w:r>
            <w:r w:rsidR="00753EB7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ที่คาดว่าจะได้รับคืน</w:t>
            </w:r>
            <w:r w:rsidR="00CE1CFF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จากงบประมาณที่ผู้บริหารอนุมัติแล้ว</w:t>
            </w:r>
          </w:p>
          <w:p w:rsidR="00197ABC" w:rsidRPr="002B2526" w:rsidRDefault="00197ABC" w:rsidP="00197ABC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left" w:pos="432"/>
              </w:tabs>
              <w:spacing w:before="180" w:line="240" w:lineRule="auto"/>
              <w:ind w:left="522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 การ</w:t>
            </w:r>
            <w:r w:rsidRPr="008427AB">
              <w:rPr>
                <w:rFonts w:ascii="Angsana New" w:hAnsi="Angsana New" w:hint="cs"/>
                <w:i/>
                <w:sz w:val="30"/>
                <w:szCs w:val="30"/>
                <w:cs/>
              </w:rPr>
              <w:t>สอบถามผู้บริหารเกี่ยวกับแบบจำลองการคิดลดกระแสเงินสด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</w:t>
            </w:r>
            <w:r w:rsidRPr="008427AB">
              <w:rPr>
                <w:rFonts w:ascii="Angsana New" w:hAnsi="Angsana New" w:hint="cs"/>
                <w:i/>
                <w:sz w:val="30"/>
                <w:szCs w:val="30"/>
                <w:cs/>
              </w:rPr>
              <w:t>รวมถึงการทำความเข้าใจธุรกิจ        กลยุทธ์บริษัท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</w:t>
            </w:r>
            <w:r w:rsidR="00953BE1">
              <w:rPr>
                <w:rFonts w:ascii="Angsana New" w:hAnsi="Angsana New" w:hint="cs"/>
                <w:i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สุ่มทดสอบ</w:t>
            </w:r>
            <w:r w:rsidRPr="008427AB">
              <w:rPr>
                <w:rFonts w:ascii="Angsana New" w:hAnsi="Angsana New" w:hint="cs"/>
                <w:i/>
                <w:sz w:val="30"/>
                <w:szCs w:val="30"/>
                <w:cs/>
              </w:rPr>
              <w:t>ข้อมูลและ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ข้อ</w:t>
            </w:r>
            <w:r w:rsidRPr="008427AB">
              <w:rPr>
                <w:rFonts w:ascii="Angsana New" w:hAnsi="Angsana New" w:hint="cs"/>
                <w:i/>
                <w:sz w:val="30"/>
                <w:szCs w:val="30"/>
                <w:cs/>
              </w:rPr>
              <w:t>สมมติ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หลัก</w:t>
            </w:r>
            <w:r w:rsidRPr="008427AB">
              <w:rPr>
                <w:rFonts w:ascii="Angsana New" w:hAnsi="Angsana New" w:hint="cs"/>
                <w:i/>
                <w:sz w:val="30"/>
                <w:szCs w:val="30"/>
                <w:cs/>
              </w:rPr>
              <w:t>ที่ใช้ในแบบจำลองคิดลดกระแสเงินสด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ตลอดจนทดสอบการคำนวณ</w:t>
            </w:r>
          </w:p>
          <w:p w:rsidR="00197ABC" w:rsidRPr="00BF129F" w:rsidRDefault="00197ABC" w:rsidP="00197ABC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BF129F">
              <w:rPr>
                <w:rFonts w:ascii="Angsana New" w:hAnsi="Angsana New" w:hint="cs"/>
                <w:i/>
                <w:sz w:val="30"/>
                <w:szCs w:val="30"/>
                <w:cs/>
              </w:rPr>
              <w:t>การ</w:t>
            </w:r>
            <w:r w:rsidRPr="00BF129F">
              <w:rPr>
                <w:rFonts w:ascii="Angsana New" w:hAnsi="Angsana New"/>
                <w:i/>
                <w:sz w:val="30"/>
                <w:szCs w:val="30"/>
                <w:cs/>
              </w:rPr>
              <w:t>ประเมิน</w:t>
            </w:r>
            <w:r w:rsidRPr="00BF129F">
              <w:rPr>
                <w:rFonts w:ascii="Angsana New" w:hAnsi="Angsana New" w:hint="cs"/>
                <w:i/>
                <w:sz w:val="30"/>
                <w:szCs w:val="30"/>
                <w:cs/>
              </w:rPr>
              <w:t>ความเหมาะสมของ</w:t>
            </w:r>
            <w:r w:rsidRPr="00BF129F">
              <w:rPr>
                <w:rFonts w:ascii="Angsana New" w:hAnsi="Angsana New"/>
                <w:i/>
                <w:sz w:val="30"/>
                <w:szCs w:val="30"/>
                <w:cs/>
              </w:rPr>
              <w:t>ข้อสมมติที่ใช้ในการจัดทำประมาณการกระแสเงินสด</w:t>
            </w:r>
            <w:r w:rsidRPr="00BF129F"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โดย</w:t>
            </w:r>
            <w:r w:rsidRPr="00BF129F">
              <w:rPr>
                <w:rFonts w:ascii="Angsana New" w:hAnsi="Angsana New"/>
                <w:i/>
                <w:sz w:val="30"/>
                <w:szCs w:val="30"/>
                <w:cs/>
              </w:rPr>
              <w:t>เปรียบเทียบข้อสมมติ</w:t>
            </w:r>
            <w:r w:rsidRPr="00BF129F">
              <w:rPr>
                <w:rFonts w:ascii="Angsana New" w:hAnsi="Angsana New" w:hint="cs"/>
                <w:i/>
                <w:sz w:val="30"/>
                <w:szCs w:val="30"/>
                <w:cs/>
              </w:rPr>
              <w:t>หลัก</w:t>
            </w:r>
            <w:r w:rsidRPr="00BF129F">
              <w:rPr>
                <w:rFonts w:ascii="Angsana New" w:hAnsi="Angsana New"/>
                <w:i/>
                <w:sz w:val="30"/>
                <w:szCs w:val="30"/>
                <w:cs/>
              </w:rPr>
              <w:t>กับแหล่งข้อมูลทั้งภายในและภายนอก</w:t>
            </w:r>
            <w:r w:rsidRPr="00BF129F"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</w:t>
            </w:r>
            <w:r w:rsidR="00953BE1" w:rsidRPr="00BF129F">
              <w:rPr>
                <w:rFonts w:ascii="Angsana New" w:hAnsi="Angsana New"/>
                <w:i/>
                <w:sz w:val="30"/>
                <w:szCs w:val="30"/>
                <w:cs/>
              </w:rPr>
              <w:t>พิจารณาความเหมาะสม</w:t>
            </w:r>
            <w:r w:rsidRPr="00BF129F">
              <w:rPr>
                <w:rFonts w:ascii="Angsana New" w:hAnsi="Angsana New"/>
                <w:i/>
                <w:sz w:val="30"/>
                <w:szCs w:val="30"/>
                <w:cs/>
              </w:rPr>
              <w:t>ของประมาณการกระแสเงินสด</w:t>
            </w:r>
            <w:r w:rsidRPr="00BF129F">
              <w:rPr>
                <w:rFonts w:ascii="Angsana New" w:hAnsi="Angsana New" w:hint="cs"/>
                <w:i/>
                <w:sz w:val="30"/>
                <w:szCs w:val="30"/>
                <w:cs/>
              </w:rPr>
              <w:t>โดยเปรียบเทียบประมาณการ</w:t>
            </w:r>
            <w:r w:rsidRPr="00BF129F">
              <w:rPr>
                <w:rFonts w:ascii="Angsana New" w:hAnsi="Angsana New"/>
                <w:i/>
                <w:sz w:val="30"/>
                <w:szCs w:val="30"/>
                <w:cs/>
              </w:rPr>
              <w:t xml:space="preserve">ในอดีตกับผลการดำเนินงานที่เกิดขึ้นจริง </w:t>
            </w:r>
            <w:r w:rsidR="00953BE1" w:rsidRPr="00BF129F">
              <w:rPr>
                <w:rFonts w:ascii="Angsana New" w:hAnsi="Angsana New" w:hint="cs"/>
                <w:i/>
                <w:sz w:val="30"/>
                <w:szCs w:val="30"/>
                <w:cs/>
              </w:rPr>
              <w:t>และประเมิน</w:t>
            </w:r>
            <w:r w:rsidR="00BF129F" w:rsidRPr="00BF129F"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การคำนวณ</w:t>
            </w:r>
            <w:r w:rsidRPr="00BF129F">
              <w:rPr>
                <w:rFonts w:ascii="Angsana New" w:hAnsi="Angsana New" w:hint="cs"/>
                <w:i/>
                <w:sz w:val="30"/>
                <w:szCs w:val="30"/>
                <w:cs/>
              </w:rPr>
              <w:t>มูลค่า</w:t>
            </w:r>
            <w:r w:rsidR="00753EB7">
              <w:rPr>
                <w:rFonts w:ascii="Angsana New" w:hAnsi="Angsana New" w:hint="cs"/>
                <w:i/>
                <w:sz w:val="30"/>
                <w:szCs w:val="30"/>
                <w:cs/>
              </w:rPr>
              <w:t>ที่คาดว่าจะได้รับคืน</w:t>
            </w:r>
            <w:r w:rsidRPr="00BF129F">
              <w:rPr>
                <w:rFonts w:ascii="Angsana New" w:hAnsi="Angsana New" w:hint="cs"/>
                <w:i/>
                <w:sz w:val="30"/>
                <w:szCs w:val="30"/>
                <w:cs/>
              </w:rPr>
              <w:t>กับเอกสารประกอบที่เกี่ยวข้อง</w:t>
            </w:r>
          </w:p>
          <w:p w:rsidR="00197ABC" w:rsidRDefault="00197ABC" w:rsidP="00197ABC">
            <w:pPr>
              <w:pStyle w:val="ListParagraph"/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</w:p>
          <w:p w:rsidR="00D43D29" w:rsidRDefault="00D43D29" w:rsidP="00197ABC">
            <w:pPr>
              <w:pStyle w:val="ListParagraph"/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</w:p>
          <w:p w:rsidR="009209D1" w:rsidRDefault="00197ABC" w:rsidP="009209D1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B2526">
              <w:rPr>
                <w:rFonts w:ascii="Angsana New" w:hAnsi="Angsana New"/>
                <w:i/>
                <w:sz w:val="30"/>
                <w:szCs w:val="30"/>
                <w:cs/>
              </w:rPr>
              <w:t>การประเมินความเหมาะสมของอัตราคิดลดที่ใช้ รวมถึงการเปรียบเทียบกับอัตราถัวเฉลี่ยถ่วงน้ำหนักของเงินทุนของบริษัทกับค่าเฉลี่ยของอุตสาหกรรมที่บริษัทดำเนินกิจการอยู่</w:t>
            </w:r>
          </w:p>
          <w:p w:rsidR="009209D1" w:rsidRPr="009209D1" w:rsidRDefault="009209D1" w:rsidP="009209D1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9209D1">
              <w:rPr>
                <w:rFonts w:ascii="Angsana New" w:eastAsia="Arial" w:hAnsi="Angsana New" w:hint="cs"/>
                <w:sz w:val="30"/>
                <w:szCs w:val="30"/>
                <w:cs/>
              </w:rPr>
              <w:t>การพิจารณามูลค่ายุติธรรมหักต้นทุนในการจำหน่ายโดยพิจารณาจากมูลค่ายุติธรรมของสินทรัพย์สุทธิของเงินลงทุน</w:t>
            </w:r>
          </w:p>
          <w:p w:rsidR="001035FE" w:rsidRPr="003200A7" w:rsidRDefault="00197ABC" w:rsidP="003200A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3200A7">
              <w:rPr>
                <w:rFonts w:ascii="Angsana New" w:hAnsi="Angsana New"/>
                <w:i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Pr="003200A7"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</w:t>
            </w:r>
            <w:r w:rsidRPr="003200A7">
              <w:rPr>
                <w:rFonts w:ascii="Angsana New" w:hAnsi="Angsana New"/>
                <w:i/>
                <w:sz w:val="30"/>
                <w:szCs w:val="30"/>
                <w:cs/>
              </w:rPr>
              <w:t>งบการเงิน</w:t>
            </w:r>
            <w:r w:rsidRPr="003200A7">
              <w:rPr>
                <w:rFonts w:ascii="Angsana New" w:hAnsi="Angsana New" w:hint="cs"/>
                <w:i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:rsidR="00C17ACD" w:rsidRPr="00E9184E" w:rsidRDefault="00C17ACD" w:rsidP="00E9184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62730" w:rsidRPr="00E9184E" w:rsidRDefault="00D62730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9184E">
        <w:rPr>
          <w:rFonts w:ascii="Angsana New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:rsidR="00D62730" w:rsidRPr="00E9184E" w:rsidRDefault="00D62730" w:rsidP="00E9184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62730" w:rsidRPr="00E9184E" w:rsidRDefault="00D62730" w:rsidP="00D6273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E9184E">
        <w:rPr>
          <w:rFonts w:ascii="Angsana New" w:eastAsia="Calibri" w:hAnsi="Angsana New" w:cs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E9184E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E9184E">
        <w:rPr>
          <w:rFonts w:ascii="Angsana New" w:eastAsia="Calibri" w:hAnsi="Angsana New" w:cs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9184E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E9184E">
        <w:rPr>
          <w:rFonts w:ascii="Angsana New" w:eastAsia="Calibri" w:hAnsi="Angsana New" w:cs="Angsana New"/>
          <w:spacing w:val="-4"/>
          <w:sz w:val="30"/>
          <w:szCs w:val="30"/>
          <w:cs/>
        </w:rPr>
        <w:t>แต่ไม่รวมถึงงบการเงิน</w:t>
      </w:r>
      <w:r w:rsidR="00D43D29" w:rsidRPr="00E9184E">
        <w:rPr>
          <w:rFonts w:ascii="Angsana New" w:hAnsi="Angsana New" w:cs="Angsana New" w:hint="cs"/>
          <w:spacing w:val="-4"/>
          <w:sz w:val="30"/>
          <w:szCs w:val="30"/>
          <w:cs/>
        </w:rPr>
        <w:t>รวม</w:t>
      </w:r>
      <w:r w:rsidRPr="00E9184E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9184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</w:t>
      </w:r>
      <w:r w:rsidRPr="00E9184E">
        <w:rPr>
          <w:rFonts w:ascii="Angsana New" w:eastAsia="Calibri" w:hAnsi="Angsana New" w:cs="Angsana New"/>
          <w:color w:val="000000"/>
          <w:sz w:val="30"/>
          <w:szCs w:val="30"/>
          <w:cs/>
        </w:rPr>
        <w:t>ประจำปีจะถูกจัดเตรียมให้ข้าพเจ้าภายหลังวันที่ในรายงานของผู้สอบบัญชีนี้</w:t>
      </w:r>
    </w:p>
    <w:p w:rsidR="00D62730" w:rsidRPr="00E9184E" w:rsidRDefault="00D62730" w:rsidP="00D6273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D62730" w:rsidRPr="00E9184E" w:rsidRDefault="00D62730" w:rsidP="00D6273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9184E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ของข้าพเจ้าต่องบการเงิน</w:t>
      </w:r>
      <w:r w:rsidR="00D43D29" w:rsidRPr="00E9184E">
        <w:rPr>
          <w:rFonts w:ascii="Angsana New" w:hAnsi="Angsana New" w:cs="Angsana New"/>
          <w:sz w:val="30"/>
          <w:szCs w:val="30"/>
          <w:cs/>
        </w:rPr>
        <w:t>รวม</w:t>
      </w:r>
      <w:r w:rsidRPr="00E9184E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D43D29" w:rsidRPr="00E9184E">
        <w:rPr>
          <w:rFonts w:ascii="Angsana New" w:eastAsia="Calibri" w:hAnsi="Angsana New" w:cs="Angsana New"/>
          <w:sz w:val="30"/>
          <w:szCs w:val="30"/>
          <w:cs/>
        </w:rPr>
        <w:br/>
      </w:r>
      <w:r w:rsidRPr="00E9184E">
        <w:rPr>
          <w:rFonts w:ascii="Angsana New" w:eastAsia="Calibri" w:hAnsi="Angsana New" w:cs="Angsana New"/>
          <w:sz w:val="30"/>
          <w:szCs w:val="30"/>
          <w:cs/>
        </w:rPr>
        <w:t>ความเชื่อมั่นต่อข้อมูลอื่น</w:t>
      </w:r>
      <w:r w:rsidRPr="00E9184E">
        <w:rPr>
          <w:rFonts w:ascii="Angsana New" w:eastAsia="Calibri" w:hAnsi="Angsana New" w:cs="Angsana New"/>
          <w:sz w:val="30"/>
          <w:szCs w:val="30"/>
        </w:rPr>
        <w:t xml:space="preserve"> </w:t>
      </w:r>
    </w:p>
    <w:p w:rsidR="00D62730" w:rsidRPr="00E9184E" w:rsidRDefault="00D62730" w:rsidP="00D6273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62730" w:rsidRPr="00E9184E" w:rsidRDefault="00D62730" w:rsidP="00D6273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E9184E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43D29" w:rsidRPr="00E9184E">
        <w:rPr>
          <w:rFonts w:ascii="Angsana New" w:hAnsi="Angsana New" w:cs="Angsana New"/>
          <w:sz w:val="30"/>
          <w:szCs w:val="30"/>
          <w:cs/>
        </w:rPr>
        <w:t>รวม</w:t>
      </w:r>
      <w:r w:rsidRPr="00E9184E">
        <w:rPr>
          <w:rFonts w:ascii="Angsana New" w:hAnsi="Angsana New" w:cs="Angsana New"/>
          <w:sz w:val="30"/>
          <w:szCs w:val="30"/>
          <w:cs/>
        </w:rPr>
        <w:t>และงบการเงินเฉพ</w:t>
      </w:r>
      <w:r w:rsidR="002D6525" w:rsidRPr="00E9184E">
        <w:rPr>
          <w:rFonts w:ascii="Angsana New" w:hAnsi="Angsana New" w:cs="Angsana New"/>
          <w:sz w:val="30"/>
          <w:szCs w:val="30"/>
          <w:cs/>
        </w:rPr>
        <w:t>าะกิจการ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E9184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การอ่าน</w:t>
      </w:r>
      <w:r w:rsidRPr="00E9184E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43D29" w:rsidRPr="00E9184E">
        <w:rPr>
          <w:rFonts w:ascii="Angsana New" w:hAnsi="Angsana New" w:cs="Angsana New" w:hint="cs"/>
          <w:sz w:val="30"/>
          <w:szCs w:val="30"/>
          <w:cs/>
        </w:rPr>
        <w:t>รวม</w:t>
      </w:r>
      <w:r w:rsidRPr="00E9184E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</w:t>
      </w:r>
      <w:r w:rsidRPr="00E9184E">
        <w:rPr>
          <w:rFonts w:ascii="Angsana New" w:eastAsia="Calibri" w:hAnsi="Angsana New" w:cs="Angsana New"/>
          <w:color w:val="000000"/>
          <w:sz w:val="30"/>
          <w:szCs w:val="30"/>
          <w:cs/>
        </w:rPr>
        <w:t>ของข้าพเจ้า</w:t>
      </w:r>
      <w:r w:rsidRPr="00E9184E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E9184E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9184E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:rsidR="00D62730" w:rsidRPr="00E9184E" w:rsidRDefault="00D62730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:rsidR="009141D2" w:rsidRPr="00E9184E" w:rsidRDefault="009141D2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sz w:val="30"/>
          <w:szCs w:val="30"/>
        </w:rPr>
      </w:pPr>
      <w:r w:rsidRPr="00E9184E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E918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184E">
        <w:rPr>
          <w:rFonts w:ascii="Angsana New" w:hAnsi="Angsana New" w:cs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918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184E">
        <w:rPr>
          <w:rFonts w:ascii="Angsana New" w:hAnsi="Angsana New" w:cs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9141D2" w:rsidRPr="009141D2" w:rsidRDefault="009141D2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sz w:val="26"/>
          <w:szCs w:val="26"/>
        </w:rPr>
      </w:pPr>
    </w:p>
    <w:p w:rsidR="00E9184E" w:rsidRDefault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406C28" w:rsidRPr="005938FA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938FA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ความรับผิดชอบของผู้บริหาร</w:t>
      </w:r>
      <w:r w:rsidR="001A5A83" w:rsidRPr="007616B3">
        <w:rPr>
          <w:rFonts w:ascii="Angsana New" w:eastAsia="Calibri" w:hAnsi="Angsana New" w:cs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5938FA">
        <w:rPr>
          <w:rFonts w:ascii="Angsana New" w:hAnsi="Angsana New" w:cs="Angsana New" w:hint="cs"/>
          <w:i/>
          <w:iCs/>
          <w:sz w:val="30"/>
          <w:szCs w:val="30"/>
          <w:cs/>
        </w:rPr>
        <w:t>ต่องบการเงิน</w:t>
      </w:r>
      <w:r w:rsidR="00D43D29">
        <w:rPr>
          <w:rFonts w:ascii="Angsana New" w:hAnsi="Angsana New" w:cs="Angsana New" w:hint="cs"/>
          <w:i/>
          <w:iCs/>
          <w:sz w:val="30"/>
          <w:szCs w:val="30"/>
          <w:cs/>
        </w:rPr>
        <w:t>รวม</w:t>
      </w:r>
      <w:r w:rsidR="0064298F" w:rsidRPr="0064298F">
        <w:rPr>
          <w:rFonts w:ascii="Angsana New" w:hAnsi="Angsana New" w:cs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:rsidR="00807AE8" w:rsidRPr="00E9184E" w:rsidRDefault="00807AE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E9184E" w:rsidRDefault="002A4FC1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ผู้บริหารมีหน้าที่</w:t>
      </w:r>
      <w:r w:rsidR="00807AE8" w:rsidRPr="005938FA">
        <w:rPr>
          <w:rFonts w:ascii="Angsana New" w:hAnsi="Angsana New" w:cs="Angsana New"/>
          <w:sz w:val="30"/>
          <w:szCs w:val="30"/>
          <w:cs/>
        </w:rPr>
        <w:t>รับผิดชอบ</w:t>
      </w:r>
      <w:r w:rsidR="00807AE8" w:rsidRPr="005938FA">
        <w:rPr>
          <w:rFonts w:ascii="Angsana New" w:hAnsi="Angsana New" w:cs="Angsana New" w:hint="cs"/>
          <w:sz w:val="30"/>
          <w:szCs w:val="30"/>
          <w:cs/>
        </w:rPr>
        <w:t>ในการจัดทำและการนำเสนอ</w:t>
      </w:r>
      <w:r w:rsidR="00807AE8" w:rsidRPr="005938F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="00807AE8" w:rsidRPr="005938FA">
        <w:rPr>
          <w:rFonts w:ascii="Angsana New" w:hAnsi="Angsana New" w:cs="Angsana New"/>
          <w:sz w:val="30"/>
          <w:szCs w:val="30"/>
          <w:cs/>
        </w:rPr>
        <w:t>เหล่านี้</w:t>
      </w:r>
      <w:r w:rsidR="00807AE8" w:rsidRPr="005938FA">
        <w:rPr>
          <w:rFonts w:ascii="Angsana New" w:hAnsi="Angsana New" w:cs="Angsana New" w:hint="cs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</w:t>
      </w:r>
      <w:r w:rsidR="00D43D29">
        <w:rPr>
          <w:rFonts w:ascii="Angsana New" w:hAnsi="Angsana New" w:cs="Angsana New" w:hint="cs"/>
          <w:sz w:val="30"/>
          <w:szCs w:val="30"/>
          <w:cs/>
        </w:rPr>
        <w:t>ายในที่ผู้บริหารพิจารณาว่าจำเป็น</w:t>
      </w:r>
      <w:r w:rsidR="00807AE8" w:rsidRPr="005938FA">
        <w:rPr>
          <w:rFonts w:ascii="Angsana New" w:hAnsi="Angsana New" w:cs="Angsana New" w:hint="cs"/>
          <w:sz w:val="30"/>
          <w:szCs w:val="30"/>
          <w:cs/>
        </w:rPr>
        <w:t>เพื่อให้สามารถจัดทำงบการเงิน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="00807AE8" w:rsidRPr="005938FA">
        <w:rPr>
          <w:rFonts w:ascii="Angsana New" w:hAnsi="Angsana New" w:cs="Angsana New" w:hint="cs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9184E" w:rsidRPr="00E9184E" w:rsidRDefault="00E9184E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1A5A83" w:rsidRPr="007616B3" w:rsidRDefault="001A5A83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A710CE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="00823C8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D43D29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43D29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1A5A83" w:rsidRPr="00E9184E" w:rsidRDefault="001A5A83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1A5A83" w:rsidRDefault="001A5A83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="00D43D29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E348F2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1A5A83" w:rsidRPr="00E9184E" w:rsidRDefault="001A5A8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406C28" w:rsidRPr="005938FA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938FA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</w:t>
      </w:r>
      <w:r w:rsidR="001A5A83" w:rsidRPr="005938FA">
        <w:rPr>
          <w:rFonts w:ascii="Angsana New" w:hAnsi="Angsana New" w:cs="Angsana New" w:hint="cs"/>
          <w:i/>
          <w:iCs/>
          <w:sz w:val="30"/>
          <w:szCs w:val="30"/>
          <w:cs/>
        </w:rPr>
        <w:t>ต่อ</w:t>
      </w:r>
      <w:r w:rsidR="001A5A83">
        <w:rPr>
          <w:rFonts w:ascii="Angsana New" w:hAnsi="Angsana New" w:cs="Angsana New" w:hint="cs"/>
          <w:i/>
          <w:iCs/>
          <w:sz w:val="30"/>
          <w:szCs w:val="30"/>
          <w:cs/>
        </w:rPr>
        <w:t>การตรวจสอบ</w:t>
      </w:r>
      <w:r w:rsidR="001A5A83" w:rsidRPr="005938FA">
        <w:rPr>
          <w:rFonts w:ascii="Angsana New" w:hAnsi="Angsana New" w:cs="Angsana New" w:hint="cs"/>
          <w:i/>
          <w:iCs/>
          <w:sz w:val="30"/>
          <w:szCs w:val="30"/>
          <w:cs/>
        </w:rPr>
        <w:t>งบการเงิน</w:t>
      </w:r>
      <w:r w:rsidR="000E531B">
        <w:rPr>
          <w:rFonts w:ascii="Angsana New" w:hAnsi="Angsana New" w:cs="Angsana New" w:hint="cs"/>
          <w:i/>
          <w:iCs/>
          <w:sz w:val="30"/>
          <w:szCs w:val="30"/>
          <w:cs/>
        </w:rPr>
        <w:t>รวม</w:t>
      </w:r>
      <w:r w:rsidR="001A5A83" w:rsidRPr="0064298F">
        <w:rPr>
          <w:rFonts w:ascii="Angsana New" w:hAnsi="Angsana New" w:cs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:rsidR="00807AE8" w:rsidRPr="00E9184E" w:rsidRDefault="00807AE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1A5A83" w:rsidRPr="007616B3" w:rsidRDefault="001A5A83" w:rsidP="001A5A83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036A1">
        <w:rPr>
          <w:rFonts w:ascii="Angsana New" w:hAnsi="Angsana New" w:cs="Angsana New" w:hint="cs"/>
          <w:sz w:val="30"/>
          <w:szCs w:val="30"/>
          <w:cs/>
        </w:rPr>
        <w:t>รวม</w:t>
      </w:r>
      <w:r w:rsidR="00A710CE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8600A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ความเชื่อมั่นอย่างสมเหตุสมผลคือ</w:t>
      </w:r>
      <w:r w:rsidR="002D6525">
        <w:rPr>
          <w:rFonts w:ascii="Angsana New" w:eastAsia="Calibri" w:hAnsi="Angsana New" w:cs="Angsana New"/>
          <w:sz w:val="30"/>
          <w:szCs w:val="30"/>
          <w:cs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2D6525">
        <w:rPr>
          <w:rFonts w:ascii="Angsana New" w:eastAsia="Calibri" w:hAnsi="Angsana New" w:cs="Angsana New"/>
          <w:sz w:val="30"/>
          <w:szCs w:val="30"/>
          <w:cs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0E531B">
        <w:rPr>
          <w:rFonts w:ascii="Angsana New" w:hAnsi="Angsana New" w:cs="Angsana New" w:hint="cs"/>
          <w:sz w:val="30"/>
          <w:szCs w:val="30"/>
          <w:cs/>
        </w:rPr>
        <w:t>รวม</w:t>
      </w:r>
      <w:r w:rsidR="00A710CE">
        <w:rPr>
          <w:rFonts w:ascii="Angsana New" w:hAnsi="Angsana New" w:cs="Angsana New" w:hint="cs"/>
          <w:sz w:val="30"/>
          <w:szCs w:val="30"/>
          <w:cs/>
        </w:rPr>
        <w:t>และงบการเงิน</w:t>
      </w:r>
      <w:r w:rsidR="002D6525">
        <w:rPr>
          <w:rFonts w:ascii="Angsana New" w:hAnsi="Angsana New" w:cs="Angsana New"/>
          <w:sz w:val="30"/>
          <w:szCs w:val="30"/>
          <w:cs/>
        </w:rPr>
        <w:br/>
      </w:r>
      <w:r w:rsidR="00A710CE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616B3">
        <w:rPr>
          <w:rFonts w:ascii="Angsana New" w:hAnsi="Angsana New" w:cs="Angsana New"/>
          <w:sz w:val="30"/>
          <w:szCs w:val="30"/>
          <w:cs/>
        </w:rPr>
        <w:t>เหล่านี้</w:t>
      </w:r>
    </w:p>
    <w:p w:rsidR="001A5A83" w:rsidRPr="00E9184E" w:rsidRDefault="001A5A83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  <w:r w:rsidRPr="00E9184E">
        <w:rPr>
          <w:rFonts w:ascii="Angsana New" w:hAnsi="Angsana New" w:cs="Angsana New"/>
          <w:sz w:val="24"/>
          <w:szCs w:val="24"/>
          <w:rtl/>
          <w:cs/>
        </w:rPr>
        <w:t xml:space="preserve"> </w:t>
      </w:r>
    </w:p>
    <w:p w:rsidR="001A5A83" w:rsidRDefault="001A5A83" w:rsidP="001A5A8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EB5FCE" w:rsidRPr="00E9184E" w:rsidRDefault="00EB5FCE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1A5A83" w:rsidRDefault="001A5A83" w:rsidP="001A5A83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923DA">
        <w:rPr>
          <w:rFonts w:ascii="Angsana New" w:eastAsia="Calibri" w:hAnsi="Angsana New" w:cs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278B9" w:rsidRPr="00C923DA">
        <w:rPr>
          <w:rFonts w:ascii="Angsana New" w:hAnsi="Angsana New" w:cs="Angsana New" w:hint="cs"/>
          <w:spacing w:val="6"/>
          <w:sz w:val="30"/>
          <w:szCs w:val="30"/>
          <w:cs/>
        </w:rPr>
        <w:t>รวม</w:t>
      </w:r>
      <w:r w:rsidR="00A710CE" w:rsidRPr="00C923DA">
        <w:rPr>
          <w:rFonts w:ascii="Angsana New" w:hAnsi="Angsana New" w:cs="Angsana New" w:hint="cs"/>
          <w:spacing w:val="6"/>
          <w:sz w:val="30"/>
          <w:szCs w:val="30"/>
          <w:cs/>
        </w:rPr>
        <w:t>และ</w:t>
      </w:r>
      <w:r w:rsidR="00A710CE" w:rsidRPr="00225AE3">
        <w:rPr>
          <w:rFonts w:ascii="Angsana New" w:hAnsi="Angsana New" w:cs="Angsana New" w:hint="cs"/>
          <w:spacing w:val="-2"/>
          <w:sz w:val="30"/>
          <w:szCs w:val="30"/>
          <w:cs/>
        </w:rPr>
        <w:t>งบการเงินเฉพาะกิจการ</w:t>
      </w:r>
      <w:r w:rsidRPr="00225AE3">
        <w:rPr>
          <w:rFonts w:ascii="Angsana New" w:eastAsia="Calibri" w:hAnsi="Angsana New" w:cs="Angsana New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</w:rPr>
        <w:t>ายใน</w:t>
      </w:r>
    </w:p>
    <w:p w:rsidR="00EF7BB4" w:rsidRDefault="001A5A83" w:rsidP="00EF7BB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278B9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E9184E" w:rsidRPr="00EF7BB4" w:rsidRDefault="00E9184E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1A5A83" w:rsidRDefault="001A5A83" w:rsidP="001A5A83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4F234C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4F234C" w:rsidRPr="004F234C" w:rsidRDefault="00312FA0" w:rsidP="009278B9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 w:hanging="540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34233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278B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342337">
        <w:rPr>
          <w:rFonts w:ascii="Angsana New" w:hAnsi="Angsana New" w:cs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9278B9">
        <w:rPr>
          <w:rFonts w:ascii="Angsana New" w:hAnsi="Angsana New" w:cs="Angsana New"/>
          <w:sz w:val="30"/>
          <w:szCs w:val="30"/>
          <w:cs/>
        </w:rPr>
        <w:br/>
      </w:r>
      <w:r w:rsidRPr="00342337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3423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233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9278B9" w:rsidRPr="009278B9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312FA0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9278B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312FA0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2D6525">
        <w:rPr>
          <w:rFonts w:ascii="Angsana New" w:hAnsi="Angsana New" w:cs="Angsana New"/>
          <w:sz w:val="30"/>
          <w:szCs w:val="30"/>
          <w:cs/>
        </w:rPr>
        <w:br/>
      </w:r>
      <w:r w:rsidRPr="00312FA0">
        <w:rPr>
          <w:rFonts w:ascii="Angsana New" w:hAnsi="Angsana New" w:cs="Angsana New"/>
          <w:sz w:val="30"/>
          <w:szCs w:val="30"/>
          <w:cs/>
        </w:rPr>
        <w:t>สอบบัญชีที่ได้รับ</w:t>
      </w:r>
      <w:r w:rsidRPr="00342337">
        <w:rPr>
          <w:rFonts w:ascii="Angsana New" w:hAnsi="Angsana New" w:cs="Angsana New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278B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342337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</w:p>
    <w:p w:rsidR="004F234C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4F234C" w:rsidRPr="00225AE3" w:rsidRDefault="00312FA0" w:rsidP="004F234C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225AE3">
        <w:rPr>
          <w:rFonts w:ascii="Angsana New" w:hAnsi="Angsana New" w:cs="Angsana New"/>
          <w:spacing w:val="6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9278B9" w:rsidRPr="00225AE3">
        <w:rPr>
          <w:rFonts w:ascii="Angsana New" w:hAnsi="Angsana New" w:cs="Angsana New" w:hint="cs"/>
          <w:spacing w:val="6"/>
          <w:sz w:val="30"/>
          <w:szCs w:val="30"/>
          <w:cs/>
        </w:rPr>
        <w:t>รวม</w:t>
      </w:r>
      <w:r w:rsidRPr="00225AE3">
        <w:rPr>
          <w:rFonts w:ascii="Angsana New" w:hAnsi="Angsana New" w:cs="Angsana New"/>
          <w:spacing w:val="6"/>
          <w:sz w:val="30"/>
          <w:szCs w:val="30"/>
          <w:cs/>
        </w:rPr>
        <w:t>และงบการเงินเฉพาะกิจการโดยรวม รวมถึง</w:t>
      </w:r>
      <w:r w:rsidRPr="00225AE3">
        <w:rPr>
          <w:rFonts w:ascii="Angsana New" w:hAnsi="Angsana New" w:cs="Angsana New"/>
          <w:spacing w:val="4"/>
          <w:sz w:val="30"/>
          <w:szCs w:val="30"/>
          <w:cs/>
        </w:rPr>
        <w:t>การเปิดเผย</w:t>
      </w:r>
      <w:r w:rsidR="009278B9" w:rsidRPr="00225AE3">
        <w:rPr>
          <w:rFonts w:ascii="Angsana New" w:hAnsi="Angsana New" w:cs="Angsana New" w:hint="cs"/>
          <w:spacing w:val="4"/>
          <w:sz w:val="30"/>
          <w:szCs w:val="30"/>
          <w:cs/>
        </w:rPr>
        <w:t>ข้อมูล</w:t>
      </w:r>
      <w:r w:rsidRPr="00225AE3">
        <w:rPr>
          <w:rFonts w:ascii="Angsana New" w:hAnsi="Angsana New" w:cs="Angsana New"/>
          <w:spacing w:val="4"/>
          <w:sz w:val="30"/>
          <w:szCs w:val="30"/>
          <w:cs/>
        </w:rPr>
        <w:t>ว่างบการเงิน</w:t>
      </w:r>
      <w:r w:rsidR="009278B9" w:rsidRPr="00225AE3">
        <w:rPr>
          <w:rFonts w:ascii="Angsana New" w:hAnsi="Angsana New" w:cs="Angsana New" w:hint="cs"/>
          <w:spacing w:val="4"/>
          <w:sz w:val="30"/>
          <w:szCs w:val="30"/>
          <w:cs/>
        </w:rPr>
        <w:t>รวม</w:t>
      </w:r>
      <w:r w:rsidRPr="00225AE3">
        <w:rPr>
          <w:rFonts w:ascii="Angsana New" w:hAnsi="Angsana New" w:cs="Angsana New"/>
          <w:spacing w:val="4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278B9" w:rsidRPr="00225AE3">
        <w:rPr>
          <w:rFonts w:ascii="Angsana New" w:hAnsi="Angsana New" w:cs="Angsana New" w:hint="cs"/>
          <w:spacing w:val="4"/>
          <w:sz w:val="30"/>
          <w:szCs w:val="30"/>
          <w:cs/>
        </w:rPr>
        <w:t>หรือไม่</w:t>
      </w:r>
    </w:p>
    <w:p w:rsidR="004F234C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1A5A83" w:rsidRDefault="00312FA0" w:rsidP="009278B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 w:hanging="540"/>
        <w:contextualSpacing/>
        <w:jc w:val="thaiDistribute"/>
        <w:rPr>
          <w:rFonts w:ascii="Angsana New" w:hAnsi="Angsana New"/>
          <w:sz w:val="30"/>
          <w:szCs w:val="30"/>
        </w:rPr>
      </w:pPr>
      <w:r w:rsidRPr="00312FA0">
        <w:rPr>
          <w:rFonts w:ascii="Angsana New" w:hAnsi="Angsana New"/>
          <w:sz w:val="30"/>
          <w:szCs w:val="30"/>
          <w:cs/>
        </w:rPr>
        <w:t>ได้</w:t>
      </w:r>
      <w:r w:rsidRPr="00312FA0">
        <w:rPr>
          <w:rFonts w:ascii="Angsana New" w:hAnsi="Angsana New" w:hint="cs"/>
          <w:sz w:val="30"/>
          <w:szCs w:val="30"/>
          <w:cs/>
        </w:rPr>
        <w:t>รับ</w:t>
      </w:r>
      <w:r w:rsidRPr="00312FA0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="009278B9" w:rsidRPr="009278B9">
        <w:rPr>
          <w:rFonts w:ascii="Angsana New" w:hAnsi="Angsana New" w:hint="cs"/>
          <w:sz w:val="30"/>
          <w:szCs w:val="30"/>
          <w:cs/>
        </w:rPr>
        <w:t>กิจการภายในกลุ่มหรือกิจกรรมทางธุรกิจภายในกลุ่มบริษัท</w:t>
      </w:r>
      <w:r w:rsidRPr="00312FA0">
        <w:rPr>
          <w:rFonts w:ascii="Angsana New" w:hAnsi="Angsana New"/>
          <w:sz w:val="30"/>
          <w:szCs w:val="30"/>
          <w:cs/>
        </w:rPr>
        <w:t>เพื่อแสดงความเห็นต่องบการเงิน</w:t>
      </w:r>
      <w:r w:rsidR="009278B9">
        <w:rPr>
          <w:rFonts w:ascii="Angsana New" w:hAnsi="Angsana New" w:hint="cs"/>
          <w:sz w:val="30"/>
          <w:szCs w:val="30"/>
          <w:cs/>
        </w:rPr>
        <w:t>รวม</w:t>
      </w:r>
      <w:r w:rsidRPr="00312FA0">
        <w:rPr>
          <w:rFonts w:ascii="Angsana New" w:hAnsi="Angsana New"/>
          <w:sz w:val="30"/>
          <w:szCs w:val="30"/>
        </w:rPr>
        <w:t xml:space="preserve"> </w:t>
      </w:r>
      <w:r w:rsidRPr="00312FA0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312FA0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312FA0">
        <w:rPr>
          <w:rFonts w:ascii="Angsana New" w:hAnsi="Angsana New"/>
          <w:sz w:val="30"/>
          <w:szCs w:val="30"/>
          <w:cs/>
        </w:rPr>
        <w:t>และ</w:t>
      </w:r>
      <w:r w:rsidRPr="00342337">
        <w:rPr>
          <w:rFonts w:ascii="Angsana New" w:hAnsi="Angsana New"/>
          <w:color w:val="000000"/>
          <w:sz w:val="30"/>
          <w:szCs w:val="30"/>
          <w:cs/>
        </w:rPr>
        <w:t>การปฏิบัติงานตรวจสอบ</w:t>
      </w:r>
      <w:r w:rsidR="009278B9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312FA0">
        <w:rPr>
          <w:rFonts w:ascii="Angsana New" w:hAnsi="Angsana New"/>
          <w:sz w:val="30"/>
          <w:szCs w:val="30"/>
        </w:rPr>
        <w:t xml:space="preserve"> </w:t>
      </w:r>
      <w:r w:rsidRPr="00312FA0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312FA0" w:rsidRPr="00312FA0" w:rsidRDefault="00312FA0" w:rsidP="00225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1A5A83" w:rsidRPr="00C101D5" w:rsidRDefault="001A5A83" w:rsidP="001A5A83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278B9" w:rsidRPr="009278B9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</w:t>
      </w:r>
      <w:r w:rsidR="009278B9" w:rsidRPr="009278B9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278B9" w:rsidRPr="009278B9">
        <w:rPr>
          <w:rFonts w:ascii="Angsana New" w:eastAsia="Calibri" w:hAnsi="Angsana New" w:cs="Angsana New" w:hint="cs"/>
          <w:sz w:val="30"/>
          <w:szCs w:val="30"/>
          <w:cs/>
        </w:rPr>
        <w:t>ที่สำคัญซึ่งรวมถึง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278B9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C101D5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:rsidR="001A5A83" w:rsidRPr="00C101D5" w:rsidRDefault="001A5A83" w:rsidP="00225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1A5A83" w:rsidRPr="00C101D5" w:rsidRDefault="001A5A83" w:rsidP="001A5A83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 w:cs="Angsana New"/>
          <w:sz w:val="30"/>
          <w:szCs w:val="30"/>
          <w:cs/>
        </w:rPr>
        <w:t>อิสระ</w:t>
      </w:r>
    </w:p>
    <w:p w:rsidR="001A5A83" w:rsidRPr="00C101D5" w:rsidRDefault="001A5A83" w:rsidP="001A5A83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:rsidR="00525F53" w:rsidRPr="005938FA" w:rsidRDefault="00EF7BB4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1A5A83" w:rsidRPr="00C101D5">
        <w:rPr>
          <w:rFonts w:ascii="Angsana New" w:hAnsi="Angsana New" w:cs="Angsana New"/>
          <w:sz w:val="30"/>
          <w:szCs w:val="30"/>
          <w:cs/>
        </w:rPr>
        <w:t>จากเรื่องที่สื่อสาร</w:t>
      </w:r>
      <w:r w:rsidR="001A5A83" w:rsidRPr="007616B3">
        <w:rPr>
          <w:rFonts w:ascii="Angsana New" w:hAnsi="Angsana New" w:cs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ข้าพเจ้าได้พิจารณาเรื่องต่างๆ ที่มี</w:t>
      </w:r>
      <w:r w:rsidR="001A5A83" w:rsidRPr="00312FA0">
        <w:rPr>
          <w:rFonts w:ascii="Angsana New" w:hAnsi="Angsana New" w:cs="Angsana New"/>
          <w:sz w:val="30"/>
          <w:szCs w:val="30"/>
          <w:cs/>
        </w:rPr>
        <w:t>นัยสำคัญที่สุดในการตรวจสอบ</w:t>
      </w:r>
      <w:r w:rsidR="00EB5FCE">
        <w:rPr>
          <w:rFonts w:ascii="Angsana New" w:hAnsi="Angsana New" w:cs="Angsana New"/>
          <w:sz w:val="30"/>
          <w:szCs w:val="30"/>
          <w:cs/>
        </w:rPr>
        <w:br/>
      </w:r>
      <w:r w:rsidR="001A5A83" w:rsidRPr="00312FA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9278B9">
        <w:rPr>
          <w:rFonts w:ascii="Angsana New" w:hAnsi="Angsana New" w:cs="Angsana New" w:hint="cs"/>
          <w:sz w:val="30"/>
          <w:szCs w:val="30"/>
          <w:cs/>
        </w:rPr>
        <w:t>รวม</w:t>
      </w:r>
      <w:r w:rsidR="006E00BB" w:rsidRPr="00312FA0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="001A5A83" w:rsidRPr="00312FA0">
        <w:rPr>
          <w:rFonts w:ascii="Angsana New" w:hAnsi="Angsana New" w:cs="Angsana New"/>
          <w:sz w:val="30"/>
          <w:szCs w:val="30"/>
          <w:cs/>
        </w:rPr>
        <w:t>ในงวดปัจจุบันและกำ</w:t>
      </w:r>
      <w:r w:rsidR="001A5A83" w:rsidRPr="007616B3">
        <w:rPr>
          <w:rFonts w:ascii="Angsana New" w:hAnsi="Angsana New" w:cs="Angsana New"/>
          <w:sz w:val="30"/>
          <w:szCs w:val="30"/>
          <w:cs/>
        </w:rPr>
        <w:t>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25F53" w:rsidRDefault="00525F5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6E00BB" w:rsidRPr="005938FA" w:rsidRDefault="006E00BB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21C93" w:rsidRDefault="00321C9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EF7BB4" w:rsidRDefault="00EF7B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1536A9" w:rsidRPr="005938FA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(</w:t>
      </w:r>
      <w:r w:rsidR="00C301D2"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นารีวรรณ</w:t>
      </w:r>
      <w:r w:rsidR="00C301D2" w:rsidRPr="0073233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C301D2"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ชัยบันทัด</w:t>
      </w:r>
      <w:r w:rsidRPr="005938FA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:rsidR="001536A9" w:rsidRPr="005938FA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1536A9" w:rsidRPr="005938FA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="00347B73" w:rsidRPr="005938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01D2">
        <w:rPr>
          <w:rFonts w:ascii="Angsana New" w:hAnsi="Angsana New" w:cs="Angsana New"/>
          <w:sz w:val="30"/>
          <w:szCs w:val="30"/>
        </w:rPr>
        <w:t>9219</w:t>
      </w:r>
    </w:p>
    <w:p w:rsidR="001536A9" w:rsidRPr="005938FA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1536A9" w:rsidRPr="005938FA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536A9" w:rsidRPr="005938FA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D33778" w:rsidRPr="00D33778" w:rsidRDefault="00EB20B6" w:rsidP="00DC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25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02ED3">
        <w:rPr>
          <w:rFonts w:ascii="Angsana New" w:hAnsi="Angsana New" w:cs="Angsana New"/>
          <w:sz w:val="30"/>
          <w:szCs w:val="30"/>
        </w:rPr>
        <w:t>256</w:t>
      </w:r>
      <w:r w:rsidR="00102104">
        <w:rPr>
          <w:rFonts w:ascii="Angsana New" w:hAnsi="Angsana New" w:cs="Angsana New"/>
          <w:sz w:val="30"/>
          <w:szCs w:val="30"/>
        </w:rPr>
        <w:t>3</w:t>
      </w:r>
      <w:r w:rsidR="00D33778" w:rsidRPr="00D33778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sectPr w:rsidR="00D33778" w:rsidRPr="00D33778" w:rsidSect="00DC2652">
      <w:headerReference w:type="default" r:id="rId16"/>
      <w:footerReference w:type="first" r:id="rId17"/>
      <w:pgSz w:w="11909" w:h="16834" w:code="9"/>
      <w:pgMar w:top="1620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FDC" w:rsidRDefault="00860FDC" w:rsidP="004956B4">
      <w:r>
        <w:separator/>
      </w:r>
    </w:p>
  </w:endnote>
  <w:endnote w:type="continuationSeparator" w:id="0">
    <w:p w:rsidR="00860FDC" w:rsidRDefault="00860FD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1FA" w:rsidRDefault="00D541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CF0CD3" w:rsidRDefault="0087036C" w:rsidP="00CF0CD3">
    <w:pPr>
      <w:pStyle w:val="Footer"/>
      <w:jc w:val="center"/>
      <w:rPr>
        <w:rFonts w:ascii="Angsana New" w:hAnsi="Angsana New"/>
        <w:sz w:val="30"/>
        <w:szCs w:val="30"/>
      </w:rPr>
    </w:pPr>
    <w:r w:rsidRPr="00CF0CD3">
      <w:rPr>
        <w:rFonts w:ascii="Angsana New" w:hAnsi="Angsana New"/>
        <w:sz w:val="30"/>
        <w:szCs w:val="30"/>
      </w:rPr>
      <w:fldChar w:fldCharType="begin"/>
    </w:r>
    <w:r w:rsidRPr="00CF0CD3">
      <w:rPr>
        <w:rFonts w:ascii="Angsana New" w:hAnsi="Angsana New"/>
        <w:sz w:val="30"/>
        <w:szCs w:val="30"/>
      </w:rPr>
      <w:instrText xml:space="preserve"> PAGE   \* MERGEFORMAT </w:instrText>
    </w:r>
    <w:r w:rsidRPr="00CF0CD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CF0CD3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CF0CD3" w:rsidRDefault="0087036C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D71680" w:rsidRDefault="0087036C">
    <w:pPr>
      <w:pStyle w:val="Footer"/>
      <w:tabs>
        <w:tab w:val="clear" w:pos="4678"/>
      </w:tabs>
      <w:jc w:val="center"/>
      <w:rPr>
        <w:caps/>
        <w:noProof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7067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bookmarkStart w:id="1" w:name="_GoBack" w:displacedByCustomXml="prev"/>
      <w:p w:rsidR="00D541FA" w:rsidRPr="00D541FA" w:rsidRDefault="00D541FA" w:rsidP="00D541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541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541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541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541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541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FDC" w:rsidRDefault="00860FDC" w:rsidP="004956B4">
      <w:r>
        <w:separator/>
      </w:r>
    </w:p>
  </w:footnote>
  <w:footnote w:type="continuationSeparator" w:id="0">
    <w:p w:rsidR="00860FDC" w:rsidRDefault="00860FD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1FA" w:rsidRDefault="00D541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1FA" w:rsidRDefault="00D541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1FA" w:rsidRDefault="00D541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Default="008703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C8434E" w:rsidRDefault="0087036C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7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1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29"/>
  </w:num>
  <w:num w:numId="14">
    <w:abstractNumId w:val="22"/>
  </w:num>
  <w:num w:numId="15">
    <w:abstractNumId w:val="25"/>
  </w:num>
  <w:num w:numId="16">
    <w:abstractNumId w:val="33"/>
  </w:num>
  <w:num w:numId="17">
    <w:abstractNumId w:val="35"/>
  </w:num>
  <w:num w:numId="18">
    <w:abstractNumId w:val="28"/>
  </w:num>
  <w:num w:numId="19">
    <w:abstractNumId w:val="31"/>
  </w:num>
  <w:num w:numId="20">
    <w:abstractNumId w:val="15"/>
  </w:num>
  <w:num w:numId="21">
    <w:abstractNumId w:val="21"/>
  </w:num>
  <w:num w:numId="22">
    <w:abstractNumId w:val="24"/>
  </w:num>
  <w:num w:numId="23">
    <w:abstractNumId w:val="26"/>
  </w:num>
  <w:num w:numId="24">
    <w:abstractNumId w:val="17"/>
  </w:num>
  <w:num w:numId="25">
    <w:abstractNumId w:val="18"/>
  </w:num>
  <w:num w:numId="26">
    <w:abstractNumId w:val="34"/>
  </w:num>
  <w:num w:numId="27">
    <w:abstractNumId w:val="27"/>
  </w:num>
  <w:num w:numId="28">
    <w:abstractNumId w:val="14"/>
  </w:num>
  <w:num w:numId="29">
    <w:abstractNumId w:val="13"/>
  </w:num>
  <w:num w:numId="30">
    <w:abstractNumId w:val="30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32"/>
  </w:num>
  <w:num w:numId="36">
    <w:abstractNumId w:val="12"/>
  </w:num>
  <w:num w:numId="37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562C"/>
    <w:rsid w:val="0000598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11D1"/>
    <w:rsid w:val="000411DD"/>
    <w:rsid w:val="00041268"/>
    <w:rsid w:val="00041622"/>
    <w:rsid w:val="000418CC"/>
    <w:rsid w:val="0004247A"/>
    <w:rsid w:val="000425D8"/>
    <w:rsid w:val="00042835"/>
    <w:rsid w:val="00042A9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9FB"/>
    <w:rsid w:val="00083A5C"/>
    <w:rsid w:val="00083D2B"/>
    <w:rsid w:val="0008473C"/>
    <w:rsid w:val="00084C37"/>
    <w:rsid w:val="00085139"/>
    <w:rsid w:val="00085608"/>
    <w:rsid w:val="000857D6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71E5"/>
    <w:rsid w:val="000973DA"/>
    <w:rsid w:val="0009744D"/>
    <w:rsid w:val="00097512"/>
    <w:rsid w:val="0009756E"/>
    <w:rsid w:val="00097687"/>
    <w:rsid w:val="000977BB"/>
    <w:rsid w:val="00097C35"/>
    <w:rsid w:val="000A07C2"/>
    <w:rsid w:val="000A094C"/>
    <w:rsid w:val="000A0CB9"/>
    <w:rsid w:val="000A1096"/>
    <w:rsid w:val="000A195D"/>
    <w:rsid w:val="000A1AF4"/>
    <w:rsid w:val="000A1D38"/>
    <w:rsid w:val="000A223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21E"/>
    <w:rsid w:val="000B3695"/>
    <w:rsid w:val="000B3B59"/>
    <w:rsid w:val="000B3C38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CEE"/>
    <w:rsid w:val="000D6A75"/>
    <w:rsid w:val="000D7308"/>
    <w:rsid w:val="000D79DC"/>
    <w:rsid w:val="000E06E7"/>
    <w:rsid w:val="000E082F"/>
    <w:rsid w:val="000E0859"/>
    <w:rsid w:val="000E0C6B"/>
    <w:rsid w:val="000E0D72"/>
    <w:rsid w:val="000E0FB5"/>
    <w:rsid w:val="000E153B"/>
    <w:rsid w:val="000E1727"/>
    <w:rsid w:val="000E1759"/>
    <w:rsid w:val="000E2489"/>
    <w:rsid w:val="000E2B34"/>
    <w:rsid w:val="000E2E74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B79"/>
    <w:rsid w:val="000F2E5F"/>
    <w:rsid w:val="000F3060"/>
    <w:rsid w:val="000F3191"/>
    <w:rsid w:val="000F31D2"/>
    <w:rsid w:val="000F37A7"/>
    <w:rsid w:val="000F411B"/>
    <w:rsid w:val="000F47CB"/>
    <w:rsid w:val="000F4D14"/>
    <w:rsid w:val="000F4E55"/>
    <w:rsid w:val="000F4F97"/>
    <w:rsid w:val="000F53F6"/>
    <w:rsid w:val="000F5658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898"/>
    <w:rsid w:val="00120992"/>
    <w:rsid w:val="00120B1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239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F3"/>
    <w:rsid w:val="00185BC0"/>
    <w:rsid w:val="00185EF9"/>
    <w:rsid w:val="00186CED"/>
    <w:rsid w:val="001873FA"/>
    <w:rsid w:val="00187530"/>
    <w:rsid w:val="00187796"/>
    <w:rsid w:val="00190ED2"/>
    <w:rsid w:val="0019117A"/>
    <w:rsid w:val="00191396"/>
    <w:rsid w:val="00191529"/>
    <w:rsid w:val="001915A5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A83"/>
    <w:rsid w:val="001A66BA"/>
    <w:rsid w:val="001A7328"/>
    <w:rsid w:val="001A744C"/>
    <w:rsid w:val="001A7C67"/>
    <w:rsid w:val="001B06EC"/>
    <w:rsid w:val="001B0ABD"/>
    <w:rsid w:val="001B0E05"/>
    <w:rsid w:val="001B1C98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DC8"/>
    <w:rsid w:val="001B5F90"/>
    <w:rsid w:val="001B6335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A62"/>
    <w:rsid w:val="001E0E21"/>
    <w:rsid w:val="001E0F80"/>
    <w:rsid w:val="001E1C75"/>
    <w:rsid w:val="001E32C2"/>
    <w:rsid w:val="001E333F"/>
    <w:rsid w:val="001E33B1"/>
    <w:rsid w:val="001E346A"/>
    <w:rsid w:val="001E3E06"/>
    <w:rsid w:val="001E3E26"/>
    <w:rsid w:val="001E3E60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C62"/>
    <w:rsid w:val="001F610E"/>
    <w:rsid w:val="001F6311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E19"/>
    <w:rsid w:val="00202650"/>
    <w:rsid w:val="002026FC"/>
    <w:rsid w:val="00202E0E"/>
    <w:rsid w:val="00202FB4"/>
    <w:rsid w:val="002033D6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4992"/>
    <w:rsid w:val="0021583D"/>
    <w:rsid w:val="0021584F"/>
    <w:rsid w:val="00215EB8"/>
    <w:rsid w:val="0021648E"/>
    <w:rsid w:val="002164F9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5D8"/>
    <w:rsid w:val="00260955"/>
    <w:rsid w:val="00260A19"/>
    <w:rsid w:val="00261320"/>
    <w:rsid w:val="00261BED"/>
    <w:rsid w:val="00261F1B"/>
    <w:rsid w:val="00263CB5"/>
    <w:rsid w:val="00265129"/>
    <w:rsid w:val="0026574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141"/>
    <w:rsid w:val="00272871"/>
    <w:rsid w:val="002732A1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5498"/>
    <w:rsid w:val="002D5BEE"/>
    <w:rsid w:val="002D5C6C"/>
    <w:rsid w:val="002D642B"/>
    <w:rsid w:val="002D6525"/>
    <w:rsid w:val="002D6CD6"/>
    <w:rsid w:val="002D72DC"/>
    <w:rsid w:val="002D7503"/>
    <w:rsid w:val="002D7884"/>
    <w:rsid w:val="002D79AC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C6"/>
    <w:rsid w:val="002F1CD1"/>
    <w:rsid w:val="002F3217"/>
    <w:rsid w:val="002F32F9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2147"/>
    <w:rsid w:val="0033214D"/>
    <w:rsid w:val="00332601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C07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6028"/>
    <w:rsid w:val="003762B9"/>
    <w:rsid w:val="00377205"/>
    <w:rsid w:val="003776C4"/>
    <w:rsid w:val="003779E8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3B1"/>
    <w:rsid w:val="003A15E0"/>
    <w:rsid w:val="003A32C2"/>
    <w:rsid w:val="003A357F"/>
    <w:rsid w:val="003A36FA"/>
    <w:rsid w:val="003A442E"/>
    <w:rsid w:val="003A4510"/>
    <w:rsid w:val="003A4842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88"/>
    <w:rsid w:val="003E16BC"/>
    <w:rsid w:val="003E17CE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E8"/>
    <w:rsid w:val="00415B47"/>
    <w:rsid w:val="00415D24"/>
    <w:rsid w:val="00415FBF"/>
    <w:rsid w:val="0041721B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A48"/>
    <w:rsid w:val="00460BCC"/>
    <w:rsid w:val="00460C30"/>
    <w:rsid w:val="00460ECB"/>
    <w:rsid w:val="00461602"/>
    <w:rsid w:val="00461620"/>
    <w:rsid w:val="00462282"/>
    <w:rsid w:val="00462306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6C52"/>
    <w:rsid w:val="00477BD5"/>
    <w:rsid w:val="00477D3E"/>
    <w:rsid w:val="00477F18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17E5"/>
    <w:rsid w:val="004F1975"/>
    <w:rsid w:val="004F1C2B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BFA"/>
    <w:rsid w:val="00526CB0"/>
    <w:rsid w:val="00526CF5"/>
    <w:rsid w:val="00526D20"/>
    <w:rsid w:val="0052749B"/>
    <w:rsid w:val="0053070D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D55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61AF"/>
    <w:rsid w:val="005963EA"/>
    <w:rsid w:val="00596507"/>
    <w:rsid w:val="0059678F"/>
    <w:rsid w:val="00596833"/>
    <w:rsid w:val="00596C0F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43F"/>
    <w:rsid w:val="005C471F"/>
    <w:rsid w:val="005C48E4"/>
    <w:rsid w:val="005C492C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F87"/>
    <w:rsid w:val="005E30EE"/>
    <w:rsid w:val="005E362A"/>
    <w:rsid w:val="005E4566"/>
    <w:rsid w:val="005E4ADB"/>
    <w:rsid w:val="005E52D7"/>
    <w:rsid w:val="005E53BC"/>
    <w:rsid w:val="005E5732"/>
    <w:rsid w:val="005E5A9C"/>
    <w:rsid w:val="005E5AC2"/>
    <w:rsid w:val="005E5FBA"/>
    <w:rsid w:val="005E63EF"/>
    <w:rsid w:val="005E6D1F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2204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505C6"/>
    <w:rsid w:val="0065157E"/>
    <w:rsid w:val="006518AD"/>
    <w:rsid w:val="00651B89"/>
    <w:rsid w:val="00651DD7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115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4385"/>
    <w:rsid w:val="006749DA"/>
    <w:rsid w:val="00674F63"/>
    <w:rsid w:val="00675231"/>
    <w:rsid w:val="00675D00"/>
    <w:rsid w:val="006761B8"/>
    <w:rsid w:val="006762A0"/>
    <w:rsid w:val="006765B0"/>
    <w:rsid w:val="006769CD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2149"/>
    <w:rsid w:val="00682DA9"/>
    <w:rsid w:val="00683821"/>
    <w:rsid w:val="00683A96"/>
    <w:rsid w:val="00683CB6"/>
    <w:rsid w:val="00684C56"/>
    <w:rsid w:val="00685444"/>
    <w:rsid w:val="006854FF"/>
    <w:rsid w:val="00685C0F"/>
    <w:rsid w:val="0068608C"/>
    <w:rsid w:val="0068691D"/>
    <w:rsid w:val="006874AD"/>
    <w:rsid w:val="00687E3D"/>
    <w:rsid w:val="00690174"/>
    <w:rsid w:val="0069020D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672"/>
    <w:rsid w:val="006B3C03"/>
    <w:rsid w:val="006B3E73"/>
    <w:rsid w:val="006B3F38"/>
    <w:rsid w:val="006B67AC"/>
    <w:rsid w:val="006B6B46"/>
    <w:rsid w:val="006B72EB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DBB"/>
    <w:rsid w:val="006C4733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E34"/>
    <w:rsid w:val="00701343"/>
    <w:rsid w:val="007015FE"/>
    <w:rsid w:val="00702074"/>
    <w:rsid w:val="007024E1"/>
    <w:rsid w:val="00702703"/>
    <w:rsid w:val="0070280E"/>
    <w:rsid w:val="00703076"/>
    <w:rsid w:val="0070328B"/>
    <w:rsid w:val="007045F3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20032"/>
    <w:rsid w:val="00720732"/>
    <w:rsid w:val="00721025"/>
    <w:rsid w:val="00721908"/>
    <w:rsid w:val="0072192A"/>
    <w:rsid w:val="00721B18"/>
    <w:rsid w:val="00721FC2"/>
    <w:rsid w:val="0072292C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D9"/>
    <w:rsid w:val="00725548"/>
    <w:rsid w:val="007265D2"/>
    <w:rsid w:val="0072663E"/>
    <w:rsid w:val="00726F5F"/>
    <w:rsid w:val="00727073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458C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17DB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EBA"/>
    <w:rsid w:val="007503F3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70146"/>
    <w:rsid w:val="00770608"/>
    <w:rsid w:val="00770928"/>
    <w:rsid w:val="00770948"/>
    <w:rsid w:val="00770F97"/>
    <w:rsid w:val="00771912"/>
    <w:rsid w:val="00771ACB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BE3"/>
    <w:rsid w:val="00781CB6"/>
    <w:rsid w:val="00781F1F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A46"/>
    <w:rsid w:val="007868C3"/>
    <w:rsid w:val="00787050"/>
    <w:rsid w:val="007875A8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712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CBD"/>
    <w:rsid w:val="007B1EE2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80B"/>
    <w:rsid w:val="007C48EB"/>
    <w:rsid w:val="007C49BF"/>
    <w:rsid w:val="007C4BFF"/>
    <w:rsid w:val="007C4C62"/>
    <w:rsid w:val="007C4F7A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7123"/>
    <w:rsid w:val="007D7B7E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121C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103A"/>
    <w:rsid w:val="008013B7"/>
    <w:rsid w:val="00801D1A"/>
    <w:rsid w:val="008021CB"/>
    <w:rsid w:val="0080223B"/>
    <w:rsid w:val="00802523"/>
    <w:rsid w:val="0080253E"/>
    <w:rsid w:val="008032B8"/>
    <w:rsid w:val="00803930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B1"/>
    <w:rsid w:val="00867AE3"/>
    <w:rsid w:val="00867CC8"/>
    <w:rsid w:val="00867CCA"/>
    <w:rsid w:val="00867CFC"/>
    <w:rsid w:val="0087036C"/>
    <w:rsid w:val="0087050D"/>
    <w:rsid w:val="008706D8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F73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B00"/>
    <w:rsid w:val="008C4231"/>
    <w:rsid w:val="008C4289"/>
    <w:rsid w:val="008C4555"/>
    <w:rsid w:val="008C47B4"/>
    <w:rsid w:val="008C4B41"/>
    <w:rsid w:val="008C4DD2"/>
    <w:rsid w:val="008C501B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7659"/>
    <w:rsid w:val="008E7666"/>
    <w:rsid w:val="008E77D1"/>
    <w:rsid w:val="008E7BF7"/>
    <w:rsid w:val="008E7EA2"/>
    <w:rsid w:val="008F0ACA"/>
    <w:rsid w:val="008F0CA6"/>
    <w:rsid w:val="008F13E6"/>
    <w:rsid w:val="008F1471"/>
    <w:rsid w:val="008F1BBB"/>
    <w:rsid w:val="008F1CAE"/>
    <w:rsid w:val="008F1CD9"/>
    <w:rsid w:val="008F294E"/>
    <w:rsid w:val="008F2B8D"/>
    <w:rsid w:val="008F3335"/>
    <w:rsid w:val="008F3372"/>
    <w:rsid w:val="008F3DD0"/>
    <w:rsid w:val="008F4178"/>
    <w:rsid w:val="008F433D"/>
    <w:rsid w:val="008F515B"/>
    <w:rsid w:val="008F53BE"/>
    <w:rsid w:val="008F56FE"/>
    <w:rsid w:val="008F616A"/>
    <w:rsid w:val="008F6ACB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7E"/>
    <w:rsid w:val="00916110"/>
    <w:rsid w:val="00916117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AF3"/>
    <w:rsid w:val="00950C14"/>
    <w:rsid w:val="00950E8E"/>
    <w:rsid w:val="0095156B"/>
    <w:rsid w:val="00951E66"/>
    <w:rsid w:val="009521C6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592B"/>
    <w:rsid w:val="009559BA"/>
    <w:rsid w:val="00955AA2"/>
    <w:rsid w:val="00956543"/>
    <w:rsid w:val="0095689D"/>
    <w:rsid w:val="00956963"/>
    <w:rsid w:val="00956CF4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93B"/>
    <w:rsid w:val="00963AE3"/>
    <w:rsid w:val="00963D1B"/>
    <w:rsid w:val="0096406F"/>
    <w:rsid w:val="0096419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21F6"/>
    <w:rsid w:val="009724B3"/>
    <w:rsid w:val="0097316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C21"/>
    <w:rsid w:val="00990E8B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1302"/>
    <w:rsid w:val="009B16CA"/>
    <w:rsid w:val="009B1A2B"/>
    <w:rsid w:val="009B22CA"/>
    <w:rsid w:val="009B245E"/>
    <w:rsid w:val="009B2822"/>
    <w:rsid w:val="009B2B86"/>
    <w:rsid w:val="009B38A2"/>
    <w:rsid w:val="009B3CFA"/>
    <w:rsid w:val="009B471B"/>
    <w:rsid w:val="009B4A96"/>
    <w:rsid w:val="009B4B22"/>
    <w:rsid w:val="009B4B24"/>
    <w:rsid w:val="009B4B59"/>
    <w:rsid w:val="009B4DAD"/>
    <w:rsid w:val="009B509A"/>
    <w:rsid w:val="009B53E0"/>
    <w:rsid w:val="009B5711"/>
    <w:rsid w:val="009B59FE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344B"/>
    <w:rsid w:val="009D355F"/>
    <w:rsid w:val="009D3663"/>
    <w:rsid w:val="009D37BC"/>
    <w:rsid w:val="009D38F9"/>
    <w:rsid w:val="009D3AFB"/>
    <w:rsid w:val="009D41FD"/>
    <w:rsid w:val="009D4933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F98"/>
    <w:rsid w:val="009E3293"/>
    <w:rsid w:val="009E3B47"/>
    <w:rsid w:val="009E4EF6"/>
    <w:rsid w:val="009E5371"/>
    <w:rsid w:val="009E5A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6BD"/>
    <w:rsid w:val="00A25805"/>
    <w:rsid w:val="00A25E2C"/>
    <w:rsid w:val="00A261D9"/>
    <w:rsid w:val="00A26458"/>
    <w:rsid w:val="00A2688C"/>
    <w:rsid w:val="00A26AD9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4071E"/>
    <w:rsid w:val="00A409FE"/>
    <w:rsid w:val="00A40EDA"/>
    <w:rsid w:val="00A42120"/>
    <w:rsid w:val="00A42778"/>
    <w:rsid w:val="00A42D37"/>
    <w:rsid w:val="00A43481"/>
    <w:rsid w:val="00A4383C"/>
    <w:rsid w:val="00A447F4"/>
    <w:rsid w:val="00A44B04"/>
    <w:rsid w:val="00A4520D"/>
    <w:rsid w:val="00A45518"/>
    <w:rsid w:val="00A4674D"/>
    <w:rsid w:val="00A472F1"/>
    <w:rsid w:val="00A47865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945"/>
    <w:rsid w:val="00A76B4F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505"/>
    <w:rsid w:val="00A91523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CC2"/>
    <w:rsid w:val="00AB22C4"/>
    <w:rsid w:val="00AB304C"/>
    <w:rsid w:val="00AB3142"/>
    <w:rsid w:val="00AB3CD2"/>
    <w:rsid w:val="00AB42D0"/>
    <w:rsid w:val="00AB4806"/>
    <w:rsid w:val="00AB5430"/>
    <w:rsid w:val="00AB56B2"/>
    <w:rsid w:val="00AB6244"/>
    <w:rsid w:val="00AB62DC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3B7"/>
    <w:rsid w:val="00AD0681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3D9"/>
    <w:rsid w:val="00AD564C"/>
    <w:rsid w:val="00AD5704"/>
    <w:rsid w:val="00AD670B"/>
    <w:rsid w:val="00AD6FFE"/>
    <w:rsid w:val="00AD7114"/>
    <w:rsid w:val="00AD7272"/>
    <w:rsid w:val="00AD72B1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B39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E55"/>
    <w:rsid w:val="00B160AA"/>
    <w:rsid w:val="00B16238"/>
    <w:rsid w:val="00B162AC"/>
    <w:rsid w:val="00B16945"/>
    <w:rsid w:val="00B170F2"/>
    <w:rsid w:val="00B173DE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88A"/>
    <w:rsid w:val="00B62B8A"/>
    <w:rsid w:val="00B63A3C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5BA"/>
    <w:rsid w:val="00B72794"/>
    <w:rsid w:val="00B729B5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F57"/>
    <w:rsid w:val="00B87839"/>
    <w:rsid w:val="00B87CA9"/>
    <w:rsid w:val="00B9066A"/>
    <w:rsid w:val="00B90737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88B"/>
    <w:rsid w:val="00BB6ABA"/>
    <w:rsid w:val="00BB6CDA"/>
    <w:rsid w:val="00BB6FF8"/>
    <w:rsid w:val="00BB70A6"/>
    <w:rsid w:val="00BB731F"/>
    <w:rsid w:val="00BB790E"/>
    <w:rsid w:val="00BC004B"/>
    <w:rsid w:val="00BC0294"/>
    <w:rsid w:val="00BC0EF9"/>
    <w:rsid w:val="00BC1120"/>
    <w:rsid w:val="00BC193B"/>
    <w:rsid w:val="00BC1A59"/>
    <w:rsid w:val="00BC1CD9"/>
    <w:rsid w:val="00BC2500"/>
    <w:rsid w:val="00BC2740"/>
    <w:rsid w:val="00BC2B4B"/>
    <w:rsid w:val="00BC2C7A"/>
    <w:rsid w:val="00BC3160"/>
    <w:rsid w:val="00BC3389"/>
    <w:rsid w:val="00BC3944"/>
    <w:rsid w:val="00BC3D6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C006CD"/>
    <w:rsid w:val="00C00CD9"/>
    <w:rsid w:val="00C010AF"/>
    <w:rsid w:val="00C0118F"/>
    <w:rsid w:val="00C03215"/>
    <w:rsid w:val="00C03347"/>
    <w:rsid w:val="00C0363B"/>
    <w:rsid w:val="00C037D0"/>
    <w:rsid w:val="00C03E12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905"/>
    <w:rsid w:val="00C31D64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68"/>
    <w:rsid w:val="00C73790"/>
    <w:rsid w:val="00C73A8F"/>
    <w:rsid w:val="00C7400D"/>
    <w:rsid w:val="00C742DA"/>
    <w:rsid w:val="00C74F8F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F37"/>
    <w:rsid w:val="00CB67A0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63EC"/>
    <w:rsid w:val="00CD6A3A"/>
    <w:rsid w:val="00CD6E80"/>
    <w:rsid w:val="00CD7333"/>
    <w:rsid w:val="00CD7460"/>
    <w:rsid w:val="00CD7B4D"/>
    <w:rsid w:val="00CD7C9A"/>
    <w:rsid w:val="00CD7D4B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7414"/>
    <w:rsid w:val="00D17468"/>
    <w:rsid w:val="00D176A5"/>
    <w:rsid w:val="00D17903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C22"/>
    <w:rsid w:val="00D331D2"/>
    <w:rsid w:val="00D33735"/>
    <w:rsid w:val="00D33778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6147"/>
    <w:rsid w:val="00D466D6"/>
    <w:rsid w:val="00D469C0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FA"/>
    <w:rsid w:val="00D54558"/>
    <w:rsid w:val="00D54AB4"/>
    <w:rsid w:val="00D54D80"/>
    <w:rsid w:val="00D54F05"/>
    <w:rsid w:val="00D5511A"/>
    <w:rsid w:val="00D557B4"/>
    <w:rsid w:val="00D5616F"/>
    <w:rsid w:val="00D56661"/>
    <w:rsid w:val="00D56733"/>
    <w:rsid w:val="00D5686A"/>
    <w:rsid w:val="00D56EBF"/>
    <w:rsid w:val="00D5710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EDA"/>
    <w:rsid w:val="00DB048B"/>
    <w:rsid w:val="00DB0C4A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9B2"/>
    <w:rsid w:val="00DC1FFB"/>
    <w:rsid w:val="00DC2270"/>
    <w:rsid w:val="00DC2652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4791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48D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67E7"/>
    <w:rsid w:val="00DF6CB9"/>
    <w:rsid w:val="00DF6D5F"/>
    <w:rsid w:val="00DF6E18"/>
    <w:rsid w:val="00DF7374"/>
    <w:rsid w:val="00DF7546"/>
    <w:rsid w:val="00DF77ED"/>
    <w:rsid w:val="00DF7B69"/>
    <w:rsid w:val="00E0045C"/>
    <w:rsid w:val="00E006B1"/>
    <w:rsid w:val="00E0085B"/>
    <w:rsid w:val="00E00926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713"/>
    <w:rsid w:val="00E44779"/>
    <w:rsid w:val="00E4479D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70351"/>
    <w:rsid w:val="00E7068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7CC6"/>
    <w:rsid w:val="00E97CD2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4128"/>
    <w:rsid w:val="00EC42D0"/>
    <w:rsid w:val="00EC4B95"/>
    <w:rsid w:val="00EC4D59"/>
    <w:rsid w:val="00EC534A"/>
    <w:rsid w:val="00EC53F0"/>
    <w:rsid w:val="00EC5C51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F0030D"/>
    <w:rsid w:val="00F005B8"/>
    <w:rsid w:val="00F0220E"/>
    <w:rsid w:val="00F022B0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F7D"/>
    <w:rsid w:val="00F13FED"/>
    <w:rsid w:val="00F14CEC"/>
    <w:rsid w:val="00F156C6"/>
    <w:rsid w:val="00F15C16"/>
    <w:rsid w:val="00F15C94"/>
    <w:rsid w:val="00F161EC"/>
    <w:rsid w:val="00F16258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E"/>
    <w:rsid w:val="00F251F7"/>
    <w:rsid w:val="00F25291"/>
    <w:rsid w:val="00F25341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B32"/>
    <w:rsid w:val="00F36BD8"/>
    <w:rsid w:val="00F37023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6695"/>
    <w:rsid w:val="00F47472"/>
    <w:rsid w:val="00F47A37"/>
    <w:rsid w:val="00F47E20"/>
    <w:rsid w:val="00F47EC1"/>
    <w:rsid w:val="00F47F70"/>
    <w:rsid w:val="00F50A8A"/>
    <w:rsid w:val="00F50E4A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ED3"/>
    <w:rsid w:val="00F6780E"/>
    <w:rsid w:val="00F7107C"/>
    <w:rsid w:val="00F71449"/>
    <w:rsid w:val="00F714D5"/>
    <w:rsid w:val="00F71CC2"/>
    <w:rsid w:val="00F71D08"/>
    <w:rsid w:val="00F72834"/>
    <w:rsid w:val="00F7334A"/>
    <w:rsid w:val="00F7334D"/>
    <w:rsid w:val="00F73D01"/>
    <w:rsid w:val="00F74195"/>
    <w:rsid w:val="00F74480"/>
    <w:rsid w:val="00F7457E"/>
    <w:rsid w:val="00F74A2D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1B0C"/>
    <w:rsid w:val="00F91F65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5AF"/>
    <w:rsid w:val="00FC2DB5"/>
    <w:rsid w:val="00FC3440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799"/>
    <w:rsid w:val="00FD1B70"/>
    <w:rsid w:val="00FD2290"/>
    <w:rsid w:val="00FD31EA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5491"/>
    <w:rsid w:val="00FD67A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6040"/>
    <w:rsid w:val="00FE606D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A9B"/>
    <w:rsid w:val="00FF1CFB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CD4"/>
    <w:rsid w:val="00FF60CC"/>
    <w:rsid w:val="00FF61D2"/>
    <w:rsid w:val="00FF6339"/>
    <w:rsid w:val="00FF6511"/>
    <w:rsid w:val="00FF6789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7F94D8E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0D9369-CBE9-4864-9CD3-14757A215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85</TotalTime>
  <Pages>7</Pages>
  <Words>2254</Words>
  <Characters>8713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22</cp:revision>
  <cp:lastPrinted>2020-02-24T05:11:00Z</cp:lastPrinted>
  <dcterms:created xsi:type="dcterms:W3CDTF">2020-02-21T16:11:00Z</dcterms:created>
  <dcterms:modified xsi:type="dcterms:W3CDTF">2020-02-25T09:40:00Z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