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B93" w:rsidRPr="00B10F95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bookmarkStart w:id="0" w:name="_GoBack"/>
      <w:bookmarkEnd w:id="0"/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หมายเหตุ</w:t>
      </w: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ab/>
        <w:t>สารบัญ</w:t>
      </w:r>
    </w:p>
    <w:p w:rsidR="00AF3B93" w:rsidRPr="00B0623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Cs w:val="22"/>
        </w:rPr>
      </w:pPr>
    </w:p>
    <w:p w:rsidR="00AF3B93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:rsidR="004D4FDD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</w:p>
    <w:p w:rsidR="00D54AB4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:rsidR="009C002F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AF3B93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AF3B93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:rsidR="00E4205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</w:t>
      </w:r>
      <w:r w:rsidR="001E0F80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C44260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117FF0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</w:t>
      </w:r>
      <w:r w:rsidR="005D0474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="001F7AAA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</w:t>
      </w:r>
    </w:p>
    <w:p w:rsidR="00152E97" w:rsidRDefault="00152E9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C44260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C44260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</w:t>
      </w:r>
    </w:p>
    <w:p w:rsidR="00C44260" w:rsidRDefault="003F20A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3F20A7" w:rsidRDefault="009278B9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3F20A7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ผลประโยชน์พนักงาน</w:t>
      </w:r>
    </w:p>
    <w:p w:rsidR="0017620C" w:rsidRDefault="006A6CF3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</w:t>
      </w:r>
      <w:r w:rsidR="00B170F2">
        <w:rPr>
          <w:rFonts w:ascii="Angsana New" w:hAnsi="Angsana New" w:cs="Angsana New" w:hint="cs"/>
          <w:sz w:val="30"/>
          <w:szCs w:val="30"/>
          <w:cs/>
          <w:lang w:bidi="th-TH"/>
        </w:rPr>
        <w:t>ทุน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17620C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F17DB5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925D91" w:rsidRPr="00925D9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</w:t>
      </w:r>
      <w:r w:rsidR="00C369C2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พนักงาน</w:t>
      </w:r>
    </w:p>
    <w:p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:rsidR="00261320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7D4B2C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117FF0" w:rsidRPr="00117FF0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AF182C" w:rsidRDefault="00AF182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261320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9141D2" w:rsidRDefault="00F24E5D" w:rsidP="009141D2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97719A" w:rsidRPr="009141D2" w:rsidRDefault="009141D2" w:rsidP="009141D2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41D2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3057D6" w:rsidRPr="009F3C1F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34F97">
        <w:br w:type="page"/>
      </w:r>
      <w:r w:rsidR="003057D6" w:rsidRPr="009F3C1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:rsidR="0083298D" w:rsidRPr="009F3C1F" w:rsidRDefault="0083298D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3298D" w:rsidRPr="004C663D" w:rsidRDefault="00117FF0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คณะ</w:t>
      </w:r>
      <w:r w:rsidR="00323BAD" w:rsidRPr="009F3C1F">
        <w:rPr>
          <w:rFonts w:ascii="Angsana New" w:hAnsi="Angsana New" w:cs="Angsana New"/>
          <w:sz w:val="30"/>
          <w:szCs w:val="30"/>
          <w:cs/>
        </w:rPr>
        <w:t>กรรมการได้อนุมัติให้ออก</w:t>
      </w:r>
      <w:r w:rsidR="0083298D" w:rsidRPr="009F3C1F">
        <w:rPr>
          <w:rFonts w:ascii="Angsana New" w:hAnsi="Angsana New" w:cs="Angsana New"/>
          <w:sz w:val="30"/>
          <w:szCs w:val="30"/>
          <w:cs/>
        </w:rPr>
        <w:t>งบการเงินนี้เมื่อวันที่</w:t>
      </w:r>
      <w:r w:rsidR="009141D2">
        <w:rPr>
          <w:rFonts w:ascii="Angsana New" w:hAnsi="Angsana New" w:cs="Angsana New"/>
          <w:sz w:val="30"/>
          <w:szCs w:val="30"/>
        </w:rPr>
        <w:t xml:space="preserve"> </w:t>
      </w:r>
      <w:r w:rsidR="00102104">
        <w:rPr>
          <w:rFonts w:ascii="Angsana New" w:hAnsi="Angsana New" w:cs="Angsana New"/>
          <w:sz w:val="30"/>
          <w:szCs w:val="30"/>
        </w:rPr>
        <w:t xml:space="preserve">25 </w:t>
      </w:r>
      <w:r w:rsidR="00102104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302ED3">
        <w:rPr>
          <w:rFonts w:ascii="Angsana New" w:hAnsi="Angsana New" w:cs="Angsana New"/>
          <w:sz w:val="30"/>
          <w:szCs w:val="30"/>
        </w:rPr>
        <w:t>2563</w:t>
      </w:r>
    </w:p>
    <w:p w:rsidR="0083298D" w:rsidRPr="009F3C1F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057D6" w:rsidRPr="009F3C1F" w:rsidRDefault="003057D6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F3C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83298D" w:rsidRPr="009F3C1F" w:rsidRDefault="0083298D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362F94" w:rsidRPr="009F3C1F" w:rsidRDefault="005D220D" w:rsidP="005F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บริษัท อิชิตัน กรุ๊ป จำกัด</w:t>
      </w:r>
      <w:r w:rsidR="00D33DB3" w:rsidRPr="009F3C1F">
        <w:rPr>
          <w:rFonts w:ascii="Angsana New" w:hAnsi="Angsana New" w:cs="Angsana New"/>
          <w:sz w:val="30"/>
          <w:szCs w:val="30"/>
        </w:rPr>
        <w:t xml:space="preserve"> </w:t>
      </w:r>
      <w:r w:rsidR="00D33DB3" w:rsidRPr="009F3C1F">
        <w:rPr>
          <w:rFonts w:ascii="Angsana New" w:hAnsi="Angsana New" w:cs="Angsana New" w:hint="cs"/>
          <w:sz w:val="30"/>
          <w:szCs w:val="30"/>
          <w:cs/>
        </w:rPr>
        <w:t>(มหาชน)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“บริษัท” เป็นนิติบุคคลที่จัดตั้งขึ้นในประเทศไทย</w:t>
      </w:r>
      <w:r w:rsidR="0039208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392086">
        <w:rPr>
          <w:rFonts w:ascii="Angsana New" w:hAnsi="Angsana New" w:cs="Angsana New"/>
          <w:sz w:val="30"/>
          <w:szCs w:val="30"/>
        </w:rPr>
        <w:t xml:space="preserve">3 </w:t>
      </w:r>
      <w:r w:rsidR="00392086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392086">
        <w:rPr>
          <w:rFonts w:ascii="Angsana New" w:hAnsi="Angsana New" w:cs="Angsana New"/>
          <w:sz w:val="30"/>
          <w:szCs w:val="30"/>
        </w:rPr>
        <w:t>2553</w:t>
      </w:r>
      <w:r w:rsidR="00925D91">
        <w:rPr>
          <w:rFonts w:ascii="Angsana New" w:hAnsi="Angsana New" w:cs="Angsana New"/>
          <w:sz w:val="30"/>
          <w:szCs w:val="30"/>
        </w:rPr>
        <w:t xml:space="preserve"> </w:t>
      </w:r>
      <w:r w:rsidR="00925D91">
        <w:rPr>
          <w:rFonts w:ascii="Angsana New" w:hAnsi="Angsana New" w:cs="Angsana New" w:hint="cs"/>
          <w:sz w:val="30"/>
          <w:szCs w:val="30"/>
          <w:cs/>
        </w:rPr>
        <w:t>และ</w:t>
      </w:r>
      <w:r w:rsidR="00925D91" w:rsidRPr="00925D91">
        <w:rPr>
          <w:rFonts w:ascii="Angsana New" w:hAnsi="Angsana New" w:cs="Angsana New" w:hint="cs"/>
          <w:sz w:val="30"/>
          <w:szCs w:val="30"/>
          <w:cs/>
        </w:rPr>
        <w:t>จดทะเบียนกับตลาดหลักทรัพย์แห่งประเทศไทยเมื่อเดือนเมษายน</w:t>
      </w:r>
      <w:r w:rsidR="00925D91" w:rsidRPr="00925D91">
        <w:rPr>
          <w:rFonts w:ascii="Angsana New" w:hAnsi="Angsana New" w:cs="Angsana New"/>
          <w:sz w:val="30"/>
          <w:szCs w:val="30"/>
          <w:cs/>
        </w:rPr>
        <w:t xml:space="preserve"> 2557</w:t>
      </w:r>
      <w:r w:rsidR="00925D91">
        <w:rPr>
          <w:rFonts w:ascii="Angsana New" w:hAnsi="Angsana New" w:cs="Angsana New" w:hint="cs"/>
          <w:sz w:val="30"/>
          <w:szCs w:val="30"/>
          <w:cs/>
        </w:rPr>
        <w:t xml:space="preserve"> โดย</w:t>
      </w:r>
      <w:r w:rsidR="00404852" w:rsidRPr="009F3C1F">
        <w:rPr>
          <w:rFonts w:ascii="Angsana New" w:hAnsi="Angsana New" w:cs="Angsana New" w:hint="cs"/>
          <w:sz w:val="30"/>
          <w:szCs w:val="30"/>
          <w:cs/>
        </w:rPr>
        <w:t>มี</w:t>
      </w:r>
      <w:r w:rsidR="00362F94" w:rsidRPr="009F3C1F">
        <w:rPr>
          <w:rFonts w:ascii="Angsana New" w:hAnsi="Angsana New" w:cs="Angsana New" w:hint="cs"/>
          <w:sz w:val="30"/>
          <w:szCs w:val="30"/>
          <w:cs/>
        </w:rPr>
        <w:t>ที่อยู่จดทะเบียน</w:t>
      </w:r>
      <w:r w:rsidR="00925D91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362F94" w:rsidRPr="009F3C1F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:rsidR="00362F94" w:rsidRPr="009F3C1F" w:rsidRDefault="00362F94" w:rsidP="0036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293CA3" w:rsidRPr="009F3C1F" w:rsidRDefault="00404852" w:rsidP="0036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สำนักงานใหญ่</w:t>
      </w:r>
      <w:r w:rsidR="00293CA3" w:rsidRPr="009F3C1F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8 </w:t>
      </w:r>
      <w:r w:rsidR="00AE5558" w:rsidRPr="00AE5558">
        <w:rPr>
          <w:rFonts w:ascii="Angsana New" w:hAnsi="Angsana New" w:cs="Angsana New" w:hint="cs"/>
          <w:sz w:val="30"/>
          <w:szCs w:val="30"/>
          <w:cs/>
        </w:rPr>
        <w:t>อาคารทีวัน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58" w:rsidRPr="00AE5558">
        <w:rPr>
          <w:rFonts w:ascii="Angsana New" w:hAnsi="Angsana New" w:cs="Angsana New" w:hint="cs"/>
          <w:sz w:val="30"/>
          <w:szCs w:val="30"/>
          <w:cs/>
        </w:rPr>
        <w:t>ชั้น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 42-44 </w:t>
      </w:r>
      <w:r w:rsidR="00AE5558" w:rsidRPr="00AE5558">
        <w:rPr>
          <w:rFonts w:ascii="Angsana New" w:hAnsi="Angsana New" w:cs="Angsana New" w:hint="cs"/>
          <w:sz w:val="30"/>
          <w:szCs w:val="30"/>
          <w:cs/>
        </w:rPr>
        <w:t>ซอยสุขุมวิท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 40 </w:t>
      </w:r>
      <w:r w:rsidR="00AE5558" w:rsidRPr="00AE5558">
        <w:rPr>
          <w:rFonts w:ascii="Angsana New" w:hAnsi="Angsana New" w:cs="Angsana New" w:hint="cs"/>
          <w:sz w:val="30"/>
          <w:szCs w:val="30"/>
          <w:cs/>
        </w:rPr>
        <w:t>แขวงพระโขนง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58" w:rsidRPr="00AE5558">
        <w:rPr>
          <w:rFonts w:ascii="Angsana New" w:hAnsi="Angsana New" w:cs="Angsana New" w:hint="cs"/>
          <w:sz w:val="30"/>
          <w:szCs w:val="30"/>
          <w:cs/>
        </w:rPr>
        <w:t>เขตคลองเตย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58" w:rsidRPr="00AE5558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 10110 </w:t>
      </w:r>
      <w:r w:rsidR="00AE5558" w:rsidRPr="00AE5558">
        <w:rPr>
          <w:rFonts w:ascii="Angsana New" w:hAnsi="Angsana New" w:cs="Angsana New" w:hint="cs"/>
          <w:sz w:val="30"/>
          <w:szCs w:val="30"/>
          <w:cs/>
        </w:rPr>
        <w:t>ประเทศไทย</w:t>
      </w:r>
    </w:p>
    <w:p w:rsidR="00097C35" w:rsidRPr="009F3C1F" w:rsidRDefault="00097C35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097C35" w:rsidRPr="009F3C1F" w:rsidRDefault="00362F94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 xml:space="preserve">สำนักงานสาขาตั้งอยู่เลขที่ </w:t>
      </w:r>
      <w:r w:rsidRPr="009F3C1F">
        <w:rPr>
          <w:rFonts w:ascii="Angsana New" w:hAnsi="Angsana New" w:cs="Angsana New"/>
          <w:sz w:val="30"/>
          <w:szCs w:val="30"/>
        </w:rPr>
        <w:t>111/1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หมู่ที่ </w:t>
      </w:r>
      <w:r w:rsidRPr="009F3C1F">
        <w:rPr>
          <w:rFonts w:ascii="Angsana New" w:hAnsi="Angsana New" w:cs="Angsana New"/>
          <w:sz w:val="30"/>
          <w:szCs w:val="30"/>
        </w:rPr>
        <w:t>4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6901" w:rsidRPr="009F3C1F">
        <w:rPr>
          <w:rFonts w:ascii="Angsana New" w:hAnsi="Angsana New" w:cs="Angsana New" w:hint="cs"/>
          <w:sz w:val="30"/>
          <w:szCs w:val="30"/>
          <w:cs/>
        </w:rPr>
        <w:t xml:space="preserve">สวนอุตสาหกรรมโรจนะ </w:t>
      </w:r>
      <w:r w:rsidRPr="009F3C1F">
        <w:rPr>
          <w:rFonts w:ascii="Angsana New" w:hAnsi="Angsana New" w:cs="Angsana New" w:hint="cs"/>
          <w:sz w:val="30"/>
          <w:szCs w:val="30"/>
          <w:cs/>
        </w:rPr>
        <w:t>ตำบลอุทัย อำเภออุทัย จังหวัดพระนครศรีอยุธยา</w:t>
      </w:r>
      <w:r w:rsidR="00866901" w:rsidRPr="009F3C1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6901" w:rsidRPr="009F3C1F">
        <w:rPr>
          <w:rFonts w:ascii="Angsana New" w:hAnsi="Angsana New" w:cs="Angsana New"/>
          <w:sz w:val="30"/>
          <w:szCs w:val="30"/>
        </w:rPr>
        <w:t>13120</w:t>
      </w:r>
      <w:r w:rsidR="00866901" w:rsidRPr="009F3C1F">
        <w:rPr>
          <w:rFonts w:ascii="Angsana New" w:hAnsi="Angsana New" w:cs="Angsana New" w:hint="cs"/>
          <w:sz w:val="30"/>
          <w:szCs w:val="30"/>
          <w:cs/>
        </w:rPr>
        <w:t xml:space="preserve"> ประเทศไทย</w:t>
      </w:r>
    </w:p>
    <w:p w:rsidR="00A32433" w:rsidRPr="009F3C1F" w:rsidRDefault="00A32433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F87FFB" w:rsidRPr="009F3C1F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ผู้</w:t>
      </w:r>
      <w:r w:rsidR="008D6760">
        <w:rPr>
          <w:rFonts w:ascii="Angsana New" w:hAnsi="Angsana New" w:cs="Angsana New" w:hint="cs"/>
          <w:sz w:val="30"/>
          <w:szCs w:val="30"/>
          <w:cs/>
        </w:rPr>
        <w:t>ถือหุ้นรายใหญ่ในระหว่างปีได้แก่</w:t>
      </w:r>
      <w:r w:rsidR="00696D40">
        <w:rPr>
          <w:rFonts w:ascii="Angsana New" w:hAnsi="Angsana New" w:cs="Angsana New" w:hint="cs"/>
          <w:sz w:val="30"/>
          <w:szCs w:val="30"/>
          <w:cs/>
        </w:rPr>
        <w:t>ครอบครัว</w:t>
      </w:r>
      <w:r w:rsidRPr="009F3C1F">
        <w:rPr>
          <w:rFonts w:ascii="Angsana New" w:hAnsi="Angsana New" w:cs="Angsana New" w:hint="cs"/>
          <w:sz w:val="30"/>
          <w:szCs w:val="30"/>
          <w:cs/>
        </w:rPr>
        <w:t>ภาสกรนที</w:t>
      </w:r>
      <w:r w:rsidRPr="009F3C1F">
        <w:rPr>
          <w:rFonts w:ascii="Angsana New" w:hAnsi="Angsana New" w:cs="Angsana New"/>
          <w:sz w:val="30"/>
          <w:szCs w:val="30"/>
        </w:rPr>
        <w:t xml:space="preserve"> </w:t>
      </w:r>
      <w:r w:rsidR="00866901" w:rsidRPr="009F3C1F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9F3C1F">
        <w:rPr>
          <w:rFonts w:ascii="Angsana New" w:hAnsi="Angsana New" w:cs="Angsana New" w:hint="cs"/>
          <w:sz w:val="30"/>
          <w:szCs w:val="30"/>
          <w:cs/>
        </w:rPr>
        <w:t>ถือหุ้น</w:t>
      </w:r>
      <w:r w:rsidR="00866901" w:rsidRPr="009F3C1F">
        <w:rPr>
          <w:rFonts w:ascii="Angsana New" w:hAnsi="Angsana New" w:cs="Angsana New" w:hint="cs"/>
          <w:sz w:val="30"/>
          <w:szCs w:val="30"/>
          <w:cs/>
        </w:rPr>
        <w:t>ของบริษัท ณ วันที่</w:t>
      </w:r>
      <w:r w:rsidR="00481274">
        <w:rPr>
          <w:rFonts w:ascii="Angsana New" w:hAnsi="Angsana New" w:cs="Angsana New"/>
          <w:sz w:val="30"/>
          <w:szCs w:val="30"/>
        </w:rPr>
        <w:t xml:space="preserve"> </w:t>
      </w:r>
      <w:r w:rsidR="00866901" w:rsidRPr="009F3C1F">
        <w:rPr>
          <w:rFonts w:ascii="Angsana New" w:hAnsi="Angsana New" w:cs="Angsana New"/>
          <w:sz w:val="30"/>
          <w:szCs w:val="30"/>
        </w:rPr>
        <w:t>31</w:t>
      </w:r>
      <w:r w:rsidR="00866901" w:rsidRPr="009F3C1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9278B9">
        <w:rPr>
          <w:rFonts w:ascii="Angsana New" w:hAnsi="Angsana New" w:cs="Angsana New"/>
          <w:sz w:val="30"/>
          <w:szCs w:val="30"/>
        </w:rPr>
        <w:t>256</w:t>
      </w:r>
      <w:r w:rsidR="00183CF9">
        <w:rPr>
          <w:rFonts w:ascii="Angsana New" w:hAnsi="Angsana New" w:cs="Angsana New"/>
          <w:sz w:val="30"/>
          <w:szCs w:val="30"/>
        </w:rPr>
        <w:t>2</w:t>
      </w:r>
      <w:r w:rsidR="00866901" w:rsidRPr="009F3C1F">
        <w:rPr>
          <w:rFonts w:ascii="Angsana New" w:hAnsi="Angsana New" w:cs="Angsana New" w:hint="cs"/>
          <w:sz w:val="30"/>
          <w:szCs w:val="30"/>
          <w:cs/>
        </w:rPr>
        <w:t xml:space="preserve"> ในอัตรา</w:t>
      </w:r>
      <w:r w:rsidRPr="009F3C1F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370487">
        <w:rPr>
          <w:rFonts w:ascii="Angsana New" w:hAnsi="Angsana New" w:cs="Angsana New"/>
          <w:sz w:val="30"/>
          <w:szCs w:val="30"/>
        </w:rPr>
        <w:t xml:space="preserve"> 46</w:t>
      </w:r>
    </w:p>
    <w:p w:rsidR="00F87FFB" w:rsidRPr="009F3C1F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F87FFB" w:rsidRPr="009F3C1F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บริษัทดำเนินธุรกิจหลักเกี่ยวกับการผลิตและจำหน</w:t>
      </w:r>
      <w:r w:rsidR="006D6C75" w:rsidRPr="009F3C1F">
        <w:rPr>
          <w:rFonts w:ascii="Angsana New" w:hAnsi="Angsana New" w:cs="Angsana New"/>
          <w:sz w:val="30"/>
          <w:szCs w:val="30"/>
          <w:cs/>
        </w:rPr>
        <w:t>่ายเครื่องดื่ม</w:t>
      </w:r>
    </w:p>
    <w:p w:rsidR="00ED1533" w:rsidRPr="009F3C1F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ED1533" w:rsidRPr="00225AE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รายละเอียดของการร่วม</w:t>
      </w:r>
      <w:r w:rsidR="00834F97" w:rsidRPr="009F3C1F">
        <w:rPr>
          <w:rFonts w:ascii="Angsana New" w:hAnsi="Angsana New" w:cs="Angsana New" w:hint="cs"/>
          <w:sz w:val="30"/>
          <w:szCs w:val="30"/>
          <w:cs/>
        </w:rPr>
        <w:t>ค้า</w:t>
      </w:r>
      <w:r w:rsidR="00225AE3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Pr="009F3C1F">
        <w:rPr>
          <w:rFonts w:ascii="Angsana New" w:hAnsi="Angsana New" w:cs="Angsana New"/>
          <w:sz w:val="30"/>
          <w:szCs w:val="30"/>
        </w:rPr>
        <w:t xml:space="preserve"> 31 </w:t>
      </w:r>
      <w:r w:rsidRPr="009F3C1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D532C">
        <w:rPr>
          <w:rFonts w:ascii="Angsana New" w:hAnsi="Angsana New" w:cs="Angsana New"/>
          <w:sz w:val="30"/>
          <w:szCs w:val="30"/>
        </w:rPr>
        <w:t xml:space="preserve"> 256</w:t>
      </w:r>
      <w:r w:rsidR="00183CF9">
        <w:rPr>
          <w:rFonts w:ascii="Angsana New" w:hAnsi="Angsana New" w:cs="Angsana New"/>
          <w:sz w:val="30"/>
          <w:szCs w:val="30"/>
        </w:rPr>
        <w:t>2</w:t>
      </w:r>
      <w:r w:rsidR="00834F97" w:rsidRPr="009F3C1F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834F97" w:rsidRPr="009F3C1F">
        <w:rPr>
          <w:rFonts w:ascii="Angsana New" w:hAnsi="Angsana New" w:cs="Angsana New"/>
          <w:sz w:val="30"/>
          <w:szCs w:val="30"/>
        </w:rPr>
        <w:t>25</w:t>
      </w:r>
      <w:r w:rsidR="00433E67">
        <w:rPr>
          <w:rFonts w:ascii="Angsana New" w:hAnsi="Angsana New" w:cs="Angsana New"/>
          <w:sz w:val="30"/>
          <w:szCs w:val="30"/>
        </w:rPr>
        <w:t>6</w:t>
      </w:r>
      <w:r w:rsidR="00183CF9">
        <w:rPr>
          <w:rFonts w:ascii="Angsana New" w:hAnsi="Angsana New" w:cs="Angsana New"/>
          <w:sz w:val="30"/>
          <w:szCs w:val="30"/>
        </w:rPr>
        <w:t>1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ได้เปิดเผยไว้ในหมายเหตุประกอบงบการเงินข้อ</w:t>
      </w:r>
      <w:r w:rsidRPr="009F3C1F">
        <w:rPr>
          <w:rFonts w:ascii="Angsana New" w:hAnsi="Angsana New" w:cs="Angsana New"/>
          <w:sz w:val="30"/>
          <w:szCs w:val="30"/>
        </w:rPr>
        <w:t xml:space="preserve"> 9</w:t>
      </w:r>
      <w:r w:rsidR="00225AE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225AE3">
        <w:rPr>
          <w:rFonts w:ascii="Angsana New" w:hAnsi="Angsana New" w:cs="Angsana New"/>
          <w:sz w:val="30"/>
          <w:szCs w:val="30"/>
        </w:rPr>
        <w:t xml:space="preserve">10 </w:t>
      </w:r>
      <w:r w:rsidR="00225AE3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:rsidR="00F87FFB" w:rsidRPr="009F3C1F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4D4FDD" w:rsidRPr="009F3C1F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F3C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:rsidR="00D54AB4" w:rsidRPr="009F3C1F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94629" w:rsidRPr="00F46695" w:rsidRDefault="00794629" w:rsidP="0044451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4669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794629" w:rsidRPr="009F3C1F" w:rsidRDefault="00794629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E00926" w:rsidRPr="009F3C1F" w:rsidRDefault="004D4FDD" w:rsidP="005F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3C1F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9E6D6C" w:rsidRPr="009F3C1F">
        <w:rPr>
          <w:rFonts w:ascii="Angsana New" w:hAnsi="Angsana New" w:cs="Angsana New"/>
          <w:sz w:val="30"/>
          <w:szCs w:val="30"/>
        </w:rPr>
        <w:t xml:space="preserve"> </w:t>
      </w:r>
      <w:r w:rsidR="00DC19B2" w:rsidRPr="009F3C1F">
        <w:rPr>
          <w:rFonts w:ascii="Angsana New" w:hAnsi="Angsana New" w:cs="Angsana New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542A5D" w:rsidRPr="009F3C1F">
        <w:rPr>
          <w:rFonts w:ascii="Angsana New" w:hAnsi="Angsana New" w:cs="Angsana New"/>
          <w:sz w:val="30"/>
          <w:szCs w:val="30"/>
        </w:rPr>
        <w:br/>
      </w:r>
      <w:r w:rsidRPr="009F3C1F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="00BE5C19">
        <w:rPr>
          <w:rFonts w:ascii="Angsana New" w:hAnsi="Angsana New" w:cs="Angsana New"/>
          <w:sz w:val="30"/>
          <w:szCs w:val="30"/>
        </w:rPr>
        <w:t xml:space="preserve"> </w:t>
      </w:r>
      <w:r w:rsidR="00673249" w:rsidRPr="009F3C1F">
        <w:rPr>
          <w:rFonts w:ascii="Angsana New" w:hAnsi="Angsana New" w:cs="Angsana New" w:hint="cs"/>
          <w:sz w:val="30"/>
          <w:szCs w:val="30"/>
          <w:cs/>
        </w:rPr>
        <w:t>กฎระเบียบ</w:t>
      </w:r>
      <w:r w:rsidR="00B43A60" w:rsidRPr="009F3C1F">
        <w:rPr>
          <w:rFonts w:ascii="Angsana New" w:hAnsi="Angsana New" w:cs="Angsana New" w:hint="cs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</w:p>
    <w:p w:rsidR="00944D40" w:rsidRPr="009F3C1F" w:rsidRDefault="00214992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2A2204" w:rsidRPr="009F3C1F">
        <w:rPr>
          <w:rFonts w:ascii="Angsana New" w:hAnsi="Angsana New" w:cs="Angsana New"/>
          <w:sz w:val="30"/>
          <w:szCs w:val="30"/>
          <w:cs/>
        </w:rPr>
        <w:lastRenderedPageBreak/>
        <w:t>มาตรฐานการรายงานทางการเงินหลายฉบับ</w:t>
      </w:r>
      <w:r w:rsidR="00BE5C19">
        <w:rPr>
          <w:rFonts w:ascii="Angsana New" w:hAnsi="Angsana New" w:cs="Angsana New" w:hint="cs"/>
          <w:sz w:val="30"/>
          <w:szCs w:val="30"/>
          <w:cs/>
        </w:rPr>
        <w:t>ได้มีการออกและปรับปรุงใหม่</w:t>
      </w:r>
      <w:r w:rsidR="002A2204" w:rsidRPr="009F3C1F">
        <w:rPr>
          <w:rFonts w:ascii="Angsana New" w:hAnsi="Angsana New" w:cs="Angsana New"/>
          <w:sz w:val="30"/>
          <w:szCs w:val="30"/>
        </w:rPr>
        <w:t xml:space="preserve"> </w:t>
      </w:r>
      <w:r w:rsidR="002A2204" w:rsidRPr="009F3C1F">
        <w:rPr>
          <w:rFonts w:ascii="Angsana New" w:hAnsi="Angsana New" w:cs="Angsana New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="002A2204" w:rsidRPr="009F3C1F">
        <w:rPr>
          <w:rFonts w:ascii="Angsana New" w:hAnsi="Angsana New" w:cs="Angsana New"/>
          <w:sz w:val="30"/>
          <w:szCs w:val="30"/>
          <w:rtl/>
          <w:cs/>
        </w:rPr>
        <w:t xml:space="preserve">1 </w:t>
      </w:r>
      <w:r w:rsidR="002A2204" w:rsidRPr="009F3C1F">
        <w:rPr>
          <w:rFonts w:ascii="Angsana New" w:hAnsi="Angsana New" w:cs="Angsana New"/>
          <w:sz w:val="30"/>
          <w:szCs w:val="30"/>
          <w:cs/>
        </w:rPr>
        <w:t xml:space="preserve"> มกราคม</w:t>
      </w:r>
      <w:r w:rsidR="00BC5967">
        <w:rPr>
          <w:rFonts w:ascii="Angsana New" w:hAnsi="Angsana New" w:cs="Angsana New"/>
          <w:sz w:val="30"/>
          <w:szCs w:val="30"/>
        </w:rPr>
        <w:t xml:space="preserve"> </w:t>
      </w:r>
      <w:r w:rsidR="005D532C">
        <w:rPr>
          <w:rFonts w:ascii="Angsana New" w:hAnsi="Angsana New" w:cs="Angsana New"/>
          <w:sz w:val="30"/>
          <w:szCs w:val="30"/>
          <w:rtl/>
          <w:cs/>
        </w:rPr>
        <w:t>25</w:t>
      </w:r>
      <w:r w:rsidR="005D532C">
        <w:rPr>
          <w:rFonts w:ascii="Angsana New" w:hAnsi="Angsana New" w:cs="Angsana New" w:hint="cs"/>
          <w:sz w:val="30"/>
          <w:szCs w:val="30"/>
          <w:cs/>
        </w:rPr>
        <w:t>6</w:t>
      </w:r>
      <w:r w:rsidR="00183CF9">
        <w:rPr>
          <w:rFonts w:ascii="Angsana New" w:hAnsi="Angsana New" w:cs="Angsana New"/>
          <w:sz w:val="30"/>
          <w:szCs w:val="30"/>
        </w:rPr>
        <w:t>2</w:t>
      </w:r>
      <w:r w:rsidR="002A2204" w:rsidRPr="009F3C1F">
        <w:rPr>
          <w:rFonts w:ascii="Angsana New" w:hAnsi="Angsana New" w:cs="Angsana New"/>
          <w:sz w:val="30"/>
          <w:szCs w:val="30"/>
        </w:rPr>
        <w:t xml:space="preserve"> </w:t>
      </w:r>
      <w:r w:rsidR="00F46695">
        <w:rPr>
          <w:rFonts w:ascii="Angsana New" w:hAnsi="Angsana New" w:cs="Angsana New" w:hint="cs"/>
          <w:sz w:val="30"/>
          <w:szCs w:val="30"/>
          <w:cs/>
        </w:rPr>
        <w:t>การถือ</w:t>
      </w:r>
      <w:r w:rsidR="00944D40" w:rsidRPr="009F3C1F">
        <w:rPr>
          <w:rFonts w:ascii="Angsana New" w:hAnsi="Angsana New" w:cs="Angsana New"/>
          <w:sz w:val="30"/>
          <w:szCs w:val="30"/>
          <w:cs/>
        </w:rPr>
        <w:t>ปฏิบัติตามมาตรฐานการรายงานทางการเงินที่ออก</w:t>
      </w:r>
      <w:r w:rsidR="001B5DC8" w:rsidRPr="009F3C1F">
        <w:rPr>
          <w:rFonts w:ascii="Angsana New" w:hAnsi="Angsana New" w:cs="Angsana New" w:hint="cs"/>
          <w:sz w:val="30"/>
          <w:szCs w:val="30"/>
          <w:cs/>
        </w:rPr>
        <w:t>และ</w:t>
      </w:r>
      <w:r w:rsidR="006A6CF3">
        <w:rPr>
          <w:rFonts w:ascii="Angsana New" w:hAnsi="Angsana New" w:cs="Angsana New"/>
          <w:sz w:val="30"/>
          <w:szCs w:val="30"/>
          <w:cs/>
        </w:rPr>
        <w:br/>
      </w:r>
      <w:r w:rsidR="001B5DC8" w:rsidRPr="006A6CF3">
        <w:rPr>
          <w:rFonts w:ascii="Angsana New" w:hAnsi="Angsana New" w:cs="Angsana New" w:hint="cs"/>
          <w:spacing w:val="-4"/>
          <w:sz w:val="30"/>
          <w:szCs w:val="30"/>
          <w:cs/>
        </w:rPr>
        <w:t>ปรับปรุง</w:t>
      </w:r>
      <w:r w:rsidR="00834F97" w:rsidRPr="006A6CF3">
        <w:rPr>
          <w:rFonts w:ascii="Angsana New" w:hAnsi="Angsana New" w:cs="Angsana New"/>
          <w:spacing w:val="-4"/>
          <w:sz w:val="30"/>
          <w:szCs w:val="30"/>
          <w:cs/>
        </w:rPr>
        <w:t>ใหม่</w:t>
      </w:r>
      <w:r w:rsidR="00EC7F3F" w:rsidRPr="006A6CF3">
        <w:rPr>
          <w:rFonts w:ascii="Angsana New" w:hAnsi="Angsana New" w:cs="Angsana New"/>
          <w:spacing w:val="-4"/>
          <w:sz w:val="30"/>
          <w:szCs w:val="30"/>
          <w:cs/>
        </w:rPr>
        <w:t>นั้น</w:t>
      </w:r>
      <w:r w:rsidR="00BE5C19" w:rsidRPr="006A6CF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DC6F7F" w:rsidRPr="006A6CF3">
        <w:rPr>
          <w:rFonts w:ascii="Angsana New" w:hAnsi="Angsana New" w:cs="Angsana New" w:hint="cs"/>
          <w:spacing w:val="-4"/>
          <w:sz w:val="30"/>
          <w:szCs w:val="30"/>
          <w:cs/>
        </w:rPr>
        <w:t>มีผลให้เกิดการเปลี่ยนแปลงนโยบายการบัญชีของกลุ่มบริษัท</w:t>
      </w:r>
      <w:r w:rsidR="00766FA9" w:rsidRPr="006A6CF3">
        <w:rPr>
          <w:rFonts w:ascii="Angsana New" w:hAnsi="Angsana New" w:cs="Angsana New" w:hint="cs"/>
          <w:spacing w:val="-4"/>
          <w:sz w:val="30"/>
          <w:szCs w:val="30"/>
          <w:cs/>
        </w:rPr>
        <w:t>ซึ่งไม่มีผลกระทบอย่างมีสาระสำคัญ</w:t>
      </w:r>
      <w:r w:rsidR="00766FA9" w:rsidRPr="00766FA9">
        <w:rPr>
          <w:rFonts w:ascii="Angsana New" w:hAnsi="Angsana New" w:cs="Angsana New" w:hint="cs"/>
          <w:sz w:val="30"/>
          <w:szCs w:val="30"/>
          <w:cs/>
        </w:rPr>
        <w:t>ต่องบการเงินของกลุ่มบริษัท</w:t>
      </w:r>
      <w:r w:rsidR="00766FA9" w:rsidRPr="00766FA9">
        <w:rPr>
          <w:rFonts w:ascii="Angsana New" w:hAnsi="Angsana New" w:cs="Angsana New"/>
          <w:sz w:val="30"/>
          <w:szCs w:val="30"/>
          <w:cs/>
        </w:rPr>
        <w:t xml:space="preserve"> </w:t>
      </w:r>
      <w:r w:rsidR="00766FA9" w:rsidRPr="00766FA9">
        <w:rPr>
          <w:rFonts w:ascii="Angsana New" w:hAnsi="Angsana New" w:cs="Angsana New" w:hint="cs"/>
          <w:sz w:val="30"/>
          <w:szCs w:val="30"/>
          <w:cs/>
        </w:rPr>
        <w:t>ทั้งนี้กลุ่มบริษัทได้ปฏิบัติตามมาตรฐานการรายงานทางการเงินฉบับที่</w:t>
      </w:r>
      <w:r w:rsidR="00766FA9" w:rsidRPr="00766FA9">
        <w:rPr>
          <w:rFonts w:ascii="Angsana New" w:hAnsi="Angsana New" w:cs="Angsana New"/>
          <w:sz w:val="30"/>
          <w:szCs w:val="30"/>
          <w:cs/>
        </w:rPr>
        <w:t xml:space="preserve"> 15 </w:t>
      </w:r>
      <w:r w:rsidR="00766FA9" w:rsidRPr="00766FA9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766FA9" w:rsidRPr="00766FA9">
        <w:rPr>
          <w:rFonts w:ascii="Angsana New" w:hAnsi="Angsana New" w:cs="Angsana New"/>
          <w:sz w:val="30"/>
          <w:szCs w:val="30"/>
          <w:cs/>
        </w:rPr>
        <w:t xml:space="preserve"> </w:t>
      </w:r>
      <w:r w:rsidR="00766FA9" w:rsidRPr="006A6CF3">
        <w:rPr>
          <w:rFonts w:ascii="Angsana New" w:hAnsi="Angsana New" w:cs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766FA9" w:rsidRPr="00766FA9">
        <w:rPr>
          <w:rFonts w:ascii="Angsana New" w:hAnsi="Angsana New" w:cs="Angsana New"/>
          <w:sz w:val="30"/>
          <w:szCs w:val="30"/>
          <w:cs/>
        </w:rPr>
        <w:t xml:space="preserve"> (“</w:t>
      </w:r>
      <w:r w:rsidR="00766FA9" w:rsidRPr="00766FA9">
        <w:rPr>
          <w:rFonts w:ascii="Angsana New" w:hAnsi="Angsana New" w:cs="Angsana New"/>
          <w:sz w:val="30"/>
          <w:szCs w:val="30"/>
        </w:rPr>
        <w:t xml:space="preserve">TFRS </w:t>
      </w:r>
      <w:r w:rsidR="00766FA9" w:rsidRPr="00766FA9">
        <w:rPr>
          <w:rFonts w:ascii="Angsana New" w:hAnsi="Angsana New" w:cs="Angsana New"/>
          <w:sz w:val="30"/>
          <w:szCs w:val="30"/>
          <w:cs/>
        </w:rPr>
        <w:t xml:space="preserve">15”) </w:t>
      </w:r>
      <w:r w:rsidR="00766FA9" w:rsidRPr="00766FA9">
        <w:rPr>
          <w:rFonts w:ascii="Angsana New" w:hAnsi="Angsana New" w:cs="Angsana New" w:hint="cs"/>
          <w:sz w:val="30"/>
          <w:szCs w:val="30"/>
          <w:cs/>
        </w:rPr>
        <w:t>เป็นครั้งแรกแทนมาตรฐานการบัญชีฉบับที่</w:t>
      </w:r>
      <w:r w:rsidR="00766FA9" w:rsidRPr="00766FA9">
        <w:rPr>
          <w:rFonts w:ascii="Angsana New" w:hAnsi="Angsana New" w:cs="Angsana New"/>
          <w:sz w:val="30"/>
          <w:szCs w:val="30"/>
          <w:cs/>
        </w:rPr>
        <w:t xml:space="preserve"> 18 </w:t>
      </w:r>
      <w:r w:rsidR="00766FA9" w:rsidRPr="00766FA9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766FA9" w:rsidRPr="00766FA9">
        <w:rPr>
          <w:rFonts w:ascii="Angsana New" w:hAnsi="Angsana New" w:cs="Angsana New"/>
          <w:sz w:val="30"/>
          <w:szCs w:val="30"/>
          <w:cs/>
        </w:rPr>
        <w:t xml:space="preserve"> </w:t>
      </w:r>
      <w:r w:rsidR="00766FA9" w:rsidRPr="006A6CF3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="00766FA9" w:rsidRPr="00766FA9">
        <w:rPr>
          <w:rFonts w:ascii="Angsana New" w:hAnsi="Angsana New" w:cs="Angsana New"/>
          <w:sz w:val="30"/>
          <w:szCs w:val="30"/>
          <w:cs/>
        </w:rPr>
        <w:t xml:space="preserve"> (“</w:t>
      </w:r>
      <w:r w:rsidR="00766FA9" w:rsidRPr="00766FA9">
        <w:rPr>
          <w:rFonts w:ascii="Angsana New" w:hAnsi="Angsana New" w:cs="Angsana New"/>
          <w:sz w:val="30"/>
          <w:szCs w:val="30"/>
        </w:rPr>
        <w:t xml:space="preserve">TAS </w:t>
      </w:r>
      <w:r w:rsidR="00766FA9" w:rsidRPr="00766FA9">
        <w:rPr>
          <w:rFonts w:ascii="Angsana New" w:hAnsi="Angsana New" w:cs="Angsana New"/>
          <w:sz w:val="30"/>
          <w:szCs w:val="30"/>
          <w:cs/>
        </w:rPr>
        <w:t xml:space="preserve">18”) </w:t>
      </w:r>
      <w:r w:rsidR="006A6CF3">
        <w:rPr>
          <w:rFonts w:ascii="Angsana New" w:hAnsi="Angsana New" w:cs="Angsana New"/>
          <w:sz w:val="30"/>
          <w:szCs w:val="30"/>
        </w:rPr>
        <w:br/>
      </w:r>
      <w:r w:rsidR="00766FA9" w:rsidRPr="00766FA9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766FA9" w:rsidRPr="00766FA9">
        <w:rPr>
          <w:rFonts w:ascii="Angsana New" w:hAnsi="Angsana New" w:cs="Angsana New"/>
          <w:sz w:val="30"/>
          <w:szCs w:val="30"/>
          <w:cs/>
        </w:rPr>
        <w:t xml:space="preserve"> </w:t>
      </w:r>
      <w:r w:rsidR="00766FA9" w:rsidRPr="00766FA9">
        <w:rPr>
          <w:rFonts w:ascii="Angsana New" w:hAnsi="Angsana New" w:cs="Angsana New" w:hint="cs"/>
          <w:sz w:val="30"/>
          <w:szCs w:val="30"/>
          <w:cs/>
        </w:rPr>
        <w:t>รายละเอียดของนโยบายการบัญชีได้เปิดเผยใน</w:t>
      </w:r>
      <w:r w:rsidR="006A6CF3">
        <w:rPr>
          <w:rFonts w:ascii="Angsana New" w:hAnsi="Angsana New" w:cs="Angsana New"/>
          <w:sz w:val="30"/>
          <w:szCs w:val="30"/>
        </w:rPr>
        <w:br/>
      </w:r>
      <w:r w:rsidR="00766FA9" w:rsidRPr="00766FA9">
        <w:rPr>
          <w:rFonts w:ascii="Angsana New" w:hAnsi="Angsana New" w:cs="Angsana New" w:hint="cs"/>
          <w:sz w:val="30"/>
          <w:szCs w:val="30"/>
          <w:cs/>
        </w:rPr>
        <w:t>หมายเหตุ</w:t>
      </w:r>
      <w:r w:rsidR="00F06F2E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="00766FA9" w:rsidRPr="00766FA9">
        <w:rPr>
          <w:rFonts w:ascii="Angsana New" w:hAnsi="Angsana New" w:cs="Angsana New" w:hint="cs"/>
          <w:sz w:val="30"/>
          <w:szCs w:val="30"/>
          <w:cs/>
        </w:rPr>
        <w:t>ข้อ</w:t>
      </w:r>
      <w:r w:rsidR="00766FA9" w:rsidRPr="00766FA9">
        <w:rPr>
          <w:rFonts w:ascii="Angsana New" w:hAnsi="Angsana New" w:cs="Angsana New"/>
          <w:sz w:val="30"/>
          <w:szCs w:val="30"/>
          <w:cs/>
        </w:rPr>
        <w:t xml:space="preserve"> </w:t>
      </w:r>
      <w:r w:rsidR="00766FA9">
        <w:rPr>
          <w:rFonts w:ascii="Angsana New" w:hAnsi="Angsana New" w:cs="Angsana New"/>
          <w:sz w:val="30"/>
          <w:szCs w:val="30"/>
        </w:rPr>
        <w:t>3</w:t>
      </w:r>
      <w:r w:rsidR="006A6CF3">
        <w:rPr>
          <w:rFonts w:ascii="Angsana New" w:hAnsi="Angsana New" w:cs="Angsana New"/>
          <w:sz w:val="30"/>
          <w:szCs w:val="30"/>
        </w:rPr>
        <w:t xml:space="preserve"> </w:t>
      </w:r>
      <w:r w:rsidR="005F6EE0">
        <w:rPr>
          <w:rFonts w:ascii="Angsana New" w:hAnsi="Angsana New" w:cs="Angsana New" w:hint="cs"/>
          <w:sz w:val="30"/>
          <w:szCs w:val="30"/>
          <w:cs/>
        </w:rPr>
        <w:t>(ฒ)</w:t>
      </w:r>
    </w:p>
    <w:p w:rsidR="009F3C1F" w:rsidRPr="00B72DD2" w:rsidRDefault="009F3C1F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:rsidR="004D4FDD" w:rsidRPr="006E3024" w:rsidRDefault="00BE5C19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="006A6CF3">
        <w:rPr>
          <w:rFonts w:ascii="Angsana New" w:hAnsi="Angsana New" w:cs="Angsana New" w:hint="cs"/>
          <w:sz w:val="30"/>
          <w:szCs w:val="30"/>
          <w:cs/>
        </w:rPr>
        <w:t>แ</w:t>
      </w:r>
      <w:r>
        <w:rPr>
          <w:rFonts w:ascii="Angsana New" w:hAnsi="Angsana New" w:cs="Angsana New" w:hint="cs"/>
          <w:sz w:val="30"/>
          <w:szCs w:val="30"/>
          <w:cs/>
        </w:rPr>
        <w:t xml:space="preserve">ละปรับปรุงใหม่ </w:t>
      </w:r>
      <w:r w:rsidR="00F46695" w:rsidRPr="00F46695">
        <w:rPr>
          <w:rFonts w:ascii="Angsana New" w:hAnsi="Angsana New" w:cs="Angsana New" w:hint="cs"/>
          <w:sz w:val="30"/>
          <w:szCs w:val="30"/>
          <w:cs/>
        </w:rPr>
        <w:t>ซึ่งยังไม่มีผลบังคับ</w:t>
      </w:r>
      <w:r>
        <w:rPr>
          <w:rFonts w:ascii="Angsana New" w:hAnsi="Angsana New" w:cs="Angsana New" w:hint="cs"/>
          <w:sz w:val="30"/>
          <w:szCs w:val="30"/>
          <w:cs/>
        </w:rPr>
        <w:t>ใช้</w:t>
      </w:r>
      <w:r w:rsidR="00F46695" w:rsidRPr="00F46695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="00F46695" w:rsidRPr="00F46695">
        <w:rPr>
          <w:rFonts w:ascii="Angsana New" w:hAnsi="Angsana New" w:cs="Angsana New" w:hint="cs"/>
          <w:sz w:val="30"/>
          <w:szCs w:val="30"/>
          <w:cs/>
        </w:rPr>
        <w:t>ปัจจุบัน</w:t>
      </w:r>
      <w:r>
        <w:rPr>
          <w:rFonts w:ascii="Angsana New" w:hAnsi="Angsana New" w:cs="Angsana New" w:hint="cs"/>
          <w:sz w:val="30"/>
          <w:szCs w:val="30"/>
          <w:cs/>
        </w:rPr>
        <w:t>มาถือปฏิบัติ</w:t>
      </w:r>
      <w:r w:rsidR="00F46695" w:rsidRPr="00F46695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นี้</w:t>
      </w:r>
      <w:r w:rsidR="00F46695" w:rsidRPr="00F46695">
        <w:rPr>
          <w:rFonts w:ascii="Angsana New" w:hAnsi="Angsana New" w:cs="Angsana New" w:hint="cs"/>
          <w:sz w:val="30"/>
          <w:szCs w:val="30"/>
          <w:cs/>
        </w:rPr>
        <w:t>ก่อนวันที่มีผลบังคับใช้</w:t>
      </w:r>
      <w:r w:rsidR="00F466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6695" w:rsidRPr="00F46695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</w:t>
      </w:r>
      <w:r w:rsidR="006A6CF3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="00F46695" w:rsidRPr="00F46695">
        <w:rPr>
          <w:rFonts w:ascii="Angsana New" w:hAnsi="Angsana New" w:cs="Angsana New" w:hint="cs"/>
          <w:sz w:val="30"/>
          <w:szCs w:val="30"/>
          <w:cs/>
        </w:rPr>
        <w:t>ข้อ</w:t>
      </w:r>
      <w:r w:rsidR="00F466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6695">
        <w:rPr>
          <w:rFonts w:ascii="Angsana New" w:hAnsi="Angsana New" w:cs="Angsana New"/>
          <w:sz w:val="30"/>
          <w:szCs w:val="30"/>
        </w:rPr>
        <w:t>2</w:t>
      </w:r>
      <w:r w:rsidR="00F06F2E">
        <w:rPr>
          <w:rFonts w:ascii="Angsana New" w:hAnsi="Angsana New" w:cs="Angsana New"/>
          <w:sz w:val="30"/>
          <w:szCs w:val="30"/>
        </w:rPr>
        <w:t>5</w:t>
      </w:r>
    </w:p>
    <w:p w:rsidR="00834F97" w:rsidRPr="00B72DD2" w:rsidRDefault="00834F97" w:rsidP="00B7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03337D" w:rsidRPr="00794629" w:rsidRDefault="00844F74" w:rsidP="0044451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สกุลเงินที่</w:t>
      </w:r>
      <w:r w:rsidR="004C07C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ใช้ในการดำเนินงานและ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นำเสนองบการเงิน</w:t>
      </w:r>
    </w:p>
    <w:p w:rsidR="0003337D" w:rsidRPr="00B72DD2" w:rsidRDefault="0003337D" w:rsidP="00B7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6D44F7" w:rsidRPr="00B10F95" w:rsidRDefault="006D44F7" w:rsidP="006D44F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1492">
        <w:rPr>
          <w:rFonts w:ascii="Angsana New" w:hAnsi="Angsana New" w:cs="Angsana New"/>
          <w:spacing w:val="-2"/>
          <w:sz w:val="30"/>
          <w:szCs w:val="30"/>
          <w:cs/>
        </w:rPr>
        <w:t>งบการเงินนี้</w:t>
      </w:r>
      <w:r w:rsidR="000B3C38" w:rsidRPr="008C1492">
        <w:rPr>
          <w:rFonts w:ascii="Angsana New" w:hAnsi="Angsana New" w:cs="Angsana New"/>
          <w:spacing w:val="-2"/>
          <w:sz w:val="30"/>
          <w:szCs w:val="30"/>
          <w:cs/>
        </w:rPr>
        <w:t>จัดทำ</w:t>
      </w:r>
      <w:r w:rsidRPr="008C1492">
        <w:rPr>
          <w:rFonts w:ascii="Angsana New" w:hAnsi="Angsana New" w:cs="Angsana New"/>
          <w:spacing w:val="-2"/>
          <w:sz w:val="30"/>
          <w:szCs w:val="30"/>
          <w:cs/>
        </w:rPr>
        <w:t>เป็นเงินบาท</w:t>
      </w:r>
      <w:r w:rsidR="00ED092D" w:rsidRPr="008C1492">
        <w:rPr>
          <w:rFonts w:ascii="Angsana New" w:hAnsi="Angsana New" w:cs="Angsana New"/>
          <w:spacing w:val="-2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8C149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844F74" w:rsidRPr="008C1492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ข้อมูลทางการเงินทั้งหมด</w:t>
      </w:r>
      <w:r w:rsidRPr="008C1492">
        <w:rPr>
          <w:rFonts w:ascii="Angsana New" w:hAnsi="Angsana New" w:cs="Angsana New"/>
          <w:spacing w:val="-2"/>
          <w:sz w:val="30"/>
          <w:szCs w:val="30"/>
          <w:cs/>
        </w:rPr>
        <w:t>มีการปัด</w:t>
      </w:r>
      <w:r w:rsidRPr="00B10F95">
        <w:rPr>
          <w:rFonts w:ascii="Angsana New" w:hAnsi="Angsana New" w:cs="Angsana New"/>
          <w:sz w:val="30"/>
          <w:szCs w:val="30"/>
          <w:cs/>
        </w:rPr>
        <w:t>เศษในหมายเหตุประกอบงบการเงินเพื่อให้แสดงเป็นหลักพันบา</w:t>
      </w:r>
      <w:r w:rsidR="00844F74">
        <w:rPr>
          <w:rFonts w:ascii="Angsana New" w:hAnsi="Angsana New" w:cs="Angsana New"/>
          <w:sz w:val="30"/>
          <w:szCs w:val="30"/>
          <w:cs/>
        </w:rPr>
        <w:t>ท ยกเว้นที่ระบุไว้เป็นอย่างอื่น</w:t>
      </w:r>
    </w:p>
    <w:p w:rsidR="00293CA3" w:rsidRPr="00B72DD2" w:rsidRDefault="00293CA3" w:rsidP="00B7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:rsidR="003B4D85" w:rsidRPr="00794629" w:rsidRDefault="002566F1" w:rsidP="0044451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การใช้วิจารณญาณ</w:t>
      </w:r>
      <w:r w:rsidR="00834F9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และการประมาณการ</w:t>
      </w:r>
    </w:p>
    <w:p w:rsidR="003B4D85" w:rsidRPr="00B72DD2" w:rsidRDefault="003B4D85" w:rsidP="00B7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4D4FDD" w:rsidRDefault="004D4FDD" w:rsidP="007C4F7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10F95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="002566F1">
        <w:rPr>
          <w:rFonts w:ascii="Angsana New" w:hAnsi="Angsana New" w:cs="Angsana New"/>
          <w:sz w:val="30"/>
          <w:szCs w:val="30"/>
          <w:cs/>
        </w:rPr>
        <w:t xml:space="preserve"> ผู้บริหารใช้</w:t>
      </w:r>
      <w:r w:rsidR="002566F1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="00E36A9D">
        <w:rPr>
          <w:rFonts w:ascii="Angsana New" w:hAnsi="Angsana New" w:cs="Angsana New"/>
          <w:sz w:val="30"/>
          <w:szCs w:val="30"/>
          <w:cs/>
        </w:rPr>
        <w:t xml:space="preserve"> การประมาณ</w:t>
      </w:r>
      <w:r w:rsidR="00BE5C19">
        <w:rPr>
          <w:rFonts w:ascii="Angsana New" w:hAnsi="Angsana New" w:cs="Angsana New" w:hint="cs"/>
          <w:sz w:val="30"/>
          <w:szCs w:val="30"/>
          <w:cs/>
        </w:rPr>
        <w:t>การ</w:t>
      </w:r>
      <w:r w:rsidR="00E36A9D" w:rsidRPr="008C1492">
        <w:rPr>
          <w:rFonts w:ascii="Angsana New" w:hAnsi="Angsana New" w:cs="Angsana New"/>
          <w:spacing w:val="-2"/>
          <w:sz w:val="30"/>
          <w:szCs w:val="30"/>
          <w:cs/>
        </w:rPr>
        <w:t>และข้อสมมติ</w:t>
      </w:r>
      <w:r w:rsidRPr="008C1492">
        <w:rPr>
          <w:rFonts w:ascii="Angsana New" w:hAnsi="Angsana New" w:cs="Angsana New"/>
          <w:spacing w:val="-2"/>
          <w:sz w:val="30"/>
          <w:szCs w:val="30"/>
          <w:cs/>
        </w:rPr>
        <w:t>หลายประการ ซึ่ง</w:t>
      </w:r>
      <w:r w:rsidR="00A6546B" w:rsidRPr="008C1492">
        <w:rPr>
          <w:rFonts w:ascii="Angsana New" w:hAnsi="Angsana New" w:cs="Angsana New"/>
          <w:spacing w:val="-2"/>
          <w:sz w:val="30"/>
          <w:szCs w:val="30"/>
          <w:cs/>
        </w:rPr>
        <w:t>มีผลกระทบต่อการ</w:t>
      </w:r>
      <w:r w:rsidR="00766FA9" w:rsidRPr="008C1492">
        <w:rPr>
          <w:rFonts w:ascii="Angsana New" w:hAnsi="Angsana New" w:cs="Angsana New" w:hint="cs"/>
          <w:spacing w:val="-2"/>
          <w:sz w:val="30"/>
          <w:szCs w:val="30"/>
          <w:cs/>
        </w:rPr>
        <w:t>ปฏิบัติตาม</w:t>
      </w:r>
      <w:r w:rsidR="00A6546B" w:rsidRPr="008C1492">
        <w:rPr>
          <w:rFonts w:ascii="Angsana New" w:hAnsi="Angsana New" w:cs="Angsana New"/>
          <w:spacing w:val="-2"/>
          <w:sz w:val="30"/>
          <w:szCs w:val="30"/>
          <w:cs/>
        </w:rPr>
        <w:t>นโยบายการบัญ</w:t>
      </w:r>
      <w:r w:rsidRPr="008C1492">
        <w:rPr>
          <w:rFonts w:ascii="Angsana New" w:hAnsi="Angsana New" w:cs="Angsana New"/>
          <w:spacing w:val="-2"/>
          <w:sz w:val="30"/>
          <w:szCs w:val="30"/>
          <w:cs/>
        </w:rPr>
        <w:t>ชี</w:t>
      </w:r>
      <w:r w:rsidR="00766FA9" w:rsidRPr="008C1492">
        <w:rPr>
          <w:rFonts w:ascii="Angsana New" w:hAnsi="Angsana New" w:cs="Angsana New" w:hint="cs"/>
          <w:spacing w:val="-2"/>
          <w:sz w:val="30"/>
          <w:szCs w:val="30"/>
          <w:cs/>
        </w:rPr>
        <w:t>ของกลุ่มบริษัท</w:t>
      </w:r>
      <w:r w:rsidR="00BE5C19" w:rsidRPr="008C149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66FA9" w:rsidRPr="008C1492">
        <w:rPr>
          <w:rFonts w:ascii="Angsana New" w:hAnsi="Angsana New" w:cs="Angsana New" w:hint="cs"/>
          <w:spacing w:val="-2"/>
          <w:sz w:val="30"/>
          <w:szCs w:val="30"/>
          <w:cs/>
        </w:rPr>
        <w:t>ทั้งนี้</w:t>
      </w:r>
      <w:r w:rsidR="00766FA9" w:rsidRPr="008C149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66FA9" w:rsidRPr="008C1492">
        <w:rPr>
          <w:rFonts w:ascii="Angsana New" w:hAnsi="Angsana New" w:cs="Angsana New" w:hint="cs"/>
          <w:spacing w:val="-2"/>
          <w:sz w:val="30"/>
          <w:szCs w:val="30"/>
          <w:cs/>
        </w:rPr>
        <w:t>ผลที่เกิดขึ้น</w:t>
      </w:r>
      <w:r w:rsidR="00766FA9" w:rsidRPr="00766FA9">
        <w:rPr>
          <w:rFonts w:ascii="Angsana New" w:hAnsi="Angsana New" w:cs="Angsana New" w:hint="cs"/>
          <w:sz w:val="30"/>
          <w:szCs w:val="30"/>
          <w:cs/>
        </w:rPr>
        <w:t>จริงอาจแตกต่างจากที่ประมาณการไว้</w:t>
      </w:r>
      <w:r w:rsidR="00766FA9" w:rsidRPr="00766FA9">
        <w:rPr>
          <w:rFonts w:ascii="Angsana New" w:hAnsi="Angsana New" w:cs="Angsana New"/>
          <w:sz w:val="30"/>
          <w:szCs w:val="30"/>
          <w:cs/>
        </w:rPr>
        <w:t xml:space="preserve"> </w:t>
      </w:r>
      <w:r w:rsidR="00E36A9D">
        <w:rPr>
          <w:rFonts w:ascii="Angsana New" w:hAnsi="Angsana New" w:cs="Angsana New"/>
          <w:sz w:val="30"/>
          <w:szCs w:val="30"/>
          <w:cs/>
        </w:rPr>
        <w:t>ประมาณการและข้อสมมติ</w:t>
      </w:r>
      <w:r w:rsidRPr="00B10F95">
        <w:rPr>
          <w:rFonts w:ascii="Angsana New" w:hAnsi="Angsana New" w:cs="Angsana New"/>
          <w:sz w:val="30"/>
          <w:szCs w:val="30"/>
          <w:cs/>
        </w:rPr>
        <w:t>ที่ใช้ในการจัดทำงบการเงินจะได้รับการทบทว</w:t>
      </w:r>
      <w:r w:rsidR="00FF1A9B">
        <w:rPr>
          <w:rFonts w:ascii="Angsana New" w:hAnsi="Angsana New" w:cs="Angsana New"/>
          <w:sz w:val="30"/>
          <w:szCs w:val="30"/>
          <w:cs/>
        </w:rPr>
        <w:t>น</w:t>
      </w:r>
      <w:r w:rsidR="008C1492">
        <w:rPr>
          <w:rFonts w:ascii="Angsana New" w:hAnsi="Angsana New" w:cs="Angsana New"/>
          <w:sz w:val="30"/>
          <w:szCs w:val="30"/>
        </w:rPr>
        <w:br/>
      </w:r>
      <w:r w:rsidR="00FF1A9B">
        <w:rPr>
          <w:rFonts w:ascii="Angsana New" w:hAnsi="Angsana New" w:cs="Angsana New"/>
          <w:sz w:val="30"/>
          <w:szCs w:val="30"/>
          <w:cs/>
        </w:rPr>
        <w:t xml:space="preserve">อย่างต่อเนื่อง </w:t>
      </w:r>
      <w:r w:rsidRPr="00B10F95">
        <w:rPr>
          <w:rFonts w:ascii="Angsana New" w:hAnsi="Angsana New" w:cs="Angsana New"/>
          <w:sz w:val="30"/>
          <w:szCs w:val="30"/>
          <w:cs/>
        </w:rPr>
        <w:t>การป</w:t>
      </w:r>
      <w:r w:rsidR="000A670C">
        <w:rPr>
          <w:rFonts w:ascii="Angsana New" w:hAnsi="Angsana New" w:cs="Angsana New"/>
          <w:sz w:val="30"/>
          <w:szCs w:val="30"/>
          <w:cs/>
        </w:rPr>
        <w:t>รับประมาณการทางบัญชีจะบันทึก</w:t>
      </w:r>
      <w:r w:rsidR="00834F97">
        <w:rPr>
          <w:rFonts w:ascii="Angsana New" w:hAnsi="Angsana New" w:cs="Angsana New" w:hint="cs"/>
          <w:sz w:val="30"/>
          <w:szCs w:val="30"/>
          <w:cs/>
        </w:rPr>
        <w:t>โดยวิธีเปลี่ยนทันทีเป็นต้นไป</w:t>
      </w:r>
    </w:p>
    <w:p w:rsidR="004714A4" w:rsidRPr="00906591" w:rsidRDefault="004714A4" w:rsidP="00B7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:rsidR="007D1D97" w:rsidRPr="009F3C1F" w:rsidRDefault="005778A6" w:rsidP="000A6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ข้อสมมติ</w:t>
      </w:r>
      <w:r w:rsidR="007D1D97" w:rsidRPr="009F3C1F">
        <w:rPr>
          <w:rFonts w:ascii="Angsana New" w:hAnsi="Angsana New" w:cs="Angsana New"/>
          <w:i/>
          <w:iCs/>
          <w:sz w:val="30"/>
          <w:szCs w:val="30"/>
          <w:cs/>
        </w:rPr>
        <w:t>และความไม่แน่นอนของการประมาณการ</w:t>
      </w:r>
    </w:p>
    <w:p w:rsidR="007D1D97" w:rsidRPr="00B72DD2" w:rsidRDefault="007D1D97" w:rsidP="00B7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:rsidR="005F1064" w:rsidRDefault="00787760" w:rsidP="000A6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87760">
        <w:rPr>
          <w:rFonts w:ascii="Angsana New" w:hAnsi="Angsana New" w:cs="Angsana New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7877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87760">
        <w:rPr>
          <w:rFonts w:ascii="Angsana New" w:hAnsi="Angsana New" w:cs="Angsana New" w:hint="cs"/>
          <w:sz w:val="30"/>
          <w:szCs w:val="30"/>
          <w:cs/>
        </w:rPr>
        <w:t>ณ</w:t>
      </w:r>
      <w:r w:rsidRPr="007877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87760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787760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78776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87760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787760">
        <w:rPr>
          <w:rFonts w:ascii="Angsana New" w:hAnsi="Angsana New" w:cs="Angsana New" w:hint="cs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7877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87760">
        <w:rPr>
          <w:rFonts w:ascii="Angsana New" w:hAnsi="Angsana New" w:cs="Angsana New" w:hint="cs"/>
          <w:sz w:val="30"/>
          <w:szCs w:val="30"/>
          <w:cs/>
        </w:rPr>
        <w:t>ได้เปิดเผยในหมายเหตุ</w:t>
      </w:r>
      <w:r w:rsidR="008C1492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787760">
        <w:rPr>
          <w:rFonts w:ascii="Angsana New" w:hAnsi="Angsana New" w:cs="Angsana New" w:hint="cs"/>
          <w:sz w:val="30"/>
          <w:szCs w:val="30"/>
          <w:cs/>
        </w:rPr>
        <w:t>ต่อไปนี้</w:t>
      </w:r>
    </w:p>
    <w:p w:rsidR="00787760" w:rsidRPr="00B72DD2" w:rsidRDefault="00787760" w:rsidP="00B7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AE215D" w:rsidRDefault="000F6274" w:rsidP="00F97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E3943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หมายเหตุประกอบงบการเงินข้อ</w:t>
      </w:r>
      <w:r w:rsidR="00F97A3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97A3D">
        <w:rPr>
          <w:rFonts w:ascii="Angsana New" w:hAnsi="Angsana New" w:cs="Angsana New"/>
          <w:sz w:val="30"/>
          <w:szCs w:val="30"/>
        </w:rPr>
        <w:t xml:space="preserve">9 </w:t>
      </w:r>
      <w:r w:rsidR="00F97A3D">
        <w:rPr>
          <w:rFonts w:ascii="Angsana New" w:hAnsi="Angsana New" w:cs="Angsana New" w:hint="cs"/>
          <w:sz w:val="30"/>
          <w:szCs w:val="30"/>
          <w:cs/>
        </w:rPr>
        <w:t>และ</w:t>
      </w:r>
      <w:r w:rsidRPr="002E39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5AE3">
        <w:rPr>
          <w:rFonts w:ascii="Angsana New" w:hAnsi="Angsana New" w:cs="Angsana New"/>
          <w:sz w:val="30"/>
          <w:szCs w:val="30"/>
        </w:rPr>
        <w:t>12</w:t>
      </w:r>
      <w:r w:rsidRPr="002E3943">
        <w:rPr>
          <w:rFonts w:ascii="Angsana New" w:hAnsi="Angsana New" w:cs="Angsana New"/>
          <w:sz w:val="30"/>
          <w:szCs w:val="30"/>
        </w:rPr>
        <w:tab/>
      </w:r>
      <w:r w:rsidR="002E3943" w:rsidRPr="002E3943">
        <w:rPr>
          <w:rFonts w:ascii="Angsana New" w:hAnsi="Angsana New" w:cs="Angsana New"/>
          <w:sz w:val="30"/>
          <w:szCs w:val="30"/>
          <w:cs/>
        </w:rPr>
        <w:t>การทดสอบการด้อยค่</w:t>
      </w:r>
      <w:r w:rsidR="002E3943">
        <w:rPr>
          <w:rFonts w:ascii="Angsana New" w:hAnsi="Angsana New" w:cs="Angsana New" w:hint="cs"/>
          <w:sz w:val="30"/>
          <w:szCs w:val="30"/>
          <w:cs/>
        </w:rPr>
        <w:t>า</w:t>
      </w:r>
      <w:r w:rsidR="00AE215D">
        <w:rPr>
          <w:rFonts w:ascii="Angsana New" w:hAnsi="Angsana New" w:cs="Angsana New" w:hint="cs"/>
          <w:sz w:val="30"/>
          <w:szCs w:val="30"/>
          <w:cs/>
        </w:rPr>
        <w:t>ของเงินลงทุนในการร่วมค้า และสินทรัพย์</w:t>
      </w:r>
    </w:p>
    <w:p w:rsidR="00AE215D" w:rsidRDefault="00AE215D" w:rsidP="00AE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ไม่มีตัวตน</w:t>
      </w:r>
      <w:r w:rsidR="002E3943" w:rsidRPr="002E3943">
        <w:rPr>
          <w:rFonts w:ascii="Angsana New" w:hAnsi="Angsana New" w:cs="Angsana New"/>
          <w:sz w:val="30"/>
          <w:szCs w:val="30"/>
          <w:cs/>
        </w:rPr>
        <w:t xml:space="preserve"> </w:t>
      </w:r>
      <w:r w:rsidR="002E3943" w:rsidRPr="002E3943">
        <w:rPr>
          <w:rFonts w:ascii="Angsana New" w:hAnsi="Angsana New" w:cs="Angsana New" w:hint="cs"/>
          <w:sz w:val="30"/>
          <w:szCs w:val="30"/>
          <w:cs/>
        </w:rPr>
        <w:t>เกี่ยวกับการใช้</w:t>
      </w:r>
      <w:r w:rsidR="002E3943" w:rsidRPr="002E3943">
        <w:rPr>
          <w:rFonts w:ascii="Angsana New" w:hAnsi="Angsana New" w:cs="Angsana New"/>
          <w:sz w:val="30"/>
          <w:szCs w:val="30"/>
          <w:cs/>
        </w:rPr>
        <w:t>ข้อสมมติที่สำคัญในการประมาณมูลค่า</w:t>
      </w:r>
    </w:p>
    <w:p w:rsidR="002E3943" w:rsidRPr="002E3943" w:rsidRDefault="00AE215D" w:rsidP="00AE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E3943" w:rsidRPr="002E3943">
        <w:rPr>
          <w:rFonts w:ascii="Angsana New" w:hAnsi="Angsana New" w:cs="Angsana New"/>
          <w:sz w:val="30"/>
          <w:szCs w:val="30"/>
          <w:cs/>
        </w:rPr>
        <w:t>ที่คาดว่าจะได้รับคืน</w:t>
      </w:r>
    </w:p>
    <w:p w:rsidR="002E3943" w:rsidRPr="00BC6240" w:rsidRDefault="00112A20" w:rsidP="00F97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rPr>
          <w:rFonts w:ascii="Angsana New" w:hAnsi="Angsana New" w:cs="Angsana New"/>
          <w:sz w:val="30"/>
          <w:szCs w:val="30"/>
          <w:highlight w:val="cyan"/>
        </w:rPr>
      </w:pPr>
      <w:r w:rsidRPr="00BC6240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หมายเหตุประกอบงบการเงินข้อ </w:t>
      </w:r>
      <w:r w:rsidR="00452245" w:rsidRPr="00BC6240">
        <w:rPr>
          <w:rFonts w:ascii="Angsana New" w:hAnsi="Angsana New" w:cs="Angsana New"/>
          <w:sz w:val="30"/>
          <w:szCs w:val="30"/>
        </w:rPr>
        <w:t>1</w:t>
      </w:r>
      <w:r w:rsidR="00906591" w:rsidRPr="00BC6240">
        <w:rPr>
          <w:rFonts w:ascii="Angsana New" w:hAnsi="Angsana New" w:cs="Angsana New"/>
          <w:sz w:val="30"/>
          <w:szCs w:val="30"/>
        </w:rPr>
        <w:t>4</w:t>
      </w:r>
      <w:r w:rsidR="00DC7661" w:rsidRPr="00BC6240">
        <w:rPr>
          <w:rFonts w:ascii="Angsana New" w:hAnsi="Angsana New" w:cs="Angsana New"/>
          <w:sz w:val="30"/>
          <w:szCs w:val="30"/>
        </w:rPr>
        <w:tab/>
      </w:r>
      <w:r w:rsidR="002E3943" w:rsidRPr="00BC6240">
        <w:rPr>
          <w:rFonts w:ascii="Angsana New" w:hAnsi="Angsana New" w:cs="Angsana New" w:hint="cs"/>
          <w:sz w:val="30"/>
          <w:szCs w:val="30"/>
          <w:cs/>
        </w:rPr>
        <w:t>การวัดมูลค่าภาระผูกพันของโครงการผลประโยชน์ที่กำหนดไว้</w:t>
      </w:r>
      <w:r w:rsidR="002E3943" w:rsidRPr="00BC6240">
        <w:rPr>
          <w:rFonts w:ascii="Angsana New" w:hAnsi="Angsana New" w:cs="Angsana New"/>
          <w:sz w:val="30"/>
          <w:szCs w:val="30"/>
        </w:rPr>
        <w:br/>
      </w:r>
      <w:r w:rsidR="002E3943" w:rsidRPr="00BC62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E3943" w:rsidRPr="00BC6240">
        <w:rPr>
          <w:rFonts w:ascii="Angsana New" w:hAnsi="Angsana New" w:cs="Angsana New" w:hint="cs"/>
          <w:sz w:val="30"/>
          <w:szCs w:val="30"/>
          <w:cs/>
        </w:rPr>
        <w:tab/>
        <w:t xml:space="preserve">   เกี่ยวกับ</w:t>
      </w:r>
      <w:r w:rsidR="002E3943" w:rsidRPr="00BC6240">
        <w:rPr>
          <w:rFonts w:ascii="Angsana New" w:hAnsi="Angsana New" w:cs="Angsana New"/>
          <w:sz w:val="30"/>
          <w:szCs w:val="30"/>
          <w:cs/>
        </w:rPr>
        <w:t>ข้อสมมติหลักในการประมาณการตามหลักคณิตศาสตร์</w:t>
      </w:r>
      <w:r w:rsidR="002E3943" w:rsidRPr="00BC6240">
        <w:rPr>
          <w:rFonts w:ascii="Angsana New" w:hAnsi="Angsana New" w:cs="Angsana New"/>
          <w:sz w:val="30"/>
          <w:szCs w:val="30"/>
        </w:rPr>
        <w:br/>
      </w:r>
      <w:r w:rsidR="002E3943" w:rsidRPr="00BC6240">
        <w:rPr>
          <w:rFonts w:ascii="Angsana New" w:hAnsi="Angsana New" w:cs="Angsana New" w:hint="cs"/>
          <w:sz w:val="30"/>
          <w:szCs w:val="30"/>
          <w:cs/>
        </w:rPr>
        <w:tab/>
        <w:t xml:space="preserve">   </w:t>
      </w:r>
      <w:r w:rsidR="00A109D5" w:rsidRPr="00BC6240">
        <w:rPr>
          <w:rFonts w:ascii="Angsana New" w:hAnsi="Angsana New" w:cs="Angsana New"/>
          <w:sz w:val="30"/>
          <w:szCs w:val="30"/>
          <w:cs/>
        </w:rPr>
        <w:t>ประกันภัย</w:t>
      </w:r>
    </w:p>
    <w:p w:rsidR="006E3887" w:rsidRPr="00BC6240" w:rsidRDefault="006E3887" w:rsidP="006E3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rPr>
          <w:rFonts w:ascii="Angsana New" w:hAnsi="Angsana New" w:cs="Angsana New"/>
          <w:sz w:val="30"/>
          <w:szCs w:val="30"/>
          <w:highlight w:val="cyan"/>
        </w:rPr>
      </w:pPr>
      <w:r w:rsidRPr="00BC6240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หมายเหตุประกอบงบการเงินข้อ </w:t>
      </w:r>
      <w:r w:rsidRPr="00BC6240">
        <w:rPr>
          <w:rFonts w:ascii="Angsana New" w:hAnsi="Angsana New" w:cs="Angsana New"/>
          <w:sz w:val="30"/>
          <w:szCs w:val="30"/>
        </w:rPr>
        <w:t>19</w:t>
      </w:r>
      <w:r w:rsidRPr="00BC6240">
        <w:rPr>
          <w:rFonts w:ascii="Angsana New" w:hAnsi="Angsana New" w:cs="Angsana New"/>
          <w:sz w:val="30"/>
          <w:szCs w:val="30"/>
        </w:rPr>
        <w:tab/>
      </w:r>
      <w:r w:rsidRPr="00BC6240">
        <w:rPr>
          <w:rFonts w:ascii="Angsana New" w:hAnsi="Angsana New" w:cs="Angsana New"/>
          <w:sz w:val="30"/>
          <w:szCs w:val="30"/>
          <w:cs/>
        </w:rPr>
        <w:t>การรับรู้สินทรัพย์ภาษีเงินได้ การคาดการณ์กำไรทางภาษีในอนาคต</w:t>
      </w:r>
      <w:r w:rsidR="007107CC" w:rsidRPr="00BC6240">
        <w:rPr>
          <w:rFonts w:ascii="Angsana New" w:hAnsi="Angsana New" w:cs="Angsana New"/>
          <w:sz w:val="30"/>
          <w:szCs w:val="30"/>
        </w:rPr>
        <w:br/>
      </w:r>
      <w:r w:rsidR="007107CC" w:rsidRPr="00BC6240">
        <w:rPr>
          <w:rFonts w:ascii="Angsana New" w:hAnsi="Angsana New" w:cs="Angsana New"/>
          <w:sz w:val="30"/>
          <w:szCs w:val="30"/>
        </w:rPr>
        <w:tab/>
      </w:r>
      <w:r w:rsidR="007107CC" w:rsidRPr="00BC6240">
        <w:rPr>
          <w:rFonts w:ascii="Angsana New" w:hAnsi="Angsana New" w:cs="Angsana New"/>
          <w:sz w:val="30"/>
          <w:szCs w:val="30"/>
        </w:rPr>
        <w:tab/>
        <w:t xml:space="preserve"> </w:t>
      </w:r>
      <w:r w:rsidRPr="00BC6240">
        <w:rPr>
          <w:rFonts w:ascii="Angsana New" w:hAnsi="Angsana New" w:cs="Angsana New"/>
          <w:sz w:val="30"/>
          <w:szCs w:val="30"/>
          <w:cs/>
        </w:rPr>
        <w:t>ท</w:t>
      </w:r>
      <w:r w:rsidR="007107CC" w:rsidRPr="00BC6240">
        <w:rPr>
          <w:rFonts w:ascii="Angsana New" w:hAnsi="Angsana New" w:cs="Angsana New" w:hint="cs"/>
          <w:sz w:val="30"/>
          <w:szCs w:val="30"/>
          <w:cs/>
        </w:rPr>
        <w:t>ี่</w:t>
      </w:r>
      <w:r w:rsidRPr="00BC6240">
        <w:rPr>
          <w:rFonts w:ascii="Angsana New" w:hAnsi="Angsana New" w:cs="Angsana New"/>
          <w:sz w:val="30"/>
          <w:szCs w:val="30"/>
          <w:cs/>
        </w:rPr>
        <w:t>จะนำผลแตกต่างชั่วคราวที่ใช้หักภาษีและขาดทุนทางภาษีไปใช้</w:t>
      </w:r>
      <w:r w:rsidRPr="00BC6240">
        <w:rPr>
          <w:rFonts w:ascii="Angsana New" w:hAnsi="Angsana New" w:cs="Angsana New"/>
          <w:sz w:val="30"/>
          <w:szCs w:val="30"/>
        </w:rPr>
        <w:tab/>
        <w:t xml:space="preserve">   </w:t>
      </w:r>
      <w:r w:rsidRPr="00BC6240">
        <w:rPr>
          <w:rFonts w:ascii="Angsana New" w:hAnsi="Angsana New" w:cs="Angsana New"/>
          <w:sz w:val="30"/>
          <w:szCs w:val="30"/>
          <w:cs/>
        </w:rPr>
        <w:t>ประโยชน์</w:t>
      </w:r>
    </w:p>
    <w:p w:rsidR="00834F97" w:rsidRPr="00BC6240" w:rsidRDefault="00834F97" w:rsidP="0098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11A21" w:rsidRPr="00BC6240" w:rsidRDefault="00411A21" w:rsidP="0021499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C6240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:rsidR="00C46E60" w:rsidRPr="00BC6240" w:rsidRDefault="00C46E60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C6240" w:rsidRPr="00BC6240" w:rsidRDefault="00411A21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C6240">
        <w:rPr>
          <w:rFonts w:ascii="Angsana New" w:hAnsi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="00F0220E" w:rsidRPr="00BC6240">
        <w:rPr>
          <w:rFonts w:ascii="Angsana New" w:hAnsi="Angsana New" w:hint="cs"/>
          <w:sz w:val="30"/>
          <w:szCs w:val="30"/>
          <w:cs/>
        </w:rPr>
        <w:t>ที่</w:t>
      </w:r>
      <w:r w:rsidRPr="00BC6240">
        <w:rPr>
          <w:rFonts w:ascii="Angsana New" w:hAnsi="Angsana New" w:hint="cs"/>
          <w:sz w:val="30"/>
          <w:szCs w:val="30"/>
          <w:cs/>
        </w:rPr>
        <w:t xml:space="preserve">รายงาน </w:t>
      </w:r>
      <w:r w:rsidR="00BC6240" w:rsidRPr="00BE135D">
        <w:rPr>
          <w:rFonts w:ascii="Angsana New" w:hAnsi="Angsana New" w:cs="Angsana New" w:hint="cs"/>
          <w:sz w:val="30"/>
          <w:szCs w:val="30"/>
          <w:cs/>
        </w:rPr>
        <w:t>ยกเว้น</w:t>
      </w:r>
      <w:r w:rsidR="00BE135D" w:rsidRPr="00BE135D">
        <w:rPr>
          <w:rFonts w:ascii="Angsana New" w:hAnsi="Angsana New" w:cs="Angsana New" w:hint="cs"/>
          <w:sz w:val="30"/>
          <w:szCs w:val="30"/>
          <w:cs/>
        </w:rPr>
        <w:t>ที่ได้กล่าวไว้ใน</w:t>
      </w:r>
      <w:r w:rsidR="00BC6240" w:rsidRPr="00BC6240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หมายเหตุประกอบงบการเงินข้อ</w:t>
      </w:r>
      <w:r w:rsidR="00BC6240" w:rsidRPr="00BC6240">
        <w:rPr>
          <w:rFonts w:ascii="Angsana New" w:hAnsi="Angsana New" w:cs="Angsana New"/>
          <w:sz w:val="30"/>
          <w:szCs w:val="30"/>
        </w:rPr>
        <w:t xml:space="preserve"> 3 (</w:t>
      </w:r>
      <w:r w:rsidR="00BC6240" w:rsidRPr="00BC6240">
        <w:rPr>
          <w:rFonts w:ascii="Angsana New" w:hAnsi="Angsana New" w:cs="Angsana New" w:hint="cs"/>
          <w:sz w:val="30"/>
          <w:szCs w:val="30"/>
          <w:cs/>
        </w:rPr>
        <w:t>ฒ)</w:t>
      </w:r>
    </w:p>
    <w:p w:rsidR="005E30EE" w:rsidRPr="00BC6240" w:rsidRDefault="005E30EE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F6E5B" w:rsidRPr="00BC6240" w:rsidRDefault="004536E9" w:rsidP="0021499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C624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:rsidR="00AB6DB0" w:rsidRPr="00BC6240" w:rsidRDefault="00AB6DB0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F6E5B" w:rsidRPr="00BC6240" w:rsidRDefault="003F6E5B" w:rsidP="00AB6DB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  <w:r w:rsidRPr="00BC6240">
        <w:rPr>
          <w:rFonts w:ascii="Angsana New" w:hAnsi="Angsana New" w:hint="cs"/>
          <w:sz w:val="30"/>
          <w:szCs w:val="30"/>
          <w:cs/>
        </w:rPr>
        <w:t>งบการเงิน</w:t>
      </w:r>
      <w:r w:rsidR="004536E9" w:rsidRPr="00BC6240">
        <w:rPr>
          <w:rFonts w:ascii="Angsana New" w:hAnsi="Angsana New" w:hint="cs"/>
          <w:sz w:val="30"/>
          <w:szCs w:val="30"/>
          <w:cs/>
        </w:rPr>
        <w:t>รวม</w:t>
      </w:r>
      <w:r w:rsidRPr="00BC6240">
        <w:rPr>
          <w:rFonts w:ascii="Angsana New" w:hAnsi="Angsana New" w:hint="cs"/>
          <w:sz w:val="30"/>
          <w:szCs w:val="30"/>
          <w:cs/>
        </w:rPr>
        <w:t>ประกอบด้วยงบการเงินของบริษัท</w:t>
      </w:r>
      <w:r w:rsidR="004536E9" w:rsidRPr="00BC6240">
        <w:rPr>
          <w:rFonts w:ascii="Angsana New" w:hAnsi="Angsana New" w:hint="cs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BC6240">
        <w:rPr>
          <w:rFonts w:ascii="Angsana New" w:hAnsi="Angsana New" w:hint="cs"/>
          <w:sz w:val="30"/>
          <w:szCs w:val="30"/>
          <w:cs/>
        </w:rPr>
        <w:t>และ</w:t>
      </w:r>
      <w:r w:rsidR="008E4C73" w:rsidRPr="00BC6240">
        <w:rPr>
          <w:rFonts w:ascii="Angsana New" w:hAnsi="Angsana New" w:hint="cs"/>
          <w:sz w:val="30"/>
          <w:szCs w:val="30"/>
          <w:cs/>
        </w:rPr>
        <w:t>ส่วนได้เสียของ</w:t>
      </w:r>
      <w:r w:rsidR="004536E9" w:rsidRPr="00BC6240">
        <w:rPr>
          <w:rFonts w:ascii="Angsana New" w:hAnsi="Angsana New" w:hint="cs"/>
          <w:sz w:val="30"/>
          <w:szCs w:val="30"/>
          <w:cs/>
        </w:rPr>
        <w:t>กลุ่ม</w:t>
      </w:r>
      <w:r w:rsidR="008E4C73" w:rsidRPr="00BC6240">
        <w:rPr>
          <w:rFonts w:ascii="Angsana New" w:hAnsi="Angsana New" w:hint="cs"/>
          <w:sz w:val="30"/>
          <w:szCs w:val="30"/>
          <w:cs/>
        </w:rPr>
        <w:t>บริษัทใน</w:t>
      </w:r>
      <w:r w:rsidRPr="00BC6240">
        <w:rPr>
          <w:rFonts w:ascii="Angsana New" w:hAnsi="Angsana New" w:hint="cs"/>
          <w:sz w:val="30"/>
          <w:szCs w:val="30"/>
          <w:cs/>
        </w:rPr>
        <w:t>การ</w:t>
      </w:r>
      <w:r w:rsidR="005E30EE" w:rsidRPr="00BC6240">
        <w:rPr>
          <w:rFonts w:ascii="Angsana New" w:hAnsi="Angsana New" w:hint="cs"/>
          <w:sz w:val="30"/>
          <w:szCs w:val="30"/>
          <w:cs/>
        </w:rPr>
        <w:t>ร่วมค้า</w:t>
      </w:r>
    </w:p>
    <w:p w:rsidR="003F6E5B" w:rsidRPr="00BC6240" w:rsidRDefault="003F6E5B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C1CA3" w:rsidRPr="00BC6240" w:rsidRDefault="006C1CA3" w:rsidP="006C1CA3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BC6240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6C1CA3" w:rsidRPr="00BC6240" w:rsidRDefault="006C1CA3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C1CA3" w:rsidRPr="00BC6240" w:rsidRDefault="006C1CA3" w:rsidP="006C1CA3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BC6240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BC624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C6240">
        <w:rPr>
          <w:rFonts w:ascii="Angsana New" w:hAnsi="Angsana New"/>
          <w:sz w:val="30"/>
          <w:szCs w:val="30"/>
          <w:cs/>
        </w:rPr>
        <w:t xml:space="preserve">  การควบคุมเกิดขึ้นเมื่อ</w:t>
      </w:r>
      <w:r w:rsidRPr="00BC6240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BC6240">
        <w:rPr>
          <w:rFonts w:ascii="Angsana New" w:hAnsi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 </w:t>
      </w:r>
      <w:r w:rsidR="00651B89" w:rsidRPr="00BC6240">
        <w:rPr>
          <w:rFonts w:ascii="Angsana New" w:hAnsi="Angsana New"/>
          <w:sz w:val="30"/>
          <w:szCs w:val="30"/>
          <w:cs/>
        </w:rPr>
        <w:br/>
      </w:r>
      <w:r w:rsidRPr="00BC6240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:rsidR="00651B89" w:rsidRPr="00BC6240" w:rsidRDefault="00651B89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51B89" w:rsidRPr="00BC6240" w:rsidRDefault="00651B89" w:rsidP="0065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BC6240">
        <w:rPr>
          <w:rFonts w:ascii="Angsana New" w:hAnsi="Angsana New" w:cs="Angsana New"/>
          <w:i/>
          <w:iCs/>
          <w:sz w:val="30"/>
          <w:szCs w:val="30"/>
          <w:cs/>
        </w:rPr>
        <w:t>การสูญเสีย</w:t>
      </w:r>
      <w:r w:rsidRPr="00BC6240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Pr="00BC6240">
        <w:rPr>
          <w:rFonts w:ascii="Angsana New" w:hAnsi="Angsana New" w:cs="Angsana New"/>
          <w:i/>
          <w:iCs/>
          <w:sz w:val="30"/>
          <w:szCs w:val="30"/>
          <w:cs/>
        </w:rPr>
        <w:t>ควบคุม</w:t>
      </w:r>
    </w:p>
    <w:p w:rsidR="00651B89" w:rsidRPr="00BC6240" w:rsidRDefault="00651B89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51B89" w:rsidRPr="00BC6240" w:rsidRDefault="00651B89" w:rsidP="00651B8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BC6240">
        <w:rPr>
          <w:rFonts w:ascii="Angsana New" w:hAnsi="Angsana New"/>
          <w:sz w:val="30"/>
          <w:szCs w:val="30"/>
          <w:cs/>
        </w:rPr>
        <w:t>เมื่อ</w:t>
      </w:r>
      <w:r w:rsidRPr="00BC624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C6240">
        <w:rPr>
          <w:rFonts w:ascii="Angsana New" w:hAnsi="Angsana New"/>
          <w:sz w:val="30"/>
          <w:szCs w:val="30"/>
          <w:cs/>
        </w:rPr>
        <w:t>สูญเสีย</w:t>
      </w:r>
      <w:r w:rsidRPr="00BC6240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BC6240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BC6240">
        <w:rPr>
          <w:rFonts w:ascii="Angsana New" w:hAnsi="Angsana New" w:hint="cs"/>
          <w:sz w:val="30"/>
          <w:szCs w:val="30"/>
          <w:cs/>
        </w:rPr>
        <w:t>นั้นออก</w:t>
      </w:r>
      <w:r w:rsidRPr="00BC6240">
        <w:rPr>
          <w:rFonts w:ascii="Angsana New" w:hAnsi="Angsana New"/>
          <w:sz w:val="30"/>
          <w:szCs w:val="30"/>
          <w:cs/>
        </w:rPr>
        <w:t xml:space="preserve"> </w:t>
      </w:r>
      <w:r w:rsidRPr="00BC6240">
        <w:rPr>
          <w:rFonts w:ascii="Angsana New" w:hAnsi="Angsana New" w:hint="cs"/>
          <w:sz w:val="30"/>
          <w:szCs w:val="30"/>
          <w:cs/>
        </w:rPr>
        <w:t>รวมถึง</w:t>
      </w:r>
      <w:r w:rsidRPr="00BC6240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BC6240">
        <w:rPr>
          <w:rFonts w:ascii="Angsana New" w:hAnsi="Angsana New"/>
          <w:sz w:val="30"/>
          <w:szCs w:val="30"/>
          <w:cs/>
        </w:rPr>
        <w:br/>
        <w:t>กำไรหรือขาดทุนที่เกิดขึ้นจากการสูญเสีย</w:t>
      </w:r>
      <w:r w:rsidRPr="00BC6240">
        <w:rPr>
          <w:rFonts w:ascii="Angsana New" w:hAnsi="Angsana New" w:hint="cs"/>
          <w:sz w:val="30"/>
          <w:szCs w:val="30"/>
          <w:cs/>
        </w:rPr>
        <w:t>การ</w:t>
      </w:r>
      <w:r w:rsidRPr="00BC6240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 ส่วนได้เสียใน</w:t>
      </w:r>
      <w:r w:rsidRPr="00BC6240">
        <w:rPr>
          <w:rFonts w:ascii="Angsana New" w:hAnsi="Angsana New"/>
          <w:sz w:val="30"/>
          <w:szCs w:val="30"/>
          <w:cs/>
        </w:rPr>
        <w:br/>
        <w:t>บริษัทย่อยเดิมที่ยังคงเหลืออยู่ให้วัดมูลค่าด้วยมูลค่ายุติธรรม ณ วันที่สูญเสีย</w:t>
      </w:r>
      <w:r w:rsidRPr="00BC6240">
        <w:rPr>
          <w:rFonts w:ascii="Angsana New" w:hAnsi="Angsana New" w:hint="cs"/>
          <w:sz w:val="30"/>
          <w:szCs w:val="30"/>
          <w:cs/>
        </w:rPr>
        <w:t>การ</w:t>
      </w:r>
      <w:r w:rsidRPr="00BC6240">
        <w:rPr>
          <w:rFonts w:ascii="Angsana New" w:hAnsi="Angsana New"/>
          <w:sz w:val="30"/>
          <w:szCs w:val="30"/>
          <w:cs/>
        </w:rPr>
        <w:t>ควบคุม</w:t>
      </w:r>
    </w:p>
    <w:p w:rsidR="006C1CA3" w:rsidRPr="00BC6240" w:rsidRDefault="006C1CA3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C6240" w:rsidRPr="00BC6240" w:rsidRDefault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BC6240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152E97" w:rsidRPr="008E57A9" w:rsidRDefault="00B21A4E" w:rsidP="0015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8E57A9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การร่วมค้า</w:t>
      </w:r>
    </w:p>
    <w:p w:rsidR="00152E97" w:rsidRPr="008059ED" w:rsidRDefault="00152E97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152E97" w:rsidRDefault="00BD6D94" w:rsidP="00152E97">
      <w:pPr>
        <w:pStyle w:val="BodyText"/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57A9">
        <w:rPr>
          <w:rFonts w:ascii="Angsana New" w:hAnsi="Angsana New" w:cs="Angsana New"/>
          <w:spacing w:val="-4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ร่วมกันในสินทรัพย์และภาระผูกพันร่วมกันในหนี้สินที่เกี่ยวข้องกับการร่วมการงานนั้น</w:t>
      </w:r>
    </w:p>
    <w:p w:rsidR="008059ED" w:rsidRPr="008059ED" w:rsidRDefault="008059ED" w:rsidP="0080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152E97" w:rsidRPr="008E57A9" w:rsidRDefault="00152E97" w:rsidP="00651B8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E57A9">
        <w:rPr>
          <w:rFonts w:ascii="Angsana New" w:hAnsi="Angsana New" w:cs="Angsana New"/>
          <w:sz w:val="30"/>
          <w:szCs w:val="30"/>
          <w:cs/>
        </w:rPr>
        <w:t>ส่วนได้เสียในการร่วมค้าบันทึกบัญชีตามวิธีส่วนได้เสีย</w:t>
      </w:r>
      <w:r w:rsidRPr="008E57A9">
        <w:rPr>
          <w:rFonts w:ascii="Angsana New" w:hAnsi="Angsana New" w:cs="Angsana New"/>
          <w:sz w:val="30"/>
          <w:szCs w:val="30"/>
        </w:rPr>
        <w:t xml:space="preserve"> </w:t>
      </w:r>
      <w:r w:rsidRPr="008E57A9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</w:t>
      </w:r>
      <w:r w:rsidRPr="008E57A9">
        <w:rPr>
          <w:rFonts w:ascii="Angsana New" w:hAnsi="Angsana New" w:cs="Angsana New"/>
          <w:spacing w:val="-2"/>
          <w:sz w:val="30"/>
          <w:szCs w:val="30"/>
          <w:cs/>
        </w:rPr>
        <w:t>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B21A4E" w:rsidRPr="008E57A9">
        <w:rPr>
          <w:rFonts w:ascii="Angsana New" w:hAnsi="Angsana New" w:cs="Angsana New"/>
          <w:spacing w:val="-2"/>
          <w:sz w:val="30"/>
          <w:szCs w:val="30"/>
        </w:rPr>
        <w:br/>
      </w:r>
      <w:r w:rsidRPr="008E57A9">
        <w:rPr>
          <w:rFonts w:ascii="Angsana New" w:hAnsi="Angsana New" w:cs="Angsana New"/>
          <w:spacing w:val="-2"/>
          <w:sz w:val="30"/>
          <w:szCs w:val="30"/>
          <w:cs/>
        </w:rPr>
        <w:t>เงินลงทุน</w:t>
      </w:r>
      <w:r w:rsidRPr="008E57A9">
        <w:rPr>
          <w:rFonts w:ascii="Angsana New" w:hAnsi="Angsana New" w:cs="Angsana New"/>
          <w:sz w:val="30"/>
          <w:szCs w:val="30"/>
          <w:cs/>
        </w:rPr>
        <w:t>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</w:t>
      </w:r>
      <w:r w:rsidR="00B21A4E" w:rsidRPr="008E57A9">
        <w:rPr>
          <w:rFonts w:ascii="Angsana New" w:hAnsi="Angsana New" w:cs="Angsana New"/>
          <w:sz w:val="30"/>
          <w:szCs w:val="30"/>
        </w:rPr>
        <w:br/>
      </w:r>
      <w:r w:rsidRPr="008E57A9">
        <w:rPr>
          <w:rFonts w:ascii="Angsana New" w:hAnsi="Angsana New" w:cs="Angsana New"/>
          <w:sz w:val="30"/>
          <w:szCs w:val="30"/>
          <w:cs/>
        </w:rPr>
        <w:t>การควบคุมร่วม</w:t>
      </w:r>
      <w:r w:rsidRPr="008E57A9">
        <w:rPr>
          <w:rFonts w:ascii="Angsana New" w:hAnsi="Angsana New" w:cs="Angsana New"/>
          <w:sz w:val="30"/>
          <w:szCs w:val="30"/>
        </w:rPr>
        <w:t xml:space="preserve"> </w:t>
      </w:r>
    </w:p>
    <w:p w:rsidR="00D921E4" w:rsidRPr="008059ED" w:rsidRDefault="00D921E4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152E97" w:rsidRPr="008E57A9" w:rsidRDefault="00152E97" w:rsidP="00152E97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8E57A9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152E97" w:rsidRPr="008059ED" w:rsidRDefault="00152E97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152E97" w:rsidRPr="008E57A9" w:rsidRDefault="00152E97" w:rsidP="00152E9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8E57A9">
        <w:rPr>
          <w:rFonts w:ascii="Angsana New" w:hAnsi="Angsana New"/>
          <w:spacing w:val="-2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</w:t>
      </w:r>
      <w:r w:rsidR="00AF68A6" w:rsidRPr="008E57A9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8E57A9">
        <w:rPr>
          <w:rFonts w:ascii="Angsana New" w:hAnsi="Angsana New"/>
          <w:spacing w:val="-2"/>
          <w:sz w:val="30"/>
          <w:szCs w:val="30"/>
          <w:cs/>
        </w:rPr>
        <w:t>ซึ่งเป็นผลมาจาก</w:t>
      </w:r>
      <w:r w:rsidRPr="008E57A9">
        <w:rPr>
          <w:rFonts w:ascii="Angsana New" w:hAnsi="Angsana New"/>
          <w:spacing w:val="-4"/>
          <w:sz w:val="30"/>
          <w:szCs w:val="30"/>
          <w:cs/>
        </w:rPr>
        <w:t>รายการระหว่างกิจการในกลุ่ม</w:t>
      </w:r>
      <w:r w:rsidR="00AF68A6" w:rsidRPr="008E57A9">
        <w:rPr>
          <w:rFonts w:ascii="Angsana New" w:hAnsi="Angsana New"/>
          <w:spacing w:val="-4"/>
          <w:sz w:val="30"/>
          <w:szCs w:val="30"/>
          <w:cs/>
          <w:lang w:val="en-US"/>
        </w:rPr>
        <w:t>บริษัท</w:t>
      </w:r>
      <w:r w:rsidRPr="008E57A9">
        <w:rPr>
          <w:rFonts w:ascii="Angsana New" w:hAnsi="Angsana New"/>
          <w:spacing w:val="-4"/>
          <w:sz w:val="30"/>
          <w:szCs w:val="30"/>
          <w:cs/>
        </w:rPr>
        <w:t>ถูก</w:t>
      </w:r>
      <w:r w:rsidR="00651B89" w:rsidRPr="008E57A9">
        <w:rPr>
          <w:rFonts w:ascii="Angsana New" w:hAnsi="Angsana New"/>
          <w:spacing w:val="-4"/>
          <w:sz w:val="30"/>
          <w:szCs w:val="30"/>
          <w:cs/>
        </w:rPr>
        <w:t>ตัดรายการในการจัดทำงบการเงินรวม</w:t>
      </w:r>
      <w:r w:rsidRPr="008E57A9">
        <w:rPr>
          <w:rFonts w:ascii="Angsana New" w:hAnsi="Angsana New"/>
          <w:spacing w:val="-4"/>
          <w:sz w:val="30"/>
          <w:szCs w:val="30"/>
          <w:cs/>
        </w:rPr>
        <w:t xml:space="preserve"> กำไรที่ยังไม่เกิดขึ้นจริงซึ่งเป็นผลมาจาก</w:t>
      </w:r>
      <w:r w:rsidRPr="008E57A9">
        <w:rPr>
          <w:rFonts w:ascii="Angsana New" w:hAnsi="Angsana New"/>
          <w:sz w:val="30"/>
          <w:szCs w:val="30"/>
          <w:cs/>
        </w:rPr>
        <w:t>รายการกับ</w:t>
      </w:r>
      <w:r w:rsidR="00651B89" w:rsidRPr="008E57A9">
        <w:rPr>
          <w:rFonts w:ascii="Angsana New" w:hAnsi="Angsana New"/>
          <w:sz w:val="30"/>
          <w:szCs w:val="30"/>
          <w:cs/>
        </w:rPr>
        <w:t>การร่วมค้า</w:t>
      </w:r>
      <w:r w:rsidRPr="008E57A9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</w:t>
      </w:r>
      <w:r w:rsidR="00651B89" w:rsidRPr="008E57A9">
        <w:rPr>
          <w:rFonts w:ascii="Angsana New" w:hAnsi="Angsana New"/>
          <w:sz w:val="30"/>
          <w:szCs w:val="30"/>
          <w:cs/>
        </w:rPr>
        <w:t xml:space="preserve">ได้เสียในกิจการที่ถูกลงทุนนั้น </w:t>
      </w:r>
      <w:r w:rsidRPr="008E57A9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8E57A9">
        <w:rPr>
          <w:rFonts w:ascii="Angsana New" w:eastAsia="EucrosiaUPCBold" w:hAnsi="Angsana New"/>
          <w:sz w:val="30"/>
          <w:szCs w:val="30"/>
          <w:cs/>
        </w:rPr>
        <w:t>เมื่อไม่มีหลักฐานการด้อยค่าเกิดขึ้น</w:t>
      </w:r>
    </w:p>
    <w:p w:rsidR="00DE5D0C" w:rsidRPr="008059ED" w:rsidRDefault="00DE5D0C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D80AAE" w:rsidRPr="008E57A9" w:rsidRDefault="00D80AAE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E57A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:rsidR="00D80AAE" w:rsidRPr="008059ED" w:rsidRDefault="00D80AAE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D169EF" w:rsidRPr="008E57A9" w:rsidRDefault="00D169E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8E57A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รายการบัญชีที่เป็นเงินตราต่างประเทศ</w:t>
      </w:r>
    </w:p>
    <w:p w:rsidR="00D921E4" w:rsidRPr="008059ED" w:rsidRDefault="00D921E4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D80AAE" w:rsidRPr="008E57A9" w:rsidRDefault="00D23474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8E57A9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7B3D8E" w:rsidRPr="008E57A9">
        <w:rPr>
          <w:rFonts w:ascii="Angsana New" w:hAnsi="Angsana New"/>
          <w:sz w:val="30"/>
          <w:szCs w:val="30"/>
          <w:cs/>
        </w:rPr>
        <w:t>สกุล</w:t>
      </w:r>
      <w:r w:rsidRPr="008E57A9">
        <w:rPr>
          <w:rFonts w:ascii="Angsana New" w:hAnsi="Angsana New"/>
          <w:sz w:val="30"/>
          <w:szCs w:val="30"/>
          <w:cs/>
        </w:rPr>
        <w:t>เงิน</w:t>
      </w:r>
      <w:r w:rsidR="007B3D8E" w:rsidRPr="008E57A9">
        <w:rPr>
          <w:rFonts w:ascii="Angsana New" w:hAnsi="Angsana New"/>
          <w:sz w:val="30"/>
          <w:szCs w:val="30"/>
          <w:cs/>
        </w:rPr>
        <w:t>ที่ใช้ในการดำเนินงาน</w:t>
      </w:r>
      <w:r w:rsidR="00B21A4E" w:rsidRPr="008E57A9">
        <w:rPr>
          <w:rFonts w:ascii="Angsana New" w:hAnsi="Angsana New"/>
          <w:sz w:val="30"/>
          <w:szCs w:val="30"/>
          <w:cs/>
          <w:lang w:val="en-US"/>
        </w:rPr>
        <w:t>ของแต่ละบริษัทในกลุ่มบริษัท</w:t>
      </w:r>
      <w:r w:rsidR="0085704D" w:rsidRPr="008E57A9">
        <w:rPr>
          <w:rFonts w:ascii="Angsana New" w:hAnsi="Angsana New"/>
          <w:sz w:val="30"/>
          <w:szCs w:val="30"/>
          <w:cs/>
        </w:rPr>
        <w:t xml:space="preserve"> </w:t>
      </w:r>
      <w:r w:rsidR="00D169EF" w:rsidRPr="008E57A9">
        <w:rPr>
          <w:rFonts w:ascii="Angsana New" w:hAnsi="Angsana New"/>
          <w:sz w:val="30"/>
          <w:szCs w:val="30"/>
          <w:cs/>
          <w:lang w:val="en-US"/>
        </w:rPr>
        <w:t>โ</w:t>
      </w:r>
      <w:r w:rsidRPr="008E57A9">
        <w:rPr>
          <w:rFonts w:ascii="Angsana New" w:hAnsi="Angsana New"/>
          <w:sz w:val="30"/>
          <w:szCs w:val="30"/>
          <w:cs/>
        </w:rPr>
        <w:t>ดยใช้อัตราแลกเปลี่ยน ณ วันที่เกิดรายการ</w:t>
      </w:r>
    </w:p>
    <w:p w:rsidR="00D169EF" w:rsidRPr="008059ED" w:rsidRDefault="00D169EF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D23474" w:rsidRPr="008E57A9" w:rsidRDefault="00D23474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  <w:r w:rsidRPr="008E57A9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="00871D39" w:rsidRPr="008E57A9">
        <w:rPr>
          <w:rFonts w:ascii="Angsana New" w:hAnsi="Angsana New"/>
          <w:sz w:val="30"/>
          <w:szCs w:val="30"/>
          <w:cs/>
        </w:rPr>
        <w:t xml:space="preserve"> ณ วัน</w:t>
      </w:r>
      <w:r w:rsidRPr="008E57A9">
        <w:rPr>
          <w:rFonts w:ascii="Angsana New" w:hAnsi="Angsana New"/>
          <w:sz w:val="30"/>
          <w:szCs w:val="30"/>
          <w:cs/>
        </w:rPr>
        <w:t>ที่รายงาน แปลงค่าเป็น</w:t>
      </w:r>
      <w:r w:rsidR="007B3D8E" w:rsidRPr="008E57A9">
        <w:rPr>
          <w:rFonts w:ascii="Angsana New" w:hAnsi="Angsana New"/>
          <w:sz w:val="30"/>
          <w:szCs w:val="30"/>
          <w:cs/>
        </w:rPr>
        <w:t>สกุลเงินที่ใช้ใน</w:t>
      </w:r>
      <w:r w:rsidR="00651B89" w:rsidRPr="008E57A9">
        <w:rPr>
          <w:rFonts w:ascii="Angsana New" w:hAnsi="Angsana New"/>
          <w:sz w:val="30"/>
          <w:szCs w:val="30"/>
          <w:cs/>
          <w:lang w:val="en-US"/>
        </w:rPr>
        <w:br/>
      </w:r>
      <w:r w:rsidR="007B3D8E" w:rsidRPr="008E57A9">
        <w:rPr>
          <w:rFonts w:ascii="Angsana New" w:hAnsi="Angsana New"/>
          <w:sz w:val="30"/>
          <w:szCs w:val="30"/>
          <w:cs/>
        </w:rPr>
        <w:t>การดำเนินงาน</w:t>
      </w:r>
      <w:r w:rsidR="00D169EF" w:rsidRPr="008E57A9">
        <w:rPr>
          <w:rFonts w:ascii="Angsana New" w:hAnsi="Angsana New"/>
          <w:sz w:val="30"/>
          <w:szCs w:val="30"/>
          <w:cs/>
        </w:rPr>
        <w:t>โดยใช้อัตราแลกเปลี่ยน ณ วันนั้น</w:t>
      </w:r>
    </w:p>
    <w:p w:rsidR="00856807" w:rsidRPr="008059ED" w:rsidRDefault="00856807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D23474" w:rsidRPr="008E57A9" w:rsidRDefault="00D23474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8E57A9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="007B3D8E" w:rsidRPr="008E57A9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Pr="008E57A9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BB4D99" w:rsidRPr="008059ED" w:rsidRDefault="00BB4D99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D169EF" w:rsidRPr="008E57A9" w:rsidRDefault="008F6ACB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8E57A9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:rsidR="00AB6DB0" w:rsidRPr="008059ED" w:rsidRDefault="00AB6DB0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D169EF" w:rsidRPr="008E57A9" w:rsidRDefault="00D169EF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8E57A9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:rsidR="003569AB" w:rsidRPr="008059ED" w:rsidRDefault="003569AB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D169EF" w:rsidRPr="00D921E4" w:rsidRDefault="00D169EF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D921E4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</w:t>
      </w:r>
      <w:r w:rsidRPr="00D921E4">
        <w:rPr>
          <w:rFonts w:ascii="Angsana New" w:hAnsi="Angsana New" w:hint="cs"/>
          <w:sz w:val="30"/>
          <w:szCs w:val="30"/>
          <w:cs/>
        </w:rPr>
        <w:t>รายงาน</w:t>
      </w:r>
    </w:p>
    <w:p w:rsidR="00D169EF" w:rsidRDefault="00D169EF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9F3C1F">
        <w:rPr>
          <w:rFonts w:ascii="Angsana New" w:hAnsi="Angsana New"/>
          <w:sz w:val="30"/>
          <w:szCs w:val="30"/>
          <w:cs/>
        </w:rPr>
        <w:lastRenderedPageBreak/>
        <w:t>รายได้และค่าใช้จ่ายของ</w:t>
      </w:r>
      <w:r w:rsidRPr="009F3C1F">
        <w:rPr>
          <w:rFonts w:ascii="Angsana New" w:hAnsi="Angsana New" w:hint="cs"/>
          <w:sz w:val="30"/>
          <w:szCs w:val="30"/>
          <w:cs/>
        </w:rPr>
        <w:t>หน่วยงาน</w:t>
      </w:r>
      <w:r w:rsidRPr="009F3C1F">
        <w:rPr>
          <w:rFonts w:ascii="Angsana New" w:hAnsi="Angsana New"/>
          <w:sz w:val="30"/>
          <w:szCs w:val="30"/>
          <w:cs/>
        </w:rPr>
        <w:t>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E66892" w:rsidRPr="009F3C1F" w:rsidRDefault="00E66892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D169EF" w:rsidRDefault="00D169EF" w:rsidP="00D169EF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9F3C1F">
        <w:rPr>
          <w:rFonts w:ascii="Angsana New" w:hAnsi="Angsana New"/>
          <w:sz w:val="30"/>
          <w:szCs w:val="30"/>
          <w:cs/>
        </w:rPr>
        <w:t>ผลต่างจากอัตร</w:t>
      </w:r>
      <w:r w:rsidR="00651B89">
        <w:rPr>
          <w:rFonts w:ascii="Angsana New" w:hAnsi="Angsana New"/>
          <w:sz w:val="30"/>
          <w:szCs w:val="30"/>
          <w:cs/>
        </w:rPr>
        <w:t>าแลกเปลี่ยนที่เกิดจากการแปลงค่า</w:t>
      </w:r>
      <w:r w:rsidRPr="009F3C1F">
        <w:rPr>
          <w:rFonts w:ascii="Angsana New" w:hAnsi="Angsana New"/>
          <w:sz w:val="30"/>
          <w:szCs w:val="30"/>
          <w:cs/>
        </w:rPr>
        <w:t>บันทึก</w:t>
      </w:r>
      <w:r w:rsidRPr="009F3C1F">
        <w:rPr>
          <w:rFonts w:ascii="Angsana New" w:hAnsi="Angsana New" w:hint="cs"/>
          <w:sz w:val="30"/>
          <w:szCs w:val="30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9F3C1F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</w:p>
    <w:p w:rsidR="00E646B8" w:rsidRPr="009F3C1F" w:rsidRDefault="00E646B8" w:rsidP="00D169EF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FF7B4D" w:rsidRDefault="00FF7B4D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011910">
        <w:rPr>
          <w:rFonts w:ascii="Angsana New" w:hAnsi="Angsana New"/>
          <w:sz w:val="30"/>
          <w:szCs w:val="30"/>
          <w:cs/>
        </w:rPr>
        <w:t>เมื่อหน่วยงานต่างปร</w:t>
      </w:r>
      <w:r w:rsidRPr="00011910">
        <w:rPr>
          <w:rFonts w:ascii="Angsana New" w:hAnsi="Angsana New" w:hint="cs"/>
          <w:sz w:val="30"/>
          <w:szCs w:val="30"/>
          <w:cs/>
        </w:rPr>
        <w:t>ะ</w:t>
      </w:r>
      <w:r w:rsidRPr="00011910">
        <w:rPr>
          <w:rFonts w:ascii="Angsana New" w:hAnsi="Angsana New"/>
          <w:sz w:val="30"/>
          <w:szCs w:val="30"/>
          <w:cs/>
        </w:rPr>
        <w:t>เทศถูกจำหน่ายส่วนได้เสียทั้งหมดหรือ</w:t>
      </w:r>
      <w:r w:rsidRPr="00011910">
        <w:rPr>
          <w:rFonts w:ascii="Angsana New" w:hAnsi="Angsana New" w:hint="cs"/>
          <w:sz w:val="30"/>
          <w:szCs w:val="30"/>
          <w:cs/>
        </w:rPr>
        <w:t>เพียงบางส่วนที่ทำให้</w:t>
      </w:r>
      <w:r w:rsidRPr="00011910">
        <w:rPr>
          <w:rFonts w:ascii="Angsana New" w:hAnsi="Angsana New"/>
          <w:sz w:val="30"/>
          <w:szCs w:val="30"/>
          <w:cs/>
        </w:rPr>
        <w:t>สูญเสียการควบคุมร่วมกัน</w:t>
      </w:r>
      <w:r w:rsidR="00E751E4">
        <w:rPr>
          <w:rFonts w:ascii="Angsana New" w:hAnsi="Angsana New"/>
          <w:sz w:val="30"/>
          <w:szCs w:val="30"/>
          <w:lang w:val="en-US"/>
        </w:rPr>
        <w:t xml:space="preserve">     </w:t>
      </w:r>
      <w:r w:rsidRPr="00011910">
        <w:rPr>
          <w:rFonts w:ascii="Angsana New" w:hAnsi="Angsana New"/>
          <w:sz w:val="30"/>
          <w:szCs w:val="30"/>
          <w:cs/>
        </w:rPr>
        <w:t xml:space="preserve"> </w:t>
      </w:r>
      <w:r w:rsidR="00E751E4">
        <w:rPr>
          <w:rFonts w:ascii="Angsana New" w:hAnsi="Angsana New"/>
          <w:sz w:val="30"/>
          <w:szCs w:val="30"/>
          <w:lang w:val="en-US"/>
        </w:rPr>
        <w:t xml:space="preserve"> </w:t>
      </w:r>
      <w:r w:rsidRPr="00011910">
        <w:rPr>
          <w:rFonts w:ascii="Angsana New" w:hAnsi="Angsana New" w:hint="cs"/>
          <w:sz w:val="30"/>
          <w:szCs w:val="30"/>
          <w:cs/>
        </w:rPr>
        <w:t>ผล</w:t>
      </w:r>
      <w:r w:rsidRPr="00011910">
        <w:rPr>
          <w:rFonts w:ascii="Angsana New" w:hAnsi="Angsana New"/>
          <w:sz w:val="30"/>
          <w:szCs w:val="30"/>
          <w:cs/>
        </w:rPr>
        <w:t>สะสม</w:t>
      </w:r>
      <w:r w:rsidRPr="00011910">
        <w:rPr>
          <w:rFonts w:ascii="Angsana New" w:hAnsi="Angsana New" w:hint="cs"/>
          <w:sz w:val="30"/>
          <w:szCs w:val="30"/>
          <w:cs/>
        </w:rPr>
        <w:t>ของ</w:t>
      </w:r>
      <w:r w:rsidRPr="00011910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011910">
        <w:rPr>
          <w:rFonts w:ascii="Angsana New" w:hAnsi="Angsana New" w:hint="cs"/>
          <w:sz w:val="30"/>
          <w:szCs w:val="30"/>
          <w:cs/>
        </w:rPr>
        <w:t>ถูก</w:t>
      </w:r>
      <w:r w:rsidRPr="00011910">
        <w:rPr>
          <w:rFonts w:ascii="Angsana New" w:hAnsi="Angsana New"/>
          <w:sz w:val="30"/>
          <w:szCs w:val="30"/>
          <w:cs/>
        </w:rPr>
        <w:t>จัดประเภทเป็นกำไรหรือขาดทุน</w:t>
      </w:r>
      <w:r w:rsidRPr="00011910">
        <w:rPr>
          <w:rFonts w:ascii="Angsana New" w:hAnsi="Angsana New" w:hint="cs"/>
          <w:sz w:val="30"/>
          <w:szCs w:val="30"/>
          <w:cs/>
        </w:rPr>
        <w:t>โดย</w:t>
      </w:r>
      <w:r w:rsidRPr="00011910">
        <w:rPr>
          <w:rFonts w:ascii="Angsana New" w:hAnsi="Angsana New"/>
          <w:sz w:val="30"/>
          <w:szCs w:val="30"/>
          <w:cs/>
        </w:rPr>
        <w:t>เป็นส่วนหนึ่งของกำไรขาดทุนจากการจำหน่าย</w:t>
      </w:r>
      <w:r w:rsidRPr="00011910">
        <w:rPr>
          <w:rFonts w:ascii="Angsana New" w:hAnsi="Angsana New" w:hint="cs"/>
          <w:sz w:val="30"/>
          <w:szCs w:val="30"/>
          <w:cs/>
        </w:rPr>
        <w:t xml:space="preserve"> หาก</w:t>
      </w:r>
      <w:r w:rsidR="003F27D6">
        <w:rPr>
          <w:rFonts w:ascii="Angsana New" w:hAnsi="Angsana New" w:hint="cs"/>
          <w:sz w:val="30"/>
          <w:szCs w:val="30"/>
          <w:cs/>
        </w:rPr>
        <w:t>กลุ่ม</w:t>
      </w:r>
      <w:r w:rsidRPr="00011910">
        <w:rPr>
          <w:rFonts w:ascii="Angsana New" w:hAnsi="Angsana New" w:hint="cs"/>
          <w:sz w:val="30"/>
          <w:szCs w:val="30"/>
          <w:cs/>
        </w:rPr>
        <w:t>บริษัทจำหน่ายเงินลงทุนในการร่วมค้าเพียงบางส่วนโดยที่</w:t>
      </w:r>
      <w:r w:rsidR="00C43838">
        <w:rPr>
          <w:rFonts w:ascii="Angsana New" w:hAnsi="Angsana New" w:hint="cs"/>
          <w:sz w:val="30"/>
          <w:szCs w:val="30"/>
          <w:cs/>
        </w:rPr>
        <w:t>กลุ่ม</w:t>
      </w:r>
      <w:r w:rsidRPr="00011910">
        <w:rPr>
          <w:rFonts w:ascii="Angsana New" w:hAnsi="Angsana New" w:hint="cs"/>
          <w:sz w:val="30"/>
          <w:szCs w:val="30"/>
          <w:cs/>
        </w:rPr>
        <w:t xml:space="preserve">บริษัทยังคงมีการควบคุมร่วมที่มีสาระสำคัญอยู่ </w:t>
      </w:r>
      <w:r w:rsidR="00C43838">
        <w:rPr>
          <w:rFonts w:ascii="Angsana New" w:hAnsi="Angsana New" w:hint="cs"/>
          <w:sz w:val="30"/>
          <w:szCs w:val="30"/>
          <w:cs/>
        </w:rPr>
        <w:t>กลุ่ม</w:t>
      </w:r>
      <w:r w:rsidRPr="00011910">
        <w:rPr>
          <w:rFonts w:ascii="Angsana New" w:hAnsi="Angsana New" w:hint="cs"/>
          <w:sz w:val="30"/>
          <w:szCs w:val="30"/>
          <w:cs/>
        </w:rPr>
        <w:t>บริษัทต้องจัดประเภทยอดสะสมบางส่วนที่เกี่ยวข้องเป็นกำไรหรือขาดทุน</w:t>
      </w:r>
    </w:p>
    <w:p w:rsidR="00FF7B4D" w:rsidRPr="003D447C" w:rsidRDefault="00FF7B4D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D169EF" w:rsidRPr="00731095" w:rsidRDefault="00D169EF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731095">
        <w:rPr>
          <w:rFonts w:ascii="Angsana New" w:hAnsi="Angsana New" w:hint="cs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</w:t>
      </w:r>
      <w:r w:rsidR="007C4596" w:rsidRPr="00731095">
        <w:rPr>
          <w:rFonts w:ascii="Angsana New" w:hAnsi="Angsana New" w:hint="cs"/>
          <w:sz w:val="30"/>
          <w:szCs w:val="30"/>
          <w:cs/>
        </w:rPr>
        <w:t>ผู้ถือหุ้น</w:t>
      </w:r>
      <w:r w:rsidRPr="00731095">
        <w:rPr>
          <w:rFonts w:ascii="Angsana New" w:hAnsi="Angsana New" w:hint="cs"/>
          <w:sz w:val="30"/>
          <w:szCs w:val="30"/>
          <w:cs/>
        </w:rPr>
        <w:t>จนกว่ามี</w:t>
      </w:r>
      <w:r w:rsidR="005131D1" w:rsidRPr="00731095">
        <w:rPr>
          <w:rFonts w:ascii="Angsana New" w:hAnsi="Angsana New"/>
          <w:sz w:val="30"/>
          <w:szCs w:val="30"/>
          <w:lang w:val="en-US"/>
        </w:rPr>
        <w:t xml:space="preserve"> </w:t>
      </w:r>
      <w:r w:rsidR="004039C5" w:rsidRPr="00731095">
        <w:rPr>
          <w:rFonts w:ascii="Angsana New" w:hAnsi="Angsana New"/>
          <w:sz w:val="30"/>
          <w:szCs w:val="30"/>
          <w:lang w:val="en-US"/>
        </w:rPr>
        <w:t xml:space="preserve">             </w:t>
      </w:r>
      <w:r w:rsidRPr="00731095">
        <w:rPr>
          <w:rFonts w:ascii="Angsana New" w:hAnsi="Angsana New" w:hint="cs"/>
          <w:sz w:val="30"/>
          <w:szCs w:val="30"/>
          <w:cs/>
        </w:rPr>
        <w:t>การจำหน่ายเงินลงทุนนั้นออกไป</w:t>
      </w:r>
    </w:p>
    <w:p w:rsidR="00D169EF" w:rsidRPr="003D447C" w:rsidRDefault="00D169EF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926C99" w:rsidRPr="00731095" w:rsidRDefault="00926C99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3109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926C99" w:rsidRPr="003D447C" w:rsidRDefault="00926C99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569AB" w:rsidRPr="00731095" w:rsidRDefault="00C037D0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731095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B753F8">
        <w:rPr>
          <w:rFonts w:ascii="Angsana New" w:hAnsi="Angsana New" w:hint="cs"/>
          <w:sz w:val="30"/>
          <w:szCs w:val="30"/>
          <w:cs/>
          <w:lang w:val="en-US"/>
        </w:rPr>
        <w:t>ในงบกระแสเงินสด</w:t>
      </w:r>
      <w:r w:rsidRPr="00731095">
        <w:rPr>
          <w:rFonts w:ascii="Angsana New" w:hAnsi="Angsana New"/>
          <w:sz w:val="30"/>
          <w:szCs w:val="30"/>
          <w:cs/>
        </w:rPr>
        <w:t>ประกอ</w:t>
      </w:r>
      <w:r w:rsidR="00A517BD" w:rsidRPr="00731095">
        <w:rPr>
          <w:rFonts w:ascii="Angsana New" w:hAnsi="Angsana New"/>
          <w:sz w:val="30"/>
          <w:szCs w:val="30"/>
          <w:cs/>
        </w:rPr>
        <w:t>บด้วย ยอดเงินสด ยอดเงินฝาก</w:t>
      </w:r>
      <w:r w:rsidR="00A517BD" w:rsidRPr="00731095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731095">
        <w:rPr>
          <w:rFonts w:ascii="Angsana New" w:hAnsi="Angsana New"/>
          <w:sz w:val="30"/>
          <w:szCs w:val="30"/>
          <w:cs/>
        </w:rPr>
        <w:t>ประเภทเผื่อเรียก และเงินลงทุนระยะสั้นที่มีสภาพคล่องสูง</w:t>
      </w:r>
    </w:p>
    <w:p w:rsidR="00565361" w:rsidRDefault="00565361" w:rsidP="0056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</w:p>
    <w:p w:rsidR="00377FA6" w:rsidRPr="00731095" w:rsidRDefault="00377FA6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3109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:rsidR="00377FA6" w:rsidRPr="00731095" w:rsidRDefault="00377FA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87760" w:rsidRDefault="00C45C20" w:rsidP="0078776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C45C20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Pr="00C45C20">
        <w:rPr>
          <w:rFonts w:ascii="Angsana New" w:hAnsi="Angsana New"/>
          <w:sz w:val="30"/>
          <w:szCs w:val="30"/>
          <w:cs/>
        </w:rPr>
        <w:t xml:space="preserve"> </w:t>
      </w:r>
      <w:r w:rsidRPr="00C45C20">
        <w:rPr>
          <w:rFonts w:ascii="Angsana New" w:hAnsi="Angsana New" w:hint="cs"/>
          <w:sz w:val="30"/>
          <w:szCs w:val="30"/>
          <w:cs/>
        </w:rPr>
        <w:t>หากกลุ่มบริษัทรับรู้รายได้</w:t>
      </w:r>
      <w:r w:rsidR="00787760">
        <w:rPr>
          <w:rFonts w:ascii="Angsana New" w:hAnsi="Angsana New" w:hint="cs"/>
          <w:sz w:val="30"/>
          <w:szCs w:val="30"/>
          <w:cs/>
        </w:rPr>
        <w:t xml:space="preserve"> </w:t>
      </w:r>
    </w:p>
    <w:p w:rsidR="002E6FDD" w:rsidRDefault="00C45C20" w:rsidP="0078776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C45C20">
        <w:rPr>
          <w:rFonts w:ascii="Angsana New" w:hAnsi="Angsana New" w:hint="cs"/>
          <w:sz w:val="30"/>
          <w:szCs w:val="30"/>
          <w:cs/>
        </w:rPr>
        <w:t>ก่อนที่จะมีสิทธิที่ปราศจากเงื่อนไขในการได้รับสิ่งตอบแทน</w:t>
      </w:r>
      <w:r w:rsidRPr="00C45C20">
        <w:rPr>
          <w:rFonts w:ascii="Angsana New" w:hAnsi="Angsana New"/>
          <w:sz w:val="30"/>
          <w:szCs w:val="30"/>
          <w:cs/>
        </w:rPr>
        <w:t xml:space="preserve"> </w:t>
      </w:r>
      <w:r w:rsidRPr="00C45C20">
        <w:rPr>
          <w:rFonts w:ascii="Angsana New" w:hAnsi="Angsana New" w:hint="cs"/>
          <w:sz w:val="30"/>
          <w:szCs w:val="30"/>
          <w:cs/>
        </w:rPr>
        <w:t>จำนวนสิ่งตอบแทนนั้นจะรับรู้เป็นสินทรัพย์ที่เกิดจากสัญญา</w:t>
      </w:r>
    </w:p>
    <w:p w:rsidR="00A70F3C" w:rsidRDefault="00A70F3C" w:rsidP="0078776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73330E" w:rsidRPr="00206231" w:rsidRDefault="0073330E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206231">
        <w:rPr>
          <w:rFonts w:ascii="Angsana New" w:hAnsi="Angsana New" w:hint="cs"/>
          <w:sz w:val="30"/>
          <w:szCs w:val="30"/>
          <w:cs/>
        </w:rPr>
        <w:t>ลูกหนี้แสดงในราคาตามใบแจ้งหนี้หักค่าเผื่อหนี้สงสัยจะสูญ</w:t>
      </w:r>
      <w:r w:rsidRPr="00206231">
        <w:rPr>
          <w:rFonts w:ascii="Angsana New" w:hAnsi="Angsana New"/>
          <w:sz w:val="30"/>
          <w:szCs w:val="30"/>
          <w:cs/>
        </w:rPr>
        <w:t xml:space="preserve"> </w:t>
      </w:r>
      <w:r w:rsidRPr="00206231">
        <w:rPr>
          <w:rFonts w:ascii="Angsana New" w:hAnsi="Angsana New" w:hint="cs"/>
          <w:sz w:val="30"/>
          <w:szCs w:val="30"/>
          <w:cs/>
        </w:rPr>
        <w:t>ซึ่งประเมินโดยการวิเคราะห์ประวัติการชำระหนี้</w:t>
      </w:r>
      <w:r w:rsidRPr="00206231">
        <w:rPr>
          <w:rFonts w:ascii="Angsana New" w:hAnsi="Angsana New"/>
          <w:sz w:val="30"/>
          <w:szCs w:val="30"/>
          <w:cs/>
        </w:rPr>
        <w:t xml:space="preserve"> </w:t>
      </w:r>
      <w:r w:rsidRPr="00206231">
        <w:rPr>
          <w:rFonts w:ascii="Angsana New" w:hAnsi="Angsana New" w:hint="cs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Pr="00206231">
        <w:rPr>
          <w:rFonts w:ascii="Angsana New" w:hAnsi="Angsana New"/>
          <w:sz w:val="30"/>
          <w:szCs w:val="30"/>
          <w:cs/>
        </w:rPr>
        <w:t xml:space="preserve"> </w:t>
      </w:r>
      <w:r w:rsidRPr="00206231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:rsidR="0073330E" w:rsidRPr="00206231" w:rsidRDefault="0073330E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134A68" w:rsidRPr="00206231" w:rsidRDefault="00ED6FB8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206231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:rsidR="00134A68" w:rsidRPr="00206231" w:rsidRDefault="00134A6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2B7512" w:rsidRPr="00206231" w:rsidRDefault="009E3293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206231">
        <w:rPr>
          <w:rFonts w:ascii="Angsana New" w:hAnsi="Angsana New"/>
          <w:sz w:val="30"/>
          <w:szCs w:val="30"/>
          <w:cs/>
        </w:rPr>
        <w:t>สินค้าคงเหลือ</w:t>
      </w:r>
      <w:r w:rsidRPr="00206231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="00C037D0" w:rsidRPr="00206231">
        <w:rPr>
          <w:rFonts w:ascii="Angsana New" w:hAnsi="Angsana New"/>
          <w:sz w:val="30"/>
          <w:szCs w:val="30"/>
          <w:cs/>
        </w:rPr>
        <w:t>ราคาทุ</w:t>
      </w:r>
      <w:r w:rsidR="002B7512" w:rsidRPr="00206231">
        <w:rPr>
          <w:rFonts w:ascii="Angsana New" w:hAnsi="Angsana New"/>
          <w:sz w:val="30"/>
          <w:szCs w:val="30"/>
          <w:cs/>
        </w:rPr>
        <w:t>นหรือมูลค่าสุทธิที่</w:t>
      </w:r>
      <w:r w:rsidR="00C037D0" w:rsidRPr="00206231">
        <w:rPr>
          <w:rFonts w:ascii="Angsana New" w:hAnsi="Angsana New"/>
          <w:sz w:val="30"/>
          <w:szCs w:val="30"/>
          <w:cs/>
        </w:rPr>
        <w:t>จะได้รับแล้วแต่ราคาใดจะต่ำกว่า</w:t>
      </w:r>
    </w:p>
    <w:p w:rsidR="002B7512" w:rsidRPr="00206231" w:rsidRDefault="002B7512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150CCB" w:rsidRPr="00206231" w:rsidRDefault="00C037D0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206231">
        <w:rPr>
          <w:rFonts w:ascii="Angsana New" w:hAnsi="Angsana New"/>
          <w:sz w:val="30"/>
          <w:szCs w:val="30"/>
          <w:cs/>
        </w:rPr>
        <w:t>ต้นทุนของสินค้าคำนวณโดย</w:t>
      </w:r>
      <w:r w:rsidR="0033214D" w:rsidRPr="00206231">
        <w:rPr>
          <w:rFonts w:ascii="Angsana New" w:hAnsi="Angsana New"/>
          <w:sz w:val="30"/>
          <w:szCs w:val="30"/>
          <w:cs/>
        </w:rPr>
        <w:t>ใช้</w:t>
      </w:r>
      <w:r w:rsidRPr="00206231">
        <w:rPr>
          <w:rFonts w:ascii="Angsana New" w:hAnsi="Angsana New"/>
          <w:sz w:val="30"/>
          <w:szCs w:val="30"/>
          <w:cs/>
        </w:rPr>
        <w:t>วิธีถัวเฉลี่ยถ่วงน้ำหนัก</w:t>
      </w:r>
      <w:r w:rsidR="0033214D" w:rsidRPr="00206231">
        <w:rPr>
          <w:rFonts w:ascii="Angsana New" w:hAnsi="Angsana New"/>
          <w:sz w:val="30"/>
          <w:szCs w:val="30"/>
          <w:cs/>
        </w:rPr>
        <w:t xml:space="preserve"> ต้นทุนสินค้าประกอบด</w:t>
      </w:r>
      <w:r w:rsidR="00EB5DBD" w:rsidRPr="00206231">
        <w:rPr>
          <w:rFonts w:ascii="Angsana New" w:hAnsi="Angsana New"/>
          <w:sz w:val="30"/>
          <w:szCs w:val="30"/>
          <w:cs/>
        </w:rPr>
        <w:t>้วยราคาทุนที่ซื้อ ต้นทุน</w:t>
      </w:r>
      <w:r w:rsidR="0033214D" w:rsidRPr="00206231">
        <w:rPr>
          <w:rFonts w:ascii="Angsana New" w:hAnsi="Angsana New"/>
          <w:sz w:val="30"/>
          <w:szCs w:val="30"/>
          <w:cs/>
        </w:rPr>
        <w:t>แปลง</w:t>
      </w:r>
      <w:r w:rsidR="00EB5DBD" w:rsidRPr="00206231">
        <w:rPr>
          <w:rFonts w:ascii="Angsana New" w:hAnsi="Angsana New" w:hint="cs"/>
          <w:sz w:val="30"/>
          <w:szCs w:val="30"/>
          <w:cs/>
        </w:rPr>
        <w:t>สภาพ</w:t>
      </w:r>
      <w:r w:rsidR="0033214D" w:rsidRPr="00206231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</w:t>
      </w:r>
      <w:r w:rsidR="00FD7C08" w:rsidRPr="00206231">
        <w:rPr>
          <w:rFonts w:ascii="Angsana New" w:hAnsi="Angsana New"/>
          <w:sz w:val="30"/>
          <w:szCs w:val="30"/>
          <w:cs/>
        </w:rPr>
        <w:t>ละสภาพปัจจุบัน ในก</w:t>
      </w:r>
      <w:r w:rsidR="0033214D" w:rsidRPr="00206231">
        <w:rPr>
          <w:rFonts w:ascii="Angsana New" w:hAnsi="Angsana New"/>
          <w:sz w:val="30"/>
          <w:szCs w:val="30"/>
          <w:cs/>
        </w:rPr>
        <w:t>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58651E" w:rsidRPr="00206231" w:rsidRDefault="0058651E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150CCB" w:rsidRPr="00206231" w:rsidRDefault="00150CCB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206231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DE5D0C" w:rsidRPr="00206231" w:rsidRDefault="00DE5D0C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C622E9" w:rsidRPr="00206231" w:rsidRDefault="00C622E9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20623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เงินลงทุน</w:t>
      </w:r>
    </w:p>
    <w:p w:rsidR="00C622E9" w:rsidRPr="00206231" w:rsidRDefault="00C622E9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622E9" w:rsidRPr="00206231" w:rsidRDefault="002E6FDD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206231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เงินลงทุนใน</w:t>
      </w:r>
      <w:r w:rsidR="00C07CAC" w:rsidRPr="00206231">
        <w:rPr>
          <w:rFonts w:ascii="Angsana New" w:hAnsi="Angsana New" w:hint="cs"/>
          <w:i/>
          <w:iCs/>
          <w:sz w:val="30"/>
          <w:szCs w:val="30"/>
          <w:cs/>
          <w:lang w:val="en-US"/>
        </w:rPr>
        <w:t>บริษัทย่อยและ</w:t>
      </w:r>
      <w:r w:rsidR="00C622E9" w:rsidRPr="00206231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การร่วม</w:t>
      </w:r>
      <w:r w:rsidRPr="00206231">
        <w:rPr>
          <w:rFonts w:ascii="Angsana New" w:hAnsi="Angsana New" w:hint="cs"/>
          <w:i/>
          <w:iCs/>
          <w:sz w:val="30"/>
          <w:szCs w:val="30"/>
          <w:cs/>
          <w:lang w:val="en-US"/>
        </w:rPr>
        <w:t>ค้า</w:t>
      </w:r>
    </w:p>
    <w:p w:rsidR="00C622E9" w:rsidRPr="00206231" w:rsidRDefault="00C622E9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622E9" w:rsidRPr="00206231" w:rsidRDefault="002E6FDD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4C6DA9">
        <w:rPr>
          <w:rFonts w:ascii="Angsana New" w:hAnsi="Angsana New" w:hint="cs"/>
          <w:spacing w:val="-2"/>
          <w:sz w:val="30"/>
          <w:szCs w:val="30"/>
          <w:cs/>
          <w:lang w:val="en-US"/>
        </w:rPr>
        <w:t>เงินลงทุนใน</w:t>
      </w:r>
      <w:r w:rsidR="00C07CAC" w:rsidRPr="004C6DA9">
        <w:rPr>
          <w:rFonts w:ascii="Angsana New" w:hAnsi="Angsana New" w:hint="cs"/>
          <w:spacing w:val="-2"/>
          <w:sz w:val="30"/>
          <w:szCs w:val="30"/>
          <w:cs/>
          <w:lang w:val="en-US"/>
        </w:rPr>
        <w:t>บริษัทย่อยและ</w:t>
      </w:r>
      <w:r w:rsidR="00C622E9" w:rsidRPr="004C6DA9">
        <w:rPr>
          <w:rFonts w:ascii="Angsana New" w:hAnsi="Angsana New" w:hint="cs"/>
          <w:spacing w:val="-2"/>
          <w:sz w:val="30"/>
          <w:szCs w:val="30"/>
          <w:cs/>
          <w:lang w:val="en-US"/>
        </w:rPr>
        <w:t>การ</w:t>
      </w:r>
      <w:r w:rsidRPr="004C6DA9">
        <w:rPr>
          <w:rFonts w:ascii="Angsana New" w:hAnsi="Angsana New" w:hint="cs"/>
          <w:spacing w:val="-2"/>
          <w:sz w:val="30"/>
          <w:szCs w:val="30"/>
          <w:cs/>
          <w:lang w:val="en-US"/>
        </w:rPr>
        <w:t>ร่วมค้า</w:t>
      </w:r>
      <w:r w:rsidR="00C622E9" w:rsidRPr="004C6DA9">
        <w:rPr>
          <w:rFonts w:ascii="Angsana New" w:hAnsi="Angsana New" w:hint="cs"/>
          <w:spacing w:val="-2"/>
          <w:sz w:val="30"/>
          <w:szCs w:val="30"/>
          <w:cs/>
          <w:lang w:val="en-US"/>
        </w:rPr>
        <w:t>ในงบการเงิน</w:t>
      </w:r>
      <w:r w:rsidR="000F4F97" w:rsidRPr="004C6DA9">
        <w:rPr>
          <w:rFonts w:ascii="Angsana New" w:hAnsi="Angsana New" w:hint="cs"/>
          <w:spacing w:val="-2"/>
          <w:sz w:val="30"/>
          <w:szCs w:val="30"/>
          <w:cs/>
          <w:lang w:val="en-US"/>
        </w:rPr>
        <w:t>เฉพาะกิจการ</w:t>
      </w:r>
      <w:r w:rsidR="00C622E9" w:rsidRPr="004C6DA9">
        <w:rPr>
          <w:rFonts w:ascii="Angsana New" w:hAnsi="Angsana New" w:hint="cs"/>
          <w:spacing w:val="-2"/>
          <w:sz w:val="30"/>
          <w:szCs w:val="30"/>
          <w:cs/>
          <w:lang w:val="en-US"/>
        </w:rPr>
        <w:t>ของบริษัท บันทึกบัญชีโดยใช้วิธีราคาทุน</w:t>
      </w:r>
      <w:r w:rsidR="000F4F97" w:rsidRPr="004C6DA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4C6DA9">
        <w:rPr>
          <w:rFonts w:ascii="Angsana New" w:hAnsi="Angsana New" w:hint="cs"/>
          <w:spacing w:val="-2"/>
          <w:sz w:val="30"/>
          <w:szCs w:val="30"/>
          <w:cs/>
          <w:lang w:val="en-US"/>
        </w:rPr>
        <w:t>ส่วน</w:t>
      </w:r>
      <w:r w:rsidRPr="00206231">
        <w:rPr>
          <w:rFonts w:ascii="Angsana New" w:hAnsi="Angsana New" w:hint="cs"/>
          <w:sz w:val="30"/>
          <w:szCs w:val="30"/>
          <w:cs/>
          <w:lang w:val="en-US"/>
        </w:rPr>
        <w:t>การบันทึกบัญชีเงินลงทุนใน</w:t>
      </w:r>
      <w:r w:rsidR="000F4F97" w:rsidRPr="00206231">
        <w:rPr>
          <w:rFonts w:ascii="Angsana New" w:hAnsi="Angsana New" w:hint="cs"/>
          <w:sz w:val="30"/>
          <w:szCs w:val="30"/>
          <w:cs/>
          <w:lang w:val="en-US"/>
        </w:rPr>
        <w:t>การร่วม</w:t>
      </w:r>
      <w:r w:rsidRPr="00206231">
        <w:rPr>
          <w:rFonts w:ascii="Angsana New" w:hAnsi="Angsana New" w:hint="cs"/>
          <w:sz w:val="30"/>
          <w:szCs w:val="30"/>
          <w:cs/>
          <w:lang w:val="en-US"/>
        </w:rPr>
        <w:t>ค้า</w:t>
      </w:r>
      <w:r w:rsidR="000F4F97" w:rsidRPr="00206231">
        <w:rPr>
          <w:rFonts w:ascii="Angsana New" w:hAnsi="Angsana New" w:hint="cs"/>
          <w:sz w:val="30"/>
          <w:szCs w:val="30"/>
          <w:cs/>
          <w:lang w:val="en-US"/>
        </w:rPr>
        <w:t>ในงบการเงิน</w:t>
      </w:r>
      <w:r w:rsidR="00C07CAC" w:rsidRPr="00206231">
        <w:rPr>
          <w:rFonts w:ascii="Angsana New" w:hAnsi="Angsana New" w:hint="cs"/>
          <w:sz w:val="30"/>
          <w:szCs w:val="30"/>
          <w:cs/>
          <w:lang w:val="en-US"/>
        </w:rPr>
        <w:t>รวม</w:t>
      </w:r>
      <w:r w:rsidR="000F4F97" w:rsidRPr="00206231">
        <w:rPr>
          <w:rFonts w:ascii="Angsana New" w:hAnsi="Angsana New" w:hint="cs"/>
          <w:sz w:val="30"/>
          <w:szCs w:val="30"/>
          <w:cs/>
          <w:lang w:val="en-US"/>
        </w:rPr>
        <w:t>ใช้วิธีส่วนได้เสีย</w:t>
      </w:r>
    </w:p>
    <w:p w:rsidR="00B07E85" w:rsidRDefault="00B07E85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51B89" w:rsidRPr="00206231" w:rsidRDefault="00651B89" w:rsidP="0065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06231">
        <w:rPr>
          <w:rFonts w:ascii="Angsana New" w:hAnsi="Angsana New" w:cs="Angsana New"/>
          <w:i/>
          <w:iCs/>
          <w:sz w:val="30"/>
          <w:szCs w:val="30"/>
          <w:cs/>
        </w:rPr>
        <w:t>การจำหน่ายเงินลงทุน</w:t>
      </w:r>
    </w:p>
    <w:p w:rsidR="00651B89" w:rsidRPr="00206231" w:rsidRDefault="00651B89" w:rsidP="0065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651B89" w:rsidRPr="00206231" w:rsidRDefault="00651B89" w:rsidP="0065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06231">
        <w:rPr>
          <w:rFonts w:ascii="Angsana New" w:hAnsi="Angsana New" w:cs="Angsana New"/>
          <w:sz w:val="30"/>
          <w:szCs w:val="30"/>
          <w:cs/>
        </w:rPr>
        <w:t>เมื่อมีการจำหน่ายเงินลงทุน</w:t>
      </w:r>
      <w:r w:rsidR="00906591">
        <w:rPr>
          <w:rFonts w:ascii="Angsana New" w:hAnsi="Angsana New" w:cs="Angsana New"/>
          <w:sz w:val="30"/>
          <w:szCs w:val="30"/>
        </w:rPr>
        <w:t xml:space="preserve"> </w:t>
      </w:r>
      <w:r w:rsidRPr="00206231">
        <w:rPr>
          <w:rFonts w:ascii="Angsana New" w:hAnsi="Angsana New" w:cs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ผลต่างระหว่างจำนวนเงินสุทธิที่ได้รับและมูลค่าตามบัญชีจะถูกบันทึกในกำไร</w:t>
      </w:r>
      <w:r w:rsidRPr="00206231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206231">
        <w:rPr>
          <w:rFonts w:ascii="Angsana New" w:hAnsi="Angsana New" w:cs="Angsana New"/>
          <w:sz w:val="30"/>
          <w:szCs w:val="30"/>
          <w:cs/>
        </w:rPr>
        <w:t>ขาดทุน</w:t>
      </w:r>
    </w:p>
    <w:p w:rsidR="00651B89" w:rsidRPr="00206231" w:rsidRDefault="00651B89" w:rsidP="0065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651B89" w:rsidRPr="00206231" w:rsidRDefault="00651B89" w:rsidP="00651B8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206231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="00F45CE1" w:rsidRPr="00206231">
        <w:rPr>
          <w:rFonts w:ascii="Angsana New" w:hAnsi="Angsana New" w:hint="cs"/>
          <w:sz w:val="30"/>
          <w:szCs w:val="30"/>
          <w:cs/>
        </w:rPr>
        <w:t>ถัวเฉลี่ยถ่วงน้ำหนัก</w:t>
      </w:r>
    </w:p>
    <w:p w:rsidR="00651B89" w:rsidRPr="00206231" w:rsidRDefault="00651B89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412C4" w:rsidRPr="004C6DA9" w:rsidRDefault="00206231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br w:type="page"/>
      </w:r>
      <w:r w:rsidR="001D03FA" w:rsidRPr="004C6DA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:rsidR="00F412C4" w:rsidRPr="004C6DA9" w:rsidRDefault="00F412C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74D1A" w:rsidRPr="004C6DA9" w:rsidRDefault="00374D1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C6DA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การรับรู้และการวัดมูลค่า</w:t>
      </w:r>
    </w:p>
    <w:p w:rsidR="00374D1A" w:rsidRPr="004C6DA9" w:rsidRDefault="00374D1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74D1A" w:rsidRPr="004C6DA9" w:rsidRDefault="00F45CE1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C6DA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สินทรัพย์ที่เป็นกรรมสิทธิ์ของกลุ</w:t>
      </w:r>
      <w:r w:rsidR="00F84EDB" w:rsidRPr="004C6DA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่</w:t>
      </w:r>
      <w:r w:rsidRPr="004C6DA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มบริษัท</w:t>
      </w:r>
    </w:p>
    <w:p w:rsidR="00374D1A" w:rsidRPr="004C6DA9" w:rsidRDefault="00374D1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BC004B" w:rsidRPr="004C6DA9" w:rsidRDefault="00C037D0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4C6DA9">
        <w:rPr>
          <w:rFonts w:ascii="Angsana New" w:hAnsi="Angsana New"/>
          <w:sz w:val="30"/>
          <w:szCs w:val="30"/>
          <w:cs/>
        </w:rPr>
        <w:t>ที่ดิน</w:t>
      </w:r>
      <w:r w:rsidR="007D088E" w:rsidRPr="004C6DA9">
        <w:rPr>
          <w:rFonts w:ascii="Angsana New" w:hAnsi="Angsana New"/>
          <w:sz w:val="30"/>
          <w:szCs w:val="30"/>
          <w:cs/>
        </w:rPr>
        <w:t xml:space="preserve"> อาคารและอุปกรณ์</w:t>
      </w:r>
      <w:r w:rsidR="00C07CAC" w:rsidRPr="004C6DA9">
        <w:rPr>
          <w:rFonts w:ascii="Angsana New" w:hAnsi="Angsana New" w:hint="cs"/>
          <w:sz w:val="30"/>
          <w:szCs w:val="30"/>
          <w:cs/>
        </w:rPr>
        <w:t>วัดมูลค่า</w:t>
      </w:r>
      <w:r w:rsidR="007D088E" w:rsidRPr="004C6DA9">
        <w:rPr>
          <w:rFonts w:ascii="Angsana New" w:hAnsi="Angsana New"/>
          <w:sz w:val="30"/>
          <w:szCs w:val="30"/>
          <w:cs/>
        </w:rPr>
        <w:t>ด้วย</w:t>
      </w:r>
      <w:r w:rsidR="00B757D8" w:rsidRPr="004C6DA9">
        <w:rPr>
          <w:rFonts w:ascii="Angsana New" w:hAnsi="Angsana New"/>
          <w:sz w:val="30"/>
          <w:szCs w:val="30"/>
          <w:cs/>
        </w:rPr>
        <w:t>ราคาทุนหักค่าเสื่</w:t>
      </w:r>
      <w:r w:rsidRPr="004C6DA9">
        <w:rPr>
          <w:rFonts w:ascii="Angsana New" w:hAnsi="Angsana New"/>
          <w:sz w:val="30"/>
          <w:szCs w:val="30"/>
          <w:cs/>
        </w:rPr>
        <w:t>อมราคาสะสม</w:t>
      </w:r>
      <w:r w:rsidR="007D088E" w:rsidRPr="004C6DA9">
        <w:rPr>
          <w:rFonts w:ascii="Angsana New" w:hAnsi="Angsana New"/>
          <w:sz w:val="30"/>
          <w:szCs w:val="30"/>
          <w:cs/>
        </w:rPr>
        <w:t>และ</w:t>
      </w:r>
      <w:r w:rsidR="00F45CE1" w:rsidRPr="004C6DA9">
        <w:rPr>
          <w:rFonts w:ascii="Angsana New" w:hAnsi="Angsana New" w:hint="cs"/>
          <w:sz w:val="30"/>
          <w:szCs w:val="30"/>
          <w:cs/>
        </w:rPr>
        <w:t>ผล</w:t>
      </w:r>
      <w:r w:rsidR="007D088E" w:rsidRPr="004C6DA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F45CE1" w:rsidRPr="004C6DA9">
        <w:rPr>
          <w:rFonts w:ascii="Angsana New" w:hAnsi="Angsana New" w:hint="cs"/>
          <w:sz w:val="30"/>
          <w:szCs w:val="30"/>
          <w:cs/>
        </w:rPr>
        <w:t>สะสม</w:t>
      </w:r>
    </w:p>
    <w:p w:rsidR="00856807" w:rsidRPr="004C6DA9" w:rsidRDefault="00856807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p w:rsidR="007D088E" w:rsidRPr="004C6DA9" w:rsidRDefault="007D088E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4C6DA9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</w:t>
      </w:r>
      <w:r w:rsidR="00080C6B" w:rsidRPr="004C6DA9">
        <w:rPr>
          <w:rFonts w:ascii="Angsana New" w:hAnsi="Angsana New"/>
          <w:sz w:val="30"/>
          <w:szCs w:val="30"/>
          <w:cs/>
        </w:rPr>
        <w:t xml:space="preserve">วข้องกับการได้มาของสินทรัพย์ </w:t>
      </w:r>
      <w:r w:rsidR="00FF29E7" w:rsidRPr="004C6DA9">
        <w:rPr>
          <w:rFonts w:ascii="Angsana New" w:hAnsi="Angsana New" w:hint="cs"/>
          <w:sz w:val="30"/>
          <w:szCs w:val="30"/>
          <w:cs/>
        </w:rPr>
        <w:t>และต้นทุนทางตรงอื่นๆ ที่เกี่ยวข้องกับ</w:t>
      </w:r>
      <w:r w:rsidR="00F45CE1" w:rsidRPr="004C6DA9">
        <w:rPr>
          <w:rFonts w:ascii="Angsana New" w:hAnsi="Angsana New"/>
          <w:sz w:val="30"/>
          <w:szCs w:val="30"/>
          <w:cs/>
          <w:lang w:val="en-US"/>
        </w:rPr>
        <w:br/>
      </w:r>
      <w:r w:rsidR="00FF29E7" w:rsidRPr="004C6DA9">
        <w:rPr>
          <w:rFonts w:ascii="Angsana New" w:hAnsi="Angsana New" w:hint="cs"/>
          <w:sz w:val="30"/>
          <w:szCs w:val="30"/>
          <w:cs/>
        </w:rPr>
        <w:t xml:space="preserve">การจัดหาสินทรัพย์ </w:t>
      </w:r>
      <w:r w:rsidR="00080C6B" w:rsidRPr="004C6DA9">
        <w:rPr>
          <w:rFonts w:ascii="Angsana New" w:hAnsi="Angsana New"/>
          <w:sz w:val="30"/>
          <w:szCs w:val="30"/>
          <w:cs/>
        </w:rPr>
        <w:t>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</w:t>
      </w:r>
      <w:r w:rsidR="00376028" w:rsidRPr="004C6DA9">
        <w:rPr>
          <w:rFonts w:ascii="Angsana New" w:hAnsi="Angsana New"/>
          <w:sz w:val="30"/>
          <w:szCs w:val="30"/>
          <w:cs/>
        </w:rPr>
        <w:t>ต้นทุนการกู้ยืม สำหรับเครื</w:t>
      </w:r>
      <w:r w:rsidR="00A55A61" w:rsidRPr="004C6DA9">
        <w:rPr>
          <w:rFonts w:ascii="Angsana New" w:hAnsi="Angsana New"/>
          <w:sz w:val="30"/>
          <w:szCs w:val="30"/>
          <w:cs/>
        </w:rPr>
        <w:t>่องมือที่ควบคุมโดยลิขสิทธิ์ซอฟต์</w:t>
      </w:r>
      <w:r w:rsidR="00376028" w:rsidRPr="004C6DA9">
        <w:rPr>
          <w:rFonts w:ascii="Angsana New" w:hAnsi="Angsana New"/>
          <w:sz w:val="30"/>
          <w:szCs w:val="30"/>
          <w:cs/>
        </w:rPr>
        <w:t>แวร์ซึ่งไม่สามารถ</w:t>
      </w:r>
      <w:r w:rsidR="00A55A61" w:rsidRPr="004C6DA9">
        <w:rPr>
          <w:rFonts w:ascii="Angsana New" w:hAnsi="Angsana New"/>
          <w:sz w:val="30"/>
          <w:szCs w:val="30"/>
          <w:cs/>
        </w:rPr>
        <w:t>ทำงานได้โดยปราศจากลิขสิทธิ์ซอฟต์</w:t>
      </w:r>
      <w:r w:rsidR="00376028" w:rsidRPr="004C6DA9">
        <w:rPr>
          <w:rFonts w:ascii="Angsana New" w:hAnsi="Angsana New"/>
          <w:sz w:val="30"/>
          <w:szCs w:val="30"/>
          <w:cs/>
        </w:rPr>
        <w:t>แวร์นั้นให้</w:t>
      </w:r>
      <w:r w:rsidR="00A219A1" w:rsidRPr="004C6DA9">
        <w:rPr>
          <w:rFonts w:ascii="Angsana New" w:hAnsi="Angsana New"/>
          <w:sz w:val="30"/>
          <w:szCs w:val="30"/>
          <w:cs/>
        </w:rPr>
        <w:t>ถือว่า</w:t>
      </w:r>
      <w:r w:rsidR="00A55A61" w:rsidRPr="004C6DA9">
        <w:rPr>
          <w:rFonts w:ascii="Angsana New" w:hAnsi="Angsana New"/>
          <w:sz w:val="30"/>
          <w:szCs w:val="30"/>
          <w:cs/>
        </w:rPr>
        <w:t>ลิขสิทธิ์ซอฟ</w:t>
      </w:r>
      <w:r w:rsidR="00A55A61" w:rsidRPr="004C6DA9">
        <w:rPr>
          <w:rFonts w:ascii="Angsana New" w:hAnsi="Angsana New" w:hint="cs"/>
          <w:sz w:val="30"/>
          <w:szCs w:val="30"/>
          <w:cs/>
        </w:rPr>
        <w:t>ต์</w:t>
      </w:r>
      <w:r w:rsidR="00376028" w:rsidRPr="004C6DA9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:rsidR="002E6FDD" w:rsidRPr="004C6DA9" w:rsidRDefault="002E6FDD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:rsidR="0081355B" w:rsidRPr="004C6DA9" w:rsidRDefault="00873FB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4C6DA9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873FB4" w:rsidRPr="004C6DA9" w:rsidRDefault="00873FB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:rsidR="00011910" w:rsidRPr="004C6DA9" w:rsidRDefault="00873FB4" w:rsidP="00F45CE1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4C6DA9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</w:t>
      </w:r>
      <w:r w:rsidR="00F45CE1" w:rsidRPr="004C6DA9">
        <w:rPr>
          <w:rFonts w:ascii="Angsana New" w:hAnsi="Angsana New"/>
          <w:sz w:val="30"/>
          <w:szCs w:val="30"/>
          <w:cs/>
          <w:lang w:val="en-US"/>
        </w:rPr>
        <w:br/>
      </w:r>
      <w:r w:rsidRPr="004C6DA9">
        <w:rPr>
          <w:rFonts w:ascii="Angsana New" w:hAnsi="Angsana New"/>
          <w:sz w:val="30"/>
          <w:szCs w:val="30"/>
          <w:cs/>
        </w:rPr>
        <w:t>การจำหน่ายกับมูลค่าตามบัญชีของที่ดิน อาคารและอุปกรณ์ โดยรับรู้ในกำไรหรือขาดทุน</w:t>
      </w:r>
    </w:p>
    <w:p w:rsidR="009A0613" w:rsidRPr="004C6DA9" w:rsidRDefault="009A0613" w:rsidP="00F45CE1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:rsidR="00873FB4" w:rsidRPr="004C6DA9" w:rsidRDefault="00873FB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4C6DA9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7D088E" w:rsidRPr="004C6DA9" w:rsidRDefault="007D088E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:rsidR="0058651E" w:rsidRPr="004C6DA9" w:rsidRDefault="00873FB4" w:rsidP="0058651E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4C6DA9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</w:t>
      </w:r>
      <w:r w:rsidR="003F27D6" w:rsidRPr="004C6DA9">
        <w:rPr>
          <w:rFonts w:ascii="Angsana New" w:hAnsi="Angsana New" w:hint="cs"/>
          <w:sz w:val="30"/>
          <w:szCs w:val="30"/>
          <w:cs/>
        </w:rPr>
        <w:t>กลุ่ม</w:t>
      </w:r>
      <w:r w:rsidRPr="004C6DA9">
        <w:rPr>
          <w:rFonts w:ascii="Angsana New" w:hAnsi="Angsana New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:rsidR="007A5661" w:rsidRPr="00234DA8" w:rsidRDefault="007A5661" w:rsidP="0058651E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4C6DA9" w:rsidRDefault="004C6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5D1629" w:rsidRPr="00234DA8" w:rsidRDefault="005D1629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234DA8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:rsidR="005D1629" w:rsidRPr="003E3610" w:rsidRDefault="005D1629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C50142" w:rsidRDefault="00C50142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234DA8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</w:t>
      </w:r>
      <w:r w:rsidR="001D140B" w:rsidRPr="00234DA8">
        <w:rPr>
          <w:rFonts w:ascii="Angsana New" w:hAnsi="Angsana New"/>
          <w:sz w:val="30"/>
          <w:szCs w:val="30"/>
          <w:cs/>
        </w:rPr>
        <w:t>ย์หรือต้นทุนในการเปลี่ยนแทนอื่น</w:t>
      </w:r>
      <w:r w:rsidRPr="00234DA8">
        <w:rPr>
          <w:rFonts w:ascii="Angsana New" w:hAnsi="Angsana New"/>
          <w:sz w:val="30"/>
          <w:szCs w:val="30"/>
          <w:cs/>
        </w:rPr>
        <w:t>หักด้วยมูลค่าคงเหลือของสินทรัพย์</w:t>
      </w:r>
    </w:p>
    <w:p w:rsidR="003E3610" w:rsidRPr="003E3610" w:rsidRDefault="003E3610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C50142" w:rsidRPr="008E57A9" w:rsidRDefault="00C50142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8E57A9">
        <w:rPr>
          <w:rFonts w:ascii="Angsana New" w:hAnsi="Angsana New"/>
          <w:sz w:val="30"/>
          <w:szCs w:val="30"/>
          <w:cs/>
        </w:rPr>
        <w:t xml:space="preserve">ค่าเสื่อมราคาบันทึกในกำไรหรือขาดทุน </w:t>
      </w:r>
      <w:r w:rsidR="00C037D0" w:rsidRPr="008E57A9">
        <w:rPr>
          <w:rFonts w:ascii="Angsana New" w:hAnsi="Angsana New"/>
          <w:sz w:val="30"/>
          <w:szCs w:val="30"/>
          <w:cs/>
        </w:rPr>
        <w:t>คำนวณโดยวิธีเส้นตรงตาม</w:t>
      </w:r>
      <w:r w:rsidRPr="008E57A9">
        <w:rPr>
          <w:rFonts w:ascii="Angsana New" w:hAnsi="Angsana New"/>
          <w:sz w:val="30"/>
          <w:szCs w:val="30"/>
          <w:cs/>
        </w:rPr>
        <w:t>เกณฑ์</w:t>
      </w:r>
      <w:r w:rsidR="00C037D0" w:rsidRPr="008E57A9">
        <w:rPr>
          <w:rFonts w:ascii="Angsana New" w:hAnsi="Angsana New"/>
          <w:sz w:val="30"/>
          <w:szCs w:val="30"/>
          <w:cs/>
        </w:rPr>
        <w:t>อายุการ</w:t>
      </w:r>
      <w:r w:rsidR="0098096C" w:rsidRPr="008E57A9">
        <w:rPr>
          <w:rFonts w:ascii="Angsana New" w:hAnsi="Angsana New"/>
          <w:sz w:val="30"/>
          <w:szCs w:val="30"/>
          <w:cs/>
          <w:lang w:val="en-US"/>
        </w:rPr>
        <w:t>ให้ประโยชน์</w:t>
      </w:r>
      <w:r w:rsidRPr="008E57A9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</w:t>
      </w:r>
      <w:r w:rsidR="00526CF5" w:rsidRPr="008E57A9">
        <w:rPr>
          <w:rFonts w:ascii="Angsana New" w:hAnsi="Angsana New"/>
          <w:sz w:val="30"/>
          <w:szCs w:val="30"/>
          <w:cs/>
        </w:rPr>
        <w:t>่ละรายการ ประมาณการอายุการให้ประโยชน์</w:t>
      </w:r>
      <w:r w:rsidRPr="008E57A9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162906" w:rsidRPr="003E3610" w:rsidRDefault="00162906" w:rsidP="003E3610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7290"/>
        <w:gridCol w:w="1080"/>
      </w:tblGrid>
      <w:tr w:rsidR="002F3E36" w:rsidRPr="008E57A9" w:rsidTr="00162906">
        <w:tc>
          <w:tcPr>
            <w:tcW w:w="7290" w:type="dxa"/>
          </w:tcPr>
          <w:p w:rsidR="002F3E36" w:rsidRPr="008E57A9" w:rsidRDefault="002F3E36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080" w:type="dxa"/>
          </w:tcPr>
          <w:p w:rsidR="002F3E36" w:rsidRPr="008E57A9" w:rsidRDefault="00413374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E57A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092DE2"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8E57A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092DE2"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8E57A9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  <w:r w:rsidR="002F3E36"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8E57A9" w:rsidTr="00162906">
        <w:trPr>
          <w:trHeight w:val="434"/>
        </w:trPr>
        <w:tc>
          <w:tcPr>
            <w:tcW w:w="7290" w:type="dxa"/>
          </w:tcPr>
          <w:p w:rsidR="00DE6110" w:rsidRPr="008E57A9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</w:t>
            </w:r>
            <w:r w:rsidR="002F3E36"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และส่วนปรับปรุงอาคาร</w:t>
            </w:r>
          </w:p>
        </w:tc>
        <w:tc>
          <w:tcPr>
            <w:tcW w:w="1080" w:type="dxa"/>
          </w:tcPr>
          <w:p w:rsidR="00DE6110" w:rsidRPr="008E57A9" w:rsidRDefault="002F3E36" w:rsidP="00B16945">
            <w:pPr>
              <w:pStyle w:val="BodyText2"/>
              <w:ind w:left="0" w:firstLine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E57A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092DE2"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="00110FCB" w:rsidRPr="008E57A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092DE2"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="00110FCB" w:rsidRPr="008E57A9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 w:rsidR="00DE6110"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8E57A9" w:rsidTr="00162906">
        <w:tc>
          <w:tcPr>
            <w:tcW w:w="7290" w:type="dxa"/>
          </w:tcPr>
          <w:p w:rsidR="00DE6110" w:rsidRPr="008E57A9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  <w:r w:rsidR="00092DE2"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โรงงาน</w:t>
            </w:r>
          </w:p>
        </w:tc>
        <w:tc>
          <w:tcPr>
            <w:tcW w:w="1080" w:type="dxa"/>
          </w:tcPr>
          <w:p w:rsidR="00DE6110" w:rsidRPr="008E57A9" w:rsidRDefault="00110FCB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E57A9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  <w:r w:rsidR="00092DE2"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8E57A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092DE2"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8E57A9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  <w:r w:rsidR="00DE6110"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092DE2" w:rsidRPr="008E57A9" w:rsidTr="00162906">
        <w:tc>
          <w:tcPr>
            <w:tcW w:w="7290" w:type="dxa"/>
          </w:tcPr>
          <w:p w:rsidR="00092DE2" w:rsidRPr="008E57A9" w:rsidRDefault="00092DE2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:rsidR="00092DE2" w:rsidRPr="008E57A9" w:rsidRDefault="00092DE2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E57A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98096C"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-</w:t>
            </w:r>
            <w:r w:rsidR="008B7FD8" w:rsidRPr="008E57A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15</w:t>
            </w:r>
            <w:r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5739D4" w:rsidRPr="008E57A9" w:rsidTr="00162906">
        <w:tc>
          <w:tcPr>
            <w:tcW w:w="7290" w:type="dxa"/>
          </w:tcPr>
          <w:p w:rsidR="005739D4" w:rsidRPr="008E57A9" w:rsidRDefault="005739D4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เครื่องมือและเครื่องใช้</w:t>
            </w:r>
          </w:p>
        </w:tc>
        <w:tc>
          <w:tcPr>
            <w:tcW w:w="1080" w:type="dxa"/>
          </w:tcPr>
          <w:p w:rsidR="005739D4" w:rsidRPr="008E57A9" w:rsidRDefault="00F5440C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E57A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8E57A9" w:rsidTr="00162906">
        <w:tc>
          <w:tcPr>
            <w:tcW w:w="7290" w:type="dxa"/>
          </w:tcPr>
          <w:p w:rsidR="00DE6110" w:rsidRPr="008E57A9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1080" w:type="dxa"/>
          </w:tcPr>
          <w:p w:rsidR="00DE6110" w:rsidRPr="008E57A9" w:rsidRDefault="00F5440C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E57A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DE6110" w:rsidRPr="008E57A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DE6110" w:rsidRPr="008E57A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:rsidR="005C5D2A" w:rsidRPr="003E3610" w:rsidRDefault="005C5D2A" w:rsidP="003E3610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89184D" w:rsidRPr="008E57A9" w:rsidRDefault="003F27D6" w:rsidP="00BC004B">
      <w:pPr>
        <w:pStyle w:val="BodyText2"/>
        <w:tabs>
          <w:tab w:val="left" w:pos="540"/>
        </w:tabs>
        <w:ind w:left="547" w:firstLine="0"/>
        <w:rPr>
          <w:rFonts w:ascii="Angsana New" w:hAnsi="Angsana New"/>
          <w:sz w:val="30"/>
          <w:szCs w:val="30"/>
          <w:lang w:val="en-US"/>
        </w:rPr>
      </w:pPr>
      <w:r w:rsidRPr="008E57A9">
        <w:rPr>
          <w:rFonts w:ascii="Angsana New" w:hAnsi="Angsana New"/>
          <w:sz w:val="30"/>
          <w:szCs w:val="30"/>
          <w:cs/>
        </w:rPr>
        <w:t>กลุ่ม</w:t>
      </w:r>
      <w:r w:rsidR="00A748E6" w:rsidRPr="008E57A9">
        <w:rPr>
          <w:rFonts w:ascii="Angsana New" w:hAnsi="Angsana New"/>
          <w:sz w:val="30"/>
          <w:szCs w:val="30"/>
          <w:cs/>
        </w:rPr>
        <w:t>บริษัท</w:t>
      </w:r>
      <w:r w:rsidR="00C037D0" w:rsidRPr="008E57A9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ไม่คิดค่าเสื่อมราคาสำหรับที่ดินและสินทรัพย์</w:t>
      </w:r>
      <w:r w:rsidR="00A748E6" w:rsidRPr="008E57A9">
        <w:rPr>
          <w:rFonts w:ascii="Angsana New" w:hAnsi="Angsana New"/>
          <w:sz w:val="30"/>
          <w:szCs w:val="30"/>
          <w:cs/>
        </w:rPr>
        <w:t>ที่อยู่</w:t>
      </w:r>
      <w:r w:rsidR="00C037D0" w:rsidRPr="008E57A9">
        <w:rPr>
          <w:rFonts w:ascii="Angsana New" w:hAnsi="Angsana New"/>
          <w:sz w:val="30"/>
          <w:szCs w:val="30"/>
          <w:cs/>
        </w:rPr>
        <w:t>ระหว่าง</w:t>
      </w:r>
      <w:r w:rsidR="00A748E6" w:rsidRPr="008E57A9">
        <w:rPr>
          <w:rFonts w:ascii="Angsana New" w:hAnsi="Angsana New"/>
          <w:sz w:val="30"/>
          <w:szCs w:val="30"/>
          <w:cs/>
        </w:rPr>
        <w:t>การ</w:t>
      </w:r>
      <w:r w:rsidR="00C037D0" w:rsidRPr="008E57A9">
        <w:rPr>
          <w:rFonts w:ascii="Angsana New" w:hAnsi="Angsana New"/>
          <w:sz w:val="30"/>
          <w:szCs w:val="30"/>
          <w:cs/>
        </w:rPr>
        <w:t>ก่อสร้างและติดตั้ง</w:t>
      </w:r>
    </w:p>
    <w:p w:rsidR="0089184D" w:rsidRPr="003E3610" w:rsidRDefault="0089184D" w:rsidP="003E3610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145407" w:rsidRPr="008E57A9" w:rsidRDefault="00AD419E" w:rsidP="00F45CE1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8E57A9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</w:t>
      </w:r>
      <w:r w:rsidR="00E567C0" w:rsidRPr="008E57A9">
        <w:rPr>
          <w:rFonts w:ascii="Angsana New" w:hAnsi="Angsana New"/>
          <w:sz w:val="30"/>
          <w:szCs w:val="30"/>
          <w:cs/>
        </w:rPr>
        <w:t>น์ของสินทรัพย์ และมูลค่าคงเหลือ</w:t>
      </w:r>
      <w:r w:rsidRPr="008E57A9">
        <w:rPr>
          <w:rFonts w:ascii="Angsana New" w:hAnsi="Angsana New"/>
          <w:sz w:val="30"/>
          <w:szCs w:val="30"/>
          <w:cs/>
        </w:rPr>
        <w:t>ถูกทบทวนอย่า</w:t>
      </w:r>
      <w:r w:rsidR="00E567C0" w:rsidRPr="008E57A9">
        <w:rPr>
          <w:rFonts w:ascii="Angsana New" w:hAnsi="Angsana New"/>
          <w:sz w:val="30"/>
          <w:szCs w:val="30"/>
          <w:cs/>
        </w:rPr>
        <w:t>งน้อยที่สุดทุกสิ้น</w:t>
      </w:r>
      <w:r w:rsidRPr="008E57A9">
        <w:rPr>
          <w:rFonts w:ascii="Angsana New" w:hAnsi="Angsana New"/>
          <w:sz w:val="30"/>
          <w:szCs w:val="30"/>
          <w:cs/>
        </w:rPr>
        <w:t>รอบปีบัญชี และปรับปรุงตามความเหมาะสม</w:t>
      </w:r>
    </w:p>
    <w:p w:rsidR="00DE5D0C" w:rsidRPr="003E3610" w:rsidRDefault="00DE5D0C" w:rsidP="003E3610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28"/>
          <w:szCs w:val="28"/>
          <w:cs/>
        </w:rPr>
      </w:pPr>
    </w:p>
    <w:p w:rsidR="00FE330A" w:rsidRPr="008E57A9" w:rsidRDefault="006505C6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E57A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:rsidR="00FE330A" w:rsidRPr="003E3610" w:rsidRDefault="00FE330A" w:rsidP="003E3610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28"/>
          <w:szCs w:val="28"/>
          <w:cs/>
        </w:rPr>
      </w:pPr>
    </w:p>
    <w:p w:rsidR="00F1211F" w:rsidRPr="008E57A9" w:rsidRDefault="00520992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8E57A9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1C493F" w:rsidRPr="008E57A9">
        <w:rPr>
          <w:rFonts w:ascii="Angsana New" w:hAnsi="Angsana New"/>
          <w:sz w:val="30"/>
          <w:szCs w:val="30"/>
          <w:cs/>
        </w:rPr>
        <w:t>ที่</w:t>
      </w:r>
      <w:r w:rsidR="003F27D6" w:rsidRPr="008E57A9">
        <w:rPr>
          <w:rFonts w:ascii="Angsana New" w:hAnsi="Angsana New"/>
          <w:sz w:val="30"/>
          <w:szCs w:val="30"/>
          <w:cs/>
        </w:rPr>
        <w:t>กลุ่ม</w:t>
      </w:r>
      <w:r w:rsidR="001C493F" w:rsidRPr="008E57A9">
        <w:rPr>
          <w:rFonts w:ascii="Angsana New" w:hAnsi="Angsana New"/>
          <w:sz w:val="30"/>
          <w:szCs w:val="30"/>
          <w:cs/>
        </w:rPr>
        <w:t>บริษัทซื้อมาและมีอายุการใช้งานจำกัด</w:t>
      </w:r>
      <w:r w:rsidR="00F45CE1" w:rsidRPr="008E57A9">
        <w:rPr>
          <w:rFonts w:ascii="Angsana New" w:hAnsi="Angsana New"/>
          <w:sz w:val="30"/>
          <w:szCs w:val="30"/>
          <w:cs/>
        </w:rPr>
        <w:t>วัดมูลค่าด้วย</w:t>
      </w:r>
      <w:r w:rsidRPr="008E57A9">
        <w:rPr>
          <w:rFonts w:ascii="Angsana New" w:hAnsi="Angsana New"/>
          <w:sz w:val="30"/>
          <w:szCs w:val="30"/>
          <w:cs/>
        </w:rPr>
        <w:t>ราคาทุนหักค่าตัดจำหน่ายสะสม</w:t>
      </w:r>
      <w:r w:rsidR="002B117B" w:rsidRPr="008E57A9">
        <w:rPr>
          <w:rFonts w:ascii="Angsana New" w:hAnsi="Angsana New"/>
          <w:sz w:val="30"/>
          <w:szCs w:val="30"/>
          <w:cs/>
        </w:rPr>
        <w:t>และ</w:t>
      </w:r>
      <w:r w:rsidR="00B757D8" w:rsidRPr="008E57A9">
        <w:rPr>
          <w:rFonts w:ascii="Angsana New" w:hAnsi="Angsana New"/>
          <w:sz w:val="30"/>
          <w:szCs w:val="30"/>
          <w:cs/>
        </w:rPr>
        <w:t>ผลขาดทุนจากการด้อยค่า</w:t>
      </w:r>
      <w:r w:rsidR="00C30F34" w:rsidRPr="008E57A9">
        <w:rPr>
          <w:rFonts w:ascii="Angsana New" w:hAnsi="Angsana New"/>
          <w:sz w:val="30"/>
          <w:szCs w:val="30"/>
          <w:cs/>
        </w:rPr>
        <w:t>สะสม</w:t>
      </w:r>
    </w:p>
    <w:p w:rsidR="00DE5D0C" w:rsidRPr="003E3610" w:rsidRDefault="00DE5D0C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1C493F" w:rsidRPr="008E57A9" w:rsidRDefault="001C493F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A9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1C493F" w:rsidRPr="003E3610" w:rsidRDefault="001C493F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1C493F" w:rsidRPr="008E57A9" w:rsidRDefault="001C493F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8E57A9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</w:t>
      </w:r>
      <w:r w:rsidR="001A2331" w:rsidRPr="008E57A9">
        <w:rPr>
          <w:rFonts w:ascii="Angsana New" w:hAnsi="Angsana New"/>
          <w:sz w:val="30"/>
          <w:szCs w:val="30"/>
          <w:cs/>
        </w:rPr>
        <w:t>ต้นทุนของ</w:t>
      </w:r>
      <w:r w:rsidRPr="008E57A9">
        <w:rPr>
          <w:rFonts w:ascii="Angsana New" w:hAnsi="Angsana New"/>
          <w:sz w:val="30"/>
          <w:szCs w:val="30"/>
          <w:cs/>
        </w:rPr>
        <w:t>สินทรัพย์ที่เกี่ยวข้องนั้น</w:t>
      </w:r>
      <w:r w:rsidR="00B96338" w:rsidRPr="008E57A9">
        <w:rPr>
          <w:rFonts w:ascii="Angsana New" w:hAnsi="Angsana New"/>
          <w:sz w:val="30"/>
          <w:szCs w:val="30"/>
          <w:cs/>
        </w:rPr>
        <w:t xml:space="preserve"> ค่าใช้จ่ายอื่นที่เกิดขึ้นรับรู้ในกำไรหรือขาดทุนเมื่อเกิดขึ้น</w:t>
      </w:r>
    </w:p>
    <w:p w:rsidR="00702074" w:rsidRPr="003E3610" w:rsidRDefault="0070207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1C493F" w:rsidRPr="008E57A9" w:rsidRDefault="001C493F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A9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1C493F" w:rsidRPr="003E3610" w:rsidRDefault="001C493F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1C493F" w:rsidRPr="008E57A9" w:rsidRDefault="00520992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8E57A9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1C493F" w:rsidRPr="008E57A9">
        <w:rPr>
          <w:rFonts w:ascii="Angsana New" w:hAnsi="Angsana New"/>
          <w:sz w:val="30"/>
          <w:szCs w:val="30"/>
          <w:cs/>
        </w:rPr>
        <w:t>จากราคาทุนของสินทรัพย์หรือจำนวนอื่นที่ใช้แทนราคาทุนหักด้วยมูลค่าคงเหลือ</w:t>
      </w:r>
    </w:p>
    <w:p w:rsidR="00520992" w:rsidRPr="00D72029" w:rsidRDefault="00702074" w:rsidP="0074723E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  <w:lang w:val="en-US"/>
        </w:rPr>
      </w:pPr>
      <w:r w:rsidRPr="008E57A9">
        <w:rPr>
          <w:rFonts w:ascii="Angsana New" w:hAnsi="Angsana New"/>
          <w:sz w:val="30"/>
          <w:szCs w:val="30"/>
          <w:cs/>
        </w:rPr>
        <w:br w:type="page"/>
      </w:r>
      <w:r w:rsidR="001C493F" w:rsidRPr="008E57A9">
        <w:rPr>
          <w:rFonts w:ascii="Angsana New" w:hAnsi="Angsana New"/>
          <w:sz w:val="30"/>
          <w:szCs w:val="30"/>
          <w:cs/>
        </w:rPr>
        <w:lastRenderedPageBreak/>
        <w:t>ค่าตัดจำหน่ายรับรู้ในกำไรหรือขาดทุน</w:t>
      </w:r>
      <w:r w:rsidR="00520992" w:rsidRPr="008E57A9">
        <w:rPr>
          <w:rFonts w:ascii="Angsana New" w:hAnsi="Angsana New"/>
          <w:sz w:val="30"/>
          <w:szCs w:val="30"/>
          <w:cs/>
        </w:rPr>
        <w:t>โดยวิธีเส้นตรง</w:t>
      </w:r>
      <w:r w:rsidR="001C493F" w:rsidRPr="008E57A9">
        <w:rPr>
          <w:rFonts w:ascii="Angsana New" w:hAnsi="Angsana New"/>
          <w:sz w:val="30"/>
          <w:szCs w:val="30"/>
          <w:cs/>
        </w:rPr>
        <w:t>ซึ่งโดยส่วนใหญ่จะสะท้อนรูปแบบที่คาดว่าจะได้รับประโยชน์</w:t>
      </w:r>
      <w:r w:rsidR="00C622E9" w:rsidRPr="008E57A9">
        <w:rPr>
          <w:rFonts w:ascii="Angsana New" w:hAnsi="Angsana New"/>
          <w:sz w:val="30"/>
          <w:szCs w:val="30"/>
          <w:cs/>
        </w:rPr>
        <w:t>เชิงเศรษฐกิจ</w:t>
      </w:r>
      <w:r w:rsidR="001C493F" w:rsidRPr="008E57A9">
        <w:rPr>
          <w:rFonts w:ascii="Angsana New" w:hAnsi="Angsana New"/>
          <w:sz w:val="30"/>
          <w:szCs w:val="30"/>
          <w:cs/>
        </w:rPr>
        <w:t>ในอนาคตจากสินทรัพย์นั้น</w:t>
      </w:r>
      <w:r w:rsidR="00520992" w:rsidRPr="008E57A9">
        <w:rPr>
          <w:rFonts w:ascii="Angsana New" w:hAnsi="Angsana New"/>
          <w:sz w:val="30"/>
          <w:szCs w:val="30"/>
          <w:cs/>
        </w:rPr>
        <w:t>ตามระยะเวลาที่คาดว่าจะได้รับประโยชน์</w:t>
      </w:r>
      <w:r w:rsidR="001C493F" w:rsidRPr="008E57A9">
        <w:rPr>
          <w:rFonts w:ascii="Angsana New" w:hAnsi="Angsana New"/>
          <w:sz w:val="30"/>
          <w:szCs w:val="30"/>
          <w:cs/>
        </w:rPr>
        <w:t>จากสินทรัพย์ไม่มี</w:t>
      </w:r>
      <w:r w:rsidR="001C493F" w:rsidRPr="00D72029">
        <w:rPr>
          <w:rFonts w:ascii="Angsana New" w:hAnsi="Angsana New"/>
          <w:sz w:val="30"/>
          <w:szCs w:val="30"/>
          <w:cs/>
        </w:rPr>
        <w:t>ตัวตน</w:t>
      </w:r>
      <w:r w:rsidR="0098096C" w:rsidRPr="00D72029">
        <w:rPr>
          <w:rFonts w:ascii="Angsana New" w:hAnsi="Angsana New" w:hint="cs"/>
          <w:sz w:val="30"/>
          <w:szCs w:val="30"/>
          <w:cs/>
        </w:rPr>
        <w:t>ซึ่งไม่รวมสิทธิในการใช้เครื่องหมายการค้า</w:t>
      </w:r>
      <w:r w:rsidR="000F53F6" w:rsidRPr="00D72029">
        <w:rPr>
          <w:rFonts w:ascii="Angsana New" w:hAnsi="Angsana New" w:hint="cs"/>
          <w:sz w:val="30"/>
          <w:szCs w:val="30"/>
          <w:cs/>
        </w:rPr>
        <w:t>และสูตรการผลิต</w:t>
      </w:r>
      <w:r w:rsidR="001C493F" w:rsidRPr="00D72029">
        <w:rPr>
          <w:rFonts w:ascii="Angsana New" w:hAnsi="Angsana New"/>
          <w:sz w:val="30"/>
          <w:szCs w:val="30"/>
          <w:cs/>
        </w:rPr>
        <w:t xml:space="preserve"> โดยเริ่มตัดจำหน่ายสินทรัพย์ไม่มีตัวตน</w:t>
      </w:r>
      <w:r w:rsidR="000F53F6" w:rsidRPr="00D72029">
        <w:rPr>
          <w:rFonts w:ascii="Angsana New" w:hAnsi="Angsana New"/>
          <w:sz w:val="30"/>
          <w:szCs w:val="30"/>
          <w:cs/>
        </w:rPr>
        <w:br/>
      </w:r>
      <w:r w:rsidR="001C493F" w:rsidRPr="00D72029">
        <w:rPr>
          <w:rFonts w:ascii="Angsana New" w:hAnsi="Angsana New"/>
          <w:sz w:val="30"/>
          <w:szCs w:val="30"/>
          <w:cs/>
        </w:rPr>
        <w:t>เมื่อสินทรัพย์นั้นพร้อมที่จะให้ประโยชน์</w:t>
      </w:r>
      <w:r w:rsidR="0074723E" w:rsidRPr="00D72029">
        <w:rPr>
          <w:rFonts w:ascii="Angsana New" w:hAnsi="Angsana New"/>
          <w:sz w:val="30"/>
          <w:szCs w:val="30"/>
          <w:cs/>
        </w:rPr>
        <w:t xml:space="preserve"> </w:t>
      </w:r>
      <w:r w:rsidR="001C493F" w:rsidRPr="00D72029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</w:t>
      </w:r>
      <w:r w:rsidR="00520992" w:rsidRPr="00D72029">
        <w:rPr>
          <w:rFonts w:ascii="Angsana New" w:hAnsi="Angsana New"/>
          <w:sz w:val="30"/>
          <w:szCs w:val="30"/>
          <w:cs/>
        </w:rPr>
        <w:t>ดังนี้</w:t>
      </w:r>
    </w:p>
    <w:p w:rsidR="00DD1251" w:rsidRPr="00D72029" w:rsidRDefault="00DD1251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5670"/>
        <w:gridCol w:w="1620"/>
        <w:gridCol w:w="1080"/>
        <w:gridCol w:w="810"/>
      </w:tblGrid>
      <w:tr w:rsidR="00520992" w:rsidRPr="00D72029" w:rsidTr="00162906">
        <w:trPr>
          <w:gridAfter w:val="1"/>
          <w:wAfter w:w="810" w:type="dxa"/>
          <w:trHeight w:val="434"/>
        </w:trPr>
        <w:tc>
          <w:tcPr>
            <w:tcW w:w="7290" w:type="dxa"/>
            <w:gridSpan w:val="2"/>
          </w:tcPr>
          <w:p w:rsidR="00520992" w:rsidRPr="00D72029" w:rsidRDefault="00A55A61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20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ค่าลิขสิทธิ์ซอฟต์</w:t>
            </w:r>
            <w:r w:rsidR="00520992" w:rsidRPr="00D720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แวร์</w:t>
            </w:r>
          </w:p>
        </w:tc>
        <w:tc>
          <w:tcPr>
            <w:tcW w:w="1080" w:type="dxa"/>
          </w:tcPr>
          <w:p w:rsidR="00520992" w:rsidRPr="00D72029" w:rsidRDefault="00520992" w:rsidP="00906591">
            <w:pPr>
              <w:pStyle w:val="BodyText2"/>
              <w:tabs>
                <w:tab w:val="left" w:pos="336"/>
              </w:tabs>
              <w:ind w:left="0" w:firstLine="4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20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10 ปี</w:t>
            </w:r>
          </w:p>
        </w:tc>
      </w:tr>
      <w:tr w:rsidR="005C5D2A" w:rsidRPr="00D72029" w:rsidTr="00162906">
        <w:trPr>
          <w:trHeight w:val="434"/>
        </w:trPr>
        <w:tc>
          <w:tcPr>
            <w:tcW w:w="5670" w:type="dxa"/>
          </w:tcPr>
          <w:p w:rsidR="005C5D2A" w:rsidRPr="00D72029" w:rsidRDefault="000F53F6" w:rsidP="000F53F6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720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สิทธิในการใช้</w:t>
            </w:r>
            <w:r w:rsidR="009065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</w:t>
            </w:r>
            <w:r w:rsidRPr="00D720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ครื่องหมายการค้า</w:t>
            </w:r>
          </w:p>
        </w:tc>
        <w:tc>
          <w:tcPr>
            <w:tcW w:w="3510" w:type="dxa"/>
            <w:gridSpan w:val="3"/>
          </w:tcPr>
          <w:p w:rsidR="005C5D2A" w:rsidRPr="00D72029" w:rsidRDefault="005C5D2A" w:rsidP="005C5D2A">
            <w:pPr>
              <w:pStyle w:val="BodyText2"/>
              <w:ind w:left="0" w:firstLine="0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720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อายุการให้ประโยชน์ไม่ทราบแน่นอน</w:t>
            </w:r>
          </w:p>
        </w:tc>
      </w:tr>
      <w:tr w:rsidR="000F53F6" w:rsidRPr="00D72029" w:rsidTr="00162906">
        <w:trPr>
          <w:trHeight w:val="434"/>
        </w:trPr>
        <w:tc>
          <w:tcPr>
            <w:tcW w:w="5670" w:type="dxa"/>
          </w:tcPr>
          <w:p w:rsidR="000F53F6" w:rsidRPr="00D72029" w:rsidRDefault="000F53F6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720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สูตรการผลิต</w:t>
            </w:r>
          </w:p>
        </w:tc>
        <w:tc>
          <w:tcPr>
            <w:tcW w:w="3510" w:type="dxa"/>
            <w:gridSpan w:val="3"/>
          </w:tcPr>
          <w:p w:rsidR="000F53F6" w:rsidRPr="00D72029" w:rsidRDefault="000F53F6" w:rsidP="005C5D2A">
            <w:pPr>
              <w:pStyle w:val="BodyText2"/>
              <w:ind w:left="0" w:firstLine="0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720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อายุการให้ประโยชน์ไม่ทราบแน่นอน</w:t>
            </w:r>
          </w:p>
        </w:tc>
      </w:tr>
    </w:tbl>
    <w:p w:rsidR="00E52392" w:rsidRPr="00D72029" w:rsidRDefault="00E52392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A42778" w:rsidRPr="00D72029" w:rsidRDefault="00A4277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D72029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</w:t>
      </w:r>
      <w:r w:rsidR="007D7123" w:rsidRPr="00D72029">
        <w:rPr>
          <w:rFonts w:ascii="Angsana New" w:hAnsi="Angsana New"/>
          <w:sz w:val="30"/>
          <w:szCs w:val="30"/>
          <w:cs/>
        </w:rPr>
        <w:t xml:space="preserve"> และมูลค่าคงเหลือ</w:t>
      </w:r>
      <w:r w:rsidRPr="00D72029">
        <w:rPr>
          <w:rFonts w:ascii="Angsana New" w:hAnsi="Angsana New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</w:p>
    <w:p w:rsidR="00A42778" w:rsidRPr="00D72029" w:rsidRDefault="00A4277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A1424F" w:rsidRPr="00D72029" w:rsidRDefault="00A1424F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7202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การด้อยค่า</w:t>
      </w:r>
    </w:p>
    <w:p w:rsidR="00A1424F" w:rsidRPr="00D72029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A1424F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D72029">
        <w:rPr>
          <w:rFonts w:ascii="Angsana New" w:hAnsi="Angsana New" w:cs="Angsana New"/>
          <w:sz w:val="30"/>
          <w:szCs w:val="30"/>
          <w:cs/>
          <w:lang w:val="th-TH"/>
        </w:rPr>
        <w:t>ยอดสินทรัพย์ตามบัญชีของ</w:t>
      </w:r>
      <w:r w:rsidR="003F27D6" w:rsidRPr="00D72029">
        <w:rPr>
          <w:rFonts w:ascii="Angsana New" w:hAnsi="Angsana New" w:cs="Angsana New" w:hint="cs"/>
          <w:sz w:val="30"/>
          <w:szCs w:val="30"/>
          <w:cs/>
          <w:lang w:val="th-TH"/>
        </w:rPr>
        <w:t>กลุ่ม</w:t>
      </w:r>
      <w:r w:rsidRPr="00D72029">
        <w:rPr>
          <w:rFonts w:ascii="Angsana New" w:hAnsi="Angsana New" w:cs="Angsana New"/>
          <w:sz w:val="30"/>
          <w:szCs w:val="30"/>
          <w:cs/>
          <w:lang w:val="th-TH"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="00AF74E5" w:rsidRPr="00D72029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  </w:t>
      </w:r>
      <w:r w:rsidRPr="00D72029">
        <w:rPr>
          <w:rFonts w:ascii="Angsana New" w:hAnsi="Angsana New" w:cs="Angsana New"/>
          <w:sz w:val="30"/>
          <w:szCs w:val="30"/>
          <w:cs/>
          <w:lang w:val="th-TH"/>
        </w:rPr>
        <w:t xml:space="preserve"> ในกรณีที่มีข้อบ่งชี้จะทำการประมาณมูลค่าสินทรัพย์ที่คาดว่าจะได้รับคืน</w:t>
      </w:r>
      <w:r w:rsidR="00AF4A6D" w:rsidRPr="00D72029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สำหรับสินทรัพย์ไม่มีตัวตนที่มี</w:t>
      </w:r>
      <w:r w:rsidR="00E97CD2" w:rsidRPr="00D72029">
        <w:rPr>
          <w:rFonts w:ascii="Angsana New" w:hAnsi="Angsana New" w:cs="Angsana New" w:hint="cs"/>
          <w:sz w:val="30"/>
          <w:szCs w:val="30"/>
          <w:cs/>
          <w:lang w:val="th-TH"/>
        </w:rPr>
        <w:t>อายุการให้ประโยชน์ไม่ทราบแน่นอน</w:t>
      </w:r>
      <w:r w:rsidR="00AF4A6D" w:rsidRPr="00D72029">
        <w:rPr>
          <w:rFonts w:ascii="Angsana New" w:hAnsi="Angsana New" w:cs="Angsana New" w:hint="cs"/>
          <w:sz w:val="30"/>
          <w:szCs w:val="30"/>
          <w:cs/>
          <w:lang w:val="th-TH"/>
        </w:rPr>
        <w:t>จะประมาณ</w:t>
      </w:r>
      <w:r w:rsidR="002913EA" w:rsidRPr="00D72029">
        <w:rPr>
          <w:rFonts w:ascii="Angsana New" w:hAnsi="Angsana New" w:cs="Angsana New" w:hint="cs"/>
          <w:sz w:val="30"/>
          <w:szCs w:val="30"/>
          <w:cs/>
          <w:lang w:val="th-TH"/>
        </w:rPr>
        <w:t>มูลค่าที่คาดว่าจะได้รับคืนทุกปี</w:t>
      </w:r>
      <w:r w:rsidR="00AF4A6D" w:rsidRPr="00D72029">
        <w:rPr>
          <w:rFonts w:ascii="Angsana New" w:hAnsi="Angsana New" w:cs="Angsana New" w:hint="cs"/>
          <w:sz w:val="30"/>
          <w:szCs w:val="30"/>
          <w:cs/>
          <w:lang w:val="th-TH"/>
        </w:rPr>
        <w:t>ในช่วงเวลาเดียวกัน</w:t>
      </w:r>
    </w:p>
    <w:p w:rsidR="003E3610" w:rsidRPr="00D72029" w:rsidRDefault="003E361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E2273B" w:rsidRPr="00D72029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72029">
        <w:rPr>
          <w:rFonts w:ascii="Angsana New" w:hAnsi="Angsana New" w:cs="Angsana New"/>
          <w:sz w:val="30"/>
          <w:szCs w:val="30"/>
          <w:cs/>
          <w:lang w:val="th-TH"/>
        </w:rPr>
        <w:t>ขาดทุนจากการด้อยค่ารับรู้เมื่อมูลค่าตามบัญชีของสินทรัพย์</w:t>
      </w:r>
      <w:r w:rsidR="007D7123" w:rsidRPr="00D72029">
        <w:rPr>
          <w:rFonts w:ascii="Angsana New" w:hAnsi="Angsana New" w:cs="Angsana New"/>
          <w:sz w:val="30"/>
          <w:szCs w:val="30"/>
          <w:cs/>
          <w:lang w:val="th-TH"/>
        </w:rPr>
        <w:t>หรือมูลค่าตามบัญชีของหน่วยสินทรัพย์ที่ก่อให้เกิด  เงินสด</w:t>
      </w:r>
      <w:r w:rsidRPr="00D72029">
        <w:rPr>
          <w:rFonts w:ascii="Angsana New" w:hAnsi="Angsana New" w:cs="Angsana New"/>
          <w:sz w:val="30"/>
          <w:szCs w:val="30"/>
          <w:cs/>
          <w:lang w:val="th-TH"/>
        </w:rPr>
        <w:t>สูงกว่ามูลค่าที่จะได้รับคืน ขาดทุนจากการด้อยค่าบันทึกในกำไรหรือขาดทุน</w:t>
      </w:r>
    </w:p>
    <w:p w:rsidR="009A0613" w:rsidRPr="00D72029" w:rsidRDefault="009A061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:rsidR="00A1424F" w:rsidRPr="00D72029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7202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การคำนวณมูลค่าที่คาดว่าจะได้รับคืน</w:t>
      </w:r>
    </w:p>
    <w:p w:rsidR="00A1424F" w:rsidRPr="00D72029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A1424F" w:rsidRPr="00D72029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72029">
        <w:rPr>
          <w:rFonts w:ascii="Angsana New" w:hAnsi="Angsana New" w:cs="Angsana New"/>
          <w:sz w:val="30"/>
          <w:szCs w:val="30"/>
          <w:cs/>
          <w:lang w:val="th-TH"/>
        </w:rPr>
        <w:t>มูลค่าที่คาดว่าจะได้รับคืนของสินทรัพย์ที่ไม่ใช่สินทรัพย์ทางการเงินหมายถึง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747EBA" w:rsidRPr="00D72029" w:rsidRDefault="00747EB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:rsidR="00A84055" w:rsidRPr="00D72029" w:rsidRDefault="00D72029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  <w:r w:rsidR="00A84055" w:rsidRPr="00D7202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การกลับรายการด้อยค่า</w:t>
      </w:r>
    </w:p>
    <w:p w:rsidR="00A1424F" w:rsidRPr="00D72029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4069E0" w:rsidRPr="00D72029" w:rsidRDefault="004069E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D72029">
        <w:rPr>
          <w:rFonts w:ascii="Angsana New" w:hAnsi="Angsana New" w:cs="Angsana New" w:hint="cs"/>
          <w:sz w:val="30"/>
          <w:szCs w:val="30"/>
          <w:cs/>
          <w:lang w:val="th-TH"/>
        </w:rPr>
        <w:t>ขาดทุนจากการด้อยค่าของสินทรัพย์ทางการเงิน</w:t>
      </w:r>
      <w:r w:rsidR="00F178DF" w:rsidRPr="00D72029">
        <w:rPr>
          <w:rFonts w:ascii="Angsana New" w:hAnsi="Angsana New" w:cs="Angsana New" w:hint="cs"/>
          <w:sz w:val="30"/>
          <w:szCs w:val="30"/>
          <w:cs/>
          <w:lang w:val="th-TH"/>
        </w:rPr>
        <w:t>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:rsidR="004069E0" w:rsidRPr="00D72029" w:rsidRDefault="004069E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A84055" w:rsidRPr="00D72029" w:rsidRDefault="00A84055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72029">
        <w:rPr>
          <w:rFonts w:ascii="Angsana New" w:hAnsi="Angsana New" w:cs="Angsana New"/>
          <w:sz w:val="30"/>
          <w:szCs w:val="30"/>
          <w:cs/>
          <w:lang w:val="th-TH"/>
        </w:rPr>
        <w:t>ขาดทุนจากการด้อยค่าของสินทรัพย์ที่ไม่ใช่สินทรัพย์ทางการเงินที่เคยรับรู้ในงวดก่อน จะถูกประเมิน ณ ทุกวันที่รายงานว่ามีข้อบ่งชี้เรื่องการด้อยค่าหรือไม่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A55A61" w:rsidRPr="00D72029" w:rsidRDefault="00A55A61" w:rsidP="00A5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:rsidR="007E08F1" w:rsidRPr="00D72029" w:rsidRDefault="007E08F1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7202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:rsidR="007E08F1" w:rsidRPr="00D72029" w:rsidRDefault="007E08F1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E08F1" w:rsidRPr="00454647" w:rsidRDefault="00C05FBC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72029">
        <w:rPr>
          <w:rFonts w:ascii="Angsana New" w:hAnsi="Angsana New" w:cs="Angsana New"/>
          <w:sz w:val="30"/>
          <w:szCs w:val="30"/>
          <w:cs/>
          <w:lang w:val="th-TH"/>
        </w:rPr>
        <w:t>หนี้สินที่มีภาระดอกเบี้ยบันทึก</w:t>
      </w:r>
      <w:r w:rsidR="003E3610">
        <w:rPr>
          <w:rFonts w:ascii="Angsana New" w:hAnsi="Angsana New" w:cs="Angsana New" w:hint="cs"/>
          <w:sz w:val="30"/>
          <w:szCs w:val="30"/>
          <w:cs/>
          <w:lang w:val="th-TH"/>
        </w:rPr>
        <w:t>ตามที่ระบุในสัญญา</w:t>
      </w:r>
    </w:p>
    <w:p w:rsidR="00E43000" w:rsidRPr="00D72029" w:rsidRDefault="00E4300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35646" w:rsidRPr="00D72029" w:rsidRDefault="00B35646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7202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:rsidR="00B35646" w:rsidRPr="00D72029" w:rsidRDefault="00B3564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B35646" w:rsidRPr="00D72029" w:rsidRDefault="00B3564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72029">
        <w:rPr>
          <w:rFonts w:ascii="Angsana New" w:hAnsi="Angsana New" w:cs="Angsana New"/>
          <w:sz w:val="30"/>
          <w:szCs w:val="30"/>
          <w:cs/>
          <w:lang w:val="th-TH"/>
        </w:rPr>
        <w:t>เจ้าหนี้การค้าและเจ้าหนี้อื่นแสดงในราคาทุน</w:t>
      </w:r>
    </w:p>
    <w:p w:rsidR="00DE5D0C" w:rsidRPr="00D72029" w:rsidRDefault="00DE5D0C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B35646" w:rsidRPr="00D72029" w:rsidRDefault="00B35646" w:rsidP="00E74E98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7202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ผลประโยชน์พนักงาน</w:t>
      </w:r>
    </w:p>
    <w:p w:rsidR="00B35646" w:rsidRPr="00D72029" w:rsidRDefault="00B3564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B35646" w:rsidRPr="00D72029" w:rsidRDefault="00E74E98" w:rsidP="00E74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B35646" w:rsidRPr="00D7202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โครงการสมทบเงิน</w:t>
      </w:r>
    </w:p>
    <w:p w:rsidR="00B35646" w:rsidRPr="00D72029" w:rsidRDefault="00B3564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569AB" w:rsidRPr="00D72029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72029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C832F4" w:rsidRPr="00D72029" w:rsidRDefault="00C832F4" w:rsidP="00C8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0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D7202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</w:p>
    <w:p w:rsidR="00BA3AB4" w:rsidRPr="00D72029" w:rsidRDefault="00BA3AB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D7202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โครงการผลประโยชน์ที่กำหนดไว้</w:t>
      </w:r>
    </w:p>
    <w:p w:rsidR="00C832F4" w:rsidRPr="00D72029" w:rsidRDefault="00C832F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:rsidR="0019311B" w:rsidRPr="00D72029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72029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</w:t>
      </w:r>
      <w:r w:rsidR="00CD19A8" w:rsidRPr="00D72029">
        <w:rPr>
          <w:rFonts w:ascii="Angsana New" w:hAnsi="Angsana New" w:cs="Angsana New"/>
          <w:i/>
          <w:sz w:val="30"/>
          <w:szCs w:val="30"/>
          <w:cs/>
        </w:rPr>
        <w:t>ง</w:t>
      </w:r>
      <w:r w:rsidR="00C43838" w:rsidRPr="00D72029">
        <w:rPr>
          <w:rFonts w:ascii="Angsana New" w:hAnsi="Angsana New" w:cs="Angsana New" w:hint="cs"/>
          <w:i/>
          <w:sz w:val="30"/>
          <w:szCs w:val="30"/>
          <w:cs/>
        </w:rPr>
        <w:t>กลุ่ม</w:t>
      </w:r>
      <w:r w:rsidR="00CD19A8" w:rsidRPr="00D72029">
        <w:rPr>
          <w:rFonts w:ascii="Angsana New" w:hAnsi="Angsana New" w:cs="Angsana New"/>
          <w:i/>
          <w:sz w:val="30"/>
          <w:szCs w:val="30"/>
          <w:cs/>
        </w:rPr>
        <w:t>บริษัท</w:t>
      </w:r>
      <w:r w:rsidRPr="00D72029">
        <w:rPr>
          <w:rFonts w:ascii="Angsana New" w:hAnsi="Angsana New" w:cs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D72029">
        <w:rPr>
          <w:rFonts w:ascii="Angsana New" w:hAnsi="Angsana New" w:cs="Angsana New" w:hint="cs"/>
          <w:i/>
          <w:sz w:val="30"/>
          <w:szCs w:val="30"/>
          <w:cs/>
        </w:rPr>
        <w:t>งวด</w:t>
      </w:r>
      <w:r w:rsidRPr="00D72029">
        <w:rPr>
          <w:rFonts w:ascii="Angsana New" w:hAnsi="Angsana New" w:cs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D72029">
        <w:rPr>
          <w:rFonts w:ascii="Angsana New" w:hAnsi="Angsana New" w:cs="Angsana New" w:hint="cs"/>
          <w:i/>
          <w:sz w:val="30"/>
          <w:szCs w:val="30"/>
          <w:cs/>
        </w:rPr>
        <w:t>ส</w:t>
      </w:r>
      <w:r w:rsidRPr="00D72029">
        <w:rPr>
          <w:rFonts w:ascii="Angsana New" w:hAnsi="Angsana New" w:cs="Angsana New"/>
          <w:i/>
          <w:sz w:val="30"/>
          <w:szCs w:val="30"/>
          <w:cs/>
        </w:rPr>
        <w:t>ดเพื่อให้เป็นมูลค่าปัจจุบัน</w:t>
      </w:r>
    </w:p>
    <w:p w:rsidR="00145407" w:rsidRPr="00CD19A8" w:rsidRDefault="00145407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:rsidR="0019311B" w:rsidRPr="008E57A9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shd w:val="clear" w:color="auto" w:fill="D9D9D9"/>
        </w:rPr>
      </w:pPr>
      <w:r w:rsidRPr="008E57A9">
        <w:rPr>
          <w:rFonts w:ascii="Angsana New" w:hAnsi="Angsana New" w:cs="Angsana New"/>
          <w:i/>
          <w:sz w:val="30"/>
          <w:szCs w:val="30"/>
          <w:cs/>
        </w:rPr>
        <w:lastRenderedPageBreak/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:rsidR="0019311B" w:rsidRPr="008E57A9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shd w:val="clear" w:color="auto" w:fill="D9D9D9"/>
        </w:rPr>
      </w:pPr>
    </w:p>
    <w:p w:rsidR="0019311B" w:rsidRPr="008E57A9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8E57A9">
        <w:rPr>
          <w:rFonts w:ascii="Angsana New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E57A9">
        <w:rPr>
          <w:rFonts w:ascii="Angsana New" w:hAnsi="Angsana New" w:cs="Angsana New"/>
          <w:i/>
          <w:sz w:val="30"/>
          <w:szCs w:val="30"/>
        </w:rPr>
        <w:t xml:space="preserve"> </w:t>
      </w:r>
      <w:r w:rsidRPr="008E57A9">
        <w:rPr>
          <w:rFonts w:ascii="Angsana New" w:hAnsi="Angsana New" w:cs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E57A9">
        <w:rPr>
          <w:rFonts w:ascii="Angsana New" w:hAnsi="Angsana New" w:cs="Angsana New"/>
          <w:i/>
          <w:sz w:val="30"/>
          <w:szCs w:val="30"/>
        </w:rPr>
        <w:t xml:space="preserve"> </w:t>
      </w:r>
      <w:r w:rsidR="003F27D6" w:rsidRPr="008E57A9">
        <w:rPr>
          <w:rFonts w:ascii="Angsana New" w:hAnsi="Angsana New" w:cs="Angsana New"/>
          <w:i/>
          <w:sz w:val="30"/>
          <w:szCs w:val="30"/>
          <w:cs/>
        </w:rPr>
        <w:t>กลุ่ม</w:t>
      </w:r>
      <w:r w:rsidRPr="008E57A9">
        <w:rPr>
          <w:rFonts w:ascii="Angsana New" w:hAnsi="Angsana New" w:cs="Angsana New"/>
          <w:i/>
          <w:sz w:val="30"/>
          <w:szCs w:val="30"/>
          <w:cs/>
        </w:rPr>
        <w:t>บริษัทกำหนดดอกเบี้ยจ่ายของ</w:t>
      </w:r>
      <w:r w:rsidRPr="008E57A9">
        <w:rPr>
          <w:rFonts w:ascii="Angsana New" w:hAnsi="Angsana New" w:cs="Angsana New"/>
          <w:i/>
          <w:spacing w:val="-2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8E57A9">
        <w:rPr>
          <w:rFonts w:ascii="Angsana New" w:hAnsi="Angsana New" w:cs="Angsana New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:rsidR="00EA1D76" w:rsidRPr="008E57A9" w:rsidRDefault="00EA1D7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shd w:val="clear" w:color="auto" w:fill="D9D9D9"/>
        </w:rPr>
      </w:pPr>
    </w:p>
    <w:p w:rsidR="0019311B" w:rsidRPr="008E57A9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8E57A9">
        <w:rPr>
          <w:rFonts w:ascii="Angsana New" w:hAnsi="Angsana New" w:cs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="003F27D6" w:rsidRPr="008E57A9">
        <w:rPr>
          <w:rFonts w:ascii="Angsana New" w:hAnsi="Angsana New" w:cs="Angsana New"/>
          <w:i/>
          <w:sz w:val="30"/>
          <w:szCs w:val="30"/>
          <w:cs/>
        </w:rPr>
        <w:t>กลุ่ม</w:t>
      </w:r>
      <w:r w:rsidRPr="008E57A9">
        <w:rPr>
          <w:rFonts w:ascii="Angsana New" w:hAnsi="Angsana New" w:cs="Angsana New"/>
          <w:i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:rsidR="00CF01D6" w:rsidRPr="008E57A9" w:rsidRDefault="00CF01D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shd w:val="clear" w:color="auto" w:fill="D9D9D9"/>
        </w:rPr>
      </w:pPr>
    </w:p>
    <w:p w:rsidR="00D67FD3" w:rsidRPr="008E57A9" w:rsidRDefault="00D67F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E57A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ผลประโยชน์ระยะสั้นของพนักงาน</w:t>
      </w:r>
    </w:p>
    <w:p w:rsidR="00D67FD3" w:rsidRPr="008E57A9" w:rsidRDefault="00D67F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shd w:val="clear" w:color="auto" w:fill="D9D9D9"/>
          <w:cs/>
        </w:rPr>
      </w:pPr>
    </w:p>
    <w:p w:rsidR="00D67FD3" w:rsidRPr="008E57A9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E57A9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E57A9">
        <w:rPr>
          <w:rFonts w:ascii="Angsana New" w:hAnsi="Angsana New" w:cs="Angsana New"/>
          <w:i/>
          <w:sz w:val="30"/>
          <w:szCs w:val="30"/>
        </w:rPr>
        <w:t xml:space="preserve"> </w:t>
      </w:r>
      <w:r w:rsidRPr="008E57A9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3F27D6" w:rsidRPr="008E57A9">
        <w:rPr>
          <w:rFonts w:ascii="Angsana New" w:hAnsi="Angsana New" w:cs="Angsana New"/>
          <w:i/>
          <w:sz w:val="30"/>
          <w:szCs w:val="30"/>
          <w:cs/>
        </w:rPr>
        <w:t>กลุ่ม</w:t>
      </w:r>
      <w:r w:rsidRPr="008E57A9">
        <w:rPr>
          <w:rFonts w:ascii="Angsana New" w:hAnsi="Angsana New" w:cs="Angsana New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0D2FB0" w:rsidRPr="008E57A9" w:rsidRDefault="000D2FB0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:rsidR="007132F9" w:rsidRPr="008E57A9" w:rsidRDefault="007132F9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E57A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:rsidR="007132F9" w:rsidRPr="008E57A9" w:rsidRDefault="007132F9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shd w:val="clear" w:color="auto" w:fill="D9D9D9"/>
          <w:cs/>
        </w:rPr>
      </w:pPr>
    </w:p>
    <w:p w:rsidR="007132F9" w:rsidRPr="008E57A9" w:rsidRDefault="00F347B3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E57A9">
        <w:rPr>
          <w:rFonts w:ascii="Angsana New" w:hAnsi="Angsana New" w:cs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วันที่ให้สิทธิแก่พนักงานรับรู้เป็นค่าใช้จ่ายพนักงานพร้อมๆ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Pr="008E57A9">
        <w:rPr>
          <w:rFonts w:ascii="Angsana New" w:hAnsi="Angsana New" w:cs="Angsana New"/>
          <w:sz w:val="30"/>
          <w:szCs w:val="30"/>
        </w:rPr>
        <w:t xml:space="preserve"> </w:t>
      </w:r>
      <w:r w:rsidRPr="008E57A9">
        <w:rPr>
          <w:rFonts w:ascii="Angsana New" w:hAnsi="Angsana New" w:cs="Angsana New"/>
          <w:sz w:val="30"/>
          <w:szCs w:val="30"/>
          <w:cs/>
        </w:rPr>
        <w:t>สำหรับคู่ค้าซึ่งให้สิทธิและใช้สิทธิทันที รับรู้เป็นค่าใช้จ่ายทันที</w:t>
      </w:r>
    </w:p>
    <w:p w:rsidR="008F7611" w:rsidRPr="008E57A9" w:rsidRDefault="008F7611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shd w:val="clear" w:color="auto" w:fill="D9D9D9"/>
        </w:rPr>
      </w:pPr>
    </w:p>
    <w:p w:rsidR="004F514A" w:rsidRPr="008E57A9" w:rsidRDefault="000D2FB0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E57A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br w:type="page"/>
      </w:r>
      <w:r w:rsidR="004F514A" w:rsidRPr="008E57A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:rsidR="004F514A" w:rsidRPr="008E57A9" w:rsidRDefault="004F514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4"/>
          <w:szCs w:val="24"/>
          <w:shd w:val="clear" w:color="auto" w:fill="D9D9D9"/>
          <w:cs/>
        </w:rPr>
      </w:pPr>
    </w:p>
    <w:p w:rsidR="004C1BE4" w:rsidRPr="008E57A9" w:rsidRDefault="00520992" w:rsidP="00E12FB1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8E57A9"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4F514A" w:rsidRPr="008E57A9">
        <w:rPr>
          <w:rFonts w:ascii="Angsana New" w:hAnsi="Angsana New"/>
          <w:sz w:val="30"/>
          <w:szCs w:val="30"/>
          <w:cs/>
        </w:rPr>
        <w:t>จะรับรู้ก็ต่อเมื่อ</w:t>
      </w:r>
      <w:r w:rsidR="003F27D6" w:rsidRPr="008E57A9">
        <w:rPr>
          <w:rFonts w:ascii="Angsana New" w:hAnsi="Angsana New"/>
          <w:sz w:val="30"/>
          <w:szCs w:val="30"/>
          <w:cs/>
        </w:rPr>
        <w:t>กลุ่ม</w:t>
      </w:r>
      <w:r w:rsidR="00A7195E" w:rsidRPr="008E57A9">
        <w:rPr>
          <w:rFonts w:ascii="Angsana New" w:hAnsi="Angsana New"/>
          <w:sz w:val="30"/>
          <w:szCs w:val="30"/>
          <w:cs/>
        </w:rPr>
        <w:t>บริษัทมีภาระผูกพัน</w:t>
      </w:r>
      <w:r w:rsidR="004F514A" w:rsidRPr="008E57A9">
        <w:rPr>
          <w:rFonts w:ascii="Angsana New" w:hAnsi="Angsana New"/>
          <w:sz w:val="30"/>
          <w:szCs w:val="30"/>
          <w:cs/>
        </w:rPr>
        <w:t>ตามกฎหมาย</w:t>
      </w:r>
      <w:r w:rsidR="00523771" w:rsidRPr="008E57A9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="004F514A" w:rsidRPr="008E57A9">
        <w:rPr>
          <w:rFonts w:ascii="Angsana New" w:hAnsi="Angsana New"/>
          <w:sz w:val="30"/>
          <w:szCs w:val="30"/>
          <w:cs/>
        </w:rPr>
        <w:t>ที่เกิดขึ้นในปัจจุบันอัน</w:t>
      </w:r>
      <w:r w:rsidRPr="008E57A9">
        <w:rPr>
          <w:rFonts w:ascii="Angsana New" w:hAnsi="Angsana New"/>
          <w:sz w:val="30"/>
          <w:szCs w:val="30"/>
          <w:cs/>
        </w:rPr>
        <w:t>เป็นผลมาจา</w:t>
      </w:r>
      <w:r w:rsidR="002D72DC" w:rsidRPr="008E57A9">
        <w:rPr>
          <w:rFonts w:ascii="Angsana New" w:hAnsi="Angsana New"/>
          <w:sz w:val="30"/>
          <w:szCs w:val="30"/>
          <w:cs/>
        </w:rPr>
        <w:t>ก</w:t>
      </w:r>
      <w:r w:rsidRPr="008E57A9">
        <w:rPr>
          <w:rFonts w:ascii="Angsana New" w:hAnsi="Angsana New"/>
          <w:sz w:val="30"/>
          <w:szCs w:val="30"/>
          <w:cs/>
        </w:rPr>
        <w:t>เหตุการณ์ในอดีต</w:t>
      </w:r>
      <w:r w:rsidR="00617352" w:rsidRPr="008E57A9">
        <w:rPr>
          <w:rFonts w:ascii="Angsana New" w:hAnsi="Angsana New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4F514A" w:rsidRPr="008E57A9">
        <w:rPr>
          <w:rFonts w:ascii="Angsana New" w:hAnsi="Angsana New"/>
          <w:sz w:val="30"/>
          <w:szCs w:val="30"/>
          <w:cs/>
        </w:rPr>
        <w:t xml:space="preserve"> และ</w:t>
      </w:r>
      <w:r w:rsidRPr="008E57A9">
        <w:rPr>
          <w:rFonts w:ascii="Angsana New" w:hAnsi="Angsana New"/>
          <w:sz w:val="30"/>
          <w:szCs w:val="30"/>
          <w:cs/>
        </w:rPr>
        <w:t>มี</w:t>
      </w:r>
      <w:r w:rsidRPr="008E57A9">
        <w:rPr>
          <w:rFonts w:ascii="Angsana New" w:hAnsi="Angsana New"/>
          <w:spacing w:val="-4"/>
          <w:sz w:val="30"/>
          <w:szCs w:val="30"/>
          <w:cs/>
        </w:rPr>
        <w:t>ความเป็นไปได้ค่อนข้างแน่นอนว่า</w:t>
      </w:r>
      <w:r w:rsidR="004F514A" w:rsidRPr="008E57A9">
        <w:rPr>
          <w:rFonts w:ascii="Angsana New" w:hAnsi="Angsana New"/>
          <w:spacing w:val="-4"/>
          <w:sz w:val="30"/>
          <w:szCs w:val="30"/>
          <w:cs/>
        </w:rPr>
        <w:t>ประโยชน์</w:t>
      </w:r>
      <w:r w:rsidRPr="008E57A9">
        <w:rPr>
          <w:rFonts w:ascii="Angsana New" w:hAnsi="Angsana New"/>
          <w:spacing w:val="-4"/>
          <w:sz w:val="30"/>
          <w:szCs w:val="30"/>
          <w:cs/>
        </w:rPr>
        <w:t>เชิงเศรษฐกิจ</w:t>
      </w:r>
      <w:r w:rsidR="004F514A" w:rsidRPr="008E57A9">
        <w:rPr>
          <w:rFonts w:ascii="Angsana New" w:hAnsi="Angsana New"/>
          <w:spacing w:val="-4"/>
          <w:sz w:val="30"/>
          <w:szCs w:val="30"/>
          <w:cs/>
        </w:rPr>
        <w:t>จะต้องถูกจ่าย</w:t>
      </w:r>
      <w:r w:rsidRPr="008E57A9">
        <w:rPr>
          <w:rFonts w:ascii="Angsana New" w:hAnsi="Angsana New"/>
          <w:spacing w:val="-4"/>
          <w:sz w:val="30"/>
          <w:szCs w:val="30"/>
          <w:cs/>
        </w:rPr>
        <w:t>ไปเพื่อ</w:t>
      </w:r>
      <w:r w:rsidR="00F178DF" w:rsidRPr="008E57A9">
        <w:rPr>
          <w:rFonts w:ascii="Angsana New" w:hAnsi="Angsana New"/>
          <w:spacing w:val="-4"/>
          <w:sz w:val="30"/>
          <w:szCs w:val="30"/>
          <w:cs/>
        </w:rPr>
        <w:t>ชำระภาระผูกพัน</w:t>
      </w:r>
      <w:r w:rsidR="004F514A" w:rsidRPr="008E57A9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Pr="008E57A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F514A" w:rsidRPr="008E57A9">
        <w:rPr>
          <w:rFonts w:ascii="Angsana New" w:hAnsi="Angsana New"/>
          <w:spacing w:val="-4"/>
          <w:sz w:val="30"/>
          <w:szCs w:val="30"/>
          <w:cs/>
        </w:rPr>
        <w:t>ประมาณการ</w:t>
      </w:r>
      <w:r w:rsidR="004F514A" w:rsidRPr="008E57A9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</w:t>
      </w:r>
      <w:r w:rsidR="00691B2F" w:rsidRPr="008E57A9">
        <w:rPr>
          <w:rFonts w:ascii="Angsana New" w:hAnsi="Angsana New"/>
          <w:sz w:val="30"/>
          <w:szCs w:val="30"/>
          <w:cs/>
        </w:rPr>
        <w:t>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BD759D" w:rsidRPr="00BD759D" w:rsidRDefault="00BD759D" w:rsidP="00BD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</w:p>
    <w:p w:rsidR="00BD759D" w:rsidRDefault="00BD759D" w:rsidP="00BD759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BD759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DE5D0C" w:rsidRDefault="00DE5D0C" w:rsidP="00DE5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</w:p>
    <w:p w:rsidR="00BD759D" w:rsidRPr="00BD759D" w:rsidRDefault="00BD759D" w:rsidP="00BD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กลุ่มบริษัทกำหนดกรอบแนวคิดของการควบคุมเกี่ยวกับการวัดมูลค่ายุติธรรม</w:t>
      </w: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</w:t>
      </w: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รวมถึงการวัดมูลค่ายุติธรรมระดับ</w:t>
      </w: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3 </w:t>
      </w: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และรายงานโดยตรงต่อผู้บริหารสูงสุดทางด้านการเงิน</w:t>
      </w: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:rsidR="00BD759D" w:rsidRPr="00BD759D" w:rsidRDefault="00BD759D" w:rsidP="00BD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BD759D" w:rsidRPr="00BD759D" w:rsidRDefault="00BD759D" w:rsidP="003D0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กลุ่มผู้ประเมินมูลค่ามีการทบทวนข้อมูลที่ไม่สามารถสังเกตได้</w:t>
      </w: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และปรับปรุงการวัดมูลค่าที่มีนัยสำคัญอย่างสม่ำเสมอ</w:t>
      </w: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หากมีการใช้ข้อมูลจากบุคคลที่สามเพื่อวัดมูลค่ายุติธรรม</w:t>
      </w: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เช่น</w:t>
      </w: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ราคาจากนายหน้า</w:t>
      </w: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หรือการตั้งราคา</w:t>
      </w:r>
      <w:r w:rsidR="008501C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8501CF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</w:t>
      </w:r>
      <w:r w:rsidR="003D0443">
        <w:rPr>
          <w:rFonts w:ascii="Angsana New" w:hAnsi="Angsana New" w:cs="Angsana New" w:hint="cs"/>
          <w:sz w:val="30"/>
          <w:szCs w:val="30"/>
          <w:cs/>
        </w:rPr>
        <w:t>ร</w:t>
      </w: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:rsidR="00BD759D" w:rsidRPr="00BD759D" w:rsidRDefault="00BD759D" w:rsidP="00BD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BD759D" w:rsidRPr="00BD759D" w:rsidRDefault="00BD759D" w:rsidP="00BD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BD759D" w:rsidRPr="00BD759D" w:rsidRDefault="00BD759D" w:rsidP="00BD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A909D2" w:rsidRDefault="00BD759D" w:rsidP="00BD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การวัดมูลค่ายุติธรรมของสินทรัพย์หรือหนี้สิน</w:t>
      </w: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กลุ่มบริษัทใช้ข้อมูลที่สามารถสังเกตได้ให้มากที่สุดเท่าที่จะทำได้</w:t>
      </w: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ดังนี้</w:t>
      </w:r>
    </w:p>
    <w:p w:rsidR="00BD759D" w:rsidRPr="00BD759D" w:rsidRDefault="00BD759D" w:rsidP="00A9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:rsidR="00A909D2" w:rsidRPr="00A909D2" w:rsidRDefault="00A909D2" w:rsidP="00A909D2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1080" w:right="-7" w:hanging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A909D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ข้อมูลระดับ </w:t>
      </w:r>
      <w:r w:rsidRPr="00A909D2">
        <w:rPr>
          <w:rFonts w:ascii="Angsana New" w:eastAsia="Calibri" w:hAnsi="Angsana New" w:cs="Angsana New"/>
          <w:sz w:val="30"/>
          <w:szCs w:val="30"/>
        </w:rPr>
        <w:t xml:space="preserve">1 </w:t>
      </w:r>
      <w:r w:rsidRPr="00A909D2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Pr="00A909D2">
        <w:rPr>
          <w:rFonts w:ascii="Angsana New" w:eastAsia="Calibri" w:hAnsi="Angsana New" w:cs="Angsana New"/>
          <w:sz w:val="30"/>
          <w:szCs w:val="30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A909D2" w:rsidRPr="00A909D2" w:rsidRDefault="00A909D2" w:rsidP="00A909D2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-7" w:hanging="45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454647">
        <w:rPr>
          <w:rFonts w:ascii="Angsana New" w:eastAsia="Calibri" w:hAnsi="Angsana New" w:cs="Angsana New"/>
          <w:spacing w:val="-4"/>
          <w:sz w:val="30"/>
          <w:szCs w:val="30"/>
          <w:cs/>
          <w:lang w:val="en-GB"/>
        </w:rPr>
        <w:t>ข้อมูลระดับ</w:t>
      </w:r>
      <w:r w:rsidRPr="00454647">
        <w:rPr>
          <w:rFonts w:ascii="Angsana New" w:eastAsia="Calibri" w:hAnsi="Angsana New" w:cs="Angsana New"/>
          <w:spacing w:val="-4"/>
          <w:sz w:val="30"/>
          <w:szCs w:val="30"/>
          <w:lang w:val="en-GB"/>
        </w:rPr>
        <w:t xml:space="preserve"> 2  </w:t>
      </w:r>
      <w:r w:rsidRPr="00454647">
        <w:rPr>
          <w:rFonts w:ascii="Angsana New" w:eastAsia="Calibri" w:hAnsi="Angsana New" w:cs="Angsana New"/>
          <w:spacing w:val="-4"/>
          <w:sz w:val="30"/>
          <w:szCs w:val="30"/>
          <w:cs/>
          <w:lang w:val="en-GB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454647" w:rsidRPr="00454647">
        <w:rPr>
          <w:rFonts w:ascii="Angsana New" w:eastAsia="Calibri" w:hAnsi="Angsana New" w:cs="Angsana New" w:hint="cs"/>
          <w:spacing w:val="-4"/>
          <w:sz w:val="30"/>
          <w:szCs w:val="30"/>
          <w:cs/>
          <w:lang w:val="en-GB"/>
        </w:rPr>
        <w:t>น</w:t>
      </w:r>
      <w:r w:rsidRPr="00A909D2">
        <w:rPr>
          <w:rFonts w:ascii="Angsana New" w:eastAsia="Calibri" w:hAnsi="Angsana New" w:cs="Angsana New"/>
          <w:sz w:val="30"/>
          <w:szCs w:val="30"/>
          <w:cs/>
          <w:lang w:val="en-GB"/>
        </w:rPr>
        <w:t>นอกเหนือ</w:t>
      </w:r>
      <w:r w:rsidR="00454647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A909D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จากราคาเสนอซื้อขายซึ่งรวมอยู่ในข้อมูลระดับ </w:t>
      </w:r>
      <w:r w:rsidRPr="00A909D2">
        <w:rPr>
          <w:rFonts w:ascii="Angsana New" w:eastAsia="Calibri" w:hAnsi="Angsana New" w:cs="Angsana New"/>
          <w:sz w:val="30"/>
          <w:szCs w:val="30"/>
          <w:lang w:val="en-GB"/>
        </w:rPr>
        <w:t>1</w:t>
      </w:r>
    </w:p>
    <w:p w:rsidR="00A909D2" w:rsidRPr="00A909D2" w:rsidRDefault="00A909D2" w:rsidP="00A909D2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1080" w:right="-7" w:hanging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A909D2">
        <w:rPr>
          <w:rFonts w:ascii="Angsana New" w:eastAsia="Calibri" w:hAnsi="Angsana New" w:cs="Angsana New"/>
          <w:sz w:val="30"/>
          <w:szCs w:val="30"/>
          <w:cs/>
          <w:lang w:val="en-GB"/>
        </w:rPr>
        <w:t>ข้อมูลระดับ</w:t>
      </w:r>
      <w:r w:rsidRPr="00A909D2">
        <w:rPr>
          <w:rFonts w:ascii="Angsana New" w:eastAsia="Calibri" w:hAnsi="Angsana New" w:cs="Angsana New"/>
          <w:sz w:val="30"/>
          <w:szCs w:val="30"/>
          <w:lang w:val="en-GB"/>
        </w:rPr>
        <w:t xml:space="preserve"> 3  </w:t>
      </w:r>
      <w:r w:rsidRPr="00A909D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ข้อมูลที่ใช้</w:t>
      </w:r>
      <w:r w:rsidRPr="00A909D2">
        <w:rPr>
          <w:rFonts w:ascii="Angsana New" w:eastAsia="Calibri" w:hAnsi="Angsana New" w:cs="Angsana New"/>
          <w:sz w:val="30"/>
          <w:szCs w:val="30"/>
          <w:cs/>
          <w:lang w:val="en-GB"/>
        </w:rPr>
        <w:t>เป็นข้อมูลที่ไม่สามารถสังเกตได้สำหรับสินทรัพย์หรือหนี้สินนั้น</w:t>
      </w:r>
    </w:p>
    <w:p w:rsidR="00BD759D" w:rsidRPr="00A909D2" w:rsidRDefault="00BD759D" w:rsidP="00BD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BD759D" w:rsidRPr="00BD759D" w:rsidRDefault="00BD759D" w:rsidP="00BD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BD759D" w:rsidRPr="00BD759D" w:rsidRDefault="00BD759D" w:rsidP="00BD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BD759D" w:rsidRPr="00BD759D" w:rsidRDefault="00BD759D" w:rsidP="00BD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กลุ่มบริษัทรับรู้การโอนระหว่างลำดับชั้นของมูลค่ายุติธรรม</w:t>
      </w: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ณ</w:t>
      </w:r>
      <w:r w:rsidRPr="00BD759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D759D">
        <w:rPr>
          <w:rFonts w:ascii="Angsana New" w:hAnsi="Angsana New" w:cs="Angsana New" w:hint="cs"/>
          <w:sz w:val="30"/>
          <w:szCs w:val="30"/>
          <w:cs/>
          <w:lang w:val="th-TH"/>
        </w:rPr>
        <w:t>วันสิ้นรอบระยะเวลารายงานที่เกิดการโอนขึ้น</w:t>
      </w:r>
    </w:p>
    <w:p w:rsidR="00FE0E34" w:rsidRDefault="00FE0E34" w:rsidP="00FE0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</w:p>
    <w:p w:rsidR="00384751" w:rsidRPr="008F0CA6" w:rsidRDefault="00384751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F0CA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รายได้</w:t>
      </w:r>
    </w:p>
    <w:p w:rsidR="00384751" w:rsidRDefault="00384751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CE0223" w:rsidRDefault="00CE022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CE022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นโยบายการบัญชีสำหรับการรับรู้รายได้ในปี</w:t>
      </w:r>
      <w:r w:rsidRPr="00CE022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102032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2562</w:t>
      </w:r>
    </w:p>
    <w:p w:rsidR="00CE0223" w:rsidRDefault="00CE022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C45C20">
        <w:rPr>
          <w:rFonts w:ascii="Angsana New" w:hAnsi="Angsana New" w:cs="Angsana New" w:hint="cs"/>
          <w:sz w:val="30"/>
          <w:szCs w:val="30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45C20">
        <w:rPr>
          <w:rFonts w:ascii="Angsana New" w:hAnsi="Angsana New" w:cs="Angsana New"/>
          <w:sz w:val="30"/>
          <w:szCs w:val="30"/>
          <w:cs/>
          <w:lang w:val="th-TH"/>
        </w:rPr>
        <w:t xml:space="preserve">  </w:t>
      </w:r>
      <w:r w:rsidR="00D1741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C45C20">
        <w:rPr>
          <w:rFonts w:ascii="Angsana New" w:hAnsi="Angsana New" w:cs="Angsana New" w:hint="cs"/>
          <w:sz w:val="30"/>
          <w:szCs w:val="30"/>
          <w:cs/>
          <w:lang w:val="th-TH"/>
        </w:rPr>
        <w:t>คาดว่าจะมีสิทธิได้รับซึ่งไม่รวมจำนวนเงินที่เก็บแทนบุคคลที่สาม</w:t>
      </w:r>
      <w:r w:rsidRPr="00C45C2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45C20">
        <w:rPr>
          <w:rFonts w:ascii="Angsana New" w:hAnsi="Angsana New" w:cs="Angsana New" w:hint="cs"/>
          <w:sz w:val="30"/>
          <w:szCs w:val="30"/>
          <w:cs/>
          <w:lang w:val="th-TH"/>
        </w:rPr>
        <w:t>ภาษีมูลค่าเพิ่มและแสดงสุทธิจากส่วนลดการค้าและส่วนลดตามปริมาณ</w:t>
      </w:r>
    </w:p>
    <w:p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C45C2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การขายสินค้า</w:t>
      </w:r>
    </w:p>
    <w:p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C45C20">
        <w:rPr>
          <w:rFonts w:ascii="Angsana New" w:hAnsi="Angsana New" w:cs="Angsana New" w:hint="cs"/>
          <w:sz w:val="30"/>
          <w:szCs w:val="30"/>
          <w:cs/>
          <w:lang w:val="th-TH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C45C2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45C20">
        <w:rPr>
          <w:rFonts w:ascii="Angsana New" w:hAnsi="Angsana New" w:cs="Angsana New" w:hint="cs"/>
          <w:sz w:val="30"/>
          <w:szCs w:val="30"/>
          <w:cs/>
          <w:lang w:val="th-TH"/>
        </w:rPr>
        <w:t>สำหรับสัญญาที่ให้สิทธิลูกค้าในการคืนสินค้า</w:t>
      </w:r>
      <w:r w:rsidRPr="00C45C2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45C20">
        <w:rPr>
          <w:rFonts w:ascii="Angsana New" w:hAnsi="Angsana New" w:cs="Angsana New" w:hint="cs"/>
          <w:sz w:val="30"/>
          <w:szCs w:val="30"/>
          <w:cs/>
          <w:lang w:val="th-TH"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  <w:r w:rsidRPr="00C45C2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45C20">
        <w:rPr>
          <w:rFonts w:ascii="Angsana New" w:hAnsi="Angsana New" w:cs="Angsana New" w:hint="cs"/>
          <w:sz w:val="30"/>
          <w:szCs w:val="30"/>
          <w:cs/>
          <w:lang w:val="th-TH"/>
        </w:rPr>
        <w:t>ดังนั้น</w:t>
      </w:r>
      <w:r w:rsidRPr="00C45C2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45C20">
        <w:rPr>
          <w:rFonts w:ascii="Angsana New" w:hAnsi="Angsana New" w:cs="Angsana New" w:hint="cs"/>
          <w:sz w:val="30"/>
          <w:szCs w:val="30"/>
          <w:cs/>
          <w:lang w:val="th-TH"/>
        </w:rPr>
        <w:t>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C45C2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นโยบายการบัญชีสำหรับการรับรู้รายได้ในปี</w:t>
      </w:r>
      <w:r w:rsidRPr="00C45C2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 xml:space="preserve"> 2561</w:t>
      </w:r>
    </w:p>
    <w:p w:rsidR="00C45C20" w:rsidRP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:rsidR="00384751" w:rsidRPr="008F0CA6" w:rsidRDefault="00384751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F0CA6">
        <w:rPr>
          <w:rFonts w:ascii="Angsana New" w:hAnsi="Angsana New" w:cs="Angsana New"/>
          <w:sz w:val="30"/>
          <w:szCs w:val="30"/>
          <w:cs/>
          <w:lang w:val="th-TH"/>
        </w:rPr>
        <w:t>รายได้ที่รับรู้ไม่รวมภาษี</w:t>
      </w:r>
      <w:r w:rsidRPr="008F0CA6">
        <w:rPr>
          <w:rFonts w:ascii="Angsana New" w:hAnsi="Angsana New" w:cs="Angsana New"/>
          <w:sz w:val="30"/>
          <w:szCs w:val="30"/>
          <w:cs/>
        </w:rPr>
        <w:t>มูลค่าเพิ่ม</w:t>
      </w:r>
      <w:r w:rsidR="0019575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0CA6">
        <w:rPr>
          <w:rFonts w:ascii="Angsana New" w:hAnsi="Angsana New" w:cs="Angsana New"/>
          <w:sz w:val="30"/>
          <w:szCs w:val="30"/>
          <w:cs/>
        </w:rPr>
        <w:t>และแสดงสุทธิจากส่วนลดการค้า</w:t>
      </w:r>
      <w:r w:rsidR="0052541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5411" w:rsidRPr="00525411">
        <w:rPr>
          <w:rFonts w:ascii="Angsana New" w:hAnsi="Angsana New" w:cs="Angsana New" w:hint="cs"/>
          <w:sz w:val="30"/>
          <w:szCs w:val="30"/>
          <w:cs/>
        </w:rPr>
        <w:t>และส่วนลดตามปริมาณ</w:t>
      </w:r>
    </w:p>
    <w:p w:rsidR="00A909D2" w:rsidRDefault="00A909D2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46E60" w:rsidRPr="0021381B" w:rsidRDefault="00520992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1381B">
        <w:rPr>
          <w:rFonts w:ascii="Angsana New" w:hAnsi="Angsana New"/>
          <w:i/>
          <w:iCs/>
          <w:sz w:val="30"/>
          <w:szCs w:val="30"/>
          <w:cs/>
        </w:rPr>
        <w:t>การขาย</w:t>
      </w:r>
      <w:r w:rsidR="006443B7" w:rsidRPr="0021381B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:rsidR="00C46E60" w:rsidRPr="0021381B" w:rsidRDefault="00C46E60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520992" w:rsidRPr="0021381B" w:rsidRDefault="00520992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21381B">
        <w:rPr>
          <w:rFonts w:ascii="Angsana New" w:hAnsi="Angsana New"/>
          <w:sz w:val="30"/>
          <w:szCs w:val="30"/>
          <w:cs/>
        </w:rPr>
        <w:t>รายได้</w:t>
      </w:r>
      <w:r w:rsidR="00454647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21381B">
        <w:rPr>
          <w:rFonts w:ascii="Angsana New" w:hAnsi="Angsana New"/>
          <w:sz w:val="30"/>
          <w:szCs w:val="30"/>
          <w:cs/>
        </w:rPr>
        <w:t>รับรู้ในกำไร</w:t>
      </w:r>
      <w:r w:rsidR="006443B7" w:rsidRPr="0021381B">
        <w:rPr>
          <w:rFonts w:ascii="Angsana New" w:hAnsi="Angsana New"/>
          <w:sz w:val="30"/>
          <w:szCs w:val="30"/>
          <w:cs/>
        </w:rPr>
        <w:t>หรือ</w:t>
      </w:r>
      <w:r w:rsidRPr="0021381B">
        <w:rPr>
          <w:rFonts w:ascii="Angsana New" w:hAnsi="Angsana New"/>
          <w:sz w:val="30"/>
          <w:szCs w:val="30"/>
          <w:cs/>
        </w:rPr>
        <w:t>ขาดทุนเมื่อได้โอนควา</w:t>
      </w:r>
      <w:r w:rsidR="006443B7" w:rsidRPr="0021381B">
        <w:rPr>
          <w:rFonts w:ascii="Angsana New" w:hAnsi="Angsana New"/>
          <w:sz w:val="30"/>
          <w:szCs w:val="30"/>
          <w:cs/>
        </w:rPr>
        <w:t>มเสี่ยงและผลตอบแทนของความเป็นเจ้</w:t>
      </w:r>
      <w:r w:rsidRPr="0021381B">
        <w:rPr>
          <w:rFonts w:ascii="Angsana New" w:hAnsi="Angsana New"/>
          <w:sz w:val="30"/>
          <w:szCs w:val="30"/>
          <w:cs/>
        </w:rPr>
        <w:t>าของสินค้าที่มีนัยสำคัญไปให้กับผู้ซื้อแล้ว และ</w:t>
      </w:r>
      <w:r w:rsidR="006443B7" w:rsidRPr="0021381B">
        <w:rPr>
          <w:rFonts w:ascii="Angsana New" w:hAnsi="Angsana New"/>
          <w:sz w:val="30"/>
          <w:szCs w:val="30"/>
          <w:cs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</w:t>
      </w:r>
      <w:r w:rsidR="008F7611" w:rsidRPr="0021381B">
        <w:rPr>
          <w:rFonts w:ascii="Angsana New" w:hAnsi="Angsana New" w:hint="cs"/>
          <w:sz w:val="30"/>
          <w:szCs w:val="30"/>
          <w:cs/>
        </w:rPr>
        <w:t xml:space="preserve"> </w:t>
      </w:r>
      <w:r w:rsidR="006443B7" w:rsidRPr="0021381B">
        <w:rPr>
          <w:rFonts w:ascii="Angsana New" w:hAnsi="Angsana New"/>
          <w:sz w:val="30"/>
          <w:szCs w:val="30"/>
          <w:cs/>
        </w:rPr>
        <w:t>ไม่แน่นอนที่มีนัยสำคัญในการได้รับประโยชน์เชิงเศรษ</w:t>
      </w:r>
      <w:r w:rsidR="006443BC" w:rsidRPr="0021381B">
        <w:rPr>
          <w:rFonts w:ascii="Angsana New" w:hAnsi="Angsana New"/>
          <w:sz w:val="30"/>
          <w:szCs w:val="30"/>
          <w:cs/>
        </w:rPr>
        <w:t>ฐกิจจากการขายสินค้า</w:t>
      </w:r>
      <w:r w:rsidR="006443B7" w:rsidRPr="0021381B">
        <w:rPr>
          <w:rFonts w:ascii="Angsana New" w:hAnsi="Angsana New"/>
          <w:sz w:val="30"/>
          <w:szCs w:val="30"/>
          <w:cs/>
        </w:rPr>
        <w:t>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</w:t>
      </w:r>
      <w:r w:rsidR="00997626" w:rsidRPr="0021381B">
        <w:rPr>
          <w:rFonts w:ascii="Angsana New" w:hAnsi="Angsana New"/>
          <w:sz w:val="30"/>
          <w:szCs w:val="30"/>
          <w:cs/>
        </w:rPr>
        <w:t>รับคืนสินค้า</w:t>
      </w:r>
    </w:p>
    <w:p w:rsidR="00525411" w:rsidRPr="00D17414" w:rsidRDefault="00A909D2" w:rsidP="00E30119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D17414" w:rsidRPr="00D1741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รายได้จากการลงทุน</w:t>
      </w:r>
    </w:p>
    <w:p w:rsidR="00525411" w:rsidRPr="00157986" w:rsidRDefault="00525411" w:rsidP="009F2414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D17414" w:rsidRDefault="00E30119" w:rsidP="00E3011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F3478A">
        <w:rPr>
          <w:rFonts w:ascii="Angsana New" w:hAnsi="Angsana New" w:hint="cs"/>
          <w:spacing w:val="-4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</w:t>
      </w:r>
      <w:r w:rsidR="00454647" w:rsidRPr="00F3478A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  <w:r w:rsidRPr="00F3478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3478A">
        <w:rPr>
          <w:rFonts w:ascii="Angsana New" w:hAnsi="Angsana New" w:hint="cs"/>
          <w:spacing w:val="-4"/>
          <w:sz w:val="30"/>
          <w:szCs w:val="30"/>
          <w:cs/>
        </w:rPr>
        <w:t>โดยเงินปันผล</w:t>
      </w:r>
      <w:r w:rsidRPr="00E30119">
        <w:rPr>
          <w:rFonts w:ascii="Angsana New" w:hAnsi="Angsana New" w:hint="cs"/>
          <w:sz w:val="30"/>
          <w:szCs w:val="30"/>
          <w:cs/>
        </w:rPr>
        <w:t>รับบันทึกในกำไรหรือขาดทุนในวันที่กลุ่มบริษัทมีสิทธิได้รับเงินปันผล</w:t>
      </w:r>
      <w:r w:rsidRPr="00E30119">
        <w:rPr>
          <w:rFonts w:ascii="Angsana New" w:hAnsi="Angsana New"/>
          <w:sz w:val="30"/>
          <w:szCs w:val="30"/>
          <w:cs/>
        </w:rPr>
        <w:t xml:space="preserve"> </w:t>
      </w:r>
      <w:r w:rsidRPr="00E30119">
        <w:rPr>
          <w:rFonts w:ascii="Angsana New" w:hAnsi="Angsana New" w:hint="cs"/>
          <w:sz w:val="30"/>
          <w:szCs w:val="30"/>
          <w:cs/>
        </w:rPr>
        <w:t>และดอกเบี้ยรับบันทึกในกำไรหรือขาดทุนตามเกณฑ์คงค้าง</w:t>
      </w:r>
    </w:p>
    <w:p w:rsidR="00E30119" w:rsidRPr="009F2414" w:rsidRDefault="00E30119" w:rsidP="00E3011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5C3B99" w:rsidRPr="00157986" w:rsidRDefault="005C3B99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15798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ต้นทุนทางการเงิน</w:t>
      </w:r>
    </w:p>
    <w:p w:rsidR="005C3B99" w:rsidRPr="00157986" w:rsidRDefault="005C3B99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9E06FF" w:rsidRPr="00157986" w:rsidRDefault="009E06FF" w:rsidP="009E06F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157986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157986">
        <w:rPr>
          <w:rFonts w:ascii="Angsana New" w:hAnsi="Angsana New" w:hint="cs"/>
          <w:sz w:val="30"/>
          <w:szCs w:val="30"/>
          <w:cs/>
        </w:rPr>
        <w:t>หรือ</w:t>
      </w:r>
      <w:r w:rsidRPr="00157986">
        <w:rPr>
          <w:rFonts w:ascii="Angsana New" w:hAnsi="Angsana New"/>
          <w:sz w:val="30"/>
          <w:szCs w:val="30"/>
          <w:cs/>
        </w:rPr>
        <w:t>ขาดทุนในงวดที่ค่าใช้จ่ายดังกล่าวเกิดขึ้น ยกเว้น</w:t>
      </w:r>
      <w:r w:rsidR="00A171E2" w:rsidRPr="00157986">
        <w:rPr>
          <w:rFonts w:ascii="Angsana New" w:hAnsi="Angsana New"/>
          <w:sz w:val="30"/>
          <w:szCs w:val="30"/>
        </w:rPr>
        <w:br/>
      </w:r>
      <w:r w:rsidRPr="00157986">
        <w:rPr>
          <w:rFonts w:ascii="Angsana New" w:hAnsi="Angsana New"/>
          <w:sz w:val="30"/>
          <w:szCs w:val="30"/>
          <w:cs/>
        </w:rPr>
        <w:t xml:space="preserve">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:rsidR="00BD759D" w:rsidRPr="00157986" w:rsidRDefault="00BD759D" w:rsidP="009E06F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C83855" w:rsidRPr="00157986" w:rsidRDefault="00C83855" w:rsidP="00E5239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15798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สัญญาเช่าดำเนินงาน</w:t>
      </w:r>
    </w:p>
    <w:p w:rsidR="00C83855" w:rsidRPr="00157986" w:rsidRDefault="00C83855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C83855" w:rsidRPr="00157986" w:rsidRDefault="00C83855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157986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:rsidR="00C83855" w:rsidRPr="00157986" w:rsidRDefault="00C83855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C83855" w:rsidRPr="00157986" w:rsidRDefault="00195754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7986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:rsidR="00C83855" w:rsidRPr="00157986" w:rsidRDefault="00C83855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C83855" w:rsidRPr="00157986" w:rsidRDefault="00C83855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157986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</w:t>
      </w:r>
      <w:r w:rsidR="004325B0" w:rsidRPr="00157986">
        <w:rPr>
          <w:rFonts w:ascii="Angsana New" w:hAnsi="Angsana New" w:hint="cs"/>
          <w:sz w:val="30"/>
          <w:szCs w:val="30"/>
          <w:cs/>
        </w:rPr>
        <w:t>กลุ่ม</w:t>
      </w:r>
      <w:r w:rsidRPr="00157986">
        <w:rPr>
          <w:rFonts w:ascii="Angsana New" w:hAnsi="Angsana New"/>
          <w:sz w:val="30"/>
          <w:szCs w:val="30"/>
          <w:cs/>
        </w:rPr>
        <w:t>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</w:t>
      </w:r>
      <w:r w:rsidR="004325B0" w:rsidRPr="00157986">
        <w:rPr>
          <w:rFonts w:ascii="Angsana New" w:hAnsi="Angsana New" w:hint="cs"/>
          <w:sz w:val="30"/>
          <w:szCs w:val="30"/>
          <w:cs/>
        </w:rPr>
        <w:t>กลุ่ม</w:t>
      </w:r>
      <w:r w:rsidRPr="00157986">
        <w:rPr>
          <w:rFonts w:ascii="Angsana New" w:hAnsi="Angsana New"/>
          <w:sz w:val="30"/>
          <w:szCs w:val="30"/>
          <w:cs/>
        </w:rPr>
        <w:t>บริษัทมีสิทธิในการควบคุมการใช้สินทรัพย์</w:t>
      </w:r>
    </w:p>
    <w:p w:rsidR="00DE5D0C" w:rsidRPr="00157986" w:rsidRDefault="00DE5D0C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C83855" w:rsidRPr="00157986" w:rsidRDefault="00C83855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157986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หรือมีการประเมินข้อตกลงใหม่ </w:t>
      </w:r>
      <w:r w:rsidR="006E224C" w:rsidRPr="00157986">
        <w:rPr>
          <w:rFonts w:ascii="Angsana New" w:hAnsi="Angsana New" w:hint="cs"/>
          <w:sz w:val="30"/>
          <w:szCs w:val="30"/>
          <w:cs/>
        </w:rPr>
        <w:t>กลุ่ม</w:t>
      </w:r>
      <w:r w:rsidRPr="00157986">
        <w:rPr>
          <w:rFonts w:ascii="Angsana New" w:hAnsi="Angsana New"/>
          <w:sz w:val="30"/>
          <w:szCs w:val="30"/>
          <w:cs/>
        </w:rPr>
        <w:t>บริษัทแยกค่าตอบแทนสำหรับสัญญาเช่าและส่วนที่เป็นองค์ประกอบอื่นโดยใช้มูลค่ายุติธรรมเป็นเกณฑ์ในการแยก หาก</w:t>
      </w:r>
      <w:r w:rsidR="006E224C" w:rsidRPr="00157986">
        <w:rPr>
          <w:rFonts w:ascii="Angsana New" w:hAnsi="Angsana New" w:hint="cs"/>
          <w:sz w:val="30"/>
          <w:szCs w:val="30"/>
          <w:cs/>
        </w:rPr>
        <w:t>กลุ่ม</w:t>
      </w:r>
      <w:r w:rsidRPr="00157986">
        <w:rPr>
          <w:rFonts w:ascii="Angsana New" w:hAnsi="Angsana New"/>
          <w:sz w:val="30"/>
          <w:szCs w:val="30"/>
          <w:cs/>
        </w:rPr>
        <w:t>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</w:t>
      </w:r>
      <w:r w:rsidR="00FC4342">
        <w:rPr>
          <w:rFonts w:ascii="Angsana New" w:hAnsi="Angsana New"/>
          <w:sz w:val="30"/>
          <w:szCs w:val="30"/>
          <w:cs/>
        </w:rPr>
        <w:br/>
      </w:r>
      <w:r w:rsidRPr="00157986">
        <w:rPr>
          <w:rFonts w:ascii="Angsana New" w:hAnsi="Angsana New"/>
          <w:sz w:val="30"/>
          <w:szCs w:val="30"/>
          <w:cs/>
        </w:rPr>
        <w:t>การเงินตามนัยจากหนี้สินจะรับรู้โดยใช้อัตราดอกเบี้ยเงินกู้ยืมส่วนเพิ่มของ</w:t>
      </w:r>
      <w:r w:rsidR="00FF2767" w:rsidRPr="00157986">
        <w:rPr>
          <w:rFonts w:ascii="Angsana New" w:hAnsi="Angsana New" w:hint="cs"/>
          <w:sz w:val="30"/>
          <w:szCs w:val="30"/>
          <w:cs/>
        </w:rPr>
        <w:t>กลุ่ม</w:t>
      </w:r>
      <w:r w:rsidRPr="00157986">
        <w:rPr>
          <w:rFonts w:ascii="Angsana New" w:hAnsi="Angsana New"/>
          <w:sz w:val="30"/>
          <w:szCs w:val="30"/>
          <w:cs/>
        </w:rPr>
        <w:t>บริษัท</w:t>
      </w:r>
    </w:p>
    <w:p w:rsidR="00C83855" w:rsidRPr="00157986" w:rsidRDefault="00C83855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7B2448" w:rsidRPr="0021381B" w:rsidRDefault="00157986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br w:type="page"/>
      </w:r>
      <w:r w:rsidR="0090509B" w:rsidRPr="0021381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:rsidR="007B2448" w:rsidRPr="0021381B" w:rsidRDefault="007B244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E734A" w:rsidRPr="0021381B" w:rsidRDefault="005E734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1381B">
        <w:rPr>
          <w:rFonts w:ascii="Angsana New" w:hAnsi="Angsana New" w:cs="Angsana New" w:hint="cs"/>
          <w:sz w:val="30"/>
          <w:szCs w:val="30"/>
          <w:cs/>
          <w:lang w:val="th-TH"/>
        </w:rPr>
        <w:t>ค่าใช้จ่ายภาษีเงินได้</w:t>
      </w:r>
      <w:r w:rsidR="0090509B" w:rsidRPr="0021381B">
        <w:rPr>
          <w:rFonts w:ascii="Angsana New" w:hAnsi="Angsana New" w:cs="Angsana New"/>
          <w:sz w:val="30"/>
          <w:szCs w:val="30"/>
          <w:cs/>
          <w:lang w:val="th-TH"/>
        </w:rPr>
        <w:t>สำหรับปีประกอบด้วยภาษีเงินได้ของงวดปัจจุบัน</w:t>
      </w:r>
      <w:r w:rsidRPr="0021381B">
        <w:rPr>
          <w:rFonts w:ascii="Angsana New" w:hAnsi="Angsana New" w:cs="Angsana New" w:hint="cs"/>
          <w:sz w:val="30"/>
          <w:szCs w:val="30"/>
          <w:cs/>
          <w:lang w:val="th-TH"/>
        </w:rPr>
        <w:t>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2D48C1" w:rsidRPr="0021381B" w:rsidRDefault="002D48C1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0509B" w:rsidRPr="008F0CA6" w:rsidRDefault="005E734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F0CA6">
        <w:rPr>
          <w:rFonts w:ascii="Angsana New" w:hAnsi="Angsana New" w:cs="Angsana New"/>
          <w:sz w:val="30"/>
          <w:szCs w:val="30"/>
          <w:cs/>
          <w:lang w:val="th-TH"/>
        </w:rPr>
        <w:t>ภาษีเงินได้ของงวดปัจจุบัน</w:t>
      </w:r>
      <w:r w:rsidR="0090509B" w:rsidRPr="008F0CA6">
        <w:rPr>
          <w:rFonts w:ascii="Angsana New" w:hAnsi="Angsana New" w:cs="Angsana New"/>
          <w:sz w:val="30"/>
          <w:szCs w:val="30"/>
          <w:cs/>
          <w:lang w:val="th-TH"/>
        </w:rPr>
        <w:t>ได้แก่</w:t>
      </w:r>
      <w:r w:rsidR="003E17C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90509B" w:rsidRPr="008F0CA6">
        <w:rPr>
          <w:rFonts w:ascii="Angsana New" w:hAnsi="Angsana New" w:cs="Angsana New"/>
          <w:sz w:val="30"/>
          <w:szCs w:val="30"/>
          <w:cs/>
          <w:lang w:val="th-TH"/>
        </w:rPr>
        <w:t>ภาษีที่คาดว่าจะจ่ายชำระ</w:t>
      </w:r>
      <w:r w:rsidRPr="008F0CA6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หรือได้รับชำระ </w:t>
      </w:r>
      <w:r w:rsidR="0090509B" w:rsidRPr="008F0CA6">
        <w:rPr>
          <w:rFonts w:ascii="Angsana New" w:hAnsi="Angsana New" w:cs="Angsana New"/>
          <w:sz w:val="30"/>
          <w:szCs w:val="30"/>
          <w:cs/>
          <w:lang w:val="th-TH"/>
        </w:rPr>
        <w:t>โดยคำนวณจากกำไร</w:t>
      </w:r>
      <w:r w:rsidRPr="008F0CA6">
        <w:rPr>
          <w:rFonts w:ascii="Angsana New" w:hAnsi="Angsana New" w:cs="Angsana New" w:hint="cs"/>
          <w:sz w:val="30"/>
          <w:szCs w:val="30"/>
          <w:cs/>
          <w:lang w:val="th-TH"/>
        </w:rPr>
        <w:t>หรือขาดทุน</w:t>
      </w:r>
      <w:r w:rsidR="0090509B" w:rsidRPr="008F0CA6">
        <w:rPr>
          <w:rFonts w:ascii="Angsana New" w:hAnsi="Angsana New" w:cs="Angsana New"/>
          <w:sz w:val="30"/>
          <w:szCs w:val="30"/>
          <w:cs/>
          <w:lang w:val="th-TH"/>
        </w:rPr>
        <w:t>ประจำปีที่ต้องเสียภาษี โดยใช้อัตราภาษีที่ประกาศใช้</w:t>
      </w:r>
      <w:r w:rsidRPr="008F0CA6">
        <w:rPr>
          <w:rFonts w:ascii="Angsana New" w:hAnsi="Angsana New" w:cs="Angsana New" w:hint="cs"/>
          <w:sz w:val="30"/>
          <w:szCs w:val="30"/>
          <w:cs/>
          <w:lang w:val="th-TH"/>
        </w:rPr>
        <w:t>หรือที่คาดว่ามีผลบังคับใช้</w:t>
      </w:r>
      <w:r w:rsidR="0090509B" w:rsidRPr="008F0CA6">
        <w:rPr>
          <w:rFonts w:ascii="Angsana New" w:hAnsi="Angsana New" w:cs="Angsana New"/>
          <w:sz w:val="30"/>
          <w:szCs w:val="30"/>
          <w:cs/>
          <w:lang w:val="th-TH"/>
        </w:rPr>
        <w:t xml:space="preserve"> ณ วันที่รายงาน ตลอดจน</w:t>
      </w:r>
      <w:r w:rsidR="00525411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="0090509B" w:rsidRPr="008F0CA6">
        <w:rPr>
          <w:rFonts w:ascii="Angsana New" w:hAnsi="Angsana New" w:cs="Angsana New"/>
          <w:sz w:val="30"/>
          <w:szCs w:val="30"/>
          <w:cs/>
          <w:lang w:val="th-TH"/>
        </w:rPr>
        <w:t>การปรับปรุงทางภาษีที่เกี่ยวกับรายการในปีก่อนๆ</w:t>
      </w:r>
    </w:p>
    <w:p w:rsidR="00A57443" w:rsidRDefault="00A57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634330" w:rsidRPr="008F0CA6" w:rsidRDefault="0063433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F0CA6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B17809">
        <w:rPr>
          <w:rFonts w:ascii="Angsana New" w:hAnsi="Angsana New" w:cs="Angsana New"/>
          <w:sz w:val="30"/>
          <w:szCs w:val="30"/>
          <w:cs/>
        </w:rPr>
        <w:br/>
      </w:r>
      <w:r w:rsidRPr="008F0CA6">
        <w:rPr>
          <w:rFonts w:ascii="Angsana New" w:hAnsi="Angsana New" w:cs="Angsana New" w:hint="cs"/>
          <w:sz w:val="30"/>
          <w:szCs w:val="30"/>
          <w:cs/>
        </w:rPr>
        <w:t>ผลแตกต่างชั่วคราวต่อไปนี้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="00AF4A6D" w:rsidRPr="008F0CA6">
        <w:rPr>
          <w:rFonts w:ascii="Angsana New" w:hAnsi="Angsana New" w:cs="Angsana New" w:hint="cs"/>
          <w:sz w:val="30"/>
          <w:szCs w:val="30"/>
          <w:cs/>
        </w:rPr>
        <w:t xml:space="preserve"> และผลแตกต่</w:t>
      </w:r>
      <w:r w:rsidR="001E7473">
        <w:rPr>
          <w:rFonts w:ascii="Angsana New" w:hAnsi="Angsana New" w:cs="Angsana New" w:hint="cs"/>
          <w:sz w:val="30"/>
          <w:szCs w:val="30"/>
          <w:cs/>
        </w:rPr>
        <w:t>างที่เกี่ยวข้องกับเงินลงทุนใน</w:t>
      </w:r>
      <w:r w:rsidR="00525411">
        <w:rPr>
          <w:rFonts w:ascii="Angsana New" w:hAnsi="Angsana New" w:cs="Angsana New"/>
          <w:sz w:val="30"/>
          <w:szCs w:val="30"/>
          <w:cs/>
        </w:rPr>
        <w:br/>
      </w:r>
      <w:r w:rsidR="00525411">
        <w:rPr>
          <w:rFonts w:ascii="Angsana New" w:hAnsi="Angsana New" w:cs="Angsana New" w:hint="cs"/>
          <w:sz w:val="30"/>
          <w:szCs w:val="30"/>
          <w:cs/>
        </w:rPr>
        <w:t>บริษัทย่อยและ</w:t>
      </w:r>
      <w:r w:rsidR="00AF4A6D" w:rsidRPr="008F0CA6">
        <w:rPr>
          <w:rFonts w:ascii="Angsana New" w:hAnsi="Angsana New" w:cs="Angsana New" w:hint="cs"/>
          <w:sz w:val="30"/>
          <w:szCs w:val="30"/>
          <w:cs/>
        </w:rPr>
        <w:t>การ</w:t>
      </w:r>
      <w:r w:rsidR="001E7473">
        <w:rPr>
          <w:rFonts w:ascii="Angsana New" w:hAnsi="Angsana New" w:cs="Angsana New" w:hint="cs"/>
          <w:sz w:val="30"/>
          <w:szCs w:val="30"/>
          <w:cs/>
        </w:rPr>
        <w:t>ร่วมค้า</w:t>
      </w:r>
      <w:r w:rsidR="00AF4A6D" w:rsidRPr="008F0CA6">
        <w:rPr>
          <w:rFonts w:ascii="Angsana New" w:hAnsi="Angsana New" w:cs="Angsana New" w:hint="cs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:rsidR="002C1833" w:rsidRPr="00E71E3C" w:rsidRDefault="002C183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37653" w:rsidRPr="008F0CA6" w:rsidRDefault="00E3765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F0CA6">
        <w:rPr>
          <w:rFonts w:ascii="Angsana New" w:hAnsi="Angsana New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525411">
        <w:rPr>
          <w:rFonts w:ascii="Angsana New" w:hAnsi="Angsana New" w:cs="Angsana New"/>
          <w:sz w:val="30"/>
          <w:szCs w:val="30"/>
          <w:cs/>
        </w:rPr>
        <w:br/>
      </w:r>
      <w:r w:rsidR="00FF276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F0CA6">
        <w:rPr>
          <w:rFonts w:ascii="Angsana New" w:hAnsi="Angsana New" w:cs="Angsana New" w:hint="cs"/>
          <w:sz w:val="30"/>
          <w:szCs w:val="30"/>
          <w:cs/>
        </w:rPr>
        <w:t>บริษัทคาดว่าจะได้รับประโยชน์จากสินทรัพย์หรือจะจ่ายชำระหนี้สินตามมูลค่าตามบัญชี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:rsidR="005C2310" w:rsidRDefault="00606F39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/>
      </w:r>
      <w:r w:rsidR="005C2310" w:rsidRPr="008F0CA6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5B31F9" w:rsidRDefault="005B31F9" w:rsidP="00BC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BC004B" w:rsidRPr="008F0CA6" w:rsidRDefault="0090509B" w:rsidP="00BC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F0CA6">
        <w:rPr>
          <w:rFonts w:ascii="Angsana New" w:hAnsi="Angsana New" w:cs="Angsana New"/>
          <w:sz w:val="30"/>
          <w:szCs w:val="30"/>
          <w:cs/>
          <w:lang w:val="th-TH"/>
        </w:rPr>
        <w:t>ในการกำหนดมูลค่าของภาษีเงินได้ของงวดปัจจุบัน</w:t>
      </w:r>
      <w:r w:rsidR="00526D20" w:rsidRPr="008F0CA6">
        <w:rPr>
          <w:rFonts w:ascii="Angsana New" w:hAnsi="Angsana New" w:cs="Angsana New" w:hint="cs"/>
          <w:sz w:val="30"/>
          <w:szCs w:val="30"/>
          <w:cs/>
          <w:lang w:val="th-TH"/>
        </w:rPr>
        <w:t>และ</w:t>
      </w:r>
      <w:r w:rsidR="00526D20" w:rsidRPr="008F0CA6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</w:t>
      </w:r>
      <w:r w:rsidRPr="008F0CA6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6E224C">
        <w:rPr>
          <w:rFonts w:ascii="Angsana New" w:hAnsi="Angsana New" w:cs="Angsana New" w:hint="cs"/>
          <w:sz w:val="30"/>
          <w:szCs w:val="30"/>
          <w:cs/>
          <w:lang w:val="th-TH"/>
        </w:rPr>
        <w:t>กลุ่ม</w:t>
      </w:r>
      <w:r w:rsidRPr="008F0CA6">
        <w:rPr>
          <w:rFonts w:ascii="Angsana New" w:hAnsi="Angsana New" w:cs="Angsana New"/>
          <w:sz w:val="30"/>
          <w:szCs w:val="30"/>
          <w:cs/>
          <w:lang w:val="th-TH"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</w:t>
      </w:r>
      <w:r w:rsidR="006E224C">
        <w:rPr>
          <w:rFonts w:ascii="Angsana New" w:hAnsi="Angsana New" w:cs="Angsana New"/>
          <w:sz w:val="30"/>
          <w:szCs w:val="30"/>
          <w:cs/>
          <w:lang w:val="th-TH"/>
        </w:rPr>
        <w:t>่มขึ้น และมีดอกเบี้ยที่ต้องชำระ</w:t>
      </w:r>
      <w:r w:rsidR="006E224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กลุ่ม</w:t>
      </w:r>
      <w:r w:rsidRPr="008F0CA6">
        <w:rPr>
          <w:rFonts w:ascii="Angsana New" w:hAnsi="Angsana New" w:cs="Angsana New"/>
          <w:sz w:val="30"/>
          <w:szCs w:val="30"/>
          <w:cs/>
          <w:lang w:val="th-TH"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</w:t>
      </w:r>
      <w:r w:rsidR="00BA569B">
        <w:rPr>
          <w:rFonts w:ascii="Angsana New" w:hAnsi="Angsana New" w:cs="Angsana New"/>
          <w:sz w:val="30"/>
          <w:szCs w:val="30"/>
          <w:cs/>
          <w:lang w:val="th-TH"/>
        </w:rPr>
        <w:t>พื้นฐานการประมาณการและข้อสมมติ</w:t>
      </w:r>
      <w:r w:rsidRPr="008F0CA6">
        <w:rPr>
          <w:rFonts w:ascii="Angsana New" w:hAnsi="Angsana New" w:cs="Angsana New"/>
          <w:sz w:val="30"/>
          <w:szCs w:val="30"/>
          <w:cs/>
          <w:lang w:val="th-TH"/>
        </w:rPr>
        <w:t xml:space="preserve"> และอาจจะเกี่ยวข้องกับการตัดสินใจเกี่ยวกับเหตุการณ์ในอนาคต </w:t>
      </w:r>
      <w:r w:rsidR="00B17809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8F0CA6">
        <w:rPr>
          <w:rFonts w:ascii="Angsana New" w:hAnsi="Angsana New" w:cs="Angsana New"/>
          <w:sz w:val="30"/>
          <w:szCs w:val="30"/>
          <w:cs/>
          <w:lang w:val="th-TH"/>
        </w:rPr>
        <w:t>ข้อมูลใหม่ๆ อาจจะทำให้</w:t>
      </w:r>
      <w:r w:rsidR="006E224C">
        <w:rPr>
          <w:rFonts w:ascii="Angsana New" w:hAnsi="Angsana New" w:cs="Angsana New" w:hint="cs"/>
          <w:sz w:val="30"/>
          <w:szCs w:val="30"/>
          <w:cs/>
          <w:lang w:val="th-TH"/>
        </w:rPr>
        <w:t>กลุ่ม</w:t>
      </w:r>
      <w:r w:rsidRPr="008F0CA6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บริษัทเปลี่ยนการตัดสินใจโดยขึ้นอยู่กับความเพียงพอของภาษีเงินได้ค้างจ่ายที่มีอยู่ </w:t>
      </w:r>
      <w:r w:rsidR="00B17809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8F0CA6">
        <w:rPr>
          <w:rFonts w:ascii="Angsana New" w:hAnsi="Angsana New" w:cs="Angsana New"/>
          <w:sz w:val="30"/>
          <w:szCs w:val="30"/>
          <w:cs/>
          <w:lang w:val="th-TH"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724FD2" w:rsidRPr="00E71E3C" w:rsidRDefault="00724FD2" w:rsidP="00BC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355EA" w:rsidRPr="008F0CA6" w:rsidRDefault="004355EA" w:rsidP="00BC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F0CA6">
        <w:rPr>
          <w:rFonts w:ascii="Angsana New" w:hAnsi="Angsana New" w:cs="Angsana New" w:hint="cs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E307E4" w:rsidRPr="008F0CA6">
        <w:rPr>
          <w:rFonts w:ascii="Angsana New" w:hAnsi="Angsana New" w:hint="cs"/>
          <w:sz w:val="30"/>
          <w:szCs w:val="30"/>
          <w:cs/>
        </w:rPr>
        <w:t xml:space="preserve">    </w:t>
      </w:r>
      <w:r w:rsidRPr="008F0CA6">
        <w:rPr>
          <w:rFonts w:ascii="Angsana New" w:hAnsi="Angsana New" w:cs="Angsana New" w:hint="cs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E307E4" w:rsidRPr="008F0CA6">
        <w:rPr>
          <w:rFonts w:ascii="Angsana New" w:hAnsi="Angsana New" w:hint="cs"/>
          <w:sz w:val="30"/>
          <w:szCs w:val="30"/>
          <w:cs/>
        </w:rPr>
        <w:t xml:space="preserve">   </w:t>
      </w:r>
      <w:r w:rsidRPr="008F0CA6">
        <w:rPr>
          <w:rFonts w:ascii="Angsana New" w:hAnsi="Angsana New" w:cs="Angsana New" w:hint="cs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 w:rsidRPr="008F0CA6">
        <w:rPr>
          <w:rFonts w:ascii="Times New Roman" w:hAnsi="Times New Roman" w:hint="cs"/>
          <w:sz w:val="30"/>
          <w:szCs w:val="30"/>
          <w:cs/>
        </w:rPr>
        <w:t xml:space="preserve"> </w:t>
      </w:r>
      <w:r w:rsidRPr="008F0CA6">
        <w:rPr>
          <w:rFonts w:ascii="Angsana New" w:hAnsi="Angsana New" w:cs="Angsana New" w:hint="cs"/>
          <w:sz w:val="30"/>
          <w:szCs w:val="30"/>
          <w:cs/>
        </w:rPr>
        <w:t>สำหรับหน่วยภาษีต่างกันนั้นกิจการมีความตั้งใจจะจ่ายชำระ</w:t>
      </w:r>
      <w:r w:rsidR="00731221" w:rsidRPr="008F0CA6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Pr="008F0CA6">
        <w:rPr>
          <w:rFonts w:ascii="Angsana New" w:hAnsi="Angsana New" w:cs="Angsana New" w:hint="cs"/>
          <w:sz w:val="30"/>
          <w:szCs w:val="30"/>
          <w:cs/>
        </w:rPr>
        <w:t>และ</w:t>
      </w:r>
      <w:r w:rsidR="00731221" w:rsidRPr="008F0CA6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8F0CA6"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9D37BC" w:rsidRPr="008F0CA6" w:rsidRDefault="009D37BC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E43000" w:rsidRDefault="009D37BC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8F0CA6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F46695" w:rsidRPr="00F46695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</w:t>
      </w:r>
      <w:r w:rsidR="00F46695">
        <w:rPr>
          <w:rFonts w:ascii="Angsana New" w:hAnsi="Angsana New"/>
          <w:sz w:val="30"/>
          <w:szCs w:val="30"/>
        </w:rPr>
        <w:br/>
      </w:r>
      <w:r w:rsidR="00F46695" w:rsidRPr="00F46695">
        <w:rPr>
          <w:rFonts w:ascii="Angsana New" w:hAnsi="Angsana New" w:hint="cs"/>
          <w:sz w:val="30"/>
          <w:szCs w:val="30"/>
          <w:cs/>
        </w:rPr>
        <w:t>การกลับรายการผลแตกต่างชั่วคราวที่เกี่ยวข้อง</w:t>
      </w:r>
      <w:r w:rsidR="00F46695" w:rsidRPr="00F46695">
        <w:rPr>
          <w:rFonts w:ascii="Angsana New" w:hAnsi="Angsana New"/>
          <w:sz w:val="30"/>
          <w:szCs w:val="30"/>
          <w:cs/>
        </w:rPr>
        <w:t xml:space="preserve"> </w:t>
      </w:r>
      <w:r w:rsidR="00F46695" w:rsidRPr="00F46695">
        <w:rPr>
          <w:rFonts w:ascii="Angsana New" w:hAnsi="Angsana New" w:hint="cs"/>
          <w:sz w:val="30"/>
          <w:szCs w:val="30"/>
          <w:cs/>
        </w:rPr>
        <w:t>ดังนั้น</w:t>
      </w:r>
      <w:r w:rsidR="00F46695" w:rsidRPr="00F46695">
        <w:rPr>
          <w:rFonts w:ascii="Angsana New" w:hAnsi="Angsana New"/>
          <w:sz w:val="30"/>
          <w:szCs w:val="30"/>
          <w:cs/>
        </w:rPr>
        <w:t xml:space="preserve"> </w:t>
      </w:r>
      <w:r w:rsidR="00F46695" w:rsidRPr="00F46695">
        <w:rPr>
          <w:rFonts w:ascii="Angsana New" w:hAnsi="Angsana New" w:hint="cs"/>
          <w:sz w:val="30"/>
          <w:szCs w:val="30"/>
          <w:cs/>
        </w:rPr>
        <w:t>กำไรเพื่อเสียภาษีในอนาคตหลังปรับปรุงการกลับรายการ</w:t>
      </w:r>
      <w:r w:rsidR="00F46695">
        <w:rPr>
          <w:rFonts w:ascii="Angsana New" w:hAnsi="Angsana New"/>
          <w:sz w:val="30"/>
          <w:szCs w:val="30"/>
        </w:rPr>
        <w:br/>
      </w:r>
      <w:r w:rsidR="00F46695" w:rsidRPr="00F46695">
        <w:rPr>
          <w:rFonts w:ascii="Angsana New" w:hAnsi="Angsana New" w:hint="cs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="00F46695">
        <w:rPr>
          <w:rFonts w:ascii="Angsana New" w:hAnsi="Angsana New"/>
          <w:sz w:val="30"/>
          <w:szCs w:val="30"/>
          <w:lang w:val="en-US"/>
        </w:rPr>
        <w:t xml:space="preserve"> </w:t>
      </w:r>
      <w:r w:rsidRPr="008F0CA6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724FD2" w:rsidRDefault="00724FD2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9A478F" w:rsidRPr="008F0CA6" w:rsidRDefault="009A478F" w:rsidP="00724FD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F0CA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กำไรต่อหุ้น</w:t>
      </w:r>
    </w:p>
    <w:p w:rsidR="009A478F" w:rsidRPr="00606F39" w:rsidRDefault="009A478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9A478F" w:rsidRDefault="006E224C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กลุ่ม</w:t>
      </w:r>
      <w:r w:rsidR="009A478F" w:rsidRPr="008F0CA6">
        <w:rPr>
          <w:rFonts w:ascii="Angsana New" w:hAnsi="Angsana New" w:cs="Angsana New"/>
          <w:sz w:val="30"/>
          <w:szCs w:val="30"/>
          <w:cs/>
          <w:lang w:val="th-TH"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</w:t>
      </w:r>
      <w:r w:rsidR="001A7328" w:rsidRPr="008F0CA6">
        <w:rPr>
          <w:rFonts w:ascii="Angsana New" w:hAnsi="Angsana New" w:cs="Angsana New"/>
          <w:sz w:val="30"/>
          <w:szCs w:val="30"/>
          <w:cs/>
          <w:lang w:val="th-TH"/>
        </w:rPr>
        <w:t>ดทุนของผู้ถือหุ้นสามัญของบริษัท</w:t>
      </w:r>
      <w:r w:rsidR="0009614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9A478F" w:rsidRPr="008F0CA6">
        <w:rPr>
          <w:rFonts w:ascii="Angsana New" w:hAnsi="Angsana New" w:cs="Angsana New"/>
          <w:sz w:val="30"/>
          <w:szCs w:val="30"/>
          <w:cs/>
          <w:lang w:val="th-TH"/>
        </w:rPr>
        <w:t>ด้วยจำนวนหุ้นสามัญ</w:t>
      </w:r>
      <w:r w:rsidR="0080223B" w:rsidRPr="008F0CA6">
        <w:rPr>
          <w:rFonts w:ascii="Angsana New" w:hAnsi="Angsana New" w:cs="Angsana New"/>
          <w:sz w:val="30"/>
          <w:szCs w:val="30"/>
          <w:cs/>
          <w:lang w:val="th-TH"/>
        </w:rPr>
        <w:t>ถัวเฉลี่ยถ่วงน้ำหนัก</w:t>
      </w:r>
      <w:r w:rsidR="009A478F" w:rsidRPr="008F0CA6">
        <w:rPr>
          <w:rFonts w:ascii="Angsana New" w:hAnsi="Angsana New" w:cs="Angsana New"/>
          <w:sz w:val="30"/>
          <w:szCs w:val="30"/>
          <w:cs/>
          <w:lang w:val="th-TH"/>
        </w:rPr>
        <w:t>ที่ออกจำหน่ายระหว่างปี</w:t>
      </w:r>
    </w:p>
    <w:p w:rsidR="00FA4855" w:rsidRDefault="00FA4855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FA4855" w:rsidRPr="00FA4855" w:rsidRDefault="00FA4855" w:rsidP="00FA4855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FA485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FA4855" w:rsidRPr="00FA4855" w:rsidRDefault="00FA4855" w:rsidP="00FA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A4855" w:rsidRPr="00FA4855" w:rsidRDefault="00FA4855" w:rsidP="00FA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A4855">
        <w:rPr>
          <w:rFonts w:ascii="Angsana New" w:hAnsi="Angsana New" w:cs="Angsana New" w:hint="cs"/>
          <w:sz w:val="30"/>
          <w:szCs w:val="30"/>
          <w:cs/>
        </w:rPr>
        <w:t>บุคคลหรือกิจการที่เกี่ยวข้องกันหมายถึง</w:t>
      </w:r>
      <w:r w:rsidRPr="00FA48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A4855">
        <w:rPr>
          <w:rFonts w:ascii="Angsana New" w:hAnsi="Angsana New" w:cs="Angsana New" w:hint="cs"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</w:t>
      </w:r>
      <w:r w:rsidR="004B71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A4855">
        <w:rPr>
          <w:rFonts w:ascii="Angsana New" w:hAnsi="Angsana New" w:cs="Angsana New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หรือมีอิทธิพลอย่างมีสาระสำคัญในการตัดสินใจทางการเงินและการบริหารของกลุ่มบริษัท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FA4855">
        <w:rPr>
          <w:rFonts w:ascii="Angsana New" w:hAnsi="Angsana New" w:cs="Angsana New" w:hint="cs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FA48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A4855">
        <w:rPr>
          <w:rFonts w:ascii="Angsana New" w:hAnsi="Angsana New" w:cs="Angsana New" w:hint="cs"/>
          <w:sz w:val="30"/>
          <w:szCs w:val="30"/>
          <w:cs/>
        </w:rPr>
        <w:t>หรือ</w:t>
      </w:r>
      <w:r w:rsidR="003E17CE">
        <w:rPr>
          <w:rFonts w:ascii="Angsana New" w:hAnsi="Angsana New" w:cs="Angsana New"/>
          <w:sz w:val="30"/>
          <w:szCs w:val="30"/>
          <w:cs/>
        </w:rPr>
        <w:br/>
      </w:r>
      <w:r w:rsidRPr="00FA4855">
        <w:rPr>
          <w:rFonts w:ascii="Angsana New" w:hAnsi="Angsana New" w:cs="Angsana New" w:hint="cs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</w:t>
      </w:r>
      <w:r w:rsidRPr="00FA48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A4855">
        <w:rPr>
          <w:rFonts w:ascii="Angsana New" w:hAnsi="Angsana New" w:cs="Angsana New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DE5D0C" w:rsidRDefault="00DE5D0C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A63707" w:rsidRPr="008F0CA6" w:rsidRDefault="00A63707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F0CA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:rsidR="00A63707" w:rsidRPr="00606F39" w:rsidRDefault="00A63707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E30119" w:rsidRDefault="00E30119" w:rsidP="00BA5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x-none" w:eastAsia="x-none"/>
        </w:rPr>
      </w:pPr>
      <w:r w:rsidRPr="00E30119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ผลการดำเนินงานของส่วนงานที่รายงานต่อประธานเจ้าหน้าที่บริหาร</w:t>
      </w:r>
      <w:r w:rsidR="003E17CE" w:rsidRPr="00E30119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ของกลุ่มบริษัท</w:t>
      </w:r>
      <w:r w:rsidR="003E17CE" w:rsidRPr="00E30119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E30119">
        <w:rPr>
          <w:rFonts w:ascii="Angsana New" w:hAnsi="Angsana New" w:cs="Angsana New"/>
          <w:sz w:val="30"/>
          <w:szCs w:val="30"/>
          <w:cs/>
          <w:lang w:val="x-none" w:eastAsia="x-none"/>
        </w:rPr>
        <w:t>(</w:t>
      </w:r>
      <w:r w:rsidRPr="00E30119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ผู้มีอำนาจตัดสินใจสูงสุดด้านการดำเนินงาน</w:t>
      </w:r>
      <w:r w:rsidRPr="00E30119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) </w:t>
      </w:r>
      <w:r w:rsidRPr="00E30119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E30119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</w:p>
    <w:p w:rsidR="00E30119" w:rsidRDefault="00E30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x-none" w:eastAsia="x-none"/>
        </w:rPr>
      </w:pPr>
      <w:r>
        <w:rPr>
          <w:rFonts w:ascii="Angsana New" w:hAnsi="Angsana New" w:cs="Angsana New"/>
          <w:sz w:val="30"/>
          <w:szCs w:val="30"/>
          <w:cs/>
          <w:lang w:val="x-none" w:eastAsia="x-none"/>
        </w:rPr>
        <w:br w:type="page"/>
      </w:r>
    </w:p>
    <w:p w:rsidR="001C7DF8" w:rsidRPr="008F0CA6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F0CA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1C7DF8" w:rsidRPr="00606F39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1C7DF8" w:rsidRPr="008F0CA6" w:rsidRDefault="00AF4A6D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8F0CA6">
        <w:rPr>
          <w:rFonts w:ascii="Angsana New" w:hAnsi="Angsana New" w:hint="cs"/>
          <w:sz w:val="30"/>
          <w:szCs w:val="30"/>
          <w:cs/>
          <w:lang w:val="en-US"/>
        </w:rPr>
        <w:t>ความสัมพันธ์ที่มีกับการร่วม</w:t>
      </w:r>
      <w:r w:rsidR="001E7473">
        <w:rPr>
          <w:rFonts w:ascii="Angsana New" w:hAnsi="Angsana New" w:hint="cs"/>
          <w:sz w:val="30"/>
          <w:szCs w:val="30"/>
          <w:cs/>
          <w:lang w:val="en-US"/>
        </w:rPr>
        <w:t>ค้า</w:t>
      </w:r>
      <w:r w:rsidR="00F216D9">
        <w:rPr>
          <w:rFonts w:ascii="Angsana New" w:hAnsi="Angsana New" w:hint="cs"/>
          <w:sz w:val="30"/>
          <w:szCs w:val="30"/>
          <w:cs/>
          <w:lang w:val="en-US"/>
        </w:rPr>
        <w:t>และบริษัทย่อย</w:t>
      </w:r>
      <w:r w:rsidRPr="008F0CA6">
        <w:rPr>
          <w:rFonts w:ascii="Angsana New" w:hAnsi="Angsana New" w:hint="cs"/>
          <w:sz w:val="30"/>
          <w:szCs w:val="30"/>
          <w:cs/>
          <w:lang w:val="en-US"/>
        </w:rPr>
        <w:t>ได้เปิดเผยในหมายเหตุประกอบงบการเงินข้อ</w:t>
      </w:r>
      <w:r w:rsidRPr="008F0CA6">
        <w:rPr>
          <w:rFonts w:ascii="Angsana New" w:hAnsi="Angsana New"/>
          <w:sz w:val="30"/>
          <w:szCs w:val="30"/>
          <w:lang w:val="en-US"/>
        </w:rPr>
        <w:t xml:space="preserve"> </w:t>
      </w:r>
      <w:r w:rsidR="00987712" w:rsidRPr="008F0CA6">
        <w:rPr>
          <w:rFonts w:ascii="Angsana New" w:hAnsi="Angsana New"/>
          <w:sz w:val="30"/>
          <w:szCs w:val="30"/>
          <w:lang w:val="en-US"/>
        </w:rPr>
        <w:t>9</w:t>
      </w:r>
      <w:r w:rsidRPr="008F0CA6">
        <w:rPr>
          <w:rFonts w:ascii="Angsana New" w:hAnsi="Angsana New"/>
          <w:sz w:val="30"/>
          <w:szCs w:val="30"/>
          <w:lang w:val="en-US"/>
        </w:rPr>
        <w:t xml:space="preserve"> </w:t>
      </w:r>
      <w:r w:rsidR="00F216D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216D9">
        <w:rPr>
          <w:rFonts w:ascii="Angsana New" w:hAnsi="Angsana New"/>
          <w:sz w:val="30"/>
          <w:szCs w:val="30"/>
          <w:lang w:val="en-US"/>
        </w:rPr>
        <w:t xml:space="preserve">10 </w:t>
      </w:r>
      <w:r w:rsidR="009D7FA6" w:rsidRPr="009D7FA6">
        <w:rPr>
          <w:rFonts w:ascii="Angsana New" w:hAnsi="Angsana New" w:hint="cs"/>
          <w:sz w:val="30"/>
          <w:szCs w:val="30"/>
          <w:cs/>
          <w:lang w:val="en-US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:rsidR="0058651E" w:rsidRDefault="0058651E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78" w:type="dxa"/>
        <w:tblInd w:w="360" w:type="dxa"/>
        <w:tblLook w:val="04A0" w:firstRow="1" w:lastRow="0" w:firstColumn="1" w:lastColumn="0" w:noHBand="0" w:noVBand="1"/>
      </w:tblPr>
      <w:tblGrid>
        <w:gridCol w:w="3798"/>
        <w:gridCol w:w="1440"/>
        <w:gridCol w:w="4140"/>
      </w:tblGrid>
      <w:tr w:rsidR="00D85C5F" w:rsidRPr="00CA18EA" w:rsidTr="00D2090D">
        <w:trPr>
          <w:trHeight w:val="434"/>
          <w:tblHeader/>
        </w:trPr>
        <w:tc>
          <w:tcPr>
            <w:tcW w:w="3798" w:type="dxa"/>
            <w:shd w:val="clear" w:color="auto" w:fill="auto"/>
          </w:tcPr>
          <w:p w:rsidR="00D85C5F" w:rsidRPr="00CA18EA" w:rsidRDefault="00D85C5F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A18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:rsidR="00D85C5F" w:rsidRPr="00CA18EA" w:rsidRDefault="00D85C5F" w:rsidP="00E37D7C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A18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ประเทศที่จัดตั้ง</w:t>
            </w:r>
          </w:p>
        </w:tc>
        <w:tc>
          <w:tcPr>
            <w:tcW w:w="4140" w:type="dxa"/>
            <w:shd w:val="clear" w:color="auto" w:fill="auto"/>
          </w:tcPr>
          <w:p w:rsidR="00D85C5F" w:rsidRPr="00CA18EA" w:rsidRDefault="00171D75" w:rsidP="00D2090D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A18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7E10FF" w:rsidRPr="00CA18EA" w:rsidTr="00D2090D">
        <w:trPr>
          <w:trHeight w:val="434"/>
          <w:tblHeader/>
        </w:trPr>
        <w:tc>
          <w:tcPr>
            <w:tcW w:w="3798" w:type="dxa"/>
            <w:shd w:val="clear" w:color="auto" w:fill="auto"/>
          </w:tcPr>
          <w:p w:rsidR="007E10FF" w:rsidRPr="00CA18EA" w:rsidRDefault="007E10FF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7E10FF" w:rsidRPr="00CA18EA" w:rsidRDefault="007E10FF" w:rsidP="00E37D7C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A18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/สัญชาติ</w:t>
            </w:r>
          </w:p>
        </w:tc>
        <w:tc>
          <w:tcPr>
            <w:tcW w:w="4140" w:type="dxa"/>
            <w:shd w:val="clear" w:color="auto" w:fill="auto"/>
          </w:tcPr>
          <w:p w:rsidR="007E10FF" w:rsidRPr="00CA18EA" w:rsidRDefault="007E10FF" w:rsidP="003554EA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D85C5F" w:rsidRPr="00CA18EA" w:rsidTr="00D2090D">
        <w:tc>
          <w:tcPr>
            <w:tcW w:w="3798" w:type="dxa"/>
            <w:shd w:val="clear" w:color="auto" w:fill="auto"/>
          </w:tcPr>
          <w:p w:rsidR="00D85C5F" w:rsidRPr="00CA18EA" w:rsidRDefault="00E70D8D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นายตัน ภาสกรนที</w:t>
            </w:r>
          </w:p>
        </w:tc>
        <w:tc>
          <w:tcPr>
            <w:tcW w:w="1440" w:type="dxa"/>
            <w:shd w:val="clear" w:color="auto" w:fill="auto"/>
          </w:tcPr>
          <w:p w:rsidR="00D85C5F" w:rsidRPr="00CA18EA" w:rsidRDefault="00E70D8D" w:rsidP="00E70D8D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770F97" w:rsidRPr="00CA18EA" w:rsidRDefault="00770F97" w:rsidP="00255E45">
            <w:pPr>
              <w:pStyle w:val="BodyText2"/>
              <w:tabs>
                <w:tab w:val="left" w:pos="540"/>
                <w:tab w:val="left" w:pos="3882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</w:t>
            </w:r>
            <w:r w:rsidR="003266FA"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ใน</w:t>
            </w:r>
            <w:r w:rsidR="00E3567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การวางแผน </w:t>
            </w: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สั่งกา</w:t>
            </w:r>
            <w:r w:rsidR="003266FA"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รและควบคุมกิจกรรมต่างๆ</w:t>
            </w:r>
            <w:r w:rsidR="004F398B" w:rsidRPr="00CA18E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655A90"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ของกิจการไม่ว่าทางตรงหรือทางอ้อม ทั้งนี้</w:t>
            </w: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รวมถึง</w:t>
            </w:r>
            <w:r w:rsidR="002058C4"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เป็นผู้ถือหุ้นรายใหญ่และ</w:t>
            </w:r>
            <w:r w:rsidR="003266FA"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เป็น</w:t>
            </w: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กรรมการของบริษัท</w:t>
            </w:r>
          </w:p>
        </w:tc>
      </w:tr>
      <w:tr w:rsidR="00171D75" w:rsidRPr="00CA18EA" w:rsidTr="00D2090D">
        <w:tc>
          <w:tcPr>
            <w:tcW w:w="3798" w:type="dxa"/>
            <w:shd w:val="clear" w:color="auto" w:fill="auto"/>
          </w:tcPr>
          <w:p w:rsidR="00171D75" w:rsidRPr="00CA18EA" w:rsidRDefault="00E70D8D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นางอิง ภาสกรนที</w:t>
            </w:r>
          </w:p>
        </w:tc>
        <w:tc>
          <w:tcPr>
            <w:tcW w:w="1440" w:type="dxa"/>
            <w:shd w:val="clear" w:color="auto" w:fill="auto"/>
          </w:tcPr>
          <w:p w:rsidR="00171D75" w:rsidRPr="00CA18EA" w:rsidRDefault="00E70D8D" w:rsidP="00E70D8D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171D75" w:rsidRPr="00B21A4E" w:rsidRDefault="0039455D" w:rsidP="00255E45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 w:eastAsia="en-US"/>
              </w:rPr>
            </w:pPr>
            <w:r w:rsidRPr="00B21A4E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 w:eastAsia="en-US"/>
              </w:rPr>
              <w:t>เป็นผู้</w:t>
            </w:r>
            <w:r w:rsidR="00B21A4E" w:rsidRPr="00B21A4E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 w:eastAsia="en-US"/>
              </w:rPr>
              <w:t>ถือหุ้นรายใหญ่ และเป็นกรรมการของ</w:t>
            </w:r>
            <w:r w:rsidRPr="00B21A4E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 w:eastAsia="en-US"/>
              </w:rPr>
              <w:t>บริษัท</w:t>
            </w:r>
          </w:p>
        </w:tc>
      </w:tr>
      <w:tr w:rsidR="00E70D8D" w:rsidRPr="00CA18EA" w:rsidTr="00D2090D">
        <w:tc>
          <w:tcPr>
            <w:tcW w:w="3798" w:type="dxa"/>
            <w:shd w:val="clear" w:color="auto" w:fill="auto"/>
          </w:tcPr>
          <w:p w:rsidR="00E70D8D" w:rsidRPr="00CA18EA" w:rsidRDefault="009E3B47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ไอ แอม กรีนที</w:t>
            </w:r>
            <w:r w:rsidR="00E70D8D"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E70D8D" w:rsidRPr="00CA18EA" w:rsidRDefault="00BC2C7A" w:rsidP="00E70D8D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E70D8D" w:rsidRPr="00CA18EA" w:rsidRDefault="00D71539" w:rsidP="00255E45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</w:t>
            </w:r>
            <w:r w:rsidR="00B75E63"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ผู้ถือหุ้น</w:t>
            </w: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ร่วมกัน</w:t>
            </w:r>
            <w:r w:rsidR="00AF4A6D"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และญาติสนิทของกรรมการของบริษัทเป็นกรรมการ</w:t>
            </w:r>
          </w:p>
        </w:tc>
      </w:tr>
      <w:tr w:rsidR="00582EEF" w:rsidRPr="00DC3D79" w:rsidTr="00D2090D">
        <w:tc>
          <w:tcPr>
            <w:tcW w:w="3798" w:type="dxa"/>
            <w:shd w:val="clear" w:color="auto" w:fill="auto"/>
          </w:tcPr>
          <w:p w:rsidR="00582EEF" w:rsidRPr="00DC3D79" w:rsidRDefault="00582EEF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C3D7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กิน</w:t>
            </w:r>
            <w:r w:rsidR="004C30AE" w:rsidRPr="00DC3D7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DC3D7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กับ</w:t>
            </w:r>
            <w:r w:rsidR="004C30AE" w:rsidRPr="00DC3D7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DC3D7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ตัน จำกัด</w:t>
            </w:r>
          </w:p>
        </w:tc>
        <w:tc>
          <w:tcPr>
            <w:tcW w:w="1440" w:type="dxa"/>
            <w:shd w:val="clear" w:color="auto" w:fill="auto"/>
          </w:tcPr>
          <w:p w:rsidR="00582EEF" w:rsidRPr="00DC3D79" w:rsidRDefault="00582EEF" w:rsidP="004562E2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C3D7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582EEF" w:rsidRPr="00DC3D79" w:rsidRDefault="00582EEF" w:rsidP="003554EA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C3D7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มีกรรมการ</w:t>
            </w:r>
            <w:r w:rsidR="00AF4A6D" w:rsidRPr="00DC3D7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และผู้ถือหุ้น</w:t>
            </w:r>
            <w:r w:rsidRPr="00DC3D7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ร่วมกัน</w:t>
            </w:r>
          </w:p>
        </w:tc>
      </w:tr>
      <w:tr w:rsidR="00E01D9D" w:rsidRPr="008452D6" w:rsidTr="00D2090D">
        <w:tc>
          <w:tcPr>
            <w:tcW w:w="3798" w:type="dxa"/>
            <w:shd w:val="clear" w:color="auto" w:fill="auto"/>
          </w:tcPr>
          <w:p w:rsidR="00E01D9D" w:rsidRPr="00B35D24" w:rsidRDefault="00E01D9D" w:rsidP="00E01D9D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5D2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ตันบุญ จำกัด</w:t>
            </w:r>
          </w:p>
        </w:tc>
        <w:tc>
          <w:tcPr>
            <w:tcW w:w="1440" w:type="dxa"/>
            <w:shd w:val="clear" w:color="auto" w:fill="auto"/>
          </w:tcPr>
          <w:p w:rsidR="00E01D9D" w:rsidRPr="00B35D24" w:rsidRDefault="00E01D9D" w:rsidP="00E01D9D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5D2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E01D9D" w:rsidRPr="00B35D24" w:rsidRDefault="00E01D9D" w:rsidP="00E01D9D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5D2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  <w:tr w:rsidR="00255E45" w:rsidRPr="008452D6" w:rsidTr="00D2090D">
        <w:tc>
          <w:tcPr>
            <w:tcW w:w="3798" w:type="dxa"/>
            <w:shd w:val="clear" w:color="auto" w:fill="auto"/>
          </w:tcPr>
          <w:p w:rsidR="00255E45" w:rsidRPr="00B35D24" w:rsidRDefault="00255E45" w:rsidP="00255E45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5D2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ภาสกรนที จำกัด</w:t>
            </w:r>
          </w:p>
        </w:tc>
        <w:tc>
          <w:tcPr>
            <w:tcW w:w="1440" w:type="dxa"/>
            <w:shd w:val="clear" w:color="auto" w:fill="auto"/>
          </w:tcPr>
          <w:p w:rsidR="00255E45" w:rsidRPr="00B35D24" w:rsidRDefault="00255E45" w:rsidP="00255E4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5D2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255E45" w:rsidRPr="00B35D24" w:rsidRDefault="00255E45" w:rsidP="00255E4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5D2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  <w:tr w:rsidR="000E5FE3" w:rsidRPr="00CA18EA" w:rsidTr="009E7A8A">
        <w:tc>
          <w:tcPr>
            <w:tcW w:w="3798" w:type="dxa"/>
            <w:shd w:val="clear" w:color="auto" w:fill="auto"/>
          </w:tcPr>
          <w:p w:rsidR="000E5FE3" w:rsidRPr="00D418F1" w:rsidRDefault="000E5FE3" w:rsidP="009E7A8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418F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ทีวัน บิวดิ้ง จำกัด</w:t>
            </w:r>
          </w:p>
        </w:tc>
        <w:tc>
          <w:tcPr>
            <w:tcW w:w="1440" w:type="dxa"/>
            <w:shd w:val="clear" w:color="auto" w:fill="auto"/>
          </w:tcPr>
          <w:p w:rsidR="000E5FE3" w:rsidRPr="00D418F1" w:rsidRDefault="000E5FE3" w:rsidP="009E7A8A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418F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0E5FE3" w:rsidRPr="00D418F1" w:rsidRDefault="000E5FE3" w:rsidP="009E7A8A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418F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  <w:tr w:rsidR="00255E45" w:rsidRPr="008452D6" w:rsidTr="00D2090D">
        <w:tc>
          <w:tcPr>
            <w:tcW w:w="3798" w:type="dxa"/>
            <w:shd w:val="clear" w:color="auto" w:fill="auto"/>
          </w:tcPr>
          <w:p w:rsidR="00255E45" w:rsidRPr="00B35D24" w:rsidRDefault="00255E45" w:rsidP="00255E45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5D2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ตัน แอสเซ็ท จำกัด</w:t>
            </w:r>
          </w:p>
        </w:tc>
        <w:tc>
          <w:tcPr>
            <w:tcW w:w="1440" w:type="dxa"/>
            <w:shd w:val="clear" w:color="auto" w:fill="auto"/>
          </w:tcPr>
          <w:p w:rsidR="00255E45" w:rsidRPr="00B35D24" w:rsidRDefault="00255E45" w:rsidP="00255E4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5D2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255E45" w:rsidRPr="00B35D24" w:rsidRDefault="00255E45" w:rsidP="00255E4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5D2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มีผู้ถือหุ้นร่วมกัน</w:t>
            </w:r>
          </w:p>
        </w:tc>
      </w:tr>
    </w:tbl>
    <w:p w:rsidR="00BD759D" w:rsidRDefault="00BD759D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53094A" w:rsidRPr="00E43000" w:rsidRDefault="0053094A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43000">
        <w:rPr>
          <w:rFonts w:ascii="Angsana New" w:hAnsi="Angsana New" w:hint="cs"/>
          <w:sz w:val="30"/>
          <w:szCs w:val="30"/>
          <w:cs/>
        </w:rPr>
        <w:t>นโยบายการกำหนดราคาสำหรับ</w:t>
      </w:r>
      <w:r w:rsidR="00303ED1">
        <w:rPr>
          <w:rFonts w:ascii="Angsana New" w:hAnsi="Angsana New" w:hint="cs"/>
          <w:sz w:val="30"/>
          <w:szCs w:val="30"/>
          <w:cs/>
        </w:rPr>
        <w:t>รายการกับ</w:t>
      </w:r>
      <w:r w:rsidR="00EA1D76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E43000">
        <w:rPr>
          <w:rFonts w:ascii="Angsana New" w:hAnsi="Angsana New" w:hint="cs"/>
          <w:sz w:val="30"/>
          <w:szCs w:val="30"/>
          <w:cs/>
        </w:rPr>
        <w:t>อธิบายได้ดังต่อไปนี้</w:t>
      </w:r>
    </w:p>
    <w:p w:rsidR="00987712" w:rsidRPr="005D6CCA" w:rsidRDefault="00987712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91" w:type="dxa"/>
        <w:tblInd w:w="360" w:type="dxa"/>
        <w:tblLook w:val="04A0" w:firstRow="1" w:lastRow="0" w:firstColumn="1" w:lastColumn="0" w:noHBand="0" w:noVBand="1"/>
      </w:tblPr>
      <w:tblGrid>
        <w:gridCol w:w="3438"/>
        <w:gridCol w:w="5753"/>
      </w:tblGrid>
      <w:tr w:rsidR="002418BE" w:rsidRPr="005D0474" w:rsidTr="00D2090D">
        <w:trPr>
          <w:trHeight w:val="434"/>
        </w:trPr>
        <w:tc>
          <w:tcPr>
            <w:tcW w:w="3438" w:type="dxa"/>
          </w:tcPr>
          <w:p w:rsidR="002418BE" w:rsidRPr="005D0474" w:rsidRDefault="002418BE" w:rsidP="009703BA">
            <w:pPr>
              <w:pStyle w:val="BodyText2"/>
              <w:spacing w:line="260" w:lineRule="atLeast"/>
              <w:ind w:left="90" w:firstLine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047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รายการ</w:t>
            </w:r>
          </w:p>
        </w:tc>
        <w:tc>
          <w:tcPr>
            <w:tcW w:w="5753" w:type="dxa"/>
          </w:tcPr>
          <w:p w:rsidR="002418BE" w:rsidRPr="005D0474" w:rsidRDefault="002418BE" w:rsidP="00DA3462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D047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นโยบายการกำหนดราคา</w:t>
            </w:r>
          </w:p>
        </w:tc>
      </w:tr>
      <w:tr w:rsidR="002418BE" w:rsidRPr="005D0474" w:rsidTr="00D2090D">
        <w:tc>
          <w:tcPr>
            <w:tcW w:w="3438" w:type="dxa"/>
          </w:tcPr>
          <w:p w:rsidR="002418BE" w:rsidRPr="005D0474" w:rsidRDefault="005767E7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047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ซื้อ</w:t>
            </w:r>
            <w:r w:rsidRPr="005D0474">
              <w:rPr>
                <w:rFonts w:ascii="Angsana New" w:hAnsi="Angsana New"/>
                <w:sz w:val="30"/>
                <w:szCs w:val="30"/>
                <w:lang w:val="en-US" w:eastAsia="en-US"/>
              </w:rPr>
              <w:t>/</w:t>
            </w:r>
            <w:r w:rsidR="002418BE" w:rsidRPr="005D047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ขายสินค้า</w:t>
            </w:r>
          </w:p>
        </w:tc>
        <w:tc>
          <w:tcPr>
            <w:tcW w:w="5753" w:type="dxa"/>
          </w:tcPr>
          <w:p w:rsidR="002418BE" w:rsidRPr="005D0474" w:rsidRDefault="002418BE" w:rsidP="00582EEF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D047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ราคาตลาด</w:t>
            </w:r>
          </w:p>
        </w:tc>
      </w:tr>
      <w:tr w:rsidR="00255E45" w:rsidRPr="005D0474" w:rsidTr="00D2090D">
        <w:tc>
          <w:tcPr>
            <w:tcW w:w="3438" w:type="dxa"/>
          </w:tcPr>
          <w:p w:rsidR="00255E45" w:rsidRPr="005D0474" w:rsidRDefault="00255E45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รายได้ค่าบริการด้านบริหาร</w:t>
            </w:r>
          </w:p>
        </w:tc>
        <w:tc>
          <w:tcPr>
            <w:tcW w:w="5753" w:type="dxa"/>
          </w:tcPr>
          <w:p w:rsidR="00255E45" w:rsidRPr="005D0474" w:rsidRDefault="00255E45" w:rsidP="00582EEF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ราคาตามสัญญาที่กำหนดขึ้นตามข้อกำหนดและเงื่อนไขปกติทางธุรกิจ</w:t>
            </w:r>
          </w:p>
        </w:tc>
      </w:tr>
      <w:tr w:rsidR="00255E45" w:rsidRPr="005D0474" w:rsidTr="00D2090D">
        <w:tc>
          <w:tcPr>
            <w:tcW w:w="3438" w:type="dxa"/>
          </w:tcPr>
          <w:p w:rsidR="00255E45" w:rsidRPr="005D0474" w:rsidRDefault="00255E45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ดอกเบี้ยรับ</w:t>
            </w:r>
          </w:p>
        </w:tc>
        <w:tc>
          <w:tcPr>
            <w:tcW w:w="5753" w:type="dxa"/>
          </w:tcPr>
          <w:p w:rsidR="00255E45" w:rsidRPr="005D0474" w:rsidRDefault="00255E45" w:rsidP="00582EEF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ต้นทุนของแหล่งที่มาของเงินทุน</w:t>
            </w:r>
          </w:p>
        </w:tc>
      </w:tr>
      <w:tr w:rsidR="005767E7" w:rsidRPr="005D0474" w:rsidTr="00D2090D">
        <w:tc>
          <w:tcPr>
            <w:tcW w:w="3438" w:type="dxa"/>
          </w:tcPr>
          <w:p w:rsidR="005767E7" w:rsidRPr="005D0474" w:rsidRDefault="00696B23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D047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ค่าใช้จ่าย</w:t>
            </w:r>
            <w:r w:rsidR="005767E7" w:rsidRPr="005D047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</w:t>
            </w:r>
          </w:p>
        </w:tc>
        <w:tc>
          <w:tcPr>
            <w:tcW w:w="5753" w:type="dxa"/>
          </w:tcPr>
          <w:p w:rsidR="005767E7" w:rsidRPr="005D0474" w:rsidRDefault="004B5EB6" w:rsidP="00582EEF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D047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ราคาที่ตกลงกัน</w:t>
            </w:r>
          </w:p>
        </w:tc>
      </w:tr>
    </w:tbl>
    <w:p w:rsidR="00724FD2" w:rsidRPr="005D6CCA" w:rsidRDefault="00724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x-none" w:eastAsia="x-none"/>
        </w:rPr>
      </w:pPr>
    </w:p>
    <w:p w:rsidR="002418BE" w:rsidRPr="005D0474" w:rsidRDefault="00C4428A" w:rsidP="00763D80">
      <w:pPr>
        <w:pStyle w:val="BodyText2"/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418BE" w:rsidRPr="00B07E85">
        <w:rPr>
          <w:rFonts w:ascii="Angsana New" w:hAnsi="Angsana New" w:hint="cs"/>
          <w:sz w:val="30"/>
          <w:szCs w:val="30"/>
          <w:cs/>
        </w:rPr>
        <w:lastRenderedPageBreak/>
        <w:t>รายการ</w:t>
      </w:r>
      <w:r w:rsidR="002418BE" w:rsidRPr="005D0474">
        <w:rPr>
          <w:rFonts w:ascii="Angsana New" w:hAnsi="Angsana New" w:hint="cs"/>
          <w:sz w:val="30"/>
          <w:szCs w:val="30"/>
          <w:cs/>
        </w:rPr>
        <w:t xml:space="preserve">ที่สำคัญกับบุคคลหรือกิจการที่เกี่ยวข้องกันสำหรับแต่ละปีสิ้นสุดวันที่ </w:t>
      </w:r>
      <w:r w:rsidR="002418BE" w:rsidRPr="005D0474">
        <w:rPr>
          <w:rFonts w:ascii="Angsana New" w:hAnsi="Angsana New"/>
          <w:sz w:val="30"/>
          <w:szCs w:val="30"/>
        </w:rPr>
        <w:t xml:space="preserve">31 </w:t>
      </w:r>
      <w:r w:rsidR="002418BE" w:rsidRPr="005D0474">
        <w:rPr>
          <w:rFonts w:ascii="Angsana New" w:hAnsi="Angsana New" w:hint="cs"/>
          <w:sz w:val="30"/>
          <w:szCs w:val="30"/>
          <w:cs/>
        </w:rPr>
        <w:t>ธันวาคม สรุปได้ดังนี้</w:t>
      </w:r>
    </w:p>
    <w:p w:rsidR="00A75C1D" w:rsidRDefault="00A75C1D" w:rsidP="00A75C1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170"/>
        <w:gridCol w:w="270"/>
        <w:gridCol w:w="1170"/>
        <w:gridCol w:w="270"/>
        <w:gridCol w:w="1170"/>
      </w:tblGrid>
      <w:tr w:rsidR="00C301D2" w:rsidRPr="005D0474" w:rsidTr="003F54B1">
        <w:trPr>
          <w:tblHeader/>
        </w:trPr>
        <w:tc>
          <w:tcPr>
            <w:tcW w:w="3870" w:type="dxa"/>
          </w:tcPr>
          <w:p w:rsidR="00C301D2" w:rsidRPr="005D0474" w:rsidRDefault="00C301D2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C301D2" w:rsidRPr="0002275D" w:rsidRDefault="00C301D2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301D2" w:rsidRPr="005D0474" w:rsidRDefault="00C301D2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301D2" w:rsidRPr="00D26AE4" w:rsidRDefault="00C301D2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ED3" w:rsidRPr="005D0474" w:rsidTr="003F54B1">
        <w:trPr>
          <w:tblHeader/>
        </w:trPr>
        <w:tc>
          <w:tcPr>
            <w:tcW w:w="3870" w:type="dxa"/>
          </w:tcPr>
          <w:p w:rsidR="00302ED3" w:rsidRPr="005D0474" w:rsidRDefault="00302ED3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D047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D047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301D2" w:rsidRPr="005D0474" w:rsidTr="003F54B1">
        <w:trPr>
          <w:tblHeader/>
        </w:trPr>
        <w:tc>
          <w:tcPr>
            <w:tcW w:w="3870" w:type="dxa"/>
          </w:tcPr>
          <w:p w:rsidR="00C301D2" w:rsidRPr="005D0474" w:rsidRDefault="00C301D2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301D2" w:rsidRPr="005D0474" w:rsidRDefault="00C301D2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C301D2" w:rsidRPr="005D0474" w:rsidTr="003F54B1">
        <w:tc>
          <w:tcPr>
            <w:tcW w:w="3870" w:type="dxa"/>
          </w:tcPr>
          <w:p w:rsidR="00C301D2" w:rsidRPr="005D0474" w:rsidRDefault="00C301D2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C301D2" w:rsidRPr="005D0474" w:rsidRDefault="00C301D2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301D2" w:rsidRPr="005D0474" w:rsidRDefault="00C301D2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301D2" w:rsidRPr="005D0474" w:rsidRDefault="00C301D2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301D2" w:rsidRPr="005D0474" w:rsidRDefault="00C301D2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301D2" w:rsidRPr="005D0474" w:rsidRDefault="00C301D2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301D2" w:rsidRPr="0072618F" w:rsidRDefault="00C301D2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301D2" w:rsidRPr="0072618F" w:rsidRDefault="00C301D2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02ED3" w:rsidRPr="005D0474" w:rsidTr="003F54B1">
        <w:tc>
          <w:tcPr>
            <w:tcW w:w="3870" w:type="dxa"/>
          </w:tcPr>
          <w:p w:rsidR="00302ED3" w:rsidRPr="005D0474" w:rsidRDefault="00302ED3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302ED3" w:rsidRPr="005D0474" w:rsidRDefault="00370487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5D0474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02ED3" w:rsidRPr="00463956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463956" w:rsidRDefault="00D2090D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407,210</w:t>
            </w:r>
          </w:p>
        </w:tc>
        <w:tc>
          <w:tcPr>
            <w:tcW w:w="270" w:type="dxa"/>
            <w:shd w:val="clear" w:color="auto" w:fill="auto"/>
          </w:tcPr>
          <w:p w:rsidR="00302ED3" w:rsidRPr="00463956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463956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37,441</w:t>
            </w:r>
          </w:p>
        </w:tc>
      </w:tr>
      <w:tr w:rsidR="00302ED3" w:rsidRPr="005D0474" w:rsidTr="003F54B1">
        <w:tc>
          <w:tcPr>
            <w:tcW w:w="3870" w:type="dxa"/>
            <w:shd w:val="clear" w:color="auto" w:fill="auto"/>
          </w:tcPr>
          <w:p w:rsidR="00302ED3" w:rsidRPr="009A2CDB" w:rsidRDefault="00302ED3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CD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รายได้ค่าบริการด้านบริหาร</w:t>
            </w:r>
          </w:p>
        </w:tc>
        <w:tc>
          <w:tcPr>
            <w:tcW w:w="1080" w:type="dxa"/>
            <w:shd w:val="clear" w:color="auto" w:fill="auto"/>
          </w:tcPr>
          <w:p w:rsidR="00302ED3" w:rsidRPr="009A2CDB" w:rsidRDefault="00370487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A2C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02ED3" w:rsidRPr="009A2CDB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9A2CDB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A2C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02ED3" w:rsidRPr="009A2CDB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9A2CDB" w:rsidRDefault="00370487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A2C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02ED3" w:rsidRPr="009A2CDB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463956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A2CDB">
              <w:rPr>
                <w:rFonts w:ascii="Angsana New" w:hAnsi="Angsana New" w:cs="Angsana New"/>
                <w:sz w:val="30"/>
                <w:szCs w:val="30"/>
              </w:rPr>
              <w:t>1,800</w:t>
            </w:r>
          </w:p>
        </w:tc>
      </w:tr>
      <w:tr w:rsidR="00302ED3" w:rsidRPr="005D0474" w:rsidTr="003F54B1">
        <w:tc>
          <w:tcPr>
            <w:tcW w:w="3870" w:type="dxa"/>
          </w:tcPr>
          <w:p w:rsidR="00302ED3" w:rsidRPr="005D0474" w:rsidRDefault="00302ED3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302ED3" w:rsidRPr="005D0474" w:rsidRDefault="00370487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5D0474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02ED3" w:rsidRPr="00463956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463956" w:rsidRDefault="00370487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4,959</w:t>
            </w:r>
          </w:p>
        </w:tc>
        <w:tc>
          <w:tcPr>
            <w:tcW w:w="270" w:type="dxa"/>
            <w:shd w:val="clear" w:color="auto" w:fill="auto"/>
          </w:tcPr>
          <w:p w:rsidR="00302ED3" w:rsidRPr="00463956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463956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7,032</w:t>
            </w:r>
          </w:p>
        </w:tc>
      </w:tr>
      <w:tr w:rsidR="00302ED3" w:rsidRPr="00B50CC8" w:rsidTr="003F54B1">
        <w:tc>
          <w:tcPr>
            <w:tcW w:w="3870" w:type="dxa"/>
          </w:tcPr>
          <w:p w:rsidR="00302ED3" w:rsidRPr="00B50CC8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02ED3" w:rsidRPr="00B50CC8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02ED3" w:rsidRPr="00B50CC8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B50CC8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302ED3" w:rsidRPr="00B50CC8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B50CC8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302ED3" w:rsidRPr="00B50CC8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B50CC8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02ED3" w:rsidRPr="005D0474" w:rsidTr="003F54B1">
        <w:tc>
          <w:tcPr>
            <w:tcW w:w="3870" w:type="dxa"/>
          </w:tcPr>
          <w:p w:rsidR="00302ED3" w:rsidRPr="005D0474" w:rsidRDefault="00302ED3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302ED3" w:rsidRPr="005D0474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5D0474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02ED3" w:rsidRPr="00463956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463956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02ED3" w:rsidRPr="00463956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463956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2ED3" w:rsidRPr="005D0474" w:rsidTr="003F54B1">
        <w:tc>
          <w:tcPr>
            <w:tcW w:w="3870" w:type="dxa"/>
          </w:tcPr>
          <w:p w:rsidR="00302ED3" w:rsidRPr="005D0474" w:rsidRDefault="00302ED3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302ED3" w:rsidRPr="005D0474" w:rsidRDefault="00370487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311,175</w:t>
            </w: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5D0474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380,248</w:t>
            </w:r>
          </w:p>
        </w:tc>
        <w:tc>
          <w:tcPr>
            <w:tcW w:w="270" w:type="dxa"/>
            <w:shd w:val="clear" w:color="auto" w:fill="auto"/>
          </w:tcPr>
          <w:p w:rsidR="00302ED3" w:rsidRPr="00463956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463956" w:rsidRDefault="00370487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12C7">
              <w:rPr>
                <w:rFonts w:ascii="Angsana New" w:hAnsi="Angsana New" w:cs="Angsana New"/>
                <w:sz w:val="30"/>
                <w:szCs w:val="30"/>
              </w:rPr>
              <w:t>273,681</w:t>
            </w:r>
          </w:p>
        </w:tc>
        <w:tc>
          <w:tcPr>
            <w:tcW w:w="270" w:type="dxa"/>
            <w:shd w:val="clear" w:color="auto" w:fill="auto"/>
          </w:tcPr>
          <w:p w:rsidR="00302ED3" w:rsidRPr="00463956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463956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351,480</w:t>
            </w:r>
          </w:p>
        </w:tc>
      </w:tr>
      <w:tr w:rsidR="00302ED3" w:rsidRPr="005D0474" w:rsidTr="003F54B1">
        <w:tc>
          <w:tcPr>
            <w:tcW w:w="3870" w:type="dxa"/>
          </w:tcPr>
          <w:p w:rsidR="00302ED3" w:rsidRPr="005D0474" w:rsidRDefault="00302ED3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:rsidR="00302ED3" w:rsidRPr="00E13A78" w:rsidRDefault="00370487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:rsidR="00302ED3" w:rsidRPr="00E13A78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E13A78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479</w:t>
            </w:r>
          </w:p>
        </w:tc>
        <w:tc>
          <w:tcPr>
            <w:tcW w:w="270" w:type="dxa"/>
            <w:shd w:val="clear" w:color="auto" w:fill="auto"/>
          </w:tcPr>
          <w:p w:rsidR="00302ED3" w:rsidRPr="00463956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463956" w:rsidRDefault="00370487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:rsidR="00302ED3" w:rsidRPr="00463956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463956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479</w:t>
            </w:r>
          </w:p>
        </w:tc>
      </w:tr>
      <w:tr w:rsidR="00302ED3" w:rsidRPr="005D0474" w:rsidTr="003F54B1">
        <w:tc>
          <w:tcPr>
            <w:tcW w:w="3870" w:type="dxa"/>
          </w:tcPr>
          <w:p w:rsidR="00302ED3" w:rsidRPr="005D0474" w:rsidRDefault="00302ED3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:rsidR="00302ED3" w:rsidRPr="005D0474" w:rsidRDefault="00370487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6,688</w:t>
            </w: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5D0474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:rsidR="00302ED3" w:rsidRPr="00463956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463956" w:rsidRDefault="00370487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6,688</w:t>
            </w:r>
          </w:p>
        </w:tc>
        <w:tc>
          <w:tcPr>
            <w:tcW w:w="270" w:type="dxa"/>
            <w:shd w:val="clear" w:color="auto" w:fill="auto"/>
          </w:tcPr>
          <w:p w:rsidR="00302ED3" w:rsidRPr="00463956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02ED3" w:rsidRPr="00463956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836</w:t>
            </w:r>
          </w:p>
        </w:tc>
      </w:tr>
      <w:tr w:rsidR="00302ED3" w:rsidRPr="00B50CC8" w:rsidTr="003F54B1">
        <w:tc>
          <w:tcPr>
            <w:tcW w:w="3870" w:type="dxa"/>
          </w:tcPr>
          <w:p w:rsidR="00302ED3" w:rsidRPr="00B50CC8" w:rsidRDefault="00302ED3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02ED3" w:rsidRPr="00B50CC8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02ED3" w:rsidRPr="00B50CC8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02ED3" w:rsidRPr="00B50CC8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02ED3" w:rsidRPr="00B50CC8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02ED3" w:rsidRPr="00B50CC8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02ED3" w:rsidRPr="00B50CC8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302ED3" w:rsidRPr="00B50CC8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02ED3" w:rsidRPr="005D0474" w:rsidTr="003F54B1">
        <w:trPr>
          <w:trHeight w:val="92"/>
        </w:trPr>
        <w:tc>
          <w:tcPr>
            <w:tcW w:w="3870" w:type="dxa"/>
          </w:tcPr>
          <w:p w:rsidR="00302ED3" w:rsidRPr="00F31A3A" w:rsidRDefault="00302ED3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1A3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302ED3" w:rsidRPr="009F2EAE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9F2EAE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9F2EAE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2ED3" w:rsidRPr="0072618F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9F2EAE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2ED3" w:rsidRPr="005D0474" w:rsidTr="003F54B1">
        <w:tc>
          <w:tcPr>
            <w:tcW w:w="3870" w:type="dxa"/>
          </w:tcPr>
          <w:p w:rsidR="00302ED3" w:rsidRPr="00F31A3A" w:rsidRDefault="00302ED3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</w:rPr>
            </w:pPr>
            <w:r w:rsidRPr="00F31A3A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:rsidR="00302ED3" w:rsidRPr="005D0474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5D0474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5D0474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2ED3" w:rsidRPr="0072618F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5D0474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0487" w:rsidRPr="00463956" w:rsidTr="003F54B1">
        <w:tc>
          <w:tcPr>
            <w:tcW w:w="3870" w:type="dxa"/>
          </w:tcPr>
          <w:p w:rsidR="00370487" w:rsidRPr="00463956" w:rsidRDefault="0037048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46395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:rsidR="00370487" w:rsidRPr="00463956" w:rsidRDefault="00370487" w:rsidP="003704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33,071</w:t>
            </w:r>
          </w:p>
        </w:tc>
        <w:tc>
          <w:tcPr>
            <w:tcW w:w="270" w:type="dxa"/>
          </w:tcPr>
          <w:p w:rsidR="00370487" w:rsidRPr="00463956" w:rsidRDefault="0037048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0487" w:rsidRPr="00463956" w:rsidRDefault="00370487" w:rsidP="003704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36,178</w:t>
            </w:r>
          </w:p>
        </w:tc>
        <w:tc>
          <w:tcPr>
            <w:tcW w:w="270" w:type="dxa"/>
          </w:tcPr>
          <w:p w:rsidR="00370487" w:rsidRPr="00463956" w:rsidRDefault="0037048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0487" w:rsidRPr="00463956" w:rsidRDefault="00370487" w:rsidP="003704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33,071</w:t>
            </w:r>
          </w:p>
        </w:tc>
        <w:tc>
          <w:tcPr>
            <w:tcW w:w="270" w:type="dxa"/>
          </w:tcPr>
          <w:p w:rsidR="00370487" w:rsidRPr="00463956" w:rsidRDefault="0037048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70487" w:rsidRPr="00463956" w:rsidRDefault="00370487" w:rsidP="003704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36,178</w:t>
            </w:r>
          </w:p>
        </w:tc>
      </w:tr>
      <w:tr w:rsidR="00370487" w:rsidRPr="00463956" w:rsidTr="003F54B1">
        <w:tc>
          <w:tcPr>
            <w:tcW w:w="3870" w:type="dxa"/>
          </w:tcPr>
          <w:p w:rsidR="00370487" w:rsidRPr="00463956" w:rsidRDefault="0037048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9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70487" w:rsidRPr="00463956" w:rsidRDefault="00370487" w:rsidP="003704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1,288</w:t>
            </w:r>
          </w:p>
        </w:tc>
        <w:tc>
          <w:tcPr>
            <w:tcW w:w="270" w:type="dxa"/>
          </w:tcPr>
          <w:p w:rsidR="00370487" w:rsidRPr="00463956" w:rsidRDefault="0037048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70487" w:rsidRPr="00463956" w:rsidRDefault="00370487" w:rsidP="003704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1,655</w:t>
            </w:r>
          </w:p>
        </w:tc>
        <w:tc>
          <w:tcPr>
            <w:tcW w:w="270" w:type="dxa"/>
          </w:tcPr>
          <w:p w:rsidR="00370487" w:rsidRPr="00463956" w:rsidRDefault="0037048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70487" w:rsidRPr="00463956" w:rsidRDefault="00370487" w:rsidP="003704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1,288</w:t>
            </w:r>
          </w:p>
        </w:tc>
        <w:tc>
          <w:tcPr>
            <w:tcW w:w="270" w:type="dxa"/>
          </w:tcPr>
          <w:p w:rsidR="00370487" w:rsidRPr="00463956" w:rsidRDefault="0037048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70487" w:rsidRPr="00463956" w:rsidRDefault="00370487" w:rsidP="003704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1,655</w:t>
            </w:r>
          </w:p>
        </w:tc>
      </w:tr>
      <w:tr w:rsidR="00370487" w:rsidRPr="005D0474" w:rsidTr="003F54B1">
        <w:tc>
          <w:tcPr>
            <w:tcW w:w="3870" w:type="dxa"/>
          </w:tcPr>
          <w:p w:rsidR="00370487" w:rsidRPr="00463956" w:rsidRDefault="0037048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39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70487" w:rsidRPr="00463956" w:rsidRDefault="00370487" w:rsidP="003704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34,359</w:t>
            </w:r>
          </w:p>
        </w:tc>
        <w:tc>
          <w:tcPr>
            <w:tcW w:w="270" w:type="dxa"/>
          </w:tcPr>
          <w:p w:rsidR="00370487" w:rsidRPr="00463956" w:rsidRDefault="0037048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70487" w:rsidRPr="00463956" w:rsidRDefault="00370487" w:rsidP="003704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37,833</w:t>
            </w:r>
          </w:p>
        </w:tc>
        <w:tc>
          <w:tcPr>
            <w:tcW w:w="270" w:type="dxa"/>
          </w:tcPr>
          <w:p w:rsidR="00370487" w:rsidRPr="00463956" w:rsidRDefault="0037048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70487" w:rsidRPr="00463956" w:rsidRDefault="00370487" w:rsidP="003704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34,359</w:t>
            </w:r>
          </w:p>
        </w:tc>
        <w:tc>
          <w:tcPr>
            <w:tcW w:w="270" w:type="dxa"/>
          </w:tcPr>
          <w:p w:rsidR="00370487" w:rsidRPr="00463956" w:rsidRDefault="0037048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70487" w:rsidRPr="00463956" w:rsidRDefault="00370487" w:rsidP="003704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37,833</w:t>
            </w:r>
          </w:p>
        </w:tc>
      </w:tr>
    </w:tbl>
    <w:p w:rsidR="00BD759D" w:rsidRDefault="00BD759D" w:rsidP="009703BA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5D51CD" w:rsidRDefault="00AE4BB6" w:rsidP="00763D80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58651E">
        <w:rPr>
          <w:rFonts w:ascii="Angsana New" w:hAnsi="Angsana New" w:hint="cs"/>
          <w:sz w:val="30"/>
          <w:szCs w:val="30"/>
          <w:cs/>
        </w:rPr>
        <w:t>ย</w:t>
      </w:r>
      <w:r w:rsidR="005D51CD" w:rsidRPr="0058651E">
        <w:rPr>
          <w:rFonts w:ascii="Angsana New" w:hAnsi="Angsana New" w:hint="cs"/>
          <w:sz w:val="30"/>
          <w:szCs w:val="30"/>
          <w:cs/>
        </w:rPr>
        <w:t xml:space="preserve">อดคงเหลือกับบุคคลหรือกิจการที่เกี่ยวข้องกัน ณ วันที่ </w:t>
      </w:r>
      <w:r w:rsidR="005D51CD" w:rsidRPr="0058651E">
        <w:rPr>
          <w:rFonts w:ascii="Angsana New" w:hAnsi="Angsana New"/>
          <w:sz w:val="30"/>
          <w:szCs w:val="30"/>
        </w:rPr>
        <w:t xml:space="preserve">31 </w:t>
      </w:r>
      <w:r w:rsidR="005D51CD" w:rsidRPr="0058651E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:rsidR="00AA0B1E" w:rsidRDefault="00AA0B1E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170"/>
        <w:gridCol w:w="270"/>
        <w:gridCol w:w="1170"/>
        <w:gridCol w:w="270"/>
        <w:gridCol w:w="1170"/>
        <w:gridCol w:w="270"/>
        <w:gridCol w:w="1170"/>
      </w:tblGrid>
      <w:tr w:rsidR="00B36F2A" w:rsidRPr="005D0474" w:rsidTr="003F54B1">
        <w:tc>
          <w:tcPr>
            <w:tcW w:w="3780" w:type="dxa"/>
            <w:gridSpan w:val="2"/>
          </w:tcPr>
          <w:p w:rsidR="00B36F2A" w:rsidRPr="005D0474" w:rsidRDefault="00E5728A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10" w:type="dxa"/>
            <w:gridSpan w:val="3"/>
          </w:tcPr>
          <w:p w:rsidR="00B36F2A" w:rsidRPr="00664136" w:rsidRDefault="00B36F2A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36F2A" w:rsidRPr="005D0474" w:rsidRDefault="00B36F2A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B36F2A" w:rsidRPr="00D26AE4" w:rsidRDefault="00B36F2A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ED3" w:rsidRPr="005D0474" w:rsidTr="003F54B1">
        <w:tc>
          <w:tcPr>
            <w:tcW w:w="3780" w:type="dxa"/>
            <w:gridSpan w:val="2"/>
          </w:tcPr>
          <w:p w:rsidR="00302ED3" w:rsidRPr="005D0474" w:rsidRDefault="00302ED3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302ED3" w:rsidRPr="005D0474" w:rsidTr="003F54B1">
        <w:tc>
          <w:tcPr>
            <w:tcW w:w="3780" w:type="dxa"/>
            <w:gridSpan w:val="2"/>
          </w:tcPr>
          <w:p w:rsidR="00302ED3" w:rsidRPr="005D0474" w:rsidRDefault="00302ED3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302ED3" w:rsidRPr="005D0474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02ED3" w:rsidRPr="005D0474" w:rsidTr="003F54B1">
        <w:tc>
          <w:tcPr>
            <w:tcW w:w="3780" w:type="dxa"/>
            <w:gridSpan w:val="2"/>
          </w:tcPr>
          <w:p w:rsidR="00302ED3" w:rsidRPr="005D0474" w:rsidRDefault="00302ED3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302ED3" w:rsidRPr="001E18AB" w:rsidRDefault="00370487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2ED3" w:rsidRPr="001E18AB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1E18AB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2ED3" w:rsidRPr="001E18AB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1E18AB" w:rsidRDefault="00370487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434,221</w:t>
            </w:r>
          </w:p>
        </w:tc>
        <w:tc>
          <w:tcPr>
            <w:tcW w:w="270" w:type="dxa"/>
          </w:tcPr>
          <w:p w:rsidR="00302ED3" w:rsidRPr="001E18AB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1E18AB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02ED3" w:rsidRPr="005D0474" w:rsidTr="003F54B1">
        <w:tc>
          <w:tcPr>
            <w:tcW w:w="3780" w:type="dxa"/>
            <w:gridSpan w:val="2"/>
          </w:tcPr>
          <w:p w:rsidR="00302ED3" w:rsidRPr="005D0474" w:rsidRDefault="00302ED3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2ED3" w:rsidRPr="009D51BB" w:rsidRDefault="00370487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27,940</w:t>
            </w:r>
          </w:p>
        </w:tc>
        <w:tc>
          <w:tcPr>
            <w:tcW w:w="270" w:type="dxa"/>
          </w:tcPr>
          <w:p w:rsidR="00302ED3" w:rsidRPr="00DC228C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2ED3" w:rsidRPr="009D51BB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36,745</w:t>
            </w:r>
          </w:p>
        </w:tc>
        <w:tc>
          <w:tcPr>
            <w:tcW w:w="270" w:type="dxa"/>
          </w:tcPr>
          <w:p w:rsidR="00302ED3" w:rsidRPr="001E18AB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2ED3" w:rsidRPr="00F31A3A" w:rsidRDefault="00370487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15,482</w:t>
            </w:r>
          </w:p>
        </w:tc>
        <w:tc>
          <w:tcPr>
            <w:tcW w:w="270" w:type="dxa"/>
          </w:tcPr>
          <w:p w:rsidR="00302ED3" w:rsidRPr="001E18AB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2ED3" w:rsidRPr="00F31A3A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1A3A">
              <w:rPr>
                <w:rFonts w:ascii="Angsana New" w:hAnsi="Angsana New" w:cs="Angsana New"/>
                <w:sz w:val="30"/>
                <w:szCs w:val="30"/>
              </w:rPr>
              <w:t>36,745</w:t>
            </w:r>
          </w:p>
        </w:tc>
      </w:tr>
      <w:tr w:rsidR="00302ED3" w:rsidRPr="005D0474" w:rsidTr="003F54B1">
        <w:tc>
          <w:tcPr>
            <w:tcW w:w="3780" w:type="dxa"/>
            <w:gridSpan w:val="2"/>
          </w:tcPr>
          <w:p w:rsidR="00302ED3" w:rsidRPr="001E18AB" w:rsidRDefault="00302ED3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E1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02ED3" w:rsidRPr="00DC228C" w:rsidRDefault="00370487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27,940</w:t>
            </w:r>
          </w:p>
        </w:tc>
        <w:tc>
          <w:tcPr>
            <w:tcW w:w="270" w:type="dxa"/>
          </w:tcPr>
          <w:p w:rsidR="00302ED3" w:rsidRPr="00DC228C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02ED3" w:rsidRPr="00DC228C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36,745</w:t>
            </w:r>
          </w:p>
        </w:tc>
        <w:tc>
          <w:tcPr>
            <w:tcW w:w="270" w:type="dxa"/>
          </w:tcPr>
          <w:p w:rsidR="00302ED3" w:rsidRPr="00DC228C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02ED3" w:rsidRPr="00F31A3A" w:rsidRDefault="00E26429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449,703</w:t>
            </w:r>
          </w:p>
        </w:tc>
        <w:tc>
          <w:tcPr>
            <w:tcW w:w="270" w:type="dxa"/>
          </w:tcPr>
          <w:p w:rsidR="00302ED3" w:rsidRPr="00DC228C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02ED3" w:rsidRPr="00F31A3A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1A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36,745</w:t>
            </w:r>
          </w:p>
        </w:tc>
      </w:tr>
      <w:tr w:rsidR="00302ED3" w:rsidRPr="005D0474" w:rsidTr="003F54B1">
        <w:tc>
          <w:tcPr>
            <w:tcW w:w="3780" w:type="dxa"/>
            <w:gridSpan w:val="2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02ED3" w:rsidRPr="00A4230F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B43929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02ED3" w:rsidRPr="005D0474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302ED3" w:rsidRPr="00D26AE4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D83CBA" w:rsidRPr="005D0474" w:rsidTr="003F54B1">
        <w:tc>
          <w:tcPr>
            <w:tcW w:w="3780" w:type="dxa"/>
            <w:gridSpan w:val="2"/>
          </w:tcPr>
          <w:p w:rsidR="00D83CBA" w:rsidRPr="005D0474" w:rsidRDefault="00D83CBA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83CBA" w:rsidRPr="00A4230F" w:rsidRDefault="00D83CBA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83CBA" w:rsidRPr="005D0474" w:rsidRDefault="00D83CBA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83CBA" w:rsidRPr="00B43929" w:rsidRDefault="00D83CBA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83CBA" w:rsidRPr="005D0474" w:rsidRDefault="00D83CBA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83CBA" w:rsidRPr="00D26AE4" w:rsidRDefault="00D83CBA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302ED3" w:rsidRPr="0043556D" w:rsidTr="003F54B1">
        <w:tc>
          <w:tcPr>
            <w:tcW w:w="3780" w:type="dxa"/>
            <w:gridSpan w:val="2"/>
          </w:tcPr>
          <w:p w:rsidR="00302ED3" w:rsidRPr="0043556D" w:rsidRDefault="00E5728A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55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2610" w:type="dxa"/>
            <w:gridSpan w:val="3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ED3" w:rsidRPr="0043556D" w:rsidTr="003F54B1">
        <w:tc>
          <w:tcPr>
            <w:tcW w:w="3780" w:type="dxa"/>
            <w:gridSpan w:val="2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302ED3" w:rsidRPr="0043556D" w:rsidTr="003F54B1">
        <w:tc>
          <w:tcPr>
            <w:tcW w:w="3780" w:type="dxa"/>
            <w:gridSpan w:val="2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43556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4355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02ED3" w:rsidRPr="0043556D" w:rsidTr="003F54B1">
        <w:tc>
          <w:tcPr>
            <w:tcW w:w="3780" w:type="dxa"/>
            <w:gridSpan w:val="2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556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302ED3" w:rsidRPr="0043556D" w:rsidRDefault="00E26429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43556D" w:rsidRDefault="00302ED3" w:rsidP="00DD3D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43556D" w:rsidRDefault="00E5728A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4,068</w:t>
            </w:r>
          </w:p>
        </w:tc>
        <w:tc>
          <w:tcPr>
            <w:tcW w:w="270" w:type="dxa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4,936</w:t>
            </w:r>
          </w:p>
        </w:tc>
      </w:tr>
      <w:tr w:rsidR="00302ED3" w:rsidRPr="0043556D" w:rsidTr="003F54B1">
        <w:tc>
          <w:tcPr>
            <w:tcW w:w="3780" w:type="dxa"/>
            <w:gridSpan w:val="2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556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2ED3" w:rsidRPr="0043556D" w:rsidRDefault="00E5728A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2ED3" w:rsidRPr="0043556D" w:rsidRDefault="00E5728A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213</w:t>
            </w:r>
          </w:p>
        </w:tc>
      </w:tr>
      <w:tr w:rsidR="00302ED3" w:rsidRPr="0043556D" w:rsidTr="003F54B1">
        <w:tc>
          <w:tcPr>
            <w:tcW w:w="3780" w:type="dxa"/>
            <w:gridSpan w:val="2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55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02ED3" w:rsidRPr="0043556D" w:rsidRDefault="00E5728A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02ED3" w:rsidRPr="0043556D" w:rsidRDefault="00E5728A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55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4,175</w:t>
            </w:r>
          </w:p>
        </w:tc>
        <w:tc>
          <w:tcPr>
            <w:tcW w:w="270" w:type="dxa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5,149</w:t>
            </w:r>
          </w:p>
        </w:tc>
      </w:tr>
      <w:tr w:rsidR="00302ED3" w:rsidRPr="0043556D" w:rsidTr="003F54B1">
        <w:tc>
          <w:tcPr>
            <w:tcW w:w="3780" w:type="dxa"/>
            <w:gridSpan w:val="2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02ED3" w:rsidRPr="0043556D" w:rsidRDefault="00302ED3" w:rsidP="0030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2ED3" w:rsidRPr="0043556D" w:rsidRDefault="00302ED3" w:rsidP="00302E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D5C78" w:rsidRPr="0043556D" w:rsidTr="003F54B1">
        <w:tc>
          <w:tcPr>
            <w:tcW w:w="2700" w:type="dxa"/>
          </w:tcPr>
          <w:p w:rsidR="008D5C78" w:rsidRPr="0043556D" w:rsidRDefault="00DA576D" w:rsidP="00DA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55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108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55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490" w:type="dxa"/>
            <w:gridSpan w:val="7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55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C78" w:rsidRPr="0043556D" w:rsidTr="003F54B1">
        <w:tc>
          <w:tcPr>
            <w:tcW w:w="2700" w:type="dxa"/>
          </w:tcPr>
          <w:p w:rsidR="008D5C78" w:rsidRPr="0043556D" w:rsidRDefault="00DA576D" w:rsidP="00DA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2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55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4355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3556D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</w:p>
        </w:tc>
        <w:tc>
          <w:tcPr>
            <w:tcW w:w="11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4355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3556D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4355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3556D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</w:p>
        </w:tc>
      </w:tr>
      <w:tr w:rsidR="008D5C78" w:rsidRPr="0043556D" w:rsidTr="003F54B1">
        <w:tc>
          <w:tcPr>
            <w:tcW w:w="2700" w:type="dxa"/>
          </w:tcPr>
          <w:p w:rsidR="008D5C78" w:rsidRPr="0043556D" w:rsidRDefault="008D5C78" w:rsidP="00AC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D5C78" w:rsidRPr="0043556D" w:rsidRDefault="008D5C78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31 </w:t>
            </w:r>
            <w:r w:rsidRPr="0043556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ธันวาคม</w:t>
            </w:r>
          </w:p>
        </w:tc>
        <w:tc>
          <w:tcPr>
            <w:tcW w:w="11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3556D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3556D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D5C78" w:rsidRPr="0043556D" w:rsidTr="003F54B1">
        <w:tc>
          <w:tcPr>
            <w:tcW w:w="270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D5C78" w:rsidRPr="0043556D" w:rsidRDefault="008D5C78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4355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43556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ร้อยละต่อปี</w:t>
            </w:r>
            <w:r w:rsidRPr="004355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5490" w:type="dxa"/>
            <w:gridSpan w:val="7"/>
          </w:tcPr>
          <w:p w:rsidR="008D5C78" w:rsidRPr="0043556D" w:rsidRDefault="008D5C78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4355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43556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4355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D5C78" w:rsidRPr="0043556D" w:rsidTr="003F54B1">
        <w:tc>
          <w:tcPr>
            <w:tcW w:w="270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080" w:type="dxa"/>
          </w:tcPr>
          <w:p w:rsidR="008D5C78" w:rsidRPr="0043556D" w:rsidRDefault="008D5C78" w:rsidP="008D5C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:rsidR="008D5C78" w:rsidRPr="0043556D" w:rsidRDefault="008D5C78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C78" w:rsidRPr="0043556D" w:rsidRDefault="008D5C78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C78" w:rsidRPr="0043556D" w:rsidRDefault="008D5C78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C78" w:rsidRPr="0043556D" w:rsidRDefault="008D5C78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5C78" w:rsidRPr="0043556D" w:rsidTr="003F54B1">
        <w:tc>
          <w:tcPr>
            <w:tcW w:w="270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8D5C78" w:rsidRPr="0043556D" w:rsidRDefault="00D42254" w:rsidP="008D5C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3556D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D5C78" w:rsidRPr="0043556D" w:rsidRDefault="00D42254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C78" w:rsidRPr="0043556D" w:rsidRDefault="008D5C78" w:rsidP="00DD3D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C78" w:rsidRPr="0043556D" w:rsidRDefault="006F5961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(50,000)</w:t>
            </w: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D5C78" w:rsidRPr="0043556D" w:rsidRDefault="00DA576D" w:rsidP="00F764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50,000</w:t>
            </w:r>
          </w:p>
        </w:tc>
      </w:tr>
      <w:tr w:rsidR="00DA576D" w:rsidRPr="0043556D" w:rsidTr="003F54B1">
        <w:tc>
          <w:tcPr>
            <w:tcW w:w="2700" w:type="dxa"/>
          </w:tcPr>
          <w:p w:rsidR="00DA576D" w:rsidRPr="0043556D" w:rsidRDefault="00DA576D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55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DA576D" w:rsidRPr="0043556D" w:rsidRDefault="00DA576D" w:rsidP="008D5C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576D" w:rsidRPr="0043556D" w:rsidRDefault="00DA576D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:rsidR="00DA576D" w:rsidRPr="0043556D" w:rsidRDefault="00DA576D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A576D" w:rsidRPr="0043556D" w:rsidRDefault="00DA576D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A576D" w:rsidRPr="0043556D" w:rsidRDefault="00DA576D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A576D" w:rsidRPr="0043556D" w:rsidRDefault="00DA576D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A576D" w:rsidRPr="0043556D" w:rsidRDefault="00DA576D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576D" w:rsidRPr="0043556D" w:rsidRDefault="00DA576D" w:rsidP="00F764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50,000</w:t>
            </w:r>
          </w:p>
        </w:tc>
      </w:tr>
      <w:tr w:rsidR="00CD2713" w:rsidRPr="0043556D" w:rsidTr="003F54B1">
        <w:tc>
          <w:tcPr>
            <w:tcW w:w="2700" w:type="dxa"/>
          </w:tcPr>
          <w:p w:rsidR="00CD2713" w:rsidRPr="0043556D" w:rsidRDefault="00CD271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D2713" w:rsidRPr="0043556D" w:rsidRDefault="00CD271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D2713" w:rsidRPr="0043556D" w:rsidRDefault="00CD271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2713" w:rsidRPr="0043556D" w:rsidRDefault="00CD271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2713" w:rsidRPr="0043556D" w:rsidRDefault="00CD271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2713" w:rsidRPr="0043556D" w:rsidRDefault="00CD271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2713" w:rsidRPr="0043556D" w:rsidRDefault="00CD271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2713" w:rsidRPr="0043556D" w:rsidRDefault="00CD271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D2713" w:rsidRPr="0043556D" w:rsidRDefault="00CD271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5C78" w:rsidRPr="0043556D" w:rsidTr="003F54B1">
        <w:tc>
          <w:tcPr>
            <w:tcW w:w="270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4355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8D5C78" w:rsidRPr="0043556D" w:rsidRDefault="008D5C78" w:rsidP="008D5C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:rsidR="008D5C78" w:rsidRPr="0043556D" w:rsidRDefault="008D5C78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C78" w:rsidRPr="0043556D" w:rsidRDefault="008D5C78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C78" w:rsidRPr="0043556D" w:rsidRDefault="008D5C78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C78" w:rsidRPr="0043556D" w:rsidRDefault="008D5C78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5C78" w:rsidRPr="0043556D" w:rsidTr="003F54B1">
        <w:tc>
          <w:tcPr>
            <w:tcW w:w="270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556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8D5C78" w:rsidRPr="0043556D" w:rsidRDefault="008D5C78" w:rsidP="008D5C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43556D">
              <w:rPr>
                <w:rFonts w:ascii="Angsana New" w:hAnsi="Angsana New" w:cs="Angsana New"/>
                <w:i/>
                <w:iCs/>
                <w:sz w:val="30"/>
                <w:szCs w:val="30"/>
                <w:lang w:val="th-TH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D5C78" w:rsidRPr="0043556D" w:rsidRDefault="008D5C78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C78" w:rsidRPr="0043556D" w:rsidRDefault="008D5C78" w:rsidP="004355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240,000</w:t>
            </w: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C78" w:rsidRPr="0043556D" w:rsidRDefault="008D5C78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(340,000)</w:t>
            </w:r>
          </w:p>
        </w:tc>
        <w:tc>
          <w:tcPr>
            <w:tcW w:w="270" w:type="dxa"/>
          </w:tcPr>
          <w:p w:rsidR="008D5C78" w:rsidRPr="0043556D" w:rsidRDefault="008D5C78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D5C78" w:rsidRPr="0043556D" w:rsidRDefault="008D5C78" w:rsidP="00F764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</w:tr>
      <w:tr w:rsidR="00DA576D" w:rsidRPr="0043556D" w:rsidTr="003F54B1">
        <w:tc>
          <w:tcPr>
            <w:tcW w:w="2700" w:type="dxa"/>
          </w:tcPr>
          <w:p w:rsidR="00DA576D" w:rsidRPr="0043556D" w:rsidRDefault="00DA576D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55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DA576D" w:rsidRPr="0043556D" w:rsidRDefault="00DA576D" w:rsidP="008D5C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576D" w:rsidRPr="0043556D" w:rsidRDefault="00DA576D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:rsidR="00DA576D" w:rsidRPr="0043556D" w:rsidRDefault="00DA576D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A576D" w:rsidRPr="0043556D" w:rsidRDefault="00DA576D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A576D" w:rsidRPr="0043556D" w:rsidRDefault="00DA576D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A576D" w:rsidRPr="0043556D" w:rsidRDefault="00DA576D" w:rsidP="005C3E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A576D" w:rsidRPr="0043556D" w:rsidRDefault="00DA576D" w:rsidP="005C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576D" w:rsidRPr="0043556D" w:rsidRDefault="00DA576D" w:rsidP="00F764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100,000</w:t>
            </w:r>
          </w:p>
        </w:tc>
      </w:tr>
    </w:tbl>
    <w:p w:rsidR="00F216D9" w:rsidRPr="0043556D" w:rsidRDefault="00F216D9" w:rsidP="00032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1362F3" w:rsidRPr="0043556D" w:rsidTr="0043556D">
        <w:tc>
          <w:tcPr>
            <w:tcW w:w="3780" w:type="dxa"/>
          </w:tcPr>
          <w:p w:rsidR="001362F3" w:rsidRPr="0043556D" w:rsidRDefault="00CD271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55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610" w:type="dxa"/>
            <w:gridSpan w:val="3"/>
          </w:tcPr>
          <w:p w:rsidR="001362F3" w:rsidRPr="0043556D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362F3" w:rsidRPr="0043556D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362F3" w:rsidRPr="0043556D" w:rsidRDefault="001362F3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55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D83" w:rsidRPr="0043556D" w:rsidTr="0043556D">
        <w:tc>
          <w:tcPr>
            <w:tcW w:w="3780" w:type="dxa"/>
          </w:tcPr>
          <w:p w:rsidR="00FF3D83" w:rsidRPr="0043556D" w:rsidRDefault="00FF3D83" w:rsidP="00FF3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F3D83" w:rsidRPr="0043556D" w:rsidRDefault="00FF3D83" w:rsidP="00FF3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F3D83" w:rsidRPr="0043556D" w:rsidRDefault="00FF3D83" w:rsidP="00FF3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F3D83" w:rsidRPr="0043556D" w:rsidRDefault="00FF3D83" w:rsidP="00FF3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F3D83" w:rsidRPr="0043556D" w:rsidRDefault="00FF3D83" w:rsidP="00FF3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F3D83" w:rsidRPr="0043556D" w:rsidRDefault="00FF3D83" w:rsidP="00FF3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F3D83" w:rsidRPr="0043556D" w:rsidRDefault="00FF3D83" w:rsidP="00FF3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F3D83" w:rsidRPr="0043556D" w:rsidRDefault="00FF3D83" w:rsidP="00FF3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FF3D83" w:rsidRPr="0043556D" w:rsidTr="0043556D">
        <w:tc>
          <w:tcPr>
            <w:tcW w:w="3780" w:type="dxa"/>
          </w:tcPr>
          <w:p w:rsidR="00FF3D83" w:rsidRPr="0043556D" w:rsidRDefault="00FF3D83" w:rsidP="00FF3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FF3D83" w:rsidRPr="0043556D" w:rsidRDefault="00FF3D83" w:rsidP="00FF3D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43556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4355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FF3D83" w:rsidRPr="0043556D" w:rsidTr="0043556D">
        <w:tc>
          <w:tcPr>
            <w:tcW w:w="3780" w:type="dxa"/>
          </w:tcPr>
          <w:p w:rsidR="00FF3D83" w:rsidRPr="0043556D" w:rsidRDefault="00FF3D83" w:rsidP="00FF3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556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F3D83" w:rsidRPr="0043556D" w:rsidRDefault="00E47F13" w:rsidP="00FF3D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</w:t>
            </w:r>
            <w:r w:rsidR="0083209B" w:rsidRPr="004355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:rsidR="00FF3D83" w:rsidRPr="0043556D" w:rsidRDefault="00FF3D83" w:rsidP="00FF3D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F3D83" w:rsidRPr="0043556D" w:rsidRDefault="00FF3D83" w:rsidP="00FF3D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1,474</w:t>
            </w:r>
          </w:p>
        </w:tc>
        <w:tc>
          <w:tcPr>
            <w:tcW w:w="270" w:type="dxa"/>
          </w:tcPr>
          <w:p w:rsidR="00FF3D83" w:rsidRPr="0043556D" w:rsidRDefault="00FF3D83" w:rsidP="00FF3D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F3D83" w:rsidRPr="0043556D" w:rsidRDefault="00E47F13" w:rsidP="00FF3D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</w:t>
            </w:r>
            <w:r w:rsidR="0083209B" w:rsidRPr="004355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:rsidR="00FF3D83" w:rsidRPr="0043556D" w:rsidRDefault="00FF3D83" w:rsidP="00FF3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F3D83" w:rsidRPr="0043556D" w:rsidRDefault="00FF3D83" w:rsidP="004355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55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1,474</w:t>
            </w:r>
          </w:p>
        </w:tc>
      </w:tr>
    </w:tbl>
    <w:p w:rsidR="00CD2713" w:rsidRPr="0043556D" w:rsidRDefault="00CD2713" w:rsidP="00032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p w:rsidR="0043556D" w:rsidRPr="0043556D" w:rsidRDefault="00435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355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CD2713" w:rsidRPr="00450CE1" w:rsidRDefault="00CC0E5B" w:rsidP="00CD2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จำนวนเงินขั้นต่ำที่ต้องจ่ายในอนาคตทั้งสิ้นภายใต้สัญญาเช่าดำเนินงานที่บอกเลิกไม่ได้</w:t>
      </w:r>
    </w:p>
    <w:p w:rsidR="00CD2713" w:rsidRPr="00450CE1" w:rsidRDefault="00CD2713" w:rsidP="00032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tbl>
      <w:tblPr>
        <w:tblW w:w="929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148"/>
        <w:gridCol w:w="2007"/>
        <w:gridCol w:w="252"/>
        <w:gridCol w:w="1890"/>
      </w:tblGrid>
      <w:tr w:rsidR="00CD2713" w:rsidRPr="00450CE1" w:rsidTr="00781688">
        <w:tc>
          <w:tcPr>
            <w:tcW w:w="5148" w:type="dxa"/>
          </w:tcPr>
          <w:p w:rsidR="00CD2713" w:rsidRPr="00450CE1" w:rsidRDefault="00CD2713" w:rsidP="0078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50CE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50C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50CE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450C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007" w:type="dxa"/>
          </w:tcPr>
          <w:p w:rsidR="00CD2713" w:rsidRPr="00450CE1" w:rsidRDefault="00CD2713" w:rsidP="007816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CD2713" w:rsidRPr="00450CE1" w:rsidRDefault="00CD2713" w:rsidP="0078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CD2713" w:rsidRPr="00450CE1" w:rsidRDefault="00CD2713" w:rsidP="007816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713" w:rsidRPr="00450CE1" w:rsidTr="00781688">
        <w:tc>
          <w:tcPr>
            <w:tcW w:w="5148" w:type="dxa"/>
          </w:tcPr>
          <w:p w:rsidR="00CD2713" w:rsidRPr="00450CE1" w:rsidRDefault="00CD2713" w:rsidP="0078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9" w:type="dxa"/>
            <w:gridSpan w:val="3"/>
          </w:tcPr>
          <w:p w:rsidR="00CD2713" w:rsidRPr="00450CE1" w:rsidRDefault="00CD2713" w:rsidP="007816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D2713" w:rsidRPr="00450CE1" w:rsidTr="00781688">
        <w:trPr>
          <w:trHeight w:val="380"/>
        </w:trPr>
        <w:tc>
          <w:tcPr>
            <w:tcW w:w="5148" w:type="dxa"/>
          </w:tcPr>
          <w:p w:rsidR="00CD2713" w:rsidRPr="00450CE1" w:rsidRDefault="00CD2713" w:rsidP="0078168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450CE1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450CE1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007" w:type="dxa"/>
          </w:tcPr>
          <w:p w:rsidR="00CD2713" w:rsidRPr="00450CE1" w:rsidRDefault="00CD2713" w:rsidP="0078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2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13,137</w:t>
            </w:r>
          </w:p>
        </w:tc>
        <w:tc>
          <w:tcPr>
            <w:tcW w:w="252" w:type="dxa"/>
          </w:tcPr>
          <w:p w:rsidR="00CD2713" w:rsidRPr="00450CE1" w:rsidRDefault="00CD2713" w:rsidP="0078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CD2713" w:rsidRPr="00450CE1" w:rsidRDefault="00CD2713" w:rsidP="0078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22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13,137</w:t>
            </w:r>
          </w:p>
        </w:tc>
      </w:tr>
      <w:tr w:rsidR="00CD2713" w:rsidRPr="00450CE1" w:rsidTr="00781688">
        <w:trPr>
          <w:trHeight w:val="380"/>
        </w:trPr>
        <w:tc>
          <w:tcPr>
            <w:tcW w:w="5148" w:type="dxa"/>
          </w:tcPr>
          <w:p w:rsidR="00CD2713" w:rsidRPr="00450CE1" w:rsidRDefault="00CD2713" w:rsidP="0078168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76425" w:rsidRPr="00450C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0CE1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F76425" w:rsidRPr="00450C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0CE1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450CE1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CD2713" w:rsidRPr="00450CE1" w:rsidRDefault="008B6239" w:rsidP="0078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2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20,800</w:t>
            </w:r>
          </w:p>
        </w:tc>
        <w:tc>
          <w:tcPr>
            <w:tcW w:w="252" w:type="dxa"/>
          </w:tcPr>
          <w:p w:rsidR="00CD2713" w:rsidRPr="00450CE1" w:rsidRDefault="00CD2713" w:rsidP="0078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CD2713" w:rsidRPr="00450CE1" w:rsidRDefault="008B6239" w:rsidP="0078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22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20,800</w:t>
            </w:r>
          </w:p>
        </w:tc>
      </w:tr>
      <w:tr w:rsidR="00CD2713" w:rsidRPr="00450CE1" w:rsidTr="00781688">
        <w:trPr>
          <w:trHeight w:val="460"/>
        </w:trPr>
        <w:tc>
          <w:tcPr>
            <w:tcW w:w="5148" w:type="dxa"/>
          </w:tcPr>
          <w:p w:rsidR="00CD2713" w:rsidRPr="00450CE1" w:rsidRDefault="00CD2713" w:rsidP="0078168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:rsidR="00CD2713" w:rsidRPr="00450CE1" w:rsidRDefault="008B6239" w:rsidP="0078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33,937</w:t>
            </w:r>
          </w:p>
        </w:tc>
        <w:tc>
          <w:tcPr>
            <w:tcW w:w="252" w:type="dxa"/>
          </w:tcPr>
          <w:p w:rsidR="00CD2713" w:rsidRPr="00450CE1" w:rsidRDefault="00CD2713" w:rsidP="0078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56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CD2713" w:rsidRPr="00450CE1" w:rsidRDefault="00CD2713" w:rsidP="0078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8B6239" w:rsidRPr="00450C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3,937</w:t>
            </w:r>
          </w:p>
        </w:tc>
      </w:tr>
    </w:tbl>
    <w:p w:rsidR="00450CE1" w:rsidRDefault="00450CE1" w:rsidP="006D7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:rsidR="006D7796" w:rsidRPr="00450CE1" w:rsidRDefault="006D7796" w:rsidP="006D7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eastAsia="x-none"/>
        </w:rPr>
      </w:pPr>
      <w:r w:rsidRPr="00450CE1">
        <w:rPr>
          <w:rFonts w:ascii="Angsana New" w:hAnsi="Angsana New" w:cs="Angsana New"/>
          <w:sz w:val="30"/>
          <w:szCs w:val="30"/>
          <w:cs/>
          <w:lang w:val="x-none" w:eastAsia="x-none"/>
        </w:rPr>
        <w:t>บริษัทมีสัญญาเช่</w:t>
      </w:r>
      <w:r w:rsidRPr="00450CE1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าหลายฉบับ</w:t>
      </w:r>
      <w:r w:rsidRPr="00450CE1">
        <w:rPr>
          <w:rFonts w:ascii="Angsana New" w:hAnsi="Angsana New" w:cs="Angsana New"/>
          <w:sz w:val="30"/>
          <w:szCs w:val="30"/>
          <w:cs/>
          <w:lang w:val="x-none" w:eastAsia="x-none"/>
        </w:rPr>
        <w:t>กับ</w:t>
      </w:r>
      <w:r w:rsidRPr="00450CE1">
        <w:rPr>
          <w:rFonts w:ascii="Angsana New" w:hAnsi="Angsana New" w:cs="Angsana New" w:hint="cs"/>
          <w:sz w:val="30"/>
          <w:szCs w:val="30"/>
          <w:cs/>
          <w:lang w:eastAsia="x-none"/>
        </w:rPr>
        <w:t>กิจการ</w:t>
      </w:r>
      <w:r w:rsidRPr="00450CE1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ที่เกี่ยวข้องกันแห่งหนึ่ง </w:t>
      </w:r>
      <w:r w:rsidRPr="00450CE1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(บริษัท ทีวัน บิวดิ้ง จำกัด) </w:t>
      </w:r>
      <w:r w:rsidRPr="00450CE1">
        <w:rPr>
          <w:rFonts w:ascii="Angsana New" w:hAnsi="Angsana New" w:cs="Angsana New"/>
          <w:sz w:val="30"/>
          <w:szCs w:val="30"/>
          <w:cs/>
          <w:lang w:val="x-none" w:eastAsia="x-none"/>
        </w:rPr>
        <w:t>ซึ่งครอบคลุมการ</w:t>
      </w:r>
      <w:r w:rsidRPr="00450CE1">
        <w:rPr>
          <w:rFonts w:ascii="Angsana New" w:hAnsi="Angsana New" w:cs="Angsana New"/>
          <w:sz w:val="30"/>
          <w:szCs w:val="30"/>
          <w:cs/>
          <w:lang w:val="x-none" w:eastAsia="x-none"/>
        </w:rPr>
        <w:br/>
        <w:t xml:space="preserve">เช่าอาคารสำนักงานพร้อมสิ่งอำนวยความสะดวกและอื่นๆ โดยมีระยะเวลา </w:t>
      </w:r>
      <w:r w:rsidRPr="00450CE1">
        <w:rPr>
          <w:rFonts w:ascii="Angsana New" w:hAnsi="Angsana New" w:cs="Angsana New"/>
          <w:sz w:val="30"/>
          <w:szCs w:val="30"/>
          <w:lang w:eastAsia="x-none"/>
        </w:rPr>
        <w:t>3</w:t>
      </w:r>
      <w:r w:rsidRPr="00450CE1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ปี ซึ่งจะสิ้นสุดในปี </w:t>
      </w:r>
      <w:r w:rsidRPr="00450CE1">
        <w:rPr>
          <w:rFonts w:ascii="Angsana New" w:hAnsi="Angsana New" w:cs="Angsana New"/>
          <w:sz w:val="30"/>
          <w:szCs w:val="30"/>
          <w:lang w:eastAsia="x-none"/>
        </w:rPr>
        <w:t>2</w:t>
      </w:r>
      <w:r w:rsidRPr="00450CE1">
        <w:rPr>
          <w:rFonts w:ascii="Angsana New" w:hAnsi="Angsana New" w:cs="Angsana New"/>
          <w:sz w:val="30"/>
          <w:szCs w:val="30"/>
          <w:lang w:val="x-none" w:eastAsia="x-none"/>
        </w:rPr>
        <w:t>56</w:t>
      </w:r>
      <w:r w:rsidRPr="00450CE1">
        <w:rPr>
          <w:rFonts w:ascii="Angsana New" w:hAnsi="Angsana New" w:cs="Angsana New"/>
          <w:sz w:val="30"/>
          <w:szCs w:val="30"/>
          <w:lang w:eastAsia="x-none"/>
        </w:rPr>
        <w:t>5</w:t>
      </w:r>
    </w:p>
    <w:p w:rsidR="006D7796" w:rsidRPr="00450CE1" w:rsidRDefault="006D7796" w:rsidP="00F34BE7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34BE7" w:rsidRPr="00450CE1" w:rsidRDefault="00F34BE7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50CE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F34BE7" w:rsidRPr="00450CE1" w:rsidRDefault="00F34BE7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17072" w:rsidRPr="00450CE1" w:rsidRDefault="00217072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50CE1">
        <w:rPr>
          <w:rFonts w:ascii="Angsana New" w:hAnsi="Angsana New"/>
          <w:i/>
          <w:iCs/>
          <w:sz w:val="30"/>
          <w:szCs w:val="30"/>
          <w:cs/>
        </w:rPr>
        <w:t>สัญญาแต่งตั้งผู้จัดจำหน่ายสินค้า</w:t>
      </w:r>
    </w:p>
    <w:p w:rsidR="00217072" w:rsidRPr="00450CE1" w:rsidRDefault="00217072" w:rsidP="0021707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17072" w:rsidRPr="00450CE1" w:rsidRDefault="00217072" w:rsidP="0021707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450CE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C29A4" w:rsidRPr="00450CE1">
        <w:rPr>
          <w:rFonts w:ascii="Angsana New" w:hAnsi="Angsana New"/>
          <w:sz w:val="30"/>
          <w:szCs w:val="30"/>
        </w:rPr>
        <w:t>1</w:t>
      </w:r>
      <w:r w:rsidR="00CC29A4" w:rsidRPr="00450CE1">
        <w:rPr>
          <w:rFonts w:ascii="Angsana New" w:hAnsi="Angsana New" w:hint="cs"/>
          <w:sz w:val="30"/>
          <w:szCs w:val="30"/>
          <w:cs/>
        </w:rPr>
        <w:t xml:space="preserve"> </w:t>
      </w:r>
      <w:r w:rsidR="00303ED1" w:rsidRPr="00450CE1">
        <w:rPr>
          <w:rFonts w:ascii="Angsana New" w:hAnsi="Angsana New" w:hint="cs"/>
          <w:sz w:val="30"/>
          <w:szCs w:val="30"/>
          <w:cs/>
        </w:rPr>
        <w:t>กรกฎาคม</w:t>
      </w:r>
      <w:r w:rsidR="00CC29A4" w:rsidRPr="00450CE1">
        <w:rPr>
          <w:rFonts w:ascii="Angsana New" w:hAnsi="Angsana New" w:hint="cs"/>
          <w:sz w:val="30"/>
          <w:szCs w:val="30"/>
          <w:cs/>
        </w:rPr>
        <w:t xml:space="preserve"> </w:t>
      </w:r>
      <w:r w:rsidR="00CC29A4" w:rsidRPr="00450CE1">
        <w:rPr>
          <w:rFonts w:ascii="Angsana New" w:hAnsi="Angsana New"/>
          <w:sz w:val="30"/>
          <w:szCs w:val="30"/>
        </w:rPr>
        <w:t>25</w:t>
      </w:r>
      <w:r w:rsidR="00CC29A4" w:rsidRPr="00450CE1">
        <w:rPr>
          <w:rFonts w:ascii="Angsana New" w:hAnsi="Angsana New"/>
          <w:sz w:val="30"/>
          <w:szCs w:val="30"/>
          <w:lang w:val="en-US"/>
        </w:rPr>
        <w:t>60</w:t>
      </w:r>
      <w:r w:rsidR="00CC29A4" w:rsidRPr="00450CE1">
        <w:rPr>
          <w:rFonts w:ascii="Angsana New" w:hAnsi="Angsana New" w:hint="cs"/>
          <w:sz w:val="30"/>
          <w:szCs w:val="30"/>
          <w:cs/>
        </w:rPr>
        <w:t xml:space="preserve"> </w:t>
      </w:r>
      <w:r w:rsidRPr="00450CE1">
        <w:rPr>
          <w:rFonts w:ascii="Angsana New" w:hAnsi="Angsana New" w:hint="cs"/>
          <w:sz w:val="30"/>
          <w:szCs w:val="30"/>
          <w:cs/>
        </w:rPr>
        <w:t>บริษัทได้ทำสัญญาแ</w:t>
      </w:r>
      <w:r w:rsidR="00DD115A" w:rsidRPr="00450CE1">
        <w:rPr>
          <w:rFonts w:ascii="Angsana New" w:hAnsi="Angsana New" w:hint="cs"/>
          <w:sz w:val="30"/>
          <w:szCs w:val="30"/>
          <w:cs/>
        </w:rPr>
        <w:t>ต่งตั้ง</w:t>
      </w:r>
      <w:r w:rsidR="00776A7B" w:rsidRPr="00450CE1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450CE1">
        <w:rPr>
          <w:rFonts w:ascii="Angsana New" w:hAnsi="Angsana New" w:hint="cs"/>
          <w:sz w:val="30"/>
          <w:szCs w:val="30"/>
          <w:cs/>
        </w:rPr>
        <w:t>แห่งหนึ่ง</w:t>
      </w:r>
      <w:r w:rsidR="00776A7B" w:rsidRPr="00450CE1">
        <w:rPr>
          <w:rFonts w:ascii="Angsana New" w:hAnsi="Angsana New" w:hint="cs"/>
          <w:sz w:val="30"/>
          <w:szCs w:val="30"/>
          <w:cs/>
        </w:rPr>
        <w:t xml:space="preserve"> (บริษัท ไอ แอม กรีนที จำกัด) </w:t>
      </w:r>
      <w:r w:rsidR="00DD115A" w:rsidRPr="00450CE1">
        <w:rPr>
          <w:rFonts w:ascii="Angsana New" w:hAnsi="Angsana New" w:hint="cs"/>
          <w:sz w:val="30"/>
          <w:szCs w:val="30"/>
          <w:cs/>
        </w:rPr>
        <w:t>ให้</w:t>
      </w:r>
      <w:r w:rsidRPr="00450CE1">
        <w:rPr>
          <w:rFonts w:ascii="Angsana New" w:hAnsi="Angsana New" w:hint="cs"/>
          <w:sz w:val="30"/>
          <w:szCs w:val="30"/>
          <w:cs/>
        </w:rPr>
        <w:t>เป็นผู้จัดจำหน่ายสินค้าให้กับบริษัท สัญญาฉบับนี้</w:t>
      </w:r>
      <w:r w:rsidRPr="00450CE1">
        <w:rPr>
          <w:rFonts w:ascii="Angsana New" w:hAnsi="Angsana New"/>
          <w:sz w:val="30"/>
          <w:szCs w:val="30"/>
          <w:cs/>
        </w:rPr>
        <w:t>มีผลบังคับใช้ตั้งแต่วันที่</w:t>
      </w:r>
      <w:r w:rsidRPr="00450CE1">
        <w:rPr>
          <w:rFonts w:ascii="Angsana New" w:hAnsi="Angsana New"/>
          <w:sz w:val="30"/>
          <w:szCs w:val="30"/>
          <w:lang w:val="en-GB"/>
        </w:rPr>
        <w:t xml:space="preserve"> </w:t>
      </w:r>
      <w:r w:rsidRPr="00450CE1">
        <w:rPr>
          <w:rFonts w:ascii="Angsana New" w:hAnsi="Angsana New"/>
          <w:sz w:val="30"/>
          <w:szCs w:val="30"/>
        </w:rPr>
        <w:t>1</w:t>
      </w:r>
      <w:r w:rsidRPr="00450CE1">
        <w:rPr>
          <w:rFonts w:ascii="Angsana New" w:hAnsi="Angsana New"/>
          <w:sz w:val="30"/>
          <w:szCs w:val="30"/>
          <w:cs/>
        </w:rPr>
        <w:t xml:space="preserve"> </w:t>
      </w:r>
      <w:r w:rsidR="0024311E" w:rsidRPr="00450CE1">
        <w:rPr>
          <w:rFonts w:ascii="Angsana New" w:hAnsi="Angsana New" w:hint="cs"/>
          <w:sz w:val="30"/>
          <w:szCs w:val="30"/>
          <w:cs/>
        </w:rPr>
        <w:t>กรกฎาคม</w:t>
      </w:r>
      <w:r w:rsidRPr="00450CE1">
        <w:rPr>
          <w:rFonts w:ascii="Angsana New" w:hAnsi="Angsana New"/>
          <w:sz w:val="30"/>
          <w:szCs w:val="30"/>
          <w:cs/>
        </w:rPr>
        <w:t xml:space="preserve"> </w:t>
      </w:r>
      <w:r w:rsidR="00CC29A4" w:rsidRPr="00450CE1">
        <w:rPr>
          <w:rFonts w:ascii="Angsana New" w:hAnsi="Angsana New"/>
          <w:sz w:val="30"/>
          <w:szCs w:val="30"/>
        </w:rPr>
        <w:t>25</w:t>
      </w:r>
      <w:r w:rsidR="00CC29A4" w:rsidRPr="00450CE1">
        <w:rPr>
          <w:rFonts w:ascii="Angsana New" w:hAnsi="Angsana New"/>
          <w:sz w:val="30"/>
          <w:szCs w:val="30"/>
          <w:lang w:val="en-US"/>
        </w:rPr>
        <w:t>60</w:t>
      </w:r>
      <w:r w:rsidRPr="00450CE1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B17809" w:rsidRPr="00450CE1">
        <w:rPr>
          <w:rFonts w:ascii="Angsana New" w:hAnsi="Angsana New"/>
          <w:sz w:val="30"/>
          <w:szCs w:val="30"/>
          <w:cs/>
        </w:rPr>
        <w:br/>
      </w:r>
      <w:r w:rsidRPr="00450CE1">
        <w:rPr>
          <w:rFonts w:ascii="Angsana New" w:hAnsi="Angsana New"/>
          <w:sz w:val="30"/>
          <w:szCs w:val="30"/>
        </w:rPr>
        <w:t>3</w:t>
      </w:r>
      <w:r w:rsidR="0024311E" w:rsidRPr="00450CE1">
        <w:rPr>
          <w:rFonts w:ascii="Angsana New" w:hAnsi="Angsana New"/>
          <w:sz w:val="30"/>
          <w:szCs w:val="30"/>
        </w:rPr>
        <w:t>0</w:t>
      </w:r>
      <w:r w:rsidRPr="00450CE1">
        <w:rPr>
          <w:rFonts w:ascii="Angsana New" w:hAnsi="Angsana New" w:hint="cs"/>
          <w:sz w:val="30"/>
          <w:szCs w:val="30"/>
          <w:cs/>
        </w:rPr>
        <w:t xml:space="preserve"> </w:t>
      </w:r>
      <w:r w:rsidR="0024311E" w:rsidRPr="00450CE1">
        <w:rPr>
          <w:rFonts w:ascii="Angsana New" w:hAnsi="Angsana New" w:hint="cs"/>
          <w:sz w:val="30"/>
          <w:szCs w:val="30"/>
          <w:cs/>
        </w:rPr>
        <w:t>มิถุนายน</w:t>
      </w:r>
      <w:r w:rsidRPr="00450CE1">
        <w:rPr>
          <w:rFonts w:ascii="Angsana New" w:hAnsi="Angsana New" w:hint="cs"/>
          <w:sz w:val="30"/>
          <w:szCs w:val="30"/>
          <w:cs/>
        </w:rPr>
        <w:t xml:space="preserve"> </w:t>
      </w:r>
      <w:r w:rsidR="00760FF2" w:rsidRPr="00450CE1">
        <w:rPr>
          <w:rFonts w:ascii="Angsana New" w:hAnsi="Angsana New"/>
          <w:sz w:val="30"/>
          <w:szCs w:val="30"/>
        </w:rPr>
        <w:t>25</w:t>
      </w:r>
      <w:r w:rsidR="00CC29A4" w:rsidRPr="00450CE1">
        <w:rPr>
          <w:rFonts w:ascii="Angsana New" w:hAnsi="Angsana New"/>
          <w:sz w:val="30"/>
          <w:szCs w:val="30"/>
          <w:lang w:val="en-US"/>
        </w:rPr>
        <w:t>63</w:t>
      </w:r>
    </w:p>
    <w:p w:rsidR="0054127A" w:rsidRPr="00450CE1" w:rsidRDefault="0054127A" w:rsidP="0021707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F4F31" w:rsidRPr="00450CE1" w:rsidRDefault="002F4F31" w:rsidP="002F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50CE1">
        <w:rPr>
          <w:rFonts w:ascii="Angsana New" w:hAnsi="Angsana New" w:cs="Angsana New"/>
          <w:i/>
          <w:iCs/>
          <w:sz w:val="30"/>
          <w:szCs w:val="30"/>
          <w:cs/>
        </w:rPr>
        <w:t>สัญญา</w:t>
      </w:r>
      <w:r w:rsidRPr="00450CE1">
        <w:rPr>
          <w:rFonts w:ascii="Angsana New" w:hAnsi="Angsana New" w:cs="Angsana New" w:hint="cs"/>
          <w:i/>
          <w:iCs/>
          <w:sz w:val="30"/>
          <w:szCs w:val="30"/>
          <w:cs/>
        </w:rPr>
        <w:t>โอน</w:t>
      </w:r>
      <w:r w:rsidRPr="00450CE1">
        <w:rPr>
          <w:rFonts w:ascii="Angsana New" w:hAnsi="Angsana New" w:cs="Angsana New"/>
          <w:i/>
          <w:iCs/>
          <w:sz w:val="30"/>
          <w:szCs w:val="30"/>
          <w:cs/>
        </w:rPr>
        <w:t>สิทธิในการใช้เครื่องหมายการค้า</w:t>
      </w:r>
    </w:p>
    <w:p w:rsidR="002F4F31" w:rsidRPr="00450CE1" w:rsidRDefault="002F4F31" w:rsidP="002F4F31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F4F31" w:rsidRPr="00450CE1" w:rsidRDefault="002F4F31" w:rsidP="002F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50CE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50CE1">
        <w:rPr>
          <w:rFonts w:ascii="Angsana New" w:hAnsi="Angsana New" w:cs="Angsana New"/>
          <w:sz w:val="30"/>
          <w:szCs w:val="30"/>
        </w:rPr>
        <w:t xml:space="preserve">11 </w:t>
      </w:r>
      <w:r w:rsidRPr="00450CE1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450CE1">
        <w:rPr>
          <w:rFonts w:ascii="Angsana New" w:hAnsi="Angsana New" w:cs="Angsana New"/>
          <w:sz w:val="30"/>
          <w:szCs w:val="30"/>
        </w:rPr>
        <w:t xml:space="preserve">2558 </w:t>
      </w:r>
      <w:r w:rsidRPr="00450CE1">
        <w:rPr>
          <w:rFonts w:ascii="Angsana New" w:hAnsi="Angsana New" w:cs="Angsana New" w:hint="cs"/>
          <w:sz w:val="30"/>
          <w:szCs w:val="30"/>
          <w:cs/>
        </w:rPr>
        <w:t>บริษัทได้ทำสัญญาโอนสิทธิในการใช้เครื่องหมายการค้ากับการร่วมค้า</w:t>
      </w:r>
      <w:r w:rsidRPr="00450CE1">
        <w:rPr>
          <w:rFonts w:ascii="Angsana New" w:hAnsi="Angsana New" w:cs="Angsana New"/>
          <w:sz w:val="30"/>
          <w:szCs w:val="30"/>
        </w:rPr>
        <w:t xml:space="preserve"> </w:t>
      </w:r>
      <w:r w:rsidRPr="00450CE1">
        <w:rPr>
          <w:rFonts w:ascii="Angsana New" w:hAnsi="Angsana New" w:cs="Angsana New"/>
          <w:sz w:val="30"/>
          <w:szCs w:val="30"/>
          <w:cs/>
        </w:rPr>
        <w:t>ภายใต้เงื่อนไขของสัญญา บริษัทตกลงที่จะโอนสิทธิในการใช้เครื่องหมายการค้าบางอย่างของบริษัทตามที่ระบุไว้ในสัญญาให้</w:t>
      </w:r>
      <w:r w:rsidRPr="00450CE1">
        <w:rPr>
          <w:rFonts w:ascii="Angsana New" w:hAnsi="Angsana New" w:cs="Angsana New"/>
          <w:sz w:val="30"/>
          <w:szCs w:val="30"/>
        </w:rPr>
        <w:t xml:space="preserve">   </w:t>
      </w:r>
      <w:r w:rsidRPr="00450CE1">
        <w:rPr>
          <w:rFonts w:ascii="Angsana New" w:hAnsi="Angsana New" w:cs="Angsana New"/>
          <w:sz w:val="30"/>
          <w:szCs w:val="30"/>
          <w:cs/>
        </w:rPr>
        <w:t>การร่วมค้าใช้ในประเทศอินโดนีเซีย</w:t>
      </w:r>
      <w:r w:rsidRPr="00450CE1">
        <w:rPr>
          <w:rFonts w:ascii="Angsana New" w:hAnsi="Angsana New" w:cs="Angsana New" w:hint="cs"/>
          <w:sz w:val="30"/>
          <w:szCs w:val="30"/>
          <w:cs/>
        </w:rPr>
        <w:t xml:space="preserve"> ในการนี้</w:t>
      </w:r>
      <w:r w:rsidRPr="00450CE1">
        <w:rPr>
          <w:rFonts w:ascii="Angsana New" w:hAnsi="Angsana New" w:cs="Angsana New"/>
          <w:sz w:val="30"/>
          <w:szCs w:val="30"/>
        </w:rPr>
        <w:t xml:space="preserve"> </w:t>
      </w:r>
      <w:r w:rsidRPr="00450CE1">
        <w:rPr>
          <w:rFonts w:ascii="Angsana New" w:hAnsi="Angsana New" w:cs="Angsana New" w:hint="cs"/>
          <w:sz w:val="30"/>
          <w:szCs w:val="30"/>
          <w:cs/>
        </w:rPr>
        <w:t>การร่วมค้าตกลงที่จะชำระค่าการโอนสิทธิดังกล่าวให้กับบริษัท</w:t>
      </w:r>
      <w:r w:rsidRPr="00450CE1">
        <w:rPr>
          <w:rFonts w:ascii="Angsana New" w:hAnsi="Angsana New" w:cs="Angsana New"/>
          <w:sz w:val="30"/>
          <w:szCs w:val="30"/>
        </w:rPr>
        <w:t xml:space="preserve">      </w:t>
      </w:r>
      <w:r w:rsidRPr="00450CE1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Pr="00450CE1">
        <w:rPr>
          <w:rFonts w:ascii="Angsana New" w:hAnsi="Angsana New" w:cs="Angsana New"/>
          <w:sz w:val="30"/>
          <w:szCs w:val="30"/>
        </w:rPr>
        <w:t xml:space="preserve">3,000 </w:t>
      </w:r>
      <w:r w:rsidRPr="00450CE1">
        <w:rPr>
          <w:rFonts w:ascii="Angsana New" w:hAnsi="Angsana New" w:cs="Angsana New" w:hint="cs"/>
          <w:sz w:val="30"/>
          <w:szCs w:val="30"/>
          <w:cs/>
        </w:rPr>
        <w:t>เหรียญสหรัฐ สัญญาฉบับนี้มีผลบังคับใช้เป็นระยะเวลา 1</w:t>
      </w:r>
      <w:r w:rsidRPr="00450CE1">
        <w:rPr>
          <w:rFonts w:ascii="Angsana New" w:hAnsi="Angsana New" w:cs="Angsana New"/>
          <w:sz w:val="30"/>
          <w:szCs w:val="30"/>
        </w:rPr>
        <w:t>0</w:t>
      </w:r>
      <w:r w:rsidRPr="00450CE1">
        <w:rPr>
          <w:rFonts w:ascii="Angsana New" w:hAnsi="Angsana New" w:cs="Angsana New" w:hint="cs"/>
          <w:sz w:val="30"/>
          <w:szCs w:val="30"/>
          <w:cs/>
        </w:rPr>
        <w:t xml:space="preserve"> ปี และ</w:t>
      </w:r>
      <w:r w:rsidRPr="00450CE1">
        <w:rPr>
          <w:rFonts w:ascii="Angsana New" w:hAnsi="Angsana New" w:cs="Angsana New"/>
          <w:sz w:val="30"/>
          <w:szCs w:val="30"/>
          <w:cs/>
        </w:rPr>
        <w:t>เมื่อสิ้นสุดสัญญา</w:t>
      </w:r>
      <w:r w:rsidRPr="00450CE1">
        <w:rPr>
          <w:rFonts w:ascii="Angsana New" w:hAnsi="Angsana New" w:cs="Angsana New" w:hint="cs"/>
          <w:sz w:val="30"/>
          <w:szCs w:val="30"/>
          <w:cs/>
        </w:rPr>
        <w:t>สามารถต่ออายุได้อีก</w:t>
      </w:r>
      <w:r w:rsidRPr="00450CE1">
        <w:rPr>
          <w:rFonts w:ascii="Angsana New" w:hAnsi="Angsana New" w:cs="Angsana New"/>
          <w:sz w:val="30"/>
          <w:szCs w:val="30"/>
        </w:rPr>
        <w:t xml:space="preserve"> 10 </w:t>
      </w:r>
      <w:r w:rsidRPr="00450CE1">
        <w:rPr>
          <w:rFonts w:ascii="Angsana New" w:hAnsi="Angsana New" w:cs="Angsana New" w:hint="cs"/>
          <w:sz w:val="30"/>
          <w:szCs w:val="30"/>
          <w:cs/>
        </w:rPr>
        <w:t>ปี</w:t>
      </w:r>
      <w:r w:rsidRPr="00450CE1">
        <w:rPr>
          <w:rFonts w:ascii="Angsana New" w:hAnsi="Angsana New" w:cs="Angsana New"/>
          <w:sz w:val="30"/>
          <w:szCs w:val="30"/>
        </w:rPr>
        <w:t xml:space="preserve"> </w:t>
      </w:r>
      <w:r w:rsidRPr="00450CE1">
        <w:rPr>
          <w:rFonts w:ascii="Angsana New" w:hAnsi="Angsana New" w:cs="Angsana New"/>
          <w:sz w:val="30"/>
          <w:szCs w:val="30"/>
          <w:cs/>
        </w:rPr>
        <w:t>ตามเงื่อนไขใหม่ที่ระบุไว้ในสัญญา</w:t>
      </w:r>
      <w:r w:rsidRPr="00450C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50CE1">
        <w:rPr>
          <w:rFonts w:ascii="Angsana New" w:hAnsi="Angsana New" w:cs="Angsana New"/>
          <w:sz w:val="30"/>
          <w:szCs w:val="30"/>
          <w:cs/>
        </w:rPr>
        <w:t>หรือ</w:t>
      </w:r>
      <w:r w:rsidRPr="00450CE1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450CE1">
        <w:rPr>
          <w:rFonts w:ascii="Angsana New" w:hAnsi="Angsana New" w:cs="Angsana New"/>
          <w:sz w:val="30"/>
          <w:szCs w:val="30"/>
          <w:cs/>
        </w:rPr>
        <w:t>ทันทีที่บริษัทสิ้นสุดการเป็นผู้ถือหุ้นของ</w:t>
      </w:r>
      <w:r w:rsidRPr="00450CE1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450CE1">
        <w:rPr>
          <w:rFonts w:ascii="Angsana New" w:hAnsi="Angsana New" w:cs="Angsana New"/>
          <w:sz w:val="30"/>
          <w:szCs w:val="30"/>
          <w:cs/>
        </w:rPr>
        <w:t>การร่วมค้า</w:t>
      </w:r>
    </w:p>
    <w:p w:rsidR="00DD3D23" w:rsidRPr="00450CE1" w:rsidRDefault="00DD3D23" w:rsidP="002F4F31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450CE1" w:rsidRDefault="00450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2F4F31" w:rsidRPr="00450CE1" w:rsidRDefault="002F4F31" w:rsidP="002F4F31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50CE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สัญญาให้สิทธิในการใช้ทรัพย์สินทางปัญญา</w:t>
      </w:r>
    </w:p>
    <w:p w:rsidR="002F4F31" w:rsidRPr="00450CE1" w:rsidRDefault="002F4F31" w:rsidP="002F4F31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21C5A" w:rsidRPr="00450CE1" w:rsidRDefault="002F4F31" w:rsidP="00021C5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50CE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50CE1">
        <w:rPr>
          <w:rFonts w:ascii="Angsana New" w:hAnsi="Angsana New"/>
          <w:sz w:val="30"/>
          <w:szCs w:val="30"/>
        </w:rPr>
        <w:t xml:space="preserve">11 </w:t>
      </w:r>
      <w:r w:rsidRPr="00450CE1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450CE1">
        <w:rPr>
          <w:rFonts w:ascii="Angsana New" w:hAnsi="Angsana New"/>
          <w:sz w:val="30"/>
          <w:szCs w:val="30"/>
        </w:rPr>
        <w:t xml:space="preserve">2558 </w:t>
      </w:r>
      <w:r w:rsidRPr="00450CE1">
        <w:rPr>
          <w:rFonts w:ascii="Angsana New" w:hAnsi="Angsana New"/>
          <w:sz w:val="30"/>
          <w:szCs w:val="30"/>
          <w:cs/>
        </w:rPr>
        <w:t>บริษัทได้ทำสัญญาให้สิทธิในการใช้ทรัพย์สินทางปัญญากับการร่วมค้า ภายใต้เงื่อนไขของสัญญา บริษัทตกลงที่จะให้การร่วมค้าใช้ทักษะความรู้ วิทยาการทางเทคนิคและสูตรการผลิตบางอย่างของบริษัทตามที่ระบุไว้ในสัญญาในการผลิตและจำหน่ายผลิตภัณฑ์ในประเทศอินโดนีเซีย ในการนี้ การร่วมค้าตกลง</w:t>
      </w:r>
      <w:r w:rsidRPr="00450CE1">
        <w:rPr>
          <w:rFonts w:ascii="Angsana New" w:hAnsi="Angsana New"/>
          <w:sz w:val="30"/>
          <w:szCs w:val="30"/>
        </w:rPr>
        <w:t xml:space="preserve">      </w:t>
      </w:r>
      <w:r w:rsidRPr="00450CE1">
        <w:rPr>
          <w:rFonts w:ascii="Angsana New" w:hAnsi="Angsana New"/>
          <w:sz w:val="30"/>
          <w:szCs w:val="30"/>
          <w:cs/>
        </w:rPr>
        <w:t xml:space="preserve">ที่จะชำระค่าสิทธิให้กับบริษัทเป็นจำนวนเงิน </w:t>
      </w:r>
      <w:r w:rsidRPr="00450CE1">
        <w:rPr>
          <w:rFonts w:ascii="Angsana New" w:hAnsi="Angsana New"/>
          <w:sz w:val="30"/>
          <w:szCs w:val="30"/>
        </w:rPr>
        <w:t xml:space="preserve">3,000 </w:t>
      </w:r>
      <w:r w:rsidRPr="00450CE1">
        <w:rPr>
          <w:rFonts w:ascii="Angsana New" w:hAnsi="Angsana New"/>
          <w:sz w:val="30"/>
          <w:szCs w:val="30"/>
          <w:cs/>
        </w:rPr>
        <w:t>เหรียญสหรัฐต่อปี สัญญาฉบับนี้มีผลบังคับใช้</w:t>
      </w:r>
      <w:r w:rsidRPr="00450CE1">
        <w:rPr>
          <w:rFonts w:ascii="Angsana New" w:hAnsi="Angsana New" w:hint="cs"/>
          <w:sz w:val="30"/>
          <w:szCs w:val="30"/>
          <w:cs/>
        </w:rPr>
        <w:t>จนถึงหลังจากวันที่</w:t>
      </w:r>
      <w:r w:rsidRPr="00450CE1">
        <w:rPr>
          <w:rFonts w:ascii="Angsana New" w:hAnsi="Angsana New"/>
          <w:sz w:val="30"/>
          <w:szCs w:val="30"/>
          <w:cs/>
        </w:rPr>
        <w:t>บริษัทสิ้นสุดการเป็นผู้ถือหุ้นของการร่วมค้าเป็นระยะเวลา 1</w:t>
      </w:r>
      <w:r w:rsidRPr="00450CE1">
        <w:rPr>
          <w:rFonts w:ascii="Angsana New" w:hAnsi="Angsana New"/>
          <w:sz w:val="30"/>
          <w:szCs w:val="30"/>
        </w:rPr>
        <w:t>0</w:t>
      </w:r>
      <w:r w:rsidRPr="00450CE1">
        <w:rPr>
          <w:rFonts w:ascii="Angsana New" w:hAnsi="Angsana New"/>
          <w:sz w:val="30"/>
          <w:szCs w:val="30"/>
          <w:cs/>
        </w:rPr>
        <w:t xml:space="preserve"> ปี และเมื่อสิ้นสุดสัญญาสามารถต่ออายุได้อีก</w:t>
      </w:r>
      <w:r w:rsidRPr="00450CE1">
        <w:rPr>
          <w:rFonts w:ascii="Angsana New" w:hAnsi="Angsana New"/>
          <w:sz w:val="30"/>
          <w:szCs w:val="30"/>
        </w:rPr>
        <w:t xml:space="preserve">     10 </w:t>
      </w:r>
      <w:r w:rsidRPr="00450CE1">
        <w:rPr>
          <w:rFonts w:ascii="Angsana New" w:hAnsi="Angsana New"/>
          <w:sz w:val="30"/>
          <w:szCs w:val="30"/>
          <w:cs/>
        </w:rPr>
        <w:t>ปี</w:t>
      </w:r>
      <w:r w:rsidRPr="00450CE1">
        <w:rPr>
          <w:rFonts w:ascii="Angsana New" w:hAnsi="Angsana New"/>
          <w:sz w:val="30"/>
          <w:szCs w:val="30"/>
        </w:rPr>
        <w:t xml:space="preserve"> </w:t>
      </w:r>
      <w:r w:rsidRPr="00450CE1">
        <w:rPr>
          <w:rFonts w:ascii="Angsana New" w:hAnsi="Angsana New"/>
          <w:sz w:val="30"/>
          <w:szCs w:val="30"/>
          <w:cs/>
        </w:rPr>
        <w:t>ตามเงื่อนไขใหม่ที่ระบุไว้ในสัญญา</w:t>
      </w:r>
    </w:p>
    <w:p w:rsidR="00333368" w:rsidRPr="00450CE1" w:rsidRDefault="00333368" w:rsidP="00021C5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D220CB" w:rsidRPr="00450CE1" w:rsidRDefault="00D220CB" w:rsidP="00D220CB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450CE1">
        <w:rPr>
          <w:rFonts w:ascii="Angsana New" w:hAnsi="Angsana New" w:cs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6B00B6" w:rsidRPr="00450CE1" w:rsidRDefault="006B00B6" w:rsidP="0010242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170"/>
        <w:gridCol w:w="270"/>
        <w:gridCol w:w="1170"/>
        <w:gridCol w:w="270"/>
        <w:gridCol w:w="1170"/>
        <w:gridCol w:w="270"/>
        <w:gridCol w:w="1170"/>
      </w:tblGrid>
      <w:tr w:rsidR="001362F3" w:rsidRPr="00450CE1" w:rsidTr="00410F2D">
        <w:tc>
          <w:tcPr>
            <w:tcW w:w="3780" w:type="dxa"/>
            <w:gridSpan w:val="2"/>
          </w:tcPr>
          <w:p w:rsidR="001362F3" w:rsidRPr="00450CE1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362F3" w:rsidRPr="00450CE1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362F3" w:rsidRPr="00450CE1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362F3" w:rsidRPr="00450CE1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450C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B70" w:rsidRPr="00450CE1" w:rsidTr="00410F2D">
        <w:tc>
          <w:tcPr>
            <w:tcW w:w="3780" w:type="dxa"/>
            <w:gridSpan w:val="2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E4B70" w:rsidRPr="00450CE1" w:rsidTr="00410F2D">
        <w:tc>
          <w:tcPr>
            <w:tcW w:w="3780" w:type="dxa"/>
            <w:gridSpan w:val="2"/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450C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450CE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E4B70" w:rsidRPr="00450CE1" w:rsidTr="00410F2D">
        <w:tc>
          <w:tcPr>
            <w:tcW w:w="3780" w:type="dxa"/>
            <w:gridSpan w:val="2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  <w:r w:rsidRPr="00450CE1">
              <w:rPr>
                <w:rFonts w:ascii="Angsana New" w:hAnsi="Angsana New" w:cs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70" w:type="dxa"/>
          </w:tcPr>
          <w:p w:rsidR="00DE4B70" w:rsidRPr="00450CE1" w:rsidRDefault="007C36E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450CE1" w:rsidRDefault="00EE72B5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</w:tr>
      <w:tr w:rsidR="00DE4B70" w:rsidRPr="00450CE1" w:rsidTr="00410F2D">
        <w:tc>
          <w:tcPr>
            <w:tcW w:w="3780" w:type="dxa"/>
            <w:gridSpan w:val="2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เงินฝาก</w:t>
            </w:r>
            <w:r w:rsidRPr="00450CE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สถาบันการเงินประเภทกระแสรายวัน</w:t>
            </w:r>
          </w:p>
        </w:tc>
        <w:tc>
          <w:tcPr>
            <w:tcW w:w="1170" w:type="dxa"/>
          </w:tcPr>
          <w:p w:rsidR="00DE4B70" w:rsidRPr="00450CE1" w:rsidRDefault="007C36E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86467" w:rsidRPr="00450CE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(15,989)</w:t>
            </w:r>
          </w:p>
        </w:tc>
        <w:tc>
          <w:tcPr>
            <w:tcW w:w="2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450CE1" w:rsidRDefault="00EE72B5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37135" w:rsidRPr="00450CE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(15,991)</w:t>
            </w:r>
          </w:p>
        </w:tc>
      </w:tr>
      <w:tr w:rsidR="00DE4B70" w:rsidRPr="00450CE1" w:rsidTr="00410F2D">
        <w:tc>
          <w:tcPr>
            <w:tcW w:w="3780" w:type="dxa"/>
            <w:gridSpan w:val="2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 w:rsidRPr="00450CE1"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สถาบันการเงินประเภทออมทรัพย์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450CE1" w:rsidRDefault="007C36E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97,524</w:t>
            </w:r>
          </w:p>
        </w:tc>
        <w:tc>
          <w:tcPr>
            <w:tcW w:w="270" w:type="dxa"/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130,444</w:t>
            </w:r>
          </w:p>
        </w:tc>
        <w:tc>
          <w:tcPr>
            <w:tcW w:w="2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450CE1" w:rsidRDefault="00B1765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59,118</w:t>
            </w:r>
          </w:p>
        </w:tc>
        <w:tc>
          <w:tcPr>
            <w:tcW w:w="2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113,218</w:t>
            </w:r>
          </w:p>
        </w:tc>
      </w:tr>
      <w:tr w:rsidR="00DE4B70" w:rsidRPr="00450CE1" w:rsidTr="00410F2D">
        <w:tc>
          <w:tcPr>
            <w:tcW w:w="3780" w:type="dxa"/>
            <w:gridSpan w:val="2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4B70" w:rsidRPr="00450CE1" w:rsidTr="00410F2D">
        <w:tc>
          <w:tcPr>
            <w:tcW w:w="279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450C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990" w:type="dxa"/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70" w:rsidRPr="00450CE1" w:rsidRDefault="00086467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97,683</w:t>
            </w:r>
          </w:p>
        </w:tc>
        <w:tc>
          <w:tcPr>
            <w:tcW w:w="270" w:type="dxa"/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114,558</w:t>
            </w:r>
          </w:p>
        </w:tc>
        <w:tc>
          <w:tcPr>
            <w:tcW w:w="2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70" w:rsidRPr="00450CE1" w:rsidRDefault="00B1765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59,27</w:t>
            </w:r>
            <w:r w:rsidR="00337135" w:rsidRPr="00450C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E4B70" w:rsidRPr="00450CE1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70" w:rsidRPr="00450CE1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97,330</w:t>
            </w:r>
          </w:p>
        </w:tc>
      </w:tr>
    </w:tbl>
    <w:p w:rsidR="00BD759D" w:rsidRPr="00450CE1" w:rsidRDefault="00BD759D" w:rsidP="0010242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B1C8F" w:rsidRPr="00450CE1" w:rsidRDefault="00BB1C8F" w:rsidP="00BB1C8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50CE1">
        <w:rPr>
          <w:rFonts w:ascii="Angsana New" w:hAnsi="Angsana New" w:cs="Angsana New" w:hint="cs"/>
          <w:b/>
          <w:bCs/>
          <w:sz w:val="30"/>
          <w:szCs w:val="30"/>
          <w:cs/>
        </w:rPr>
        <w:t>ลูกหนี้การค้า</w:t>
      </w:r>
    </w:p>
    <w:p w:rsidR="00BD759D" w:rsidRPr="00450CE1" w:rsidRDefault="00BD759D" w:rsidP="0010242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1" w:name="OLE_LINK1"/>
      <w:bookmarkStart w:id="2" w:name="OLE_LINK2"/>
    </w:p>
    <w:bookmarkEnd w:id="1"/>
    <w:bookmarkEnd w:id="2"/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1168"/>
        <w:gridCol w:w="269"/>
        <w:gridCol w:w="1169"/>
        <w:gridCol w:w="269"/>
        <w:gridCol w:w="1168"/>
        <w:gridCol w:w="269"/>
        <w:gridCol w:w="1170"/>
      </w:tblGrid>
      <w:tr w:rsidR="00023EAB" w:rsidRPr="00450CE1" w:rsidTr="00023EAB">
        <w:trPr>
          <w:trHeight w:val="431"/>
        </w:trPr>
        <w:tc>
          <w:tcPr>
            <w:tcW w:w="2430" w:type="dxa"/>
          </w:tcPr>
          <w:p w:rsidR="00023EAB" w:rsidRPr="00450CE1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23EAB" w:rsidRPr="00450CE1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:rsidR="00023EAB" w:rsidRPr="00450CE1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023EAB" w:rsidRPr="00450CE1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:rsidR="00023EAB" w:rsidRPr="00450CE1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450C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3EAB" w:rsidRPr="00450CE1" w:rsidTr="00023EAB">
        <w:trPr>
          <w:trHeight w:val="431"/>
        </w:trPr>
        <w:tc>
          <w:tcPr>
            <w:tcW w:w="2430" w:type="dxa"/>
          </w:tcPr>
          <w:p w:rsidR="00023EAB" w:rsidRPr="00450CE1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23EAB" w:rsidRPr="00023EAB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23EA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:rsidR="00023EAB" w:rsidRPr="00450CE1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:rsidR="00023EAB" w:rsidRPr="00450CE1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023EAB" w:rsidRPr="00450CE1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:rsidR="00023EAB" w:rsidRPr="00450CE1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:rsidR="00023EAB" w:rsidRPr="00450CE1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:rsidR="00023EAB" w:rsidRPr="00450CE1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23EAB" w:rsidRPr="00450CE1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23EAB" w:rsidRPr="00450CE1" w:rsidTr="00023EAB">
        <w:trPr>
          <w:trHeight w:val="418"/>
        </w:trPr>
        <w:tc>
          <w:tcPr>
            <w:tcW w:w="2430" w:type="dxa"/>
          </w:tcPr>
          <w:p w:rsidR="00023EAB" w:rsidRPr="00450CE1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2" w:type="dxa"/>
            <w:gridSpan w:val="7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450C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450CE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023EAB" w:rsidRPr="00450CE1" w:rsidTr="00023EAB">
        <w:trPr>
          <w:trHeight w:val="418"/>
        </w:trPr>
        <w:tc>
          <w:tcPr>
            <w:tcW w:w="2430" w:type="dxa"/>
          </w:tcPr>
          <w:p w:rsidR="00023EAB" w:rsidRPr="00450CE1" w:rsidRDefault="00023EAB" w:rsidP="0041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0C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023EAB" w:rsidRPr="00450CE1" w:rsidRDefault="00023EAB" w:rsidP="0041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3EAB" w:rsidRPr="00450CE1" w:rsidTr="00023EAB">
        <w:trPr>
          <w:trHeight w:val="406"/>
        </w:trPr>
        <w:tc>
          <w:tcPr>
            <w:tcW w:w="2430" w:type="dxa"/>
          </w:tcPr>
          <w:p w:rsidR="00023EAB" w:rsidRPr="00450CE1" w:rsidRDefault="00023EAB" w:rsidP="0041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:rsidR="00023EAB" w:rsidRPr="00023EAB" w:rsidRDefault="00023EAB" w:rsidP="00023E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23E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27,940</w:t>
            </w:r>
          </w:p>
        </w:tc>
        <w:tc>
          <w:tcPr>
            <w:tcW w:w="269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36,745</w:t>
            </w:r>
          </w:p>
        </w:tc>
        <w:tc>
          <w:tcPr>
            <w:tcW w:w="269" w:type="dxa"/>
          </w:tcPr>
          <w:p w:rsidR="00023EAB" w:rsidRPr="00450CE1" w:rsidRDefault="00023EAB" w:rsidP="0041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449,703</w:t>
            </w:r>
          </w:p>
        </w:tc>
        <w:tc>
          <w:tcPr>
            <w:tcW w:w="269" w:type="dxa"/>
          </w:tcPr>
          <w:p w:rsidR="00023EAB" w:rsidRPr="00450CE1" w:rsidRDefault="00023EAB" w:rsidP="0041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36,745</w:t>
            </w:r>
          </w:p>
        </w:tc>
      </w:tr>
      <w:tr w:rsidR="00023EAB" w:rsidRPr="00450CE1" w:rsidTr="00023EAB">
        <w:trPr>
          <w:trHeight w:val="418"/>
        </w:trPr>
        <w:tc>
          <w:tcPr>
            <w:tcW w:w="2430" w:type="dxa"/>
          </w:tcPr>
          <w:p w:rsidR="00023EAB" w:rsidRPr="00450CE1" w:rsidRDefault="00023EAB" w:rsidP="0041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27,940</w:t>
            </w:r>
          </w:p>
        </w:tc>
        <w:tc>
          <w:tcPr>
            <w:tcW w:w="269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36,745</w:t>
            </w:r>
          </w:p>
        </w:tc>
        <w:tc>
          <w:tcPr>
            <w:tcW w:w="269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449,703</w:t>
            </w:r>
          </w:p>
        </w:tc>
        <w:tc>
          <w:tcPr>
            <w:tcW w:w="269" w:type="dxa"/>
          </w:tcPr>
          <w:p w:rsidR="00023EAB" w:rsidRPr="00450CE1" w:rsidRDefault="00023EAB" w:rsidP="0041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36,745</w:t>
            </w:r>
          </w:p>
        </w:tc>
      </w:tr>
      <w:tr w:rsidR="00023EAB" w:rsidRPr="00450CE1" w:rsidTr="00023EAB">
        <w:trPr>
          <w:trHeight w:val="289"/>
        </w:trPr>
        <w:tc>
          <w:tcPr>
            <w:tcW w:w="2430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3EAB" w:rsidRPr="00450CE1" w:rsidTr="00023EAB">
        <w:trPr>
          <w:trHeight w:val="289"/>
        </w:trPr>
        <w:tc>
          <w:tcPr>
            <w:tcW w:w="2430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3EAB" w:rsidRPr="00450CE1" w:rsidTr="00023EAB">
        <w:trPr>
          <w:trHeight w:val="289"/>
        </w:trPr>
        <w:tc>
          <w:tcPr>
            <w:tcW w:w="2430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3EAB" w:rsidRPr="00450CE1" w:rsidTr="00023EAB">
        <w:trPr>
          <w:trHeight w:val="289"/>
        </w:trPr>
        <w:tc>
          <w:tcPr>
            <w:tcW w:w="2430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23EAB" w:rsidRPr="00450CE1" w:rsidRDefault="00023EAB" w:rsidP="0010242E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3EAB" w:rsidRPr="00450CE1" w:rsidTr="00023EAB">
        <w:trPr>
          <w:trHeight w:val="431"/>
        </w:trPr>
        <w:tc>
          <w:tcPr>
            <w:tcW w:w="2430" w:type="dxa"/>
          </w:tcPr>
          <w:p w:rsidR="00023EAB" w:rsidRPr="00450CE1" w:rsidRDefault="00023EAB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23EAB" w:rsidRPr="00450CE1" w:rsidRDefault="00023EAB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:rsidR="00023EAB" w:rsidRPr="00450CE1" w:rsidRDefault="00023EAB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023EAB" w:rsidRPr="00450CE1" w:rsidRDefault="00023EAB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:rsidR="00023EAB" w:rsidRPr="00450CE1" w:rsidRDefault="00023EAB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450C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3EAB" w:rsidRPr="00450CE1" w:rsidTr="00023EAB">
        <w:trPr>
          <w:trHeight w:val="431"/>
        </w:trPr>
        <w:tc>
          <w:tcPr>
            <w:tcW w:w="2430" w:type="dxa"/>
          </w:tcPr>
          <w:p w:rsidR="00023EAB" w:rsidRPr="00450CE1" w:rsidRDefault="00023EAB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23EAB" w:rsidRPr="00450CE1" w:rsidRDefault="00023EAB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23EAB" w:rsidRPr="00450CE1" w:rsidRDefault="00023EAB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:rsidR="00023EAB" w:rsidRPr="00450CE1" w:rsidRDefault="00023EAB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023EAB" w:rsidRPr="00450CE1" w:rsidRDefault="00023EAB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:rsidR="00023EAB" w:rsidRPr="00450CE1" w:rsidRDefault="00023EAB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:rsidR="00023EAB" w:rsidRPr="00450CE1" w:rsidRDefault="00023EAB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:rsidR="00023EAB" w:rsidRPr="00450CE1" w:rsidRDefault="00023EAB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23EAB" w:rsidRPr="00450CE1" w:rsidRDefault="00023EAB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23EAB" w:rsidRPr="00450CE1" w:rsidTr="00023EAB">
        <w:trPr>
          <w:trHeight w:val="418"/>
        </w:trPr>
        <w:tc>
          <w:tcPr>
            <w:tcW w:w="2430" w:type="dxa"/>
          </w:tcPr>
          <w:p w:rsidR="00023EAB" w:rsidRPr="00450CE1" w:rsidRDefault="00023EAB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23EAB" w:rsidRPr="00450CE1" w:rsidRDefault="00023EAB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2" w:type="dxa"/>
            <w:gridSpan w:val="7"/>
          </w:tcPr>
          <w:p w:rsidR="00023EAB" w:rsidRPr="00450CE1" w:rsidRDefault="00023EAB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450C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450CE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023EAB" w:rsidRPr="00450CE1" w:rsidTr="00023EAB">
        <w:trPr>
          <w:trHeight w:val="418"/>
        </w:trPr>
        <w:tc>
          <w:tcPr>
            <w:tcW w:w="2430" w:type="dxa"/>
          </w:tcPr>
          <w:p w:rsidR="00023EAB" w:rsidRPr="00450CE1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023EAB" w:rsidRPr="00450CE1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3EAB" w:rsidRPr="00450CE1" w:rsidTr="00023EAB">
        <w:trPr>
          <w:trHeight w:val="406"/>
        </w:trPr>
        <w:tc>
          <w:tcPr>
            <w:tcW w:w="2430" w:type="dxa"/>
          </w:tcPr>
          <w:p w:rsidR="00023EAB" w:rsidRPr="00450CE1" w:rsidRDefault="00023EAB" w:rsidP="0041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738,708</w:t>
            </w:r>
          </w:p>
        </w:tc>
        <w:tc>
          <w:tcPr>
            <w:tcW w:w="269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707,855</w:t>
            </w:r>
          </w:p>
        </w:tc>
        <w:tc>
          <w:tcPr>
            <w:tcW w:w="269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443,330</w:t>
            </w:r>
          </w:p>
        </w:tc>
        <w:tc>
          <w:tcPr>
            <w:tcW w:w="269" w:type="dxa"/>
          </w:tcPr>
          <w:p w:rsidR="00023EAB" w:rsidRPr="00450CE1" w:rsidRDefault="00023EAB" w:rsidP="0041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3EAB" w:rsidRPr="00450CE1" w:rsidRDefault="00023EAB" w:rsidP="00410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707,855</w:t>
            </w:r>
          </w:p>
        </w:tc>
      </w:tr>
      <w:tr w:rsidR="00023EAB" w:rsidRPr="00450CE1" w:rsidTr="00023EAB">
        <w:trPr>
          <w:trHeight w:val="418"/>
        </w:trPr>
        <w:tc>
          <w:tcPr>
            <w:tcW w:w="2430" w:type="dxa"/>
          </w:tcPr>
          <w:p w:rsidR="00023EAB" w:rsidRPr="00450CE1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023EAB" w:rsidRPr="00450CE1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3EAB" w:rsidRPr="00450CE1" w:rsidTr="00023EAB">
        <w:trPr>
          <w:trHeight w:val="406"/>
        </w:trPr>
        <w:tc>
          <w:tcPr>
            <w:tcW w:w="2430" w:type="dxa"/>
          </w:tcPr>
          <w:p w:rsidR="00023EAB" w:rsidRPr="00450CE1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น้อยกว่า </w:t>
            </w:r>
            <w:r w:rsidRPr="00450CE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50CE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344</w:t>
            </w:r>
          </w:p>
        </w:tc>
        <w:tc>
          <w:tcPr>
            <w:tcW w:w="269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023EAB" w:rsidRPr="00450CE1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3EAB" w:rsidRPr="00450CE1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0CE1">
              <w:rPr>
                <w:rFonts w:ascii="Angsana New" w:hAnsi="Angsana New" w:cs="Angsana New"/>
                <w:sz w:val="30"/>
                <w:szCs w:val="30"/>
              </w:rPr>
              <w:t>344</w:t>
            </w:r>
          </w:p>
        </w:tc>
      </w:tr>
      <w:tr w:rsidR="00023EAB" w:rsidRPr="00FB2ECD" w:rsidTr="00023EAB">
        <w:trPr>
          <w:trHeight w:val="406"/>
        </w:trPr>
        <w:tc>
          <w:tcPr>
            <w:tcW w:w="2430" w:type="dxa"/>
          </w:tcPr>
          <w:p w:rsidR="00023EAB" w:rsidRPr="00FB2ECD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B2EC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FB2EC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B2EC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B2EC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FB2EC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B2EC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FB2ECD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:rsidR="00023EAB" w:rsidRPr="00FB2ECD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023EAB" w:rsidRPr="00FB2ECD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B2E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023EAB" w:rsidRPr="00FB2ECD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023EAB" w:rsidRPr="00FB2ECD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B2ECD">
              <w:rPr>
                <w:rFonts w:ascii="Angsana New" w:hAnsi="Angsana New" w:cs="Angsana New"/>
                <w:sz w:val="30"/>
                <w:szCs w:val="30"/>
              </w:rPr>
              <w:t>2,800</w:t>
            </w:r>
          </w:p>
        </w:tc>
        <w:tc>
          <w:tcPr>
            <w:tcW w:w="269" w:type="dxa"/>
          </w:tcPr>
          <w:p w:rsidR="00023EAB" w:rsidRPr="00FB2ECD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023EAB" w:rsidRPr="00FB2ECD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B2E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023EAB" w:rsidRPr="00FB2ECD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23EAB" w:rsidRPr="00FB2ECD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B2ECD">
              <w:rPr>
                <w:rFonts w:ascii="Angsana New" w:hAnsi="Angsana New" w:cs="Angsana New"/>
                <w:sz w:val="30"/>
                <w:szCs w:val="30"/>
              </w:rPr>
              <w:t>2,800</w:t>
            </w:r>
          </w:p>
        </w:tc>
      </w:tr>
      <w:tr w:rsidR="00023EAB" w:rsidRPr="005D0474" w:rsidTr="00023EAB">
        <w:trPr>
          <w:trHeight w:val="418"/>
        </w:trPr>
        <w:tc>
          <w:tcPr>
            <w:tcW w:w="2430" w:type="dxa"/>
          </w:tcPr>
          <w:p w:rsidR="00023EAB" w:rsidRPr="00FB2ECD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23EAB" w:rsidRPr="00FB2ECD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023EAB" w:rsidRPr="00FB2ECD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738,708</w:t>
            </w:r>
          </w:p>
        </w:tc>
        <w:tc>
          <w:tcPr>
            <w:tcW w:w="269" w:type="dxa"/>
          </w:tcPr>
          <w:p w:rsidR="00023EAB" w:rsidRPr="00FB2ECD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023EAB" w:rsidRPr="00FB2ECD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710,999</w:t>
            </w:r>
          </w:p>
        </w:tc>
        <w:tc>
          <w:tcPr>
            <w:tcW w:w="269" w:type="dxa"/>
          </w:tcPr>
          <w:p w:rsidR="00023EAB" w:rsidRPr="00FB2ECD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023EAB" w:rsidRPr="00FB2ECD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443,330</w:t>
            </w:r>
          </w:p>
        </w:tc>
        <w:tc>
          <w:tcPr>
            <w:tcW w:w="269" w:type="dxa"/>
          </w:tcPr>
          <w:p w:rsidR="00023EAB" w:rsidRPr="00FB2ECD" w:rsidRDefault="00023EAB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23EAB" w:rsidRPr="00FB2ECD" w:rsidRDefault="00023EA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710,999</w:t>
            </w:r>
          </w:p>
        </w:tc>
      </w:tr>
      <w:tr w:rsidR="00023EAB" w:rsidRPr="005D0474" w:rsidTr="00023EAB">
        <w:trPr>
          <w:trHeight w:val="431"/>
        </w:trPr>
        <w:tc>
          <w:tcPr>
            <w:tcW w:w="2430" w:type="dxa"/>
          </w:tcPr>
          <w:p w:rsidR="00023EAB" w:rsidRPr="00FB2ECD" w:rsidRDefault="00023EAB" w:rsidP="00FB2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2E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023EAB" w:rsidRPr="00FB2ECD" w:rsidRDefault="00023EAB" w:rsidP="00FB2E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023EAB" w:rsidRPr="00FB2ECD" w:rsidRDefault="00023EAB" w:rsidP="00FB2E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766,648</w:t>
            </w:r>
          </w:p>
        </w:tc>
        <w:tc>
          <w:tcPr>
            <w:tcW w:w="269" w:type="dxa"/>
          </w:tcPr>
          <w:p w:rsidR="00023EAB" w:rsidRPr="00FB2ECD" w:rsidRDefault="00023EAB" w:rsidP="00FB2E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023EAB" w:rsidRPr="00FB2ECD" w:rsidRDefault="00023EAB" w:rsidP="00FB2E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747,744</w:t>
            </w:r>
          </w:p>
        </w:tc>
        <w:tc>
          <w:tcPr>
            <w:tcW w:w="269" w:type="dxa"/>
          </w:tcPr>
          <w:p w:rsidR="00023EAB" w:rsidRPr="00FB2ECD" w:rsidRDefault="00023EAB" w:rsidP="00FB2E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023EAB" w:rsidRPr="00FB2ECD" w:rsidRDefault="00023EAB" w:rsidP="00FB2E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893,033</w:t>
            </w:r>
          </w:p>
        </w:tc>
        <w:tc>
          <w:tcPr>
            <w:tcW w:w="269" w:type="dxa"/>
          </w:tcPr>
          <w:p w:rsidR="00023EAB" w:rsidRPr="00FB2ECD" w:rsidRDefault="00023EAB" w:rsidP="00FB2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23EAB" w:rsidRPr="008427CB" w:rsidRDefault="00023EAB" w:rsidP="00FB2E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747,744</w:t>
            </w:r>
          </w:p>
        </w:tc>
      </w:tr>
    </w:tbl>
    <w:p w:rsidR="00D055AB" w:rsidRPr="00AC6B00" w:rsidRDefault="00D055AB" w:rsidP="00A15967">
      <w:pPr>
        <w:pStyle w:val="BodyText2"/>
        <w:tabs>
          <w:tab w:val="left" w:pos="540"/>
        </w:tabs>
        <w:spacing w:line="20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230D2F" w:rsidRDefault="00D055AB" w:rsidP="00D055AB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โดยปกติ</w:t>
      </w:r>
      <w:r w:rsidRPr="00700018">
        <w:rPr>
          <w:rFonts w:ascii="Angsana New" w:hAnsi="Angsana New"/>
          <w:sz w:val="30"/>
          <w:szCs w:val="30"/>
          <w:cs/>
        </w:rPr>
        <w:t>ระยะเวลาการให้สินเชื่อแก่ลูกค้าของ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700018">
        <w:rPr>
          <w:rFonts w:ascii="Angsana New" w:hAnsi="Angsana New"/>
          <w:sz w:val="30"/>
          <w:szCs w:val="30"/>
          <w:cs/>
        </w:rPr>
        <w:t>บริษัทมีระยะเวลาตั้งแต่</w:t>
      </w:r>
      <w:r w:rsidRPr="00700018">
        <w:rPr>
          <w:rFonts w:ascii="Angsana New" w:hAnsi="Angsana New"/>
          <w:sz w:val="30"/>
          <w:szCs w:val="30"/>
        </w:rPr>
        <w:t xml:space="preserve"> 30 </w:t>
      </w:r>
      <w:r w:rsidRPr="00700018"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700018">
        <w:rPr>
          <w:rFonts w:ascii="Angsana New" w:hAnsi="Angsana New"/>
          <w:sz w:val="30"/>
          <w:szCs w:val="30"/>
          <w:cs/>
        </w:rPr>
        <w:t>ถึง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60</w:t>
      </w:r>
      <w:r w:rsidRPr="00700018">
        <w:rPr>
          <w:rFonts w:ascii="Angsana New" w:hAnsi="Angsana New"/>
          <w:sz w:val="30"/>
          <w:szCs w:val="30"/>
          <w:cs/>
        </w:rPr>
        <w:t xml:space="preserve"> วัน</w:t>
      </w:r>
    </w:p>
    <w:p w:rsidR="00C00CD9" w:rsidRDefault="00C00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3A7AA2" w:rsidRPr="00BD777C" w:rsidRDefault="003A7AA2" w:rsidP="000652DD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BD777C">
        <w:rPr>
          <w:rFonts w:ascii="Angsana New" w:hAnsi="Angsana New" w:cs="Angsana New" w:hint="cs"/>
          <w:b/>
          <w:bCs/>
          <w:sz w:val="30"/>
          <w:szCs w:val="30"/>
          <w:cs/>
        </w:rPr>
        <w:t>ล</w:t>
      </w:r>
      <w:r w:rsidR="001817CB" w:rsidRPr="00BD777C">
        <w:rPr>
          <w:rFonts w:ascii="Angsana New" w:hAnsi="Angsana New" w:cs="Angsana New" w:hint="cs"/>
          <w:b/>
          <w:bCs/>
          <w:sz w:val="30"/>
          <w:szCs w:val="30"/>
          <w:cs/>
        </w:rPr>
        <w:t>ูกหนี้</w:t>
      </w:r>
      <w:r w:rsidR="00B5531D" w:rsidRPr="00BD777C">
        <w:rPr>
          <w:rFonts w:ascii="Angsana New" w:hAnsi="Angsana New" w:cs="Angsana New" w:hint="cs"/>
          <w:b/>
          <w:bCs/>
          <w:sz w:val="30"/>
          <w:szCs w:val="30"/>
          <w:cs/>
        </w:rPr>
        <w:t>หมุนเวียน</w:t>
      </w:r>
      <w:r w:rsidR="001817CB" w:rsidRPr="00BD777C">
        <w:rPr>
          <w:rFonts w:ascii="Angsana New" w:hAnsi="Angsana New" w:cs="Angsana New" w:hint="cs"/>
          <w:b/>
          <w:bCs/>
          <w:sz w:val="30"/>
          <w:szCs w:val="30"/>
          <w:cs/>
        </w:rPr>
        <w:t>อื่น</w:t>
      </w:r>
    </w:p>
    <w:p w:rsidR="00781688" w:rsidRPr="00BD777C" w:rsidRDefault="00781688" w:rsidP="00781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170"/>
        <w:gridCol w:w="270"/>
        <w:gridCol w:w="1170"/>
        <w:gridCol w:w="270"/>
        <w:gridCol w:w="1170"/>
        <w:gridCol w:w="270"/>
        <w:gridCol w:w="1170"/>
      </w:tblGrid>
      <w:tr w:rsidR="00D055AB" w:rsidRPr="00BD777C" w:rsidTr="00C00CD9">
        <w:tc>
          <w:tcPr>
            <w:tcW w:w="2790" w:type="dxa"/>
          </w:tcPr>
          <w:p w:rsidR="00D055AB" w:rsidRPr="00BD777C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055AB" w:rsidRPr="00BD777C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055AB" w:rsidRPr="00BD777C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055AB" w:rsidRPr="00BD777C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055AB" w:rsidRPr="00BD777C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BD777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777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BD777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BD777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BD777C" w:rsidRDefault="00582C3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BD777C" w:rsidRDefault="001F6C2B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4,175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5,149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D777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777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582C3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30,</w:t>
            </w:r>
            <w:r w:rsidR="00337135" w:rsidRPr="00BD777C">
              <w:rPr>
                <w:rFonts w:ascii="Angsana New" w:hAnsi="Angsana New" w:cs="Angsana New"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14,701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E237A3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30,165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14,701</w:t>
            </w:r>
          </w:p>
        </w:tc>
      </w:tr>
      <w:tr w:rsidR="00337135" w:rsidRPr="00BD777C" w:rsidTr="00C00CD9">
        <w:tc>
          <w:tcPr>
            <w:tcW w:w="2790" w:type="dxa"/>
          </w:tcPr>
          <w:p w:rsidR="00337135" w:rsidRPr="00BD777C" w:rsidRDefault="00337135" w:rsidP="0010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777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ภาษีมูลค่าเพิ่มระหว่างขอคืน</w:t>
            </w:r>
          </w:p>
        </w:tc>
        <w:tc>
          <w:tcPr>
            <w:tcW w:w="990" w:type="dxa"/>
          </w:tcPr>
          <w:p w:rsidR="00337135" w:rsidRPr="00BD777C" w:rsidRDefault="00337135" w:rsidP="00105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37135" w:rsidRPr="00BD777C" w:rsidRDefault="00337135" w:rsidP="00105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6,804</w:t>
            </w:r>
          </w:p>
        </w:tc>
        <w:tc>
          <w:tcPr>
            <w:tcW w:w="270" w:type="dxa"/>
          </w:tcPr>
          <w:p w:rsidR="00337135" w:rsidRPr="00BD777C" w:rsidRDefault="00337135" w:rsidP="00105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37135" w:rsidRPr="00BD777C" w:rsidRDefault="00337135" w:rsidP="00105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24,306</w:t>
            </w:r>
          </w:p>
        </w:tc>
        <w:tc>
          <w:tcPr>
            <w:tcW w:w="270" w:type="dxa"/>
          </w:tcPr>
          <w:p w:rsidR="00337135" w:rsidRPr="00BD777C" w:rsidRDefault="00337135" w:rsidP="0010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37135" w:rsidRPr="00BD777C" w:rsidRDefault="00337135" w:rsidP="00105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37135" w:rsidRPr="00BD777C" w:rsidRDefault="00337135" w:rsidP="0010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37135" w:rsidRPr="00BD777C" w:rsidRDefault="00337135" w:rsidP="00105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21,072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777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ภาษีซื้อรอใบกำกับภาษี</w:t>
            </w: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582C3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3,8</w:t>
            </w:r>
            <w:r w:rsidR="00337135" w:rsidRPr="00BD777C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5,064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E237A3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3,859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4,966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รายได้อื่นค้างรับ</w:t>
            </w: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582C3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1,740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2,438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E237A3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1,740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2,438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BD777C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ส่วนลดรับและเงินสนับสนุนค้างรับ</w:t>
            </w: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582C3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1,235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E237A3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1,235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BD777C" w:rsidRDefault="00582C3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1,180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BD777C" w:rsidRDefault="00E237A3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1,180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4B70" w:rsidRPr="00BD777C" w:rsidRDefault="00337135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44,459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48,924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4B70" w:rsidRPr="00BD777C" w:rsidRDefault="00E237A3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37,482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45,592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E4B70" w:rsidRPr="00BD777C" w:rsidRDefault="00337135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44,566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49,137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E4B70" w:rsidRPr="00BD777C" w:rsidRDefault="00E237A3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41,657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50,741</w:t>
            </w:r>
          </w:p>
        </w:tc>
      </w:tr>
    </w:tbl>
    <w:p w:rsidR="00B37243" w:rsidRPr="00BD777C" w:rsidRDefault="00B37243" w:rsidP="00AC6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450CE1" w:rsidRDefault="00450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FC557F" w:rsidRPr="00BD777C" w:rsidRDefault="00FC557F" w:rsidP="00B37243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D777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สินค้าคงเหลือ</w:t>
      </w:r>
    </w:p>
    <w:p w:rsidR="00AB7259" w:rsidRPr="0088615B" w:rsidRDefault="00AB7259" w:rsidP="00032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170"/>
        <w:gridCol w:w="270"/>
        <w:gridCol w:w="1170"/>
        <w:gridCol w:w="270"/>
        <w:gridCol w:w="1170"/>
        <w:gridCol w:w="270"/>
        <w:gridCol w:w="1170"/>
      </w:tblGrid>
      <w:tr w:rsidR="00460A48" w:rsidRPr="00BD777C" w:rsidTr="00C00CD9">
        <w:tc>
          <w:tcPr>
            <w:tcW w:w="2790" w:type="dxa"/>
          </w:tcPr>
          <w:p w:rsidR="00460A48" w:rsidRPr="00BD777C" w:rsidRDefault="00460A48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60A48" w:rsidRPr="00BD777C" w:rsidRDefault="00460A48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460A48" w:rsidRPr="00BD777C" w:rsidRDefault="00460A48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60A48" w:rsidRPr="00BD777C" w:rsidRDefault="00460A48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460A48" w:rsidRPr="00BD777C" w:rsidRDefault="00460A48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BD777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BD777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BD777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7E6EF7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352,308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405,697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474F86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300,740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405,694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  <w:cs/>
              </w:rPr>
              <w:t>วัตถุดิ</w:t>
            </w:r>
            <w:r w:rsidRPr="00BD777C"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7E6EF7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187,375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237,864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474F86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187,375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237,864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BD777C" w:rsidRDefault="007E6EF7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24,739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23,536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BD777C" w:rsidRDefault="00474F86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24,739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23,536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4B70" w:rsidRPr="00BD777C" w:rsidRDefault="007E6EF7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564,422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667,097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4B70" w:rsidRPr="00BD777C" w:rsidRDefault="00474F86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512,854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667,094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777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D77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BD777C" w:rsidRDefault="007E6EF7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(17,774)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(12,740)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BD777C" w:rsidRDefault="00474F86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(17,774)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z w:val="30"/>
                <w:szCs w:val="30"/>
              </w:rPr>
              <w:t>(12,740)</w:t>
            </w:r>
          </w:p>
        </w:tc>
      </w:tr>
      <w:tr w:rsidR="00DE4B70" w:rsidRPr="00BD777C" w:rsidTr="00C00CD9">
        <w:tc>
          <w:tcPr>
            <w:tcW w:w="279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E4B70" w:rsidRPr="00BD777C" w:rsidRDefault="007E6EF7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546,648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654,357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E4B70" w:rsidRPr="00BD777C" w:rsidRDefault="00474F86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495,080</w:t>
            </w:r>
          </w:p>
        </w:tc>
        <w:tc>
          <w:tcPr>
            <w:tcW w:w="270" w:type="dxa"/>
          </w:tcPr>
          <w:p w:rsidR="00DE4B70" w:rsidRPr="00BD777C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E4B70" w:rsidRPr="00BD777C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654,354</w:t>
            </w:r>
          </w:p>
        </w:tc>
      </w:tr>
      <w:tr w:rsidR="00B37243" w:rsidRPr="0088615B" w:rsidTr="00BD777C">
        <w:trPr>
          <w:trHeight w:val="233"/>
        </w:trPr>
        <w:tc>
          <w:tcPr>
            <w:tcW w:w="2790" w:type="dxa"/>
          </w:tcPr>
          <w:p w:rsidR="00B37243" w:rsidRPr="0088615B" w:rsidRDefault="00B3724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left="54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B37243" w:rsidRPr="0088615B" w:rsidRDefault="00B3724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left="54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37243" w:rsidRPr="0088615B" w:rsidRDefault="00B3724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left="54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B37243" w:rsidRPr="0088615B" w:rsidRDefault="00B3724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left="54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37243" w:rsidRPr="0088615B" w:rsidRDefault="00B3724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left="54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B37243" w:rsidRPr="0088615B" w:rsidRDefault="00B3724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left="54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37243" w:rsidRPr="0088615B" w:rsidRDefault="00B3724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left="54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B37243" w:rsidRPr="0088615B" w:rsidRDefault="00B3724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left="54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37243" w:rsidRPr="0088615B" w:rsidRDefault="00B37243" w:rsidP="0003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left="54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37243" w:rsidRPr="00BD777C" w:rsidTr="00C00CD9">
        <w:tc>
          <w:tcPr>
            <w:tcW w:w="4950" w:type="dxa"/>
            <w:gridSpan w:val="3"/>
          </w:tcPr>
          <w:p w:rsidR="00B37243" w:rsidRPr="00BD777C" w:rsidRDefault="00C00CD9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777C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 </w:t>
            </w:r>
            <w:r w:rsidR="00B37243" w:rsidRPr="00BD777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</w:tc>
        <w:tc>
          <w:tcPr>
            <w:tcW w:w="270" w:type="dxa"/>
          </w:tcPr>
          <w:p w:rsidR="00B37243" w:rsidRPr="00BD777C" w:rsidRDefault="00B37243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37243" w:rsidRPr="00BD777C" w:rsidRDefault="00B37243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37243" w:rsidRPr="00BD777C" w:rsidRDefault="00B37243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37243" w:rsidRPr="00BD777C" w:rsidRDefault="00B37243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37243" w:rsidRPr="00BD777C" w:rsidRDefault="00B37243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37243" w:rsidRPr="00BD777C" w:rsidRDefault="00B37243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7744" w:rsidRPr="00BD777C" w:rsidTr="00C00CD9">
        <w:tc>
          <w:tcPr>
            <w:tcW w:w="4950" w:type="dxa"/>
            <w:gridSpan w:val="3"/>
          </w:tcPr>
          <w:p w:rsidR="000B7744" w:rsidRPr="00BD777C" w:rsidRDefault="000B7744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D777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70" w:type="dxa"/>
          </w:tcPr>
          <w:p w:rsidR="000B7744" w:rsidRPr="00BD777C" w:rsidRDefault="000B7744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B7744" w:rsidRPr="00BD777C" w:rsidRDefault="000B7744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7744" w:rsidRPr="00BD777C" w:rsidRDefault="000B7744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B7744" w:rsidRPr="00BD777C" w:rsidRDefault="000B7744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7744" w:rsidRPr="00BD777C" w:rsidRDefault="000B7744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B7744" w:rsidRPr="00BD777C" w:rsidRDefault="000B7744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4B70" w:rsidRPr="00781688" w:rsidTr="00C00CD9">
        <w:tc>
          <w:tcPr>
            <w:tcW w:w="3780" w:type="dxa"/>
            <w:gridSpan w:val="2"/>
          </w:tcPr>
          <w:p w:rsidR="00DE4B70" w:rsidRPr="00781688" w:rsidRDefault="00DE4B70" w:rsidP="00DE4B70">
            <w:pPr>
              <w:numPr>
                <w:ilvl w:val="2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72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68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:rsidR="00DE4B70" w:rsidRPr="00781688" w:rsidRDefault="007E6EF7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81688">
              <w:rPr>
                <w:rFonts w:ascii="Angsana New" w:hAnsi="Angsana New" w:cs="Angsana New"/>
                <w:sz w:val="30"/>
                <w:szCs w:val="30"/>
              </w:rPr>
              <w:t>4,313,760</w:t>
            </w:r>
          </w:p>
        </w:tc>
        <w:tc>
          <w:tcPr>
            <w:tcW w:w="270" w:type="dxa"/>
          </w:tcPr>
          <w:p w:rsidR="00DE4B70" w:rsidRPr="00781688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781688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81688">
              <w:rPr>
                <w:rFonts w:ascii="Angsana New" w:hAnsi="Angsana New" w:cs="Angsana New"/>
                <w:sz w:val="30"/>
                <w:szCs w:val="30"/>
              </w:rPr>
              <w:t>4,384,583</w:t>
            </w:r>
          </w:p>
        </w:tc>
        <w:tc>
          <w:tcPr>
            <w:tcW w:w="270" w:type="dxa"/>
          </w:tcPr>
          <w:p w:rsidR="00DE4B70" w:rsidRPr="00781688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781688" w:rsidRDefault="00624C58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81688">
              <w:rPr>
                <w:rFonts w:ascii="Angsana New" w:hAnsi="Angsana New" w:cs="Angsana New"/>
                <w:sz w:val="30"/>
                <w:szCs w:val="30"/>
              </w:rPr>
              <w:t>4,365,325</w:t>
            </w:r>
          </w:p>
        </w:tc>
        <w:tc>
          <w:tcPr>
            <w:tcW w:w="270" w:type="dxa"/>
          </w:tcPr>
          <w:p w:rsidR="00DE4B70" w:rsidRPr="00781688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781688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81688">
              <w:rPr>
                <w:rFonts w:ascii="Angsana New" w:hAnsi="Angsana New" w:cs="Angsana New"/>
                <w:sz w:val="30"/>
                <w:szCs w:val="30"/>
              </w:rPr>
              <w:t>4,236,808</w:t>
            </w:r>
          </w:p>
        </w:tc>
      </w:tr>
      <w:tr w:rsidR="00DE4B70" w:rsidRPr="00781688" w:rsidTr="00C00CD9">
        <w:tc>
          <w:tcPr>
            <w:tcW w:w="3780" w:type="dxa"/>
            <w:gridSpan w:val="2"/>
          </w:tcPr>
          <w:p w:rsidR="00DE4B70" w:rsidRPr="00781688" w:rsidRDefault="00DE4B70" w:rsidP="00DE4B70">
            <w:pPr>
              <w:numPr>
                <w:ilvl w:val="2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72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688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</w:tc>
        <w:tc>
          <w:tcPr>
            <w:tcW w:w="1170" w:type="dxa"/>
          </w:tcPr>
          <w:p w:rsidR="00DE4B70" w:rsidRPr="00781688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4B70" w:rsidRPr="00781688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781688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4B70" w:rsidRPr="00781688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781688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4B70" w:rsidRPr="00781688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70" w:rsidRPr="00781688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4B70" w:rsidRPr="00781688" w:rsidTr="00C00CD9">
        <w:tc>
          <w:tcPr>
            <w:tcW w:w="3780" w:type="dxa"/>
            <w:gridSpan w:val="2"/>
          </w:tcPr>
          <w:p w:rsidR="00DE4B70" w:rsidRPr="00781688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20"/>
              <w:rPr>
                <w:rFonts w:ascii="Angsana New" w:hAnsi="Angsana New" w:cs="Angsana New"/>
                <w:sz w:val="30"/>
                <w:szCs w:val="30"/>
              </w:rPr>
            </w:pPr>
            <w:r w:rsidRPr="007816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คาดว่าจะได้รับ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781688" w:rsidRDefault="007E6EF7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81688">
              <w:rPr>
                <w:rFonts w:ascii="Angsana New" w:hAnsi="Angsana New" w:cs="Angsana New"/>
                <w:sz w:val="30"/>
                <w:szCs w:val="30"/>
              </w:rPr>
              <w:t>29,195</w:t>
            </w:r>
          </w:p>
        </w:tc>
        <w:tc>
          <w:tcPr>
            <w:tcW w:w="270" w:type="dxa"/>
          </w:tcPr>
          <w:p w:rsidR="00DE4B70" w:rsidRPr="00781688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781688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81688">
              <w:rPr>
                <w:rFonts w:ascii="Angsana New" w:hAnsi="Angsana New" w:cs="Angsana New"/>
                <w:sz w:val="30"/>
                <w:szCs w:val="30"/>
              </w:rPr>
              <w:t>46,666</w:t>
            </w:r>
          </w:p>
        </w:tc>
        <w:tc>
          <w:tcPr>
            <w:tcW w:w="270" w:type="dxa"/>
          </w:tcPr>
          <w:p w:rsidR="00DE4B70" w:rsidRPr="00781688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781688" w:rsidRDefault="00624C58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81688">
              <w:rPr>
                <w:rFonts w:ascii="Angsana New" w:hAnsi="Angsana New" w:cs="Angsana New"/>
                <w:sz w:val="30"/>
                <w:szCs w:val="30"/>
              </w:rPr>
              <w:t>29,195</w:t>
            </w:r>
          </w:p>
        </w:tc>
        <w:tc>
          <w:tcPr>
            <w:tcW w:w="270" w:type="dxa"/>
          </w:tcPr>
          <w:p w:rsidR="00DE4B70" w:rsidRPr="00781688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4B70" w:rsidRPr="00781688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81688">
              <w:rPr>
                <w:rFonts w:ascii="Angsana New" w:hAnsi="Angsana New" w:cs="Angsana New"/>
                <w:sz w:val="30"/>
                <w:szCs w:val="30"/>
              </w:rPr>
              <w:t>46,666</w:t>
            </w:r>
          </w:p>
        </w:tc>
      </w:tr>
      <w:tr w:rsidR="00DE4B70" w:rsidRPr="00781688" w:rsidTr="00C00CD9">
        <w:tc>
          <w:tcPr>
            <w:tcW w:w="2790" w:type="dxa"/>
          </w:tcPr>
          <w:p w:rsidR="00DE4B70" w:rsidRPr="00781688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6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DE4B70" w:rsidRPr="00781688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70" w:rsidRPr="00781688" w:rsidRDefault="007E6EF7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4,342,955</w:t>
            </w:r>
          </w:p>
        </w:tc>
        <w:tc>
          <w:tcPr>
            <w:tcW w:w="270" w:type="dxa"/>
          </w:tcPr>
          <w:p w:rsidR="00DE4B70" w:rsidRPr="00781688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70" w:rsidRPr="00781688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4,431,249</w:t>
            </w:r>
          </w:p>
        </w:tc>
        <w:tc>
          <w:tcPr>
            <w:tcW w:w="270" w:type="dxa"/>
          </w:tcPr>
          <w:p w:rsidR="00DE4B70" w:rsidRPr="00781688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70" w:rsidRPr="00781688" w:rsidRDefault="00624C58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4,394,520</w:t>
            </w:r>
          </w:p>
        </w:tc>
        <w:tc>
          <w:tcPr>
            <w:tcW w:w="270" w:type="dxa"/>
          </w:tcPr>
          <w:p w:rsidR="00DE4B70" w:rsidRPr="00781688" w:rsidRDefault="00DE4B70" w:rsidP="00DE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70" w:rsidRPr="00781688" w:rsidRDefault="00DE4B70" w:rsidP="00DE4B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4,283,474</w:t>
            </w:r>
          </w:p>
        </w:tc>
      </w:tr>
    </w:tbl>
    <w:p w:rsidR="00C26D3C" w:rsidRPr="0088615B" w:rsidRDefault="00C26D3C" w:rsidP="0088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:rsidR="00C00CD9" w:rsidRPr="00260A19" w:rsidRDefault="000B7744" w:rsidP="00C00CD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เงินลงทุนในการร่วมค้า</w:t>
      </w:r>
    </w:p>
    <w:p w:rsidR="00107D43" w:rsidRPr="00BD777C" w:rsidRDefault="00107D43" w:rsidP="00107D43">
      <w:pPr>
        <w:pStyle w:val="BodyText2"/>
        <w:spacing w:line="20" w:lineRule="atLeast"/>
        <w:ind w:left="547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31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14"/>
        <w:gridCol w:w="1169"/>
        <w:gridCol w:w="269"/>
        <w:gridCol w:w="1171"/>
        <w:gridCol w:w="269"/>
        <w:gridCol w:w="1122"/>
        <w:gridCol w:w="269"/>
        <w:gridCol w:w="1130"/>
      </w:tblGrid>
      <w:tr w:rsidR="00107D43" w:rsidRPr="005D0474" w:rsidTr="002D408F">
        <w:trPr>
          <w:trHeight w:val="425"/>
        </w:trPr>
        <w:tc>
          <w:tcPr>
            <w:tcW w:w="3914" w:type="dxa"/>
          </w:tcPr>
          <w:p w:rsidR="00107D43" w:rsidRPr="005D0474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3"/>
          </w:tcPr>
          <w:p w:rsidR="00107D43" w:rsidRPr="00366DC9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107D43" w:rsidRPr="005D0474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:rsidR="00107D43" w:rsidRPr="00D26AE4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D43" w:rsidRPr="005D0474" w:rsidTr="002D408F">
        <w:trPr>
          <w:trHeight w:val="425"/>
        </w:trPr>
        <w:tc>
          <w:tcPr>
            <w:tcW w:w="3914" w:type="dxa"/>
          </w:tcPr>
          <w:p w:rsidR="00107D43" w:rsidRPr="005D0474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:rsidR="00107D43" w:rsidRPr="005D0474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9" w:type="dxa"/>
          </w:tcPr>
          <w:p w:rsidR="00107D43" w:rsidRPr="005D0474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07D43" w:rsidRPr="005D0474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9" w:type="dxa"/>
          </w:tcPr>
          <w:p w:rsidR="00107D43" w:rsidRPr="005D0474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2" w:type="dxa"/>
          </w:tcPr>
          <w:p w:rsidR="00107D43" w:rsidRPr="005D0474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9" w:type="dxa"/>
          </w:tcPr>
          <w:p w:rsidR="00107D43" w:rsidRPr="005D0474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:rsidR="00107D43" w:rsidRPr="005D0474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107D43" w:rsidRPr="00D11090" w:rsidTr="002D408F">
        <w:trPr>
          <w:trHeight w:val="388"/>
        </w:trPr>
        <w:tc>
          <w:tcPr>
            <w:tcW w:w="3914" w:type="dxa"/>
          </w:tcPr>
          <w:p w:rsidR="00107D43" w:rsidRPr="00D11090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99" w:type="dxa"/>
            <w:gridSpan w:val="7"/>
          </w:tcPr>
          <w:p w:rsidR="00107D43" w:rsidRPr="00D11090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1109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D1109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D1109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107D43" w:rsidRPr="005D0474" w:rsidTr="002D408F">
        <w:trPr>
          <w:trHeight w:val="400"/>
        </w:trPr>
        <w:tc>
          <w:tcPr>
            <w:tcW w:w="3914" w:type="dxa"/>
          </w:tcPr>
          <w:p w:rsidR="00107D43" w:rsidRPr="00266BE4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66BE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66BE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66BE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9" w:type="dxa"/>
          </w:tcPr>
          <w:p w:rsidR="00107D43" w:rsidRPr="004A6B2C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86,93</w:t>
            </w:r>
            <w:r w:rsidR="00E76D6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:rsidR="00107D43" w:rsidRPr="004A6B2C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07D43" w:rsidRPr="004A6B2C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61,202</w:t>
            </w:r>
          </w:p>
        </w:tc>
        <w:tc>
          <w:tcPr>
            <w:tcW w:w="269" w:type="dxa"/>
          </w:tcPr>
          <w:p w:rsidR="00107D43" w:rsidRPr="004A6B2C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:rsidR="00107D43" w:rsidRPr="004A6B2C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86,970</w:t>
            </w:r>
          </w:p>
        </w:tc>
        <w:tc>
          <w:tcPr>
            <w:tcW w:w="269" w:type="dxa"/>
          </w:tcPr>
          <w:p w:rsidR="00107D43" w:rsidRPr="004A6B2C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107D43" w:rsidRPr="004A6B2C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61,270</w:t>
            </w:r>
          </w:p>
        </w:tc>
      </w:tr>
      <w:tr w:rsidR="00107D43" w:rsidRPr="005D0474" w:rsidTr="002D408F">
        <w:trPr>
          <w:trHeight w:val="400"/>
        </w:trPr>
        <w:tc>
          <w:tcPr>
            <w:tcW w:w="3914" w:type="dxa"/>
          </w:tcPr>
          <w:p w:rsidR="00107D43" w:rsidRPr="00266BE4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169" w:type="dxa"/>
          </w:tcPr>
          <w:p w:rsidR="00107D43" w:rsidRPr="004A6B2C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104,400</w:t>
            </w:r>
          </w:p>
        </w:tc>
        <w:tc>
          <w:tcPr>
            <w:tcW w:w="269" w:type="dxa"/>
          </w:tcPr>
          <w:p w:rsidR="00107D43" w:rsidRPr="004A6B2C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07D43" w:rsidRPr="004A6B2C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158,700</w:t>
            </w:r>
          </w:p>
        </w:tc>
        <w:tc>
          <w:tcPr>
            <w:tcW w:w="269" w:type="dxa"/>
          </w:tcPr>
          <w:p w:rsidR="00107D43" w:rsidRPr="004A6B2C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:rsidR="00107D43" w:rsidRPr="004A6B2C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104,400</w:t>
            </w:r>
          </w:p>
        </w:tc>
        <w:tc>
          <w:tcPr>
            <w:tcW w:w="269" w:type="dxa"/>
          </w:tcPr>
          <w:p w:rsidR="00107D43" w:rsidRPr="004A6B2C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107D43" w:rsidRPr="004A6B2C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158,700</w:t>
            </w:r>
          </w:p>
        </w:tc>
      </w:tr>
      <w:tr w:rsidR="00107D43" w:rsidRPr="005D0474" w:rsidTr="002D408F">
        <w:trPr>
          <w:trHeight w:val="413"/>
        </w:trPr>
        <w:tc>
          <w:tcPr>
            <w:tcW w:w="3914" w:type="dxa"/>
          </w:tcPr>
          <w:p w:rsidR="00107D43" w:rsidRPr="00266BE4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ขาดทุนสุทธิ</w:t>
            </w:r>
            <w:r w:rsidRPr="00266BE4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169" w:type="dxa"/>
          </w:tcPr>
          <w:p w:rsidR="00107D43" w:rsidRPr="004A6B2C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107D43" w:rsidRPr="004A6B2C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07D43" w:rsidRPr="004A6B2C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107D43" w:rsidRPr="004A6B2C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:rsidR="00107D43" w:rsidRPr="004A6B2C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107D43" w:rsidRPr="004A6B2C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107D43" w:rsidRPr="004A6B2C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D43" w:rsidRPr="005D0474" w:rsidTr="002D408F">
        <w:trPr>
          <w:trHeight w:val="400"/>
        </w:trPr>
        <w:tc>
          <w:tcPr>
            <w:tcW w:w="3914" w:type="dxa"/>
          </w:tcPr>
          <w:p w:rsidR="00107D43" w:rsidRPr="00FE412B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12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E412B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69" w:type="dxa"/>
          </w:tcPr>
          <w:p w:rsidR="00107D43" w:rsidRPr="00E76D6F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76D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76D6F" w:rsidRPr="00E76D6F">
              <w:rPr>
                <w:rFonts w:ascii="Angsana New" w:hAnsi="Angsana New" w:cs="Angsana New"/>
                <w:sz w:val="30"/>
                <w:szCs w:val="30"/>
              </w:rPr>
              <w:t>29,773</w:t>
            </w:r>
            <w:r w:rsidRPr="00E76D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107D43" w:rsidRPr="00E76D6F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07D43" w:rsidRPr="00E76D6F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76D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76D6F" w:rsidRPr="00E76D6F">
              <w:rPr>
                <w:rFonts w:ascii="Angsana New" w:hAnsi="Angsana New" w:cs="Angsana New"/>
                <w:sz w:val="30"/>
                <w:szCs w:val="30"/>
              </w:rPr>
              <w:t>109,956</w:t>
            </w:r>
            <w:r w:rsidRPr="00E76D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107D43" w:rsidRPr="00E76D6F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:rsidR="00107D43" w:rsidRPr="00E76D6F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6D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107D43" w:rsidRPr="00E76D6F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107D43" w:rsidRPr="00E76D6F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6D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07D43" w:rsidRPr="005D0474" w:rsidTr="002D408F">
        <w:trPr>
          <w:trHeight w:val="413"/>
        </w:trPr>
        <w:tc>
          <w:tcPr>
            <w:tcW w:w="3914" w:type="dxa"/>
          </w:tcPr>
          <w:p w:rsidR="00107D43" w:rsidRPr="00FE412B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12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69" w:type="dxa"/>
          </w:tcPr>
          <w:p w:rsidR="00107D43" w:rsidRPr="00E76D6F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76D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107D43" w:rsidRPr="00E76D6F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07D43" w:rsidRPr="00E76D6F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76D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107D43" w:rsidRPr="00E76D6F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:rsidR="00107D43" w:rsidRPr="00E76D6F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6D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76D6F" w:rsidRPr="00E76D6F">
              <w:rPr>
                <w:rFonts w:ascii="Angsana New" w:hAnsi="Angsana New" w:cs="Angsana New"/>
                <w:sz w:val="30"/>
                <w:szCs w:val="30"/>
              </w:rPr>
              <w:t>37,600</w:t>
            </w:r>
            <w:r w:rsidRPr="00E76D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107D43" w:rsidRPr="00E76D6F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107D43" w:rsidRPr="00E76D6F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6D6F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E76D6F" w:rsidRPr="00E76D6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76D6F">
              <w:rPr>
                <w:rFonts w:ascii="Angsana New" w:hAnsi="Angsana New" w:cs="Angsana New"/>
                <w:sz w:val="30"/>
                <w:szCs w:val="30"/>
              </w:rPr>
              <w:t>3,000)</w:t>
            </w:r>
          </w:p>
        </w:tc>
      </w:tr>
      <w:tr w:rsidR="00107D43" w:rsidRPr="005D0474" w:rsidTr="002D408F">
        <w:trPr>
          <w:trHeight w:val="400"/>
        </w:trPr>
        <w:tc>
          <w:tcPr>
            <w:tcW w:w="3914" w:type="dxa"/>
          </w:tcPr>
          <w:p w:rsidR="00107D43" w:rsidRPr="00FE412B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12B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69" w:type="dxa"/>
          </w:tcPr>
          <w:p w:rsidR="00107D43" w:rsidRPr="00E76D6F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107D43" w:rsidRPr="00E76D6F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07D43" w:rsidRPr="00E76D6F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107D43" w:rsidRPr="00E76D6F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:rsidR="00107D43" w:rsidRPr="00E76D6F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107D43" w:rsidRPr="00E76D6F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107D43" w:rsidRPr="00E76D6F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D43" w:rsidRPr="005D0474" w:rsidTr="002D408F">
        <w:trPr>
          <w:trHeight w:val="400"/>
        </w:trPr>
        <w:tc>
          <w:tcPr>
            <w:tcW w:w="3914" w:type="dxa"/>
          </w:tcPr>
          <w:p w:rsidR="00107D43" w:rsidRPr="00FE412B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1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หน่วยงานต่างประเทศ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107D43" w:rsidRPr="00E76D6F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76D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76D6F" w:rsidRPr="00E76D6F">
              <w:rPr>
                <w:rFonts w:ascii="Angsana New" w:hAnsi="Angsana New" w:cs="Angsana New"/>
                <w:sz w:val="30"/>
                <w:szCs w:val="30"/>
              </w:rPr>
              <w:t>7,860</w:t>
            </w:r>
            <w:r w:rsidRPr="00E76D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107D43" w:rsidRPr="00E76D6F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07D43" w:rsidRPr="00E76D6F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76D6F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E76D6F" w:rsidRPr="00E76D6F">
              <w:rPr>
                <w:rFonts w:ascii="Angsana New" w:hAnsi="Angsana New" w:cs="Angsana New"/>
                <w:sz w:val="30"/>
                <w:szCs w:val="30"/>
              </w:rPr>
              <w:t>3,013</w:t>
            </w:r>
            <w:r w:rsidRPr="00E76D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107D43" w:rsidRPr="00E76D6F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107D43" w:rsidRPr="00E76D6F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6D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107D43" w:rsidRPr="00E76D6F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107D43" w:rsidRPr="00E76D6F" w:rsidRDefault="00107D43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6D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07D43" w:rsidRPr="005D0474" w:rsidTr="002D408F">
        <w:trPr>
          <w:trHeight w:val="413"/>
        </w:trPr>
        <w:tc>
          <w:tcPr>
            <w:tcW w:w="3914" w:type="dxa"/>
          </w:tcPr>
          <w:p w:rsidR="00107D43" w:rsidRPr="00FE412B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41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A0AB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BA0AB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107D43" w:rsidRPr="00FE412B" w:rsidRDefault="00BA0AB5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153,700</w:t>
            </w:r>
          </w:p>
        </w:tc>
        <w:tc>
          <w:tcPr>
            <w:tcW w:w="269" w:type="dxa"/>
          </w:tcPr>
          <w:p w:rsidR="00107D43" w:rsidRPr="00FE412B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7D43" w:rsidRPr="00FE412B" w:rsidRDefault="00BA0AB5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86,933</w:t>
            </w:r>
          </w:p>
        </w:tc>
        <w:tc>
          <w:tcPr>
            <w:tcW w:w="269" w:type="dxa"/>
          </w:tcPr>
          <w:p w:rsidR="00107D43" w:rsidRPr="004A6B2C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:rsidR="00107D43" w:rsidRPr="004A6B2C" w:rsidRDefault="00BA0AB5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153,770</w:t>
            </w:r>
          </w:p>
        </w:tc>
        <w:tc>
          <w:tcPr>
            <w:tcW w:w="269" w:type="dxa"/>
          </w:tcPr>
          <w:p w:rsidR="00107D43" w:rsidRPr="004A6B2C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107D43" w:rsidRPr="004A6B2C" w:rsidRDefault="00BA0AB5" w:rsidP="00E909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86,970</w:t>
            </w:r>
          </w:p>
        </w:tc>
      </w:tr>
    </w:tbl>
    <w:p w:rsidR="0056175A" w:rsidRPr="0056175A" w:rsidRDefault="0056175A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6175A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56175A">
        <w:rPr>
          <w:rFonts w:ascii="Angsana New" w:hAnsi="Angsana New"/>
          <w:sz w:val="30"/>
          <w:szCs w:val="30"/>
        </w:rPr>
        <w:t>27</w:t>
      </w:r>
      <w:r w:rsidRPr="0056175A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56175A">
        <w:rPr>
          <w:rFonts w:ascii="Angsana New" w:hAnsi="Angsana New"/>
          <w:sz w:val="30"/>
          <w:szCs w:val="30"/>
        </w:rPr>
        <w:t>2557</w:t>
      </w:r>
      <w:r w:rsidRPr="0056175A">
        <w:rPr>
          <w:rFonts w:ascii="Angsana New" w:hAnsi="Angsana New" w:hint="cs"/>
          <w:sz w:val="30"/>
          <w:szCs w:val="30"/>
          <w:cs/>
        </w:rPr>
        <w:t xml:space="preserve"> บริษัทได้เข้าทำสัญญาร่วมลงทุนกับบริษัท พีที อาทรี่ แปซิฟิค </w:t>
      </w:r>
      <w:r w:rsidRPr="0056175A">
        <w:rPr>
          <w:rFonts w:ascii="Angsana New" w:hAnsi="Angsana New"/>
          <w:sz w:val="30"/>
          <w:szCs w:val="30"/>
        </w:rPr>
        <w:t>(“AP”)</w:t>
      </w:r>
      <w:r w:rsidRPr="0056175A">
        <w:rPr>
          <w:rFonts w:ascii="Angsana New" w:hAnsi="Angsana New" w:hint="cs"/>
          <w:sz w:val="30"/>
          <w:szCs w:val="30"/>
          <w:cs/>
        </w:rPr>
        <w:t xml:space="preserve"> ซึ่งเป็นนิติบุคคลที่จัดตั้งขึ้นในประเทศอินโดนีเซีย เพื่อร่วมลงทุนในบริษัท พีที อิชิ ตัน อินโดนีเซีย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 (“PTI”) </w:t>
      </w:r>
      <w:r w:rsidRPr="0056175A">
        <w:rPr>
          <w:rFonts w:ascii="Angsana New" w:hAnsi="Angsana New" w:hint="cs"/>
          <w:sz w:val="30"/>
          <w:szCs w:val="30"/>
          <w:cs/>
        </w:rPr>
        <w:t>ซึ่งเป็นการร่วมค้า</w:t>
      </w:r>
      <w:r w:rsidRPr="0056175A">
        <w:rPr>
          <w:rFonts w:ascii="Angsana New" w:hAnsi="Angsana New"/>
          <w:sz w:val="30"/>
          <w:szCs w:val="30"/>
        </w:rPr>
        <w:br/>
      </w:r>
      <w:r w:rsidRPr="0056175A">
        <w:rPr>
          <w:rFonts w:ascii="Angsana New" w:hAnsi="Angsana New" w:hint="cs"/>
          <w:sz w:val="30"/>
          <w:szCs w:val="30"/>
          <w:cs/>
        </w:rPr>
        <w:t>ที่จัดตั้งขึ้นใหม่ในประเทศอินโดนีเซีย และมีวัตถุประสงค์เพื่อผลิตและจำหน่ายเครื่องดื่มพร้อมดื่ม</w:t>
      </w:r>
      <w:r w:rsidRPr="0056175A">
        <w:rPr>
          <w:rFonts w:ascii="Angsana New" w:hAnsi="Angsana New"/>
          <w:sz w:val="30"/>
          <w:szCs w:val="30"/>
        </w:rPr>
        <w:t xml:space="preserve"> </w:t>
      </w:r>
      <w:r w:rsidRPr="0056175A">
        <w:rPr>
          <w:rFonts w:ascii="Angsana New" w:hAnsi="Angsana New" w:hint="cs"/>
          <w:sz w:val="30"/>
          <w:szCs w:val="30"/>
          <w:cs/>
        </w:rPr>
        <w:t xml:space="preserve">แบรนด์ </w:t>
      </w:r>
      <w:r w:rsidRPr="0056175A">
        <w:rPr>
          <w:rFonts w:ascii="Angsana New" w:hAnsi="Angsana New"/>
          <w:sz w:val="30"/>
          <w:szCs w:val="30"/>
        </w:rPr>
        <w:t>“</w:t>
      </w:r>
      <w:proofErr w:type="spellStart"/>
      <w:r w:rsidRPr="0056175A">
        <w:rPr>
          <w:rFonts w:ascii="Angsana New" w:hAnsi="Angsana New" w:hint="cs"/>
          <w:sz w:val="30"/>
          <w:szCs w:val="30"/>
          <w:cs/>
        </w:rPr>
        <w:t>อิชิตัน</w:t>
      </w:r>
      <w:proofErr w:type="spellEnd"/>
      <w:r w:rsidRPr="0056175A">
        <w:rPr>
          <w:rFonts w:ascii="Angsana New" w:hAnsi="Angsana New"/>
          <w:sz w:val="30"/>
          <w:szCs w:val="30"/>
        </w:rPr>
        <w:t xml:space="preserve">” </w:t>
      </w:r>
      <w:r w:rsidRPr="0056175A">
        <w:rPr>
          <w:rFonts w:ascii="Angsana New" w:hAnsi="Angsana New" w:hint="cs"/>
          <w:sz w:val="30"/>
          <w:szCs w:val="30"/>
          <w:cs/>
        </w:rPr>
        <w:t>ในประเทศอินโดนีเซีย โดยบริษัทและ</w:t>
      </w:r>
      <w:r w:rsidRPr="0056175A">
        <w:rPr>
          <w:rFonts w:ascii="Angsana New" w:hAnsi="Angsana New"/>
          <w:sz w:val="30"/>
          <w:szCs w:val="30"/>
        </w:rPr>
        <w:t xml:space="preserve"> AP </w:t>
      </w:r>
      <w:r w:rsidRPr="0056175A">
        <w:rPr>
          <w:rFonts w:ascii="Angsana New" w:hAnsi="Angsana New" w:hint="cs"/>
          <w:sz w:val="30"/>
          <w:szCs w:val="30"/>
          <w:cs/>
        </w:rPr>
        <w:t>เข้าลงทุนในการร่วมค้าในอัตราส่วนที่เท่ากัน (อัตราร้อยละ</w:t>
      </w:r>
      <w:r w:rsidRPr="0056175A">
        <w:rPr>
          <w:rFonts w:ascii="Angsana New" w:hAnsi="Angsana New"/>
          <w:sz w:val="30"/>
          <w:szCs w:val="30"/>
        </w:rPr>
        <w:t xml:space="preserve"> 50 </w:t>
      </w:r>
      <w:r w:rsidRPr="0056175A">
        <w:rPr>
          <w:rFonts w:ascii="Angsana New" w:hAnsi="Angsana New" w:hint="cs"/>
          <w:sz w:val="30"/>
          <w:szCs w:val="30"/>
          <w:cs/>
        </w:rPr>
        <w:t>ของหุ้นที่ออกและจำหน่ายได้ทั้งหมดของการร่วมค้า) ซึ่งคิดเป็นมูลค่าเงินลงทุน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>ในส่วนของบริษัท</w:t>
      </w:r>
      <w:r w:rsidRPr="0056175A">
        <w:rPr>
          <w:rFonts w:ascii="Angsana New" w:hAnsi="Angsana New" w:hint="cs"/>
          <w:sz w:val="30"/>
          <w:szCs w:val="30"/>
          <w:cs/>
        </w:rPr>
        <w:t>รวม</w:t>
      </w:r>
      <w:r w:rsidRPr="0056175A">
        <w:rPr>
          <w:rFonts w:ascii="Angsana New" w:hAnsi="Angsana New"/>
          <w:sz w:val="30"/>
          <w:szCs w:val="30"/>
        </w:rPr>
        <w:t xml:space="preserve"> 200,000 </w:t>
      </w:r>
      <w:r w:rsidRPr="0056175A">
        <w:rPr>
          <w:rFonts w:ascii="Angsana New" w:hAnsi="Angsana New" w:hint="cs"/>
          <w:sz w:val="30"/>
          <w:szCs w:val="30"/>
          <w:cs/>
        </w:rPr>
        <w:t>ล้านรูเปียอินโดนีเซีย</w:t>
      </w:r>
      <w:r w:rsidRPr="0056175A">
        <w:rPr>
          <w:rFonts w:ascii="Angsana New" w:hAnsi="Angsana New"/>
          <w:sz w:val="30"/>
          <w:szCs w:val="30"/>
        </w:rPr>
        <w:t xml:space="preserve"> (</w:t>
      </w:r>
      <w:proofErr w:type="spellStart"/>
      <w:r w:rsidRPr="0056175A">
        <w:rPr>
          <w:rFonts w:ascii="Angsana New" w:hAnsi="Angsana New" w:hint="cs"/>
          <w:sz w:val="30"/>
          <w:szCs w:val="30"/>
          <w:cs/>
        </w:rPr>
        <w:t>หรือประมาณ</w:t>
      </w:r>
      <w:proofErr w:type="spellEnd"/>
      <w:r w:rsidRPr="0056175A">
        <w:rPr>
          <w:rFonts w:ascii="Angsana New" w:hAnsi="Angsana New" w:hint="cs"/>
          <w:sz w:val="30"/>
          <w:szCs w:val="30"/>
          <w:cs/>
        </w:rPr>
        <w:t xml:space="preserve"> </w:t>
      </w:r>
      <w:r w:rsidRPr="0056175A">
        <w:rPr>
          <w:rFonts w:ascii="Angsana New" w:hAnsi="Angsana New"/>
          <w:sz w:val="30"/>
          <w:szCs w:val="30"/>
        </w:rPr>
        <w:t xml:space="preserve">575 </w:t>
      </w:r>
      <w:r w:rsidRPr="0056175A">
        <w:rPr>
          <w:rFonts w:ascii="Angsana New" w:hAnsi="Angsana New" w:hint="cs"/>
          <w:sz w:val="30"/>
          <w:szCs w:val="30"/>
          <w:cs/>
        </w:rPr>
        <w:t>ล้านบาท</w:t>
      </w:r>
      <w:r w:rsidRPr="0056175A">
        <w:rPr>
          <w:rFonts w:ascii="Angsana New" w:hAnsi="Angsana New"/>
          <w:sz w:val="30"/>
          <w:szCs w:val="30"/>
        </w:rPr>
        <w:t xml:space="preserve">) </w:t>
      </w:r>
      <w:r w:rsidRPr="0056175A">
        <w:rPr>
          <w:rFonts w:ascii="Angsana New" w:hAnsi="Angsana New" w:hint="cs"/>
          <w:sz w:val="30"/>
          <w:szCs w:val="30"/>
          <w:cs/>
        </w:rPr>
        <w:t>บริษัท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56175A">
        <w:rPr>
          <w:rFonts w:ascii="Angsana New" w:hAnsi="Angsana New" w:hint="cs"/>
          <w:sz w:val="30"/>
          <w:szCs w:val="30"/>
          <w:cs/>
        </w:rPr>
        <w:t>จ่ายชำระเงินทุนจัดตั้งบริษัทงวดแรกในอัตราร้อยละ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 50 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 xml:space="preserve">ของทุนที่เรียกชำระแล้วเป็นจำนวนเงิน </w:t>
      </w:r>
      <w:r w:rsidRPr="0056175A">
        <w:rPr>
          <w:rFonts w:ascii="Angsana New" w:hAnsi="Angsana New"/>
          <w:sz w:val="30"/>
          <w:szCs w:val="30"/>
          <w:lang w:val="en-US"/>
        </w:rPr>
        <w:t>50,000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6175A">
        <w:rPr>
          <w:rFonts w:ascii="Angsana New" w:hAnsi="Angsana New" w:hint="cs"/>
          <w:sz w:val="30"/>
          <w:szCs w:val="30"/>
          <w:cs/>
        </w:rPr>
        <w:t>ล้านรูเปียอินโดนีเซีย</w:t>
      </w:r>
      <w:r w:rsidRPr="0056175A">
        <w:rPr>
          <w:rFonts w:ascii="Angsana New" w:hAnsi="Angsana New"/>
          <w:sz w:val="30"/>
          <w:szCs w:val="30"/>
          <w:cs/>
        </w:rPr>
        <w:t xml:space="preserve"> </w:t>
      </w:r>
      <w:r w:rsidRPr="0056175A">
        <w:rPr>
          <w:rFonts w:ascii="Angsana New" w:hAnsi="Angsana New"/>
          <w:sz w:val="30"/>
          <w:szCs w:val="30"/>
          <w:lang w:val="en-US"/>
        </w:rPr>
        <w:t>(</w:t>
      </w:r>
      <w:r w:rsidRPr="0056175A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56175A">
        <w:rPr>
          <w:rFonts w:ascii="Angsana New" w:hAnsi="Angsana New"/>
          <w:sz w:val="30"/>
          <w:szCs w:val="30"/>
          <w:cs/>
        </w:rPr>
        <w:t xml:space="preserve"> </w:t>
      </w:r>
      <w:r w:rsidRPr="0056175A">
        <w:rPr>
          <w:rFonts w:ascii="Angsana New" w:hAnsi="Angsana New"/>
          <w:sz w:val="30"/>
          <w:szCs w:val="30"/>
          <w:lang w:val="en-US"/>
        </w:rPr>
        <w:t>135.6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) </w:t>
      </w:r>
      <w:r w:rsidRPr="0056175A">
        <w:rPr>
          <w:rFonts w:ascii="Angsana New" w:hAnsi="Angsana New" w:hint="cs"/>
          <w:sz w:val="30"/>
          <w:szCs w:val="30"/>
          <w:cs/>
        </w:rPr>
        <w:t>และการร่วมค้าดังกล่าวจัดตั้งเสร็จเมื่อวันที่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 25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 xml:space="preserve"> พฤศจิกายน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 2557 </w:t>
      </w:r>
      <w:r w:rsidRPr="0056175A">
        <w:rPr>
          <w:rFonts w:ascii="Angsana New" w:hAnsi="Angsana New"/>
          <w:sz w:val="30"/>
          <w:szCs w:val="30"/>
          <w:cs/>
        </w:rPr>
        <w:t>เนื่องจากตามสัญญาร่วมลงทุนได้กำหนดให้ผู้ลงทุนมีอำนาจควบคุมร่วมกัน</w:t>
      </w:r>
      <w:r w:rsidRPr="0056175A">
        <w:rPr>
          <w:rFonts w:ascii="Angsana New" w:hAnsi="Angsana New" w:hint="cs"/>
          <w:sz w:val="30"/>
          <w:szCs w:val="30"/>
          <w:cs/>
        </w:rPr>
        <w:t xml:space="preserve"> และมีสิทธิในสินทรัพย์สุทธิของการร่วมการงานดังกล่าวมากกว่าการมีสิทธิในสินทรัพย์หรือภาระผูกพันในหนี้สินที่เกี่ยวข้องกับการร่วมการงานนั้น</w:t>
      </w:r>
      <w:r w:rsidRPr="0056175A">
        <w:rPr>
          <w:rFonts w:ascii="Angsana New" w:hAnsi="Angsana New"/>
          <w:sz w:val="30"/>
          <w:szCs w:val="30"/>
          <w:cs/>
        </w:rPr>
        <w:t xml:space="preserve"> ดังนั้นบริษัทจึงได้บันทึกบัญชีเงินลงทุนในการร่วมค้าดังกล่าวตามวิธีส่วนได้เสีย</w:t>
      </w:r>
    </w:p>
    <w:p w:rsidR="0056175A" w:rsidRPr="0056175A" w:rsidRDefault="0056175A" w:rsidP="00561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:rsidR="0056175A" w:rsidRPr="0056175A" w:rsidRDefault="0056175A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56175A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56175A">
        <w:rPr>
          <w:rFonts w:ascii="Angsana New" w:hAnsi="Angsana New"/>
          <w:spacing w:val="-4"/>
          <w:sz w:val="30"/>
          <w:szCs w:val="30"/>
        </w:rPr>
        <w:t xml:space="preserve"> 21 </w:t>
      </w:r>
      <w:r w:rsidRPr="0056175A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56175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6175A">
        <w:rPr>
          <w:rFonts w:ascii="Angsana New" w:hAnsi="Angsana New"/>
          <w:spacing w:val="-4"/>
          <w:sz w:val="30"/>
          <w:szCs w:val="30"/>
        </w:rPr>
        <w:t xml:space="preserve">2559 </w:t>
      </w:r>
      <w:r w:rsidRPr="0056175A">
        <w:rPr>
          <w:rFonts w:ascii="Angsana New" w:hAnsi="Angsana New" w:hint="cs"/>
          <w:spacing w:val="-4"/>
          <w:sz w:val="30"/>
          <w:szCs w:val="30"/>
          <w:cs/>
        </w:rPr>
        <w:t>บริษัทได้รับจดหมายจากการร่วมค้าเรียกให้ชำระเงินทุนจัดตั้งบริษัทเพิ่ม</w:t>
      </w:r>
      <w:r w:rsidRPr="0056175A">
        <w:rPr>
          <w:rFonts w:ascii="Angsana New" w:hAnsi="Angsana New" w:hint="cs"/>
          <w:spacing w:val="-4"/>
          <w:sz w:val="30"/>
          <w:szCs w:val="30"/>
          <w:cs/>
          <w:lang w:val="en-US"/>
        </w:rPr>
        <w:t>อีก</w:t>
      </w:r>
      <w:r w:rsidRPr="0056175A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Pr="0056175A">
        <w:rPr>
          <w:rFonts w:ascii="Angsana New" w:hAnsi="Angsana New"/>
          <w:sz w:val="30"/>
          <w:szCs w:val="30"/>
        </w:rPr>
        <w:t xml:space="preserve"> 40,000 </w:t>
      </w:r>
      <w:r w:rsidRPr="0056175A">
        <w:rPr>
          <w:rFonts w:ascii="Angsana New" w:hAnsi="Angsana New" w:hint="cs"/>
          <w:sz w:val="30"/>
          <w:szCs w:val="30"/>
          <w:cs/>
        </w:rPr>
        <w:t>ล้านรูเปียอินโดนีเซีย</w:t>
      </w:r>
      <w:r w:rsidRPr="0056175A">
        <w:rPr>
          <w:rFonts w:ascii="Angsana New" w:hAnsi="Angsana New"/>
          <w:sz w:val="30"/>
          <w:szCs w:val="30"/>
          <w:cs/>
        </w:rPr>
        <w:t xml:space="preserve"> </w:t>
      </w:r>
      <w:r w:rsidRPr="0056175A">
        <w:rPr>
          <w:rFonts w:ascii="Angsana New" w:hAnsi="Angsana New"/>
          <w:sz w:val="30"/>
          <w:szCs w:val="30"/>
          <w:lang w:val="en-US"/>
        </w:rPr>
        <w:t>(</w:t>
      </w:r>
      <w:r w:rsidRPr="0056175A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56175A">
        <w:rPr>
          <w:rFonts w:ascii="Angsana New" w:hAnsi="Angsana New"/>
          <w:sz w:val="30"/>
          <w:szCs w:val="30"/>
          <w:cs/>
        </w:rPr>
        <w:t xml:space="preserve"> </w:t>
      </w:r>
      <w:r w:rsidRPr="0056175A">
        <w:rPr>
          <w:rFonts w:ascii="Angsana New" w:hAnsi="Angsana New"/>
          <w:sz w:val="30"/>
          <w:szCs w:val="30"/>
        </w:rPr>
        <w:t xml:space="preserve">115.6 </w:t>
      </w:r>
      <w:r w:rsidRPr="0056175A">
        <w:rPr>
          <w:rFonts w:ascii="Angsana New" w:hAnsi="Angsana New" w:hint="cs"/>
          <w:sz w:val="30"/>
          <w:szCs w:val="30"/>
          <w:cs/>
        </w:rPr>
        <w:t>ล้านบาท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) </w:t>
      </w:r>
      <w:r w:rsidRPr="0056175A">
        <w:rPr>
          <w:rFonts w:ascii="Angsana New" w:hAnsi="Angsana New" w:hint="cs"/>
          <w:sz w:val="30"/>
          <w:szCs w:val="30"/>
          <w:cs/>
        </w:rPr>
        <w:t>โดยมีวัตถุประสงค์เพื่อนำไปซื้อที่ดินและเป็นเงินทุนหมุนเวียน</w:t>
      </w:r>
      <w:r w:rsidRPr="0056175A">
        <w:rPr>
          <w:rFonts w:ascii="Angsana New" w:hAnsi="Angsana New"/>
          <w:sz w:val="30"/>
          <w:szCs w:val="30"/>
          <w:cs/>
        </w:rPr>
        <w:t xml:space="preserve"> บริษัทได้จ่ายชำระเงินทุนดังกล่าวแล้วเมื่อวันที่ </w:t>
      </w:r>
      <w:r w:rsidRPr="0056175A">
        <w:rPr>
          <w:rFonts w:ascii="Angsana New" w:hAnsi="Angsana New"/>
          <w:sz w:val="30"/>
          <w:szCs w:val="30"/>
          <w:lang w:val="en-US"/>
        </w:rPr>
        <w:t>30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56175A">
        <w:rPr>
          <w:rFonts w:ascii="Angsana New" w:hAnsi="Angsana New"/>
          <w:sz w:val="30"/>
          <w:szCs w:val="30"/>
          <w:lang w:val="en-US"/>
        </w:rPr>
        <w:t>2559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 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>และการร่วมค้าได้</w:t>
      </w:r>
      <w:r w:rsidRPr="0056175A">
        <w:rPr>
          <w:rFonts w:ascii="Angsana New" w:hAnsi="Angsana New"/>
          <w:sz w:val="30"/>
          <w:szCs w:val="30"/>
          <w:cs/>
        </w:rPr>
        <w:t>จดทะเบียนเพิ่มทุน</w:t>
      </w:r>
      <w:r w:rsidRPr="0056175A">
        <w:rPr>
          <w:rFonts w:ascii="Angsana New" w:hAnsi="Angsana New" w:hint="cs"/>
          <w:sz w:val="30"/>
          <w:szCs w:val="30"/>
          <w:cs/>
        </w:rPr>
        <w:t xml:space="preserve">กับ 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Indonesia Investment Coordinating Board </w:t>
      </w:r>
      <w:r w:rsidRPr="0056175A">
        <w:rPr>
          <w:rFonts w:ascii="Angsana New" w:hAnsi="Angsana New"/>
          <w:sz w:val="30"/>
          <w:szCs w:val="30"/>
          <w:cs/>
        </w:rPr>
        <w:t xml:space="preserve">แล้วเมื่อวันที่ </w:t>
      </w:r>
      <w:r w:rsidRPr="0056175A">
        <w:rPr>
          <w:rFonts w:ascii="Angsana New" w:hAnsi="Angsana New"/>
          <w:sz w:val="30"/>
          <w:szCs w:val="30"/>
        </w:rPr>
        <w:t xml:space="preserve">8 </w:t>
      </w:r>
      <w:r w:rsidRPr="0056175A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56175A">
        <w:rPr>
          <w:rFonts w:ascii="Angsana New" w:hAnsi="Angsana New"/>
          <w:sz w:val="30"/>
          <w:szCs w:val="30"/>
        </w:rPr>
        <w:t>2559</w:t>
      </w:r>
    </w:p>
    <w:p w:rsidR="0056175A" w:rsidRPr="0056175A" w:rsidRDefault="0056175A" w:rsidP="00561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:rsidR="0056175A" w:rsidRPr="0056175A" w:rsidRDefault="0056175A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56175A">
        <w:rPr>
          <w:rFonts w:ascii="Angsana New" w:hAnsi="Angsana New" w:hint="cs"/>
          <w:spacing w:val="-6"/>
          <w:sz w:val="30"/>
          <w:szCs w:val="30"/>
          <w:cs/>
        </w:rPr>
        <w:t>เมื่อวันที่</w:t>
      </w:r>
      <w:r w:rsidRPr="0056175A">
        <w:rPr>
          <w:rFonts w:ascii="Angsana New" w:hAnsi="Angsana New"/>
          <w:spacing w:val="-6"/>
          <w:sz w:val="30"/>
          <w:szCs w:val="30"/>
        </w:rPr>
        <w:t xml:space="preserve"> 31 </w:t>
      </w:r>
      <w:r w:rsidRPr="0056175A">
        <w:rPr>
          <w:rFonts w:ascii="Angsana New" w:hAnsi="Angsana New" w:hint="cs"/>
          <w:spacing w:val="-6"/>
          <w:sz w:val="30"/>
          <w:szCs w:val="30"/>
          <w:cs/>
        </w:rPr>
        <w:t>กรกฎาคม</w:t>
      </w:r>
      <w:r w:rsidRPr="005617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6175A">
        <w:rPr>
          <w:rFonts w:ascii="Angsana New" w:hAnsi="Angsana New"/>
          <w:spacing w:val="-6"/>
          <w:sz w:val="30"/>
          <w:szCs w:val="30"/>
        </w:rPr>
        <w:t>25</w:t>
      </w:r>
      <w:r w:rsidRPr="0056175A">
        <w:rPr>
          <w:rFonts w:ascii="Angsana New" w:hAnsi="Angsana New"/>
          <w:spacing w:val="-6"/>
          <w:sz w:val="30"/>
          <w:szCs w:val="30"/>
          <w:lang w:val="en-US"/>
        </w:rPr>
        <w:t>60</w:t>
      </w:r>
      <w:r w:rsidRPr="0056175A">
        <w:rPr>
          <w:rFonts w:ascii="Angsana New" w:hAnsi="Angsana New"/>
          <w:spacing w:val="-6"/>
          <w:sz w:val="30"/>
          <w:szCs w:val="30"/>
        </w:rPr>
        <w:t xml:space="preserve"> </w:t>
      </w:r>
      <w:r w:rsidRPr="0056175A">
        <w:rPr>
          <w:rFonts w:ascii="Angsana New" w:hAnsi="Angsana New" w:hint="cs"/>
          <w:spacing w:val="-6"/>
          <w:sz w:val="30"/>
          <w:szCs w:val="30"/>
          <w:cs/>
        </w:rPr>
        <w:t>บริษัทได้รับจดหมายจากการร่วมค้าเรียกให้ชำระเงินทุนจัดตั้งบริษัทเพิ่ม</w:t>
      </w:r>
      <w:r w:rsidRPr="0056175A">
        <w:rPr>
          <w:rFonts w:ascii="Angsana New" w:hAnsi="Angsana New" w:hint="cs"/>
          <w:spacing w:val="-6"/>
          <w:sz w:val="30"/>
          <w:szCs w:val="30"/>
          <w:cs/>
          <w:lang w:val="en-US"/>
        </w:rPr>
        <w:t>อีก</w:t>
      </w:r>
      <w:r w:rsidRPr="0056175A">
        <w:rPr>
          <w:rFonts w:ascii="Angsana New" w:hAnsi="Angsana New" w:hint="cs"/>
          <w:spacing w:val="-6"/>
          <w:sz w:val="30"/>
          <w:szCs w:val="30"/>
          <w:cs/>
        </w:rPr>
        <w:t>เป็นจำนวนเงิน</w:t>
      </w:r>
      <w:r w:rsidRPr="0056175A">
        <w:rPr>
          <w:rFonts w:ascii="Angsana New" w:hAnsi="Angsana New"/>
          <w:sz w:val="30"/>
          <w:szCs w:val="30"/>
        </w:rPr>
        <w:t xml:space="preserve"> 45,000 </w:t>
      </w:r>
      <w:r w:rsidRPr="0056175A">
        <w:rPr>
          <w:rFonts w:ascii="Angsana New" w:hAnsi="Angsana New" w:hint="cs"/>
          <w:sz w:val="30"/>
          <w:szCs w:val="30"/>
          <w:cs/>
        </w:rPr>
        <w:t>ล้านรูเปียอินโดนีเซีย</w:t>
      </w:r>
      <w:r w:rsidRPr="0056175A">
        <w:rPr>
          <w:rFonts w:ascii="Angsana New" w:hAnsi="Angsana New"/>
          <w:sz w:val="30"/>
          <w:szCs w:val="30"/>
          <w:cs/>
        </w:rPr>
        <w:t xml:space="preserve"> </w:t>
      </w:r>
      <w:r w:rsidRPr="0056175A">
        <w:rPr>
          <w:rFonts w:ascii="Angsana New" w:hAnsi="Angsana New"/>
          <w:sz w:val="30"/>
          <w:szCs w:val="30"/>
          <w:lang w:val="en-US"/>
        </w:rPr>
        <w:t>(</w:t>
      </w:r>
      <w:r w:rsidRPr="0056175A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56175A">
        <w:rPr>
          <w:rFonts w:ascii="Angsana New" w:hAnsi="Angsana New"/>
          <w:sz w:val="30"/>
          <w:szCs w:val="30"/>
          <w:cs/>
        </w:rPr>
        <w:t xml:space="preserve"> </w:t>
      </w:r>
      <w:r w:rsidRPr="0056175A">
        <w:rPr>
          <w:rFonts w:ascii="Angsana New" w:hAnsi="Angsana New"/>
          <w:sz w:val="30"/>
          <w:szCs w:val="30"/>
          <w:lang w:val="en-US"/>
        </w:rPr>
        <w:t>121</w:t>
      </w:r>
      <w:r w:rsidRPr="0056175A">
        <w:rPr>
          <w:rFonts w:ascii="Angsana New" w:hAnsi="Angsana New"/>
          <w:sz w:val="30"/>
          <w:szCs w:val="30"/>
        </w:rPr>
        <w:t>.</w:t>
      </w:r>
      <w:r w:rsidRPr="0056175A">
        <w:rPr>
          <w:rFonts w:ascii="Angsana New" w:hAnsi="Angsana New"/>
          <w:sz w:val="30"/>
          <w:szCs w:val="30"/>
          <w:lang w:val="en-US"/>
        </w:rPr>
        <w:t>1</w:t>
      </w:r>
      <w:r w:rsidRPr="0056175A">
        <w:rPr>
          <w:rFonts w:ascii="Angsana New" w:hAnsi="Angsana New"/>
          <w:sz w:val="30"/>
          <w:szCs w:val="30"/>
        </w:rPr>
        <w:t xml:space="preserve"> </w:t>
      </w:r>
      <w:r w:rsidRPr="0056175A">
        <w:rPr>
          <w:rFonts w:ascii="Angsana New" w:hAnsi="Angsana New" w:hint="cs"/>
          <w:sz w:val="30"/>
          <w:szCs w:val="30"/>
          <w:cs/>
        </w:rPr>
        <w:t>ล้านบาท</w:t>
      </w:r>
      <w:r w:rsidRPr="0056175A">
        <w:rPr>
          <w:rFonts w:ascii="Angsana New" w:hAnsi="Angsana New"/>
          <w:sz w:val="30"/>
          <w:szCs w:val="30"/>
          <w:lang w:val="en-US"/>
        </w:rPr>
        <w:t>)</w:t>
      </w:r>
      <w:r w:rsidRPr="0056175A">
        <w:rPr>
          <w:rFonts w:ascii="Angsana New" w:hAnsi="Angsana New" w:hint="cs"/>
          <w:sz w:val="30"/>
          <w:szCs w:val="30"/>
          <w:cs/>
        </w:rPr>
        <w:t xml:space="preserve"> โดยมีวัตถุประสงค์เพื่อเป็นเงินทุนหมุนเวียน</w:t>
      </w:r>
      <w:r w:rsidRPr="0056175A">
        <w:rPr>
          <w:rFonts w:ascii="Angsana New" w:hAnsi="Angsana New"/>
          <w:sz w:val="30"/>
          <w:szCs w:val="30"/>
          <w:cs/>
        </w:rPr>
        <w:t xml:space="preserve"> บริษัทได้จ่ายชำระเงินทุนดังกล่าวแล้วเมื่อวันที่ </w:t>
      </w:r>
      <w:r w:rsidRPr="0056175A">
        <w:rPr>
          <w:rFonts w:ascii="Angsana New" w:hAnsi="Angsana New"/>
          <w:sz w:val="30"/>
          <w:szCs w:val="30"/>
          <w:lang w:val="en-US"/>
        </w:rPr>
        <w:t>11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 xml:space="preserve"> สิงหาคม </w:t>
      </w:r>
      <w:r w:rsidRPr="0056175A">
        <w:rPr>
          <w:rFonts w:ascii="Angsana New" w:hAnsi="Angsana New"/>
          <w:sz w:val="30"/>
          <w:szCs w:val="30"/>
          <w:lang w:val="en-US"/>
        </w:rPr>
        <w:t>2560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 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>และการร่วมค้าได้</w:t>
      </w:r>
      <w:r w:rsidRPr="0056175A">
        <w:rPr>
          <w:rFonts w:ascii="Angsana New" w:hAnsi="Angsana New"/>
          <w:sz w:val="30"/>
          <w:szCs w:val="30"/>
          <w:cs/>
        </w:rPr>
        <w:t>จดทะเบียนเพิ่มทุน</w:t>
      </w:r>
      <w:r w:rsidRPr="0056175A">
        <w:rPr>
          <w:rFonts w:ascii="Angsana New" w:hAnsi="Angsana New" w:hint="cs"/>
          <w:sz w:val="30"/>
          <w:szCs w:val="30"/>
          <w:cs/>
        </w:rPr>
        <w:t xml:space="preserve">กับ 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Indonesia Investment Coordinating Board </w:t>
      </w:r>
      <w:r w:rsidRPr="0056175A">
        <w:rPr>
          <w:rFonts w:ascii="Angsana New" w:hAnsi="Angsana New"/>
          <w:sz w:val="30"/>
          <w:szCs w:val="30"/>
          <w:cs/>
        </w:rPr>
        <w:t xml:space="preserve">แล้วเมื่อวันที่ </w:t>
      </w:r>
      <w:r w:rsidRPr="0056175A">
        <w:rPr>
          <w:rFonts w:ascii="Angsana New" w:hAnsi="Angsana New"/>
          <w:sz w:val="30"/>
          <w:szCs w:val="30"/>
          <w:lang w:val="en-US"/>
        </w:rPr>
        <w:t>22</w:t>
      </w:r>
      <w:r w:rsidRPr="0056175A">
        <w:rPr>
          <w:rFonts w:ascii="Angsana New" w:hAnsi="Angsana New"/>
          <w:sz w:val="30"/>
          <w:szCs w:val="30"/>
        </w:rPr>
        <w:t xml:space="preserve"> </w:t>
      </w:r>
      <w:r w:rsidRPr="0056175A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56175A">
        <w:rPr>
          <w:rFonts w:ascii="Angsana New" w:hAnsi="Angsana New"/>
          <w:sz w:val="30"/>
          <w:szCs w:val="30"/>
        </w:rPr>
        <w:t>2560</w:t>
      </w:r>
    </w:p>
    <w:p w:rsidR="0056175A" w:rsidRPr="0056175A" w:rsidRDefault="0056175A" w:rsidP="00561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:rsidR="0056175A" w:rsidRPr="0056175A" w:rsidRDefault="0056175A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6175A">
        <w:rPr>
          <w:rFonts w:ascii="Angsana New" w:hAnsi="Angsana New" w:hint="cs"/>
          <w:spacing w:val="-6"/>
          <w:sz w:val="30"/>
          <w:szCs w:val="30"/>
          <w:cs/>
        </w:rPr>
        <w:t>เมื่อวันที่</w:t>
      </w:r>
      <w:r w:rsidRPr="0056175A">
        <w:rPr>
          <w:rFonts w:ascii="Angsana New" w:hAnsi="Angsana New"/>
          <w:spacing w:val="-6"/>
          <w:sz w:val="30"/>
          <w:szCs w:val="30"/>
        </w:rPr>
        <w:t xml:space="preserve"> </w:t>
      </w:r>
      <w:r w:rsidRPr="0056175A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56175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มกราคม </w:t>
      </w:r>
      <w:r w:rsidRPr="0056175A">
        <w:rPr>
          <w:rFonts w:ascii="Angsana New" w:hAnsi="Angsana New"/>
          <w:spacing w:val="-6"/>
          <w:sz w:val="30"/>
          <w:szCs w:val="30"/>
          <w:lang w:val="en-US"/>
        </w:rPr>
        <w:t xml:space="preserve">2561 </w:t>
      </w:r>
      <w:r w:rsidRPr="0056175A">
        <w:rPr>
          <w:rFonts w:ascii="Angsana New" w:hAnsi="Angsana New" w:hint="cs"/>
          <w:spacing w:val="-6"/>
          <w:sz w:val="30"/>
          <w:szCs w:val="30"/>
          <w:cs/>
        </w:rPr>
        <w:t>บริษัทได้รับจดหมายจากการร่วมค้าเรียกให้ชำระเงินทุนจัดตั้งบริษัทเพิ่ม</w:t>
      </w:r>
      <w:r w:rsidRPr="0056175A">
        <w:rPr>
          <w:rFonts w:ascii="Angsana New" w:hAnsi="Angsana New" w:hint="cs"/>
          <w:spacing w:val="-6"/>
          <w:sz w:val="30"/>
          <w:szCs w:val="30"/>
          <w:cs/>
          <w:lang w:val="en-US"/>
        </w:rPr>
        <w:t>อีก</w:t>
      </w:r>
      <w:r w:rsidRPr="0056175A">
        <w:rPr>
          <w:rFonts w:ascii="Angsana New" w:hAnsi="Angsana New" w:hint="cs"/>
          <w:spacing w:val="-6"/>
          <w:sz w:val="30"/>
          <w:szCs w:val="30"/>
          <w:cs/>
        </w:rPr>
        <w:t>เป็นจำนวนเงิน</w:t>
      </w:r>
      <w:r w:rsidRPr="0056175A">
        <w:rPr>
          <w:rFonts w:ascii="Angsana New" w:hAnsi="Angsana New"/>
          <w:sz w:val="30"/>
          <w:szCs w:val="30"/>
        </w:rPr>
        <w:t xml:space="preserve"> 60,000 </w:t>
      </w:r>
      <w:r w:rsidRPr="0056175A">
        <w:rPr>
          <w:rFonts w:ascii="Angsana New" w:hAnsi="Angsana New" w:hint="cs"/>
          <w:sz w:val="30"/>
          <w:szCs w:val="30"/>
          <w:cs/>
        </w:rPr>
        <w:t>ล้านรูเปียอินโดนีเซีย</w:t>
      </w:r>
      <w:r w:rsidRPr="0056175A">
        <w:rPr>
          <w:rFonts w:ascii="Angsana New" w:hAnsi="Angsana New"/>
          <w:sz w:val="30"/>
          <w:szCs w:val="30"/>
          <w:cs/>
        </w:rPr>
        <w:t xml:space="preserve"> </w:t>
      </w:r>
      <w:r w:rsidRPr="0056175A">
        <w:rPr>
          <w:rFonts w:ascii="Angsana New" w:hAnsi="Angsana New"/>
          <w:sz w:val="30"/>
          <w:szCs w:val="30"/>
          <w:lang w:val="en-US"/>
        </w:rPr>
        <w:t>(</w:t>
      </w:r>
      <w:r w:rsidRPr="0056175A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56175A">
        <w:rPr>
          <w:rFonts w:ascii="Angsana New" w:hAnsi="Angsana New"/>
          <w:sz w:val="30"/>
          <w:szCs w:val="30"/>
          <w:cs/>
        </w:rPr>
        <w:t xml:space="preserve"> </w:t>
      </w:r>
      <w:r w:rsidRPr="0056175A">
        <w:rPr>
          <w:rFonts w:ascii="Angsana New" w:hAnsi="Angsana New"/>
          <w:sz w:val="30"/>
          <w:szCs w:val="30"/>
          <w:lang w:val="en-US"/>
        </w:rPr>
        <w:t>158.7</w:t>
      </w:r>
      <w:r w:rsidRPr="0056175A">
        <w:rPr>
          <w:rFonts w:ascii="Angsana New" w:hAnsi="Angsana New"/>
          <w:sz w:val="30"/>
          <w:szCs w:val="30"/>
        </w:rPr>
        <w:t xml:space="preserve"> </w:t>
      </w:r>
      <w:r w:rsidRPr="0056175A">
        <w:rPr>
          <w:rFonts w:ascii="Angsana New" w:hAnsi="Angsana New" w:hint="cs"/>
          <w:sz w:val="30"/>
          <w:szCs w:val="30"/>
          <w:cs/>
        </w:rPr>
        <w:t>ล้านบาท</w:t>
      </w:r>
      <w:r w:rsidRPr="0056175A">
        <w:rPr>
          <w:rFonts w:ascii="Angsana New" w:hAnsi="Angsana New"/>
          <w:sz w:val="30"/>
          <w:szCs w:val="30"/>
          <w:lang w:val="en-US"/>
        </w:rPr>
        <w:t>)</w:t>
      </w:r>
      <w:r w:rsidRPr="0056175A">
        <w:rPr>
          <w:rFonts w:ascii="Angsana New" w:hAnsi="Angsana New" w:hint="cs"/>
          <w:sz w:val="30"/>
          <w:szCs w:val="30"/>
          <w:cs/>
        </w:rPr>
        <w:t xml:space="preserve"> โดยมีวัตถุประสงค์เพื่อเป็นเงินทุนหมุนเวียน</w:t>
      </w:r>
      <w:r w:rsidRPr="0056175A">
        <w:rPr>
          <w:rFonts w:ascii="Angsana New" w:hAnsi="Angsana New"/>
          <w:sz w:val="30"/>
          <w:szCs w:val="30"/>
          <w:cs/>
        </w:rPr>
        <w:t xml:space="preserve"> บริษัทได้จ่ายชำระเงินทุนดังกล่าวแล้วเมื่อวันที่ </w:t>
      </w:r>
      <w:r w:rsidRPr="0056175A">
        <w:rPr>
          <w:rFonts w:ascii="Angsana New" w:hAnsi="Angsana New"/>
          <w:sz w:val="30"/>
          <w:szCs w:val="30"/>
          <w:lang w:val="en-US"/>
        </w:rPr>
        <w:t>17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Pr="0056175A">
        <w:rPr>
          <w:rFonts w:ascii="Angsana New" w:hAnsi="Angsana New"/>
          <w:sz w:val="30"/>
          <w:szCs w:val="30"/>
          <w:lang w:val="en-US"/>
        </w:rPr>
        <w:t>2561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 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>และการร่วมค้าได้</w:t>
      </w:r>
      <w:r w:rsidRPr="0056175A">
        <w:rPr>
          <w:rFonts w:ascii="Angsana New" w:hAnsi="Angsana New"/>
          <w:sz w:val="30"/>
          <w:szCs w:val="30"/>
          <w:cs/>
        </w:rPr>
        <w:t>จดทะเบียนเพิ่มทุน</w:t>
      </w:r>
      <w:r w:rsidRPr="0056175A">
        <w:rPr>
          <w:rFonts w:ascii="Angsana New" w:hAnsi="Angsana New" w:hint="cs"/>
          <w:sz w:val="30"/>
          <w:szCs w:val="30"/>
          <w:cs/>
        </w:rPr>
        <w:t xml:space="preserve">กับ 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Indonesia Investment Coordinating Board </w:t>
      </w:r>
      <w:r w:rsidRPr="0056175A">
        <w:rPr>
          <w:rFonts w:ascii="Angsana New" w:hAnsi="Angsana New"/>
          <w:sz w:val="30"/>
          <w:szCs w:val="30"/>
          <w:cs/>
        </w:rPr>
        <w:t xml:space="preserve">แล้วเมื่อวันที่ </w:t>
      </w:r>
      <w:r w:rsidRPr="0056175A">
        <w:rPr>
          <w:rFonts w:ascii="Angsana New" w:hAnsi="Angsana New"/>
          <w:sz w:val="30"/>
          <w:szCs w:val="30"/>
          <w:lang w:val="en-US"/>
        </w:rPr>
        <w:t>24</w:t>
      </w:r>
      <w:r w:rsidRPr="0056175A">
        <w:rPr>
          <w:rFonts w:ascii="Angsana New" w:hAnsi="Angsana New"/>
          <w:sz w:val="30"/>
          <w:szCs w:val="30"/>
        </w:rPr>
        <w:t xml:space="preserve"> </w:t>
      </w:r>
      <w:r w:rsidRPr="0056175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6175A">
        <w:rPr>
          <w:rFonts w:ascii="Angsana New" w:hAnsi="Angsana New"/>
          <w:sz w:val="30"/>
          <w:szCs w:val="30"/>
          <w:lang w:val="en-US"/>
        </w:rPr>
        <w:t>2561</w:t>
      </w:r>
    </w:p>
    <w:p w:rsidR="0056175A" w:rsidRPr="0056175A" w:rsidRDefault="0056175A" w:rsidP="00561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:rsidR="0056175A" w:rsidRPr="0056175A" w:rsidRDefault="0056175A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56175A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6175A">
        <w:rPr>
          <w:rFonts w:ascii="Angsana New" w:hAnsi="Angsana New"/>
          <w:sz w:val="30"/>
          <w:szCs w:val="30"/>
          <w:cs/>
        </w:rPr>
        <w:t xml:space="preserve"> 10 </w:t>
      </w:r>
      <w:r w:rsidRPr="0056175A">
        <w:rPr>
          <w:rFonts w:ascii="Angsana New" w:hAnsi="Angsana New" w:hint="cs"/>
          <w:sz w:val="30"/>
          <w:szCs w:val="30"/>
          <w:cs/>
        </w:rPr>
        <w:t>มกราคม</w:t>
      </w:r>
      <w:r w:rsidRPr="0056175A">
        <w:rPr>
          <w:rFonts w:ascii="Angsana New" w:hAnsi="Angsana New"/>
          <w:sz w:val="30"/>
          <w:szCs w:val="30"/>
          <w:cs/>
        </w:rPr>
        <w:t xml:space="preserve"> 2562 </w:t>
      </w:r>
      <w:r w:rsidRPr="0056175A">
        <w:rPr>
          <w:rFonts w:ascii="Angsana New" w:hAnsi="Angsana New" w:hint="cs"/>
          <w:sz w:val="30"/>
          <w:szCs w:val="30"/>
          <w:cs/>
        </w:rPr>
        <w:t>บริษัทได้รับจดหมายจากการร่วมค้าเรียกให้ชำระเงินทุนจัดตั้งบริษัทเพิ่มอีกเป็นจำนวนเงิน</w:t>
      </w:r>
      <w:r w:rsidRPr="0056175A">
        <w:rPr>
          <w:rFonts w:ascii="Angsana New" w:hAnsi="Angsana New"/>
          <w:sz w:val="30"/>
          <w:szCs w:val="30"/>
          <w:cs/>
        </w:rPr>
        <w:t xml:space="preserve"> 45</w:t>
      </w:r>
      <w:r w:rsidRPr="0056175A">
        <w:rPr>
          <w:rFonts w:ascii="Angsana New" w:hAnsi="Angsana New"/>
          <w:sz w:val="30"/>
          <w:szCs w:val="30"/>
        </w:rPr>
        <w:t>,</w:t>
      </w:r>
      <w:r w:rsidRPr="0056175A">
        <w:rPr>
          <w:rFonts w:ascii="Angsana New" w:hAnsi="Angsana New"/>
          <w:sz w:val="30"/>
          <w:szCs w:val="30"/>
          <w:cs/>
        </w:rPr>
        <w:t xml:space="preserve">000 </w:t>
      </w:r>
      <w:r w:rsidRPr="0056175A">
        <w:rPr>
          <w:rFonts w:ascii="Angsana New" w:hAnsi="Angsana New" w:hint="cs"/>
          <w:sz w:val="30"/>
          <w:szCs w:val="30"/>
          <w:cs/>
        </w:rPr>
        <w:t>ล้านรูเปียอินโดนีเซีย</w:t>
      </w:r>
      <w:r w:rsidRPr="0056175A">
        <w:rPr>
          <w:rFonts w:ascii="Angsana New" w:hAnsi="Angsana New"/>
          <w:sz w:val="30"/>
          <w:szCs w:val="30"/>
          <w:cs/>
        </w:rPr>
        <w:t xml:space="preserve"> (</w:t>
      </w:r>
      <w:r w:rsidRPr="0056175A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56175A">
        <w:rPr>
          <w:rFonts w:ascii="Angsana New" w:hAnsi="Angsana New"/>
          <w:sz w:val="30"/>
          <w:szCs w:val="30"/>
          <w:cs/>
        </w:rPr>
        <w:t xml:space="preserve"> 104.4 </w:t>
      </w:r>
      <w:r w:rsidRPr="0056175A">
        <w:rPr>
          <w:rFonts w:ascii="Angsana New" w:hAnsi="Angsana New" w:hint="cs"/>
          <w:sz w:val="30"/>
          <w:szCs w:val="30"/>
          <w:cs/>
        </w:rPr>
        <w:t>ล้านบาท</w:t>
      </w:r>
      <w:r w:rsidRPr="0056175A">
        <w:rPr>
          <w:rFonts w:ascii="Angsana New" w:hAnsi="Angsana New"/>
          <w:sz w:val="30"/>
          <w:szCs w:val="30"/>
          <w:cs/>
        </w:rPr>
        <w:t xml:space="preserve">) </w:t>
      </w:r>
      <w:r w:rsidRPr="0056175A">
        <w:rPr>
          <w:rFonts w:ascii="Angsana New" w:hAnsi="Angsana New" w:hint="cs"/>
          <w:sz w:val="30"/>
          <w:szCs w:val="30"/>
          <w:cs/>
        </w:rPr>
        <w:t>โดยมีวัตถุประสงค์เพื่อเป็นเงินทุนหมุนเวียน</w:t>
      </w:r>
      <w:r w:rsidRPr="0056175A">
        <w:rPr>
          <w:rFonts w:ascii="Angsana New" w:hAnsi="Angsana New"/>
          <w:sz w:val="30"/>
          <w:szCs w:val="30"/>
          <w:cs/>
        </w:rPr>
        <w:t xml:space="preserve"> </w:t>
      </w:r>
      <w:r w:rsidRPr="0056175A">
        <w:rPr>
          <w:rFonts w:ascii="Angsana New" w:hAnsi="Angsana New" w:hint="cs"/>
          <w:sz w:val="30"/>
          <w:szCs w:val="30"/>
          <w:cs/>
        </w:rPr>
        <w:t>บริษัทได้จ่ายชำระเงินทุนดังกล่าวแล้วเมื่อวันที่</w:t>
      </w:r>
      <w:r w:rsidRPr="0056175A">
        <w:rPr>
          <w:rFonts w:ascii="Angsana New" w:hAnsi="Angsana New"/>
          <w:sz w:val="30"/>
          <w:szCs w:val="30"/>
          <w:cs/>
        </w:rPr>
        <w:t xml:space="preserve"> 23 </w:t>
      </w:r>
      <w:r w:rsidRPr="0056175A">
        <w:rPr>
          <w:rFonts w:ascii="Angsana New" w:hAnsi="Angsana New" w:hint="cs"/>
          <w:sz w:val="30"/>
          <w:szCs w:val="30"/>
          <w:cs/>
        </w:rPr>
        <w:t>มกราคม</w:t>
      </w:r>
      <w:r w:rsidRPr="0056175A">
        <w:rPr>
          <w:rFonts w:ascii="Angsana New" w:hAnsi="Angsana New"/>
          <w:sz w:val="30"/>
          <w:szCs w:val="30"/>
          <w:cs/>
        </w:rPr>
        <w:t xml:space="preserve"> 2562  </w:t>
      </w:r>
      <w:r w:rsidRPr="0056175A">
        <w:rPr>
          <w:rFonts w:ascii="Angsana New" w:hAnsi="Angsana New" w:hint="cs"/>
          <w:sz w:val="30"/>
          <w:szCs w:val="30"/>
          <w:cs/>
        </w:rPr>
        <w:t>และการร่วมค้าได้จดทะเบียนเพิ่มทุนกับ</w:t>
      </w:r>
      <w:r w:rsidRPr="0056175A">
        <w:rPr>
          <w:rFonts w:ascii="Angsana New" w:hAnsi="Angsana New"/>
          <w:sz w:val="30"/>
          <w:szCs w:val="30"/>
          <w:cs/>
        </w:rPr>
        <w:t xml:space="preserve"> </w:t>
      </w:r>
      <w:r w:rsidRPr="0056175A">
        <w:rPr>
          <w:rFonts w:ascii="Angsana New" w:hAnsi="Angsana New"/>
          <w:sz w:val="30"/>
          <w:szCs w:val="30"/>
        </w:rPr>
        <w:t xml:space="preserve">Indonesia Investment Coordinating Board </w:t>
      </w:r>
      <w:r w:rsidRPr="0056175A">
        <w:rPr>
          <w:rFonts w:ascii="Angsana New" w:hAnsi="Angsana New" w:hint="cs"/>
          <w:sz w:val="30"/>
          <w:szCs w:val="30"/>
          <w:cs/>
        </w:rPr>
        <w:t>แล้วเมื่อวันที่</w:t>
      </w:r>
      <w:r w:rsidRPr="0056175A">
        <w:rPr>
          <w:rFonts w:ascii="Angsana New" w:hAnsi="Angsana New"/>
          <w:sz w:val="30"/>
          <w:szCs w:val="30"/>
          <w:cs/>
        </w:rPr>
        <w:t xml:space="preserve"> 23 </w:t>
      </w:r>
      <w:r w:rsidRPr="0056175A">
        <w:rPr>
          <w:rFonts w:ascii="Angsana New" w:hAnsi="Angsana New" w:hint="cs"/>
          <w:sz w:val="30"/>
          <w:szCs w:val="30"/>
          <w:cs/>
        </w:rPr>
        <w:t>มกราคม</w:t>
      </w:r>
      <w:r w:rsidRPr="0056175A">
        <w:rPr>
          <w:rFonts w:ascii="Angsana New" w:hAnsi="Angsana New"/>
          <w:sz w:val="30"/>
          <w:szCs w:val="30"/>
          <w:cs/>
        </w:rPr>
        <w:t xml:space="preserve"> 2562</w:t>
      </w:r>
    </w:p>
    <w:p w:rsidR="0056175A" w:rsidRPr="0056175A" w:rsidRDefault="0056175A" w:rsidP="00561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:rsidR="0056175A" w:rsidRPr="0056175A" w:rsidRDefault="0056175A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56175A">
        <w:rPr>
          <w:rFonts w:ascii="Angsana New" w:hAnsi="Angsana New"/>
          <w:sz w:val="30"/>
          <w:szCs w:val="30"/>
          <w:cs/>
        </w:rPr>
        <w:lastRenderedPageBreak/>
        <w:t xml:space="preserve">เนื่องจากยอดขายเครื่องดื่ม แบรนด์ </w:t>
      </w:r>
      <w:r w:rsidRPr="0056175A">
        <w:rPr>
          <w:rFonts w:ascii="Angsana New" w:hAnsi="Angsana New"/>
          <w:sz w:val="30"/>
          <w:szCs w:val="30"/>
        </w:rPr>
        <w:t>“</w:t>
      </w:r>
      <w:proofErr w:type="spellStart"/>
      <w:r w:rsidRPr="0056175A">
        <w:rPr>
          <w:rFonts w:ascii="Angsana New" w:hAnsi="Angsana New"/>
          <w:sz w:val="30"/>
          <w:szCs w:val="30"/>
          <w:cs/>
        </w:rPr>
        <w:t>อิชิตัน</w:t>
      </w:r>
      <w:proofErr w:type="spellEnd"/>
      <w:r w:rsidRPr="0056175A">
        <w:rPr>
          <w:rFonts w:ascii="Angsana New" w:hAnsi="Angsana New"/>
          <w:sz w:val="30"/>
          <w:szCs w:val="30"/>
        </w:rPr>
        <w:t xml:space="preserve">” </w:t>
      </w:r>
      <w:r w:rsidRPr="0056175A">
        <w:rPr>
          <w:rFonts w:ascii="Angsana New" w:hAnsi="Angsana New"/>
          <w:sz w:val="30"/>
          <w:szCs w:val="30"/>
          <w:cs/>
        </w:rPr>
        <w:t xml:space="preserve">ในประเทศอินโดนีเซียไม่เป็นไปตามที่คาดการณ์และประมาณไว้เบื้องต้นอย่างมีนัยสำคัญ ผู้บริหารของบริษัทเชื่อว่ามูลค่าของเงินลงทุนใน </w:t>
      </w:r>
      <w:r w:rsidRPr="0056175A">
        <w:rPr>
          <w:rFonts w:ascii="Angsana New" w:hAnsi="Angsana New"/>
          <w:sz w:val="30"/>
          <w:szCs w:val="30"/>
        </w:rPr>
        <w:t xml:space="preserve">PTI </w:t>
      </w:r>
      <w:r w:rsidRPr="0056175A">
        <w:rPr>
          <w:rFonts w:ascii="Angsana New" w:hAnsi="Angsana New"/>
          <w:sz w:val="30"/>
          <w:szCs w:val="30"/>
          <w:cs/>
        </w:rPr>
        <w:t>อาจเกิดการด้อยค่า และได้ประเมิน</w:t>
      </w:r>
      <w:r w:rsidRPr="0056175A">
        <w:rPr>
          <w:rFonts w:ascii="Angsana New" w:hAnsi="Angsana New"/>
          <w:spacing w:val="-2"/>
          <w:sz w:val="30"/>
          <w:szCs w:val="30"/>
          <w:cs/>
        </w:rPr>
        <w:t>มูลค่าที่คาดว่</w:t>
      </w:r>
      <w:r w:rsidRPr="0056175A">
        <w:rPr>
          <w:rFonts w:ascii="Angsana New" w:hAnsi="Angsana New" w:hint="cs"/>
          <w:spacing w:val="-2"/>
          <w:sz w:val="30"/>
          <w:szCs w:val="30"/>
          <w:cs/>
          <w:lang w:val="en-US"/>
        </w:rPr>
        <w:t>า</w:t>
      </w:r>
      <w:r w:rsidRPr="0056175A">
        <w:rPr>
          <w:rFonts w:ascii="Angsana New" w:hAnsi="Angsana New"/>
          <w:spacing w:val="-2"/>
          <w:sz w:val="30"/>
          <w:szCs w:val="30"/>
          <w:cs/>
        </w:rPr>
        <w:t>จะได้รับคืน</w:t>
      </w:r>
      <w:r w:rsidRPr="0056175A">
        <w:rPr>
          <w:rFonts w:ascii="Angsana New" w:hAnsi="Angsana New"/>
          <w:spacing w:val="-2"/>
          <w:sz w:val="30"/>
          <w:szCs w:val="30"/>
        </w:rPr>
        <w:t xml:space="preserve"> </w:t>
      </w:r>
      <w:r w:rsidRPr="0056175A">
        <w:rPr>
          <w:rFonts w:ascii="Angsana New" w:hAnsi="Angsana New"/>
          <w:spacing w:val="-2"/>
          <w:sz w:val="30"/>
          <w:szCs w:val="30"/>
          <w:cs/>
        </w:rPr>
        <w:t>จากผลการประเมินดังกล่าวและดุลยพินิจของผู้บริหาร บริษัทบันทึกขาดทุนจากการด้อย</w:t>
      </w:r>
      <w:r w:rsidRPr="0056175A">
        <w:rPr>
          <w:rFonts w:ascii="Angsana New" w:hAnsi="Angsana New"/>
          <w:sz w:val="30"/>
          <w:szCs w:val="30"/>
          <w:cs/>
        </w:rPr>
        <w:t>ค่าของเงินลงทุน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>ในงบกำไรขาดทุนเบ็ดเสร็จของ</w:t>
      </w:r>
      <w:r w:rsidRPr="0056175A">
        <w:rPr>
          <w:rFonts w:ascii="Angsana New" w:hAnsi="Angsana New"/>
          <w:sz w:val="30"/>
          <w:szCs w:val="30"/>
          <w:cs/>
        </w:rPr>
        <w:t>งบ</w:t>
      </w:r>
      <w:r w:rsidRPr="0056175A">
        <w:rPr>
          <w:rFonts w:ascii="Angsana New" w:hAnsi="Angsana New" w:hint="cs"/>
          <w:sz w:val="30"/>
          <w:szCs w:val="30"/>
          <w:cs/>
        </w:rPr>
        <w:t>การเงิน</w:t>
      </w:r>
      <w:r w:rsidRPr="0056175A">
        <w:rPr>
          <w:rFonts w:ascii="Angsana New" w:hAnsi="Angsana New"/>
          <w:sz w:val="30"/>
          <w:szCs w:val="30"/>
          <w:cs/>
        </w:rPr>
        <w:t>เฉพาะกิจการสำหรับ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56175A">
        <w:rPr>
          <w:rFonts w:ascii="Angsana New" w:hAnsi="Angsana New"/>
          <w:sz w:val="30"/>
          <w:szCs w:val="30"/>
          <w:cs/>
        </w:rPr>
        <w:t>สิ้นสุดวันที่</w:t>
      </w:r>
      <w:r w:rsidRPr="0056175A">
        <w:rPr>
          <w:rFonts w:ascii="Angsana New" w:hAnsi="Angsana New"/>
          <w:sz w:val="30"/>
          <w:szCs w:val="30"/>
        </w:rPr>
        <w:t xml:space="preserve"> 3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1 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56175A">
        <w:rPr>
          <w:rFonts w:ascii="Angsana New" w:hAnsi="Angsana New"/>
          <w:sz w:val="30"/>
          <w:szCs w:val="30"/>
        </w:rPr>
        <w:t xml:space="preserve"> 25</w:t>
      </w:r>
      <w:r w:rsidRPr="0056175A">
        <w:rPr>
          <w:rFonts w:ascii="Angsana New" w:hAnsi="Angsana New"/>
          <w:sz w:val="30"/>
          <w:szCs w:val="30"/>
          <w:lang w:val="en-US"/>
        </w:rPr>
        <w:t>62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6175A">
        <w:rPr>
          <w:rFonts w:ascii="Angsana New" w:hAnsi="Angsana New"/>
          <w:sz w:val="30"/>
          <w:szCs w:val="30"/>
          <w:lang w:val="en-US"/>
        </w:rPr>
        <w:br/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>เป็น</w:t>
      </w:r>
      <w:r w:rsidRPr="0056175A">
        <w:rPr>
          <w:rFonts w:ascii="Angsana New" w:hAnsi="Angsana New"/>
          <w:sz w:val="30"/>
          <w:szCs w:val="30"/>
          <w:cs/>
        </w:rPr>
        <w:t xml:space="preserve">จำนวน </w:t>
      </w:r>
      <w:r w:rsidRPr="0056175A">
        <w:rPr>
          <w:rFonts w:ascii="Angsana New" w:hAnsi="Angsana New"/>
          <w:sz w:val="30"/>
          <w:szCs w:val="30"/>
          <w:lang w:val="en-US"/>
        </w:rPr>
        <w:t>37.6</w:t>
      </w:r>
      <w:r w:rsidRPr="0056175A">
        <w:rPr>
          <w:rFonts w:ascii="Angsana New" w:hAnsi="Angsana New"/>
          <w:sz w:val="30"/>
          <w:szCs w:val="30"/>
        </w:rPr>
        <w:t xml:space="preserve"> </w:t>
      </w:r>
      <w:r w:rsidRPr="0056175A">
        <w:rPr>
          <w:rFonts w:ascii="Angsana New" w:hAnsi="Angsana New"/>
          <w:sz w:val="30"/>
          <w:szCs w:val="30"/>
          <w:cs/>
        </w:rPr>
        <w:t>ล้านบาท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 </w:t>
      </w:r>
      <w:r w:rsidRPr="0056175A">
        <w:rPr>
          <w:rFonts w:ascii="Angsana New" w:hAnsi="Angsana New"/>
          <w:i/>
          <w:iCs/>
          <w:sz w:val="30"/>
          <w:szCs w:val="30"/>
          <w:lang w:val="en-US"/>
        </w:rPr>
        <w:t xml:space="preserve">(2561: 133.0 </w:t>
      </w:r>
      <w:r w:rsidRPr="0056175A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Pr="0056175A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Pr="0056175A">
        <w:rPr>
          <w:rFonts w:ascii="Angsana New" w:hAnsi="Angsana New"/>
          <w:sz w:val="30"/>
          <w:szCs w:val="30"/>
        </w:rPr>
        <w:t xml:space="preserve"> </w:t>
      </w:r>
    </w:p>
    <w:p w:rsidR="0056175A" w:rsidRPr="0056175A" w:rsidRDefault="0056175A" w:rsidP="000B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b/>
          <w:bCs/>
          <w:sz w:val="30"/>
          <w:szCs w:val="30"/>
          <w:lang w:val="x-none"/>
        </w:rPr>
      </w:pPr>
    </w:p>
    <w:p w:rsidR="0056175A" w:rsidRDefault="0056175A" w:rsidP="000B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56175A" w:rsidRDefault="0056175A" w:rsidP="000B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FC6DC0" w:rsidRDefault="00FC6DC0" w:rsidP="000B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4323B9" w:rsidRPr="00C00CD9" w:rsidRDefault="004323B9" w:rsidP="000B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4323B9" w:rsidRPr="00C00CD9" w:rsidSect="00D83CB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tbl>
      <w:tblPr>
        <w:tblW w:w="1414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800"/>
        <w:gridCol w:w="1323"/>
        <w:gridCol w:w="720"/>
        <w:gridCol w:w="180"/>
        <w:gridCol w:w="612"/>
        <w:gridCol w:w="180"/>
        <w:gridCol w:w="900"/>
        <w:gridCol w:w="180"/>
        <w:gridCol w:w="956"/>
        <w:gridCol w:w="180"/>
        <w:gridCol w:w="900"/>
        <w:gridCol w:w="180"/>
        <w:gridCol w:w="900"/>
        <w:gridCol w:w="180"/>
        <w:gridCol w:w="900"/>
        <w:gridCol w:w="180"/>
        <w:gridCol w:w="900"/>
        <w:gridCol w:w="7"/>
      </w:tblGrid>
      <w:tr w:rsidR="004323B9" w:rsidRPr="00244ECA" w:rsidTr="005E53BC">
        <w:trPr>
          <w:cantSplit/>
        </w:trPr>
        <w:tc>
          <w:tcPr>
            <w:tcW w:w="14148" w:type="dxa"/>
            <w:gridSpan w:val="19"/>
          </w:tcPr>
          <w:p w:rsidR="004323B9" w:rsidRPr="004323B9" w:rsidRDefault="004323B9" w:rsidP="004323B9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323B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lastRenderedPageBreak/>
              <w:t xml:space="preserve">เงินลงทุนในการร่วมค้า ณ วันที่ </w:t>
            </w:r>
            <w:r w:rsidRPr="004323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4323B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4323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2562 </w:t>
            </w:r>
            <w:r w:rsidRPr="004323B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4323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2561 </w:t>
            </w:r>
            <w:r w:rsidRPr="004323B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มีดังนี้</w:t>
            </w:r>
          </w:p>
        </w:tc>
      </w:tr>
      <w:tr w:rsidR="004323B9" w:rsidRPr="004323B9" w:rsidTr="001830CD">
        <w:trPr>
          <w:cantSplit/>
        </w:trPr>
        <w:tc>
          <w:tcPr>
            <w:tcW w:w="2970" w:type="dxa"/>
          </w:tcPr>
          <w:p w:rsidR="004323B9" w:rsidRPr="004323B9" w:rsidRDefault="004323B9" w:rsidP="0043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spacing w:line="220" w:lineRule="atLeast"/>
              <w:ind w:left="16" w:hanging="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8" w:type="dxa"/>
            <w:gridSpan w:val="18"/>
          </w:tcPr>
          <w:p w:rsidR="004323B9" w:rsidRPr="004323B9" w:rsidRDefault="004323B9" w:rsidP="0043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atLeast"/>
              <w:ind w:left="54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323B9" w:rsidRPr="00244ECA" w:rsidTr="001830CD">
        <w:trPr>
          <w:cantSplit/>
        </w:trPr>
        <w:tc>
          <w:tcPr>
            <w:tcW w:w="2970" w:type="dxa"/>
          </w:tcPr>
          <w:p w:rsidR="004323B9" w:rsidRPr="009E23E1" w:rsidRDefault="004323B9" w:rsidP="00BA38ED">
            <w:pPr>
              <w:rPr>
                <w:rFonts w:ascii="Angsana New" w:hAnsi="Angsana New" w:cs="Angsana New"/>
                <w:sz w:val="30"/>
                <w:szCs w:val="30"/>
                <w:lang w:val="x-none"/>
              </w:rPr>
            </w:pPr>
          </w:p>
        </w:tc>
        <w:tc>
          <w:tcPr>
            <w:tcW w:w="11178" w:type="dxa"/>
            <w:gridSpan w:val="18"/>
          </w:tcPr>
          <w:p w:rsidR="004323B9" w:rsidRPr="00244ECA" w:rsidRDefault="004323B9" w:rsidP="00A00DF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44E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93345" w:rsidRPr="00244ECA" w:rsidTr="001830CD">
        <w:trPr>
          <w:gridAfter w:val="1"/>
          <w:wAfter w:w="7" w:type="dxa"/>
          <w:cantSplit/>
          <w:tblHeader/>
        </w:trPr>
        <w:tc>
          <w:tcPr>
            <w:tcW w:w="2970" w:type="dxa"/>
          </w:tcPr>
          <w:p w:rsidR="00493345" w:rsidRPr="00244ECA" w:rsidRDefault="00493345" w:rsidP="004933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DC7C35" w:rsidRPr="00244ECA" w:rsidRDefault="00DC7C35" w:rsidP="0049334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493345" w:rsidRPr="00244ECA" w:rsidRDefault="00493345" w:rsidP="0049334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23" w:type="dxa"/>
            <w:vMerge w:val="restart"/>
          </w:tcPr>
          <w:p w:rsidR="00493345" w:rsidRPr="00244ECA" w:rsidRDefault="00493345" w:rsidP="0049334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</w:t>
            </w:r>
            <w:r w:rsidR="008952BD" w:rsidRPr="00244ECA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512" w:type="dxa"/>
            <w:gridSpan w:val="3"/>
          </w:tcPr>
          <w:p w:rsidR="00493345" w:rsidRPr="00244ECA" w:rsidRDefault="00493345" w:rsidP="0049334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</w:t>
            </w:r>
            <w:r w:rsidR="00442FF4" w:rsidRPr="00244ECA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244ECA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</w:tcPr>
          <w:p w:rsidR="00493345" w:rsidRPr="00244ECA" w:rsidRDefault="00493345" w:rsidP="004933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:rsidR="00493345" w:rsidRPr="00244ECA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93345" w:rsidRPr="00244ECA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244EC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:rsidR="00493345" w:rsidRPr="00244ECA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:rsidR="00493345" w:rsidRPr="00244ECA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93345" w:rsidRPr="00244ECA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493345" w:rsidRPr="00244ECA" w:rsidRDefault="00493345" w:rsidP="004933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493345" w:rsidRPr="00244ECA" w:rsidRDefault="00493345" w:rsidP="004933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</w:p>
          <w:p w:rsidR="00493345" w:rsidRPr="00244ECA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244EC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EB5197" w:rsidRPr="00244ECA" w:rsidTr="001830CD">
        <w:trPr>
          <w:gridAfter w:val="1"/>
          <w:wAfter w:w="7" w:type="dxa"/>
          <w:cantSplit/>
          <w:tblHeader/>
        </w:trPr>
        <w:tc>
          <w:tcPr>
            <w:tcW w:w="2970" w:type="dxa"/>
          </w:tcPr>
          <w:p w:rsidR="00EB5197" w:rsidRPr="00244ECA" w:rsidRDefault="00EB5197" w:rsidP="00EB519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vMerge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B5197" w:rsidRPr="00244ECA" w:rsidTr="001830CD">
        <w:trPr>
          <w:cantSplit/>
          <w:trHeight w:val="270"/>
        </w:trPr>
        <w:tc>
          <w:tcPr>
            <w:tcW w:w="2970" w:type="dxa"/>
          </w:tcPr>
          <w:p w:rsidR="00EB5197" w:rsidRPr="00244ECA" w:rsidRDefault="00EB5197" w:rsidP="00EB519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B5197" w:rsidRPr="00244ECA" w:rsidRDefault="00EB5197" w:rsidP="00EB519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EB5197" w:rsidRPr="00244ECA" w:rsidRDefault="00EB5197" w:rsidP="00EB519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2" w:type="dxa"/>
            <w:gridSpan w:val="3"/>
          </w:tcPr>
          <w:p w:rsidR="00EB5197" w:rsidRPr="00244ECA" w:rsidRDefault="00EB5197" w:rsidP="00EB519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44EC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EB5197" w:rsidRPr="00244ECA" w:rsidRDefault="00EB5197" w:rsidP="00EB519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63" w:type="dxa"/>
            <w:gridSpan w:val="12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44EC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44E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4EC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B5197" w:rsidRPr="00244ECA" w:rsidTr="001830CD">
        <w:trPr>
          <w:gridAfter w:val="1"/>
          <w:wAfter w:w="7" w:type="dxa"/>
          <w:cantSplit/>
        </w:trPr>
        <w:tc>
          <w:tcPr>
            <w:tcW w:w="2970" w:type="dxa"/>
          </w:tcPr>
          <w:p w:rsidR="00EB5197" w:rsidRPr="00244ECA" w:rsidRDefault="00EB5197" w:rsidP="00EB519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44E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EB5197" w:rsidRPr="00244ECA" w:rsidRDefault="00EB5197" w:rsidP="00EB5197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:rsidR="00EB5197" w:rsidRPr="00244ECA" w:rsidRDefault="00EB5197" w:rsidP="00EB5197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:rsidR="00EB5197" w:rsidRPr="00244ECA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EB5197" w:rsidRPr="00244ECA" w:rsidRDefault="00EB5197" w:rsidP="00EB5197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2" w:type="dxa"/>
          </w:tcPr>
          <w:p w:rsidR="00EB5197" w:rsidRPr="00244ECA" w:rsidRDefault="00EB5197" w:rsidP="00EB5197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EB5197" w:rsidRPr="00244ECA" w:rsidRDefault="00EB5197" w:rsidP="00EB5197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B5197" w:rsidRPr="00244ECA" w:rsidTr="001830CD">
        <w:trPr>
          <w:gridAfter w:val="1"/>
          <w:wAfter w:w="7" w:type="dxa"/>
          <w:cantSplit/>
        </w:trPr>
        <w:tc>
          <w:tcPr>
            <w:tcW w:w="2970" w:type="dxa"/>
          </w:tcPr>
          <w:p w:rsidR="00EB5197" w:rsidRPr="00244ECA" w:rsidRDefault="00EB5197" w:rsidP="00EB519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ผลิตและจำหน่าย</w:t>
            </w:r>
          </w:p>
        </w:tc>
        <w:tc>
          <w:tcPr>
            <w:tcW w:w="1323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244ECA" w:rsidRDefault="00EB5197" w:rsidP="00EB5197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244ECA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244ECA" w:rsidRDefault="00EB5197" w:rsidP="00EB51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B5197" w:rsidRPr="001E32C2" w:rsidTr="001830CD">
        <w:trPr>
          <w:gridAfter w:val="1"/>
          <w:wAfter w:w="7" w:type="dxa"/>
          <w:cantSplit/>
        </w:trPr>
        <w:tc>
          <w:tcPr>
            <w:tcW w:w="2970" w:type="dxa"/>
          </w:tcPr>
          <w:p w:rsidR="00EB5197" w:rsidRPr="001E32C2" w:rsidRDefault="00EB5197" w:rsidP="00EB519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cs/>
              </w:rPr>
              <w:t>บริษัท พีที อิชิ ตัน อินโดนีเซีย</w:t>
            </w:r>
          </w:p>
        </w:tc>
        <w:tc>
          <w:tcPr>
            <w:tcW w:w="180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323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อินโดนีเซีย</w:t>
            </w:r>
          </w:p>
        </w:tc>
        <w:tc>
          <w:tcPr>
            <w:tcW w:w="720" w:type="dxa"/>
          </w:tcPr>
          <w:p w:rsidR="00EB5197" w:rsidRPr="001E32C2" w:rsidRDefault="00277D17" w:rsidP="00EB519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50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1E32C2" w:rsidRDefault="00EE233C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1,270,741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1,061,941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B5197" w:rsidRPr="001E32C2" w:rsidRDefault="008C0709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635,370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530,970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B5197" w:rsidRPr="001E32C2" w:rsidRDefault="008C0709" w:rsidP="001830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bidi="th-TH"/>
              </w:rPr>
              <w:t>153,7</w:t>
            </w:r>
            <w:r w:rsidR="004323B9"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1E32C2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B5197" w:rsidRPr="001E32C2" w:rsidRDefault="00EB5197" w:rsidP="001830C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bidi="th-TH"/>
              </w:rPr>
              <w:t>86,934</w:t>
            </w:r>
          </w:p>
        </w:tc>
      </w:tr>
      <w:tr w:rsidR="00EB5197" w:rsidRPr="001E32C2" w:rsidTr="001830CD">
        <w:trPr>
          <w:gridAfter w:val="1"/>
          <w:wAfter w:w="7" w:type="dxa"/>
          <w:cantSplit/>
        </w:trPr>
        <w:tc>
          <w:tcPr>
            <w:tcW w:w="2970" w:type="dxa"/>
          </w:tcPr>
          <w:p w:rsidR="00EB5197" w:rsidRPr="001E32C2" w:rsidRDefault="00EB5197" w:rsidP="00EB519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:rsidR="00EB5197" w:rsidRPr="001E32C2" w:rsidRDefault="00EB5197" w:rsidP="00EB5197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EB5197" w:rsidRPr="001E32C2" w:rsidRDefault="00EB5197" w:rsidP="00EB5197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:rsidR="00EB5197" w:rsidRPr="001E32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dxa"/>
          </w:tcPr>
          <w:p w:rsidR="00EB5197" w:rsidRPr="001E32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EB5197" w:rsidRPr="001E32C2" w:rsidRDefault="008C0709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635,370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530,970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EB5197" w:rsidRPr="001E32C2" w:rsidRDefault="008C0709" w:rsidP="001830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153,7</w:t>
            </w:r>
            <w:r w:rsidR="004323B9"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EB5197" w:rsidRPr="001E32C2" w:rsidRDefault="00EB5197" w:rsidP="001830C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86,934</w:t>
            </w:r>
          </w:p>
        </w:tc>
      </w:tr>
    </w:tbl>
    <w:p w:rsidR="0050125F" w:rsidRPr="001E32C2" w:rsidRDefault="0050125F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41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1001"/>
        <w:gridCol w:w="180"/>
        <w:gridCol w:w="994"/>
        <w:gridCol w:w="180"/>
        <w:gridCol w:w="975"/>
        <w:gridCol w:w="180"/>
        <w:gridCol w:w="108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3E2BB5" w:rsidRPr="001E32C2" w:rsidTr="001830CD">
        <w:trPr>
          <w:cantSplit/>
          <w:tblHeader/>
        </w:trPr>
        <w:tc>
          <w:tcPr>
            <w:tcW w:w="3071" w:type="dxa"/>
          </w:tcPr>
          <w:p w:rsidR="003E2BB5" w:rsidRPr="001E32C2" w:rsidRDefault="003E2BB5" w:rsidP="0028397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70" w:type="dxa"/>
            <w:gridSpan w:val="19"/>
          </w:tcPr>
          <w:p w:rsidR="003E2BB5" w:rsidRPr="001E32C2" w:rsidRDefault="003E2BB5" w:rsidP="0028397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E2BB5" w:rsidRPr="001E32C2" w:rsidTr="001830CD">
        <w:trPr>
          <w:cantSplit/>
          <w:tblHeader/>
        </w:trPr>
        <w:tc>
          <w:tcPr>
            <w:tcW w:w="3071" w:type="dxa"/>
          </w:tcPr>
          <w:p w:rsidR="003E2BB5" w:rsidRPr="001E32C2" w:rsidRDefault="003E2BB5" w:rsidP="00283979">
            <w:pPr>
              <w:rPr>
                <w:sz w:val="30"/>
                <w:szCs w:val="30"/>
              </w:rPr>
            </w:pPr>
          </w:p>
        </w:tc>
        <w:tc>
          <w:tcPr>
            <w:tcW w:w="2175" w:type="dxa"/>
            <w:gridSpan w:val="3"/>
          </w:tcPr>
          <w:p w:rsidR="003E2BB5" w:rsidRPr="001E32C2" w:rsidRDefault="003E2BB5" w:rsidP="0028397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3E2BB5" w:rsidRPr="001E32C2" w:rsidRDefault="003E2BB5" w:rsidP="0028397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5" w:type="dxa"/>
            <w:gridSpan w:val="3"/>
          </w:tcPr>
          <w:p w:rsidR="003E2BB5" w:rsidRPr="001E32C2" w:rsidRDefault="003E2BB5" w:rsidP="00283979">
            <w:pPr>
              <w:jc w:val="center"/>
              <w:rPr>
                <w:sz w:val="30"/>
                <w:szCs w:val="30"/>
              </w:rPr>
            </w:pPr>
            <w:r w:rsidRPr="001E32C2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</w:tcPr>
          <w:p w:rsidR="003E2BB5" w:rsidRPr="001E32C2" w:rsidRDefault="003E2BB5" w:rsidP="00283979">
            <w:pPr>
              <w:rPr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:rsidR="003E2BB5" w:rsidRPr="001E32C2" w:rsidRDefault="003E2BB5" w:rsidP="00283979">
            <w:pPr>
              <w:pStyle w:val="acctmergecolhdg"/>
              <w:spacing w:line="240" w:lineRule="atLeast"/>
              <w:rPr>
                <w:b w:val="0"/>
                <w:bCs/>
                <w:sz w:val="30"/>
                <w:szCs w:val="30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3E2BB5" w:rsidRPr="001E32C2" w:rsidRDefault="003E2BB5" w:rsidP="00283979">
            <w:pPr>
              <w:pStyle w:val="acctmergecolhdg"/>
              <w:spacing w:line="240" w:lineRule="atLeast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:rsidR="003E2BB5" w:rsidRPr="001E32C2" w:rsidRDefault="003E2BB5" w:rsidP="00283979">
            <w:pPr>
              <w:pStyle w:val="acctmergecolhdg"/>
              <w:spacing w:line="240" w:lineRule="atLeast"/>
              <w:rPr>
                <w:b w:val="0"/>
                <w:bCs/>
                <w:sz w:val="30"/>
                <w:szCs w:val="30"/>
              </w:rPr>
            </w:pPr>
            <w:r w:rsidRPr="001E32C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3E2BB5" w:rsidRPr="001E32C2" w:rsidRDefault="003E2BB5" w:rsidP="002839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3E2BB5" w:rsidRPr="001E32C2" w:rsidRDefault="003E2BB5" w:rsidP="00283979">
            <w:pPr>
              <w:pStyle w:val="acctmergecolhdg"/>
              <w:spacing w:line="240" w:lineRule="atLeast"/>
              <w:rPr>
                <w:b w:val="0"/>
                <w:bCs/>
                <w:sz w:val="30"/>
                <w:szCs w:val="30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  <w:r w:rsidRPr="001E32C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-สุทธิ</w:t>
            </w:r>
          </w:p>
        </w:tc>
      </w:tr>
      <w:tr w:rsidR="00EB5197" w:rsidRPr="001E32C2" w:rsidTr="001830CD">
        <w:trPr>
          <w:cantSplit/>
          <w:tblHeader/>
        </w:trPr>
        <w:tc>
          <w:tcPr>
            <w:tcW w:w="3071" w:type="dxa"/>
          </w:tcPr>
          <w:p w:rsidR="00EB5197" w:rsidRPr="001E32C2" w:rsidRDefault="00EB5197" w:rsidP="00EB5197">
            <w:pPr>
              <w:pStyle w:val="acctfourfigures"/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001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B5197" w:rsidRPr="001E32C2" w:rsidTr="001830CD">
        <w:trPr>
          <w:cantSplit/>
          <w:trHeight w:val="270"/>
        </w:trPr>
        <w:tc>
          <w:tcPr>
            <w:tcW w:w="3071" w:type="dxa"/>
          </w:tcPr>
          <w:p w:rsidR="00EB5197" w:rsidRPr="001E32C2" w:rsidRDefault="00EB5197" w:rsidP="00EB5197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75" w:type="dxa"/>
            <w:gridSpan w:val="3"/>
          </w:tcPr>
          <w:p w:rsidR="00EB5197" w:rsidRPr="001E32C2" w:rsidRDefault="00EB5197" w:rsidP="00EB519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E32C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15" w:type="dxa"/>
            <w:gridSpan w:val="15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E32C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B5197" w:rsidRPr="001E32C2" w:rsidTr="001830CD">
        <w:trPr>
          <w:cantSplit/>
        </w:trPr>
        <w:tc>
          <w:tcPr>
            <w:tcW w:w="3071" w:type="dxa"/>
          </w:tcPr>
          <w:p w:rsidR="00EB5197" w:rsidRPr="001E32C2" w:rsidRDefault="00EB5197" w:rsidP="00EB5197">
            <w:pPr>
              <w:rPr>
                <w:sz w:val="30"/>
                <w:szCs w:val="30"/>
                <w:cs/>
              </w:rPr>
            </w:pPr>
            <w:r w:rsidRPr="001E32C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1" w:type="dxa"/>
          </w:tcPr>
          <w:p w:rsidR="00EB5197" w:rsidRPr="001E32C2" w:rsidRDefault="00EB5197" w:rsidP="00EB5197">
            <w:pPr>
              <w:tabs>
                <w:tab w:val="clear" w:pos="454"/>
              </w:tabs>
              <w:ind w:right="-79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</w:tcPr>
          <w:p w:rsidR="00EB5197" w:rsidRPr="001E32C2" w:rsidRDefault="00EB5197" w:rsidP="00EB5197">
            <w:pPr>
              <w:tabs>
                <w:tab w:val="clear" w:pos="454"/>
                <w:tab w:val="clear" w:pos="907"/>
              </w:tabs>
              <w:ind w:right="-79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75" w:type="dxa"/>
          </w:tcPr>
          <w:p w:rsidR="00EB5197" w:rsidRPr="001E32C2" w:rsidRDefault="00EB5197" w:rsidP="00EB5197">
            <w:pPr>
              <w:tabs>
                <w:tab w:val="clear" w:pos="454"/>
                <w:tab w:val="decimal" w:pos="461"/>
              </w:tabs>
              <w:jc w:val="righ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tabs>
                <w:tab w:val="clear" w:pos="454"/>
                <w:tab w:val="decimal" w:pos="461"/>
              </w:tabs>
              <w:jc w:val="righ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B5197" w:rsidRPr="001E32C2" w:rsidRDefault="00EB5197" w:rsidP="00EB5197">
            <w:pPr>
              <w:tabs>
                <w:tab w:val="clear" w:pos="454"/>
              </w:tabs>
              <w:ind w:right="-79"/>
              <w:jc w:val="righ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tabs>
                <w:tab w:val="clear" w:pos="454"/>
                <w:tab w:val="decimal" w:pos="281"/>
                <w:tab w:val="decimal" w:pos="461"/>
              </w:tabs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B5197" w:rsidRPr="001E32C2" w:rsidTr="001830CD">
        <w:trPr>
          <w:cantSplit/>
        </w:trPr>
        <w:tc>
          <w:tcPr>
            <w:tcW w:w="3071" w:type="dxa"/>
          </w:tcPr>
          <w:p w:rsidR="00EB5197" w:rsidRPr="001E32C2" w:rsidRDefault="00EB5197" w:rsidP="00EB5197">
            <w:pPr>
              <w:rPr>
                <w:sz w:val="30"/>
                <w:szCs w:val="30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cs/>
              </w:rPr>
              <w:t>บริษัท พีที อิชิ ตัน อินโดนีเซีย</w:t>
            </w:r>
          </w:p>
        </w:tc>
        <w:tc>
          <w:tcPr>
            <w:tcW w:w="1001" w:type="dxa"/>
          </w:tcPr>
          <w:p w:rsidR="00EB5197" w:rsidRPr="001E32C2" w:rsidRDefault="008C0709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4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50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5" w:type="dxa"/>
          </w:tcPr>
          <w:p w:rsidR="00EB5197" w:rsidRPr="001E32C2" w:rsidRDefault="00C526A3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E32C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270</w:t>
            </w: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E32C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741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1,061,941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tabs>
                <w:tab w:val="clear" w:pos="454"/>
                <w:tab w:val="decimal" w:pos="281"/>
                <w:tab w:val="decimal" w:pos="461"/>
              </w:tabs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B5197" w:rsidRPr="001E32C2" w:rsidRDefault="00C526A3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bidi="th-TH"/>
              </w:rPr>
              <w:t>635,370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bidi="th-TH"/>
              </w:rPr>
              <w:t>530,970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B5197" w:rsidRPr="001E32C2" w:rsidRDefault="00EE233C" w:rsidP="001830C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(481,600)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bidi="th-TH"/>
              </w:rPr>
              <w:t>(444,000)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B5197" w:rsidRPr="001E32C2" w:rsidRDefault="00EE233C" w:rsidP="001830C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bidi="th-TH"/>
              </w:rPr>
              <w:t>153,7</w:t>
            </w:r>
            <w:r w:rsidR="004323B9" w:rsidRPr="001E32C2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1E32C2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B5197" w:rsidRPr="001E32C2" w:rsidRDefault="00EB5197" w:rsidP="001830C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bidi="th-TH"/>
              </w:rPr>
              <w:t>86,970</w:t>
            </w:r>
          </w:p>
        </w:tc>
      </w:tr>
      <w:tr w:rsidR="00EB5197" w:rsidRPr="00244ECA" w:rsidTr="001830CD">
        <w:trPr>
          <w:cantSplit/>
        </w:trPr>
        <w:tc>
          <w:tcPr>
            <w:tcW w:w="3071" w:type="dxa"/>
          </w:tcPr>
          <w:p w:rsidR="00EB5197" w:rsidRPr="001E32C2" w:rsidRDefault="00EB5197" w:rsidP="00EB519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1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4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5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1E32C2" w:rsidRDefault="00EB5197" w:rsidP="00EB5197">
            <w:pPr>
              <w:tabs>
                <w:tab w:val="clear" w:pos="454"/>
                <w:tab w:val="decimal" w:pos="281"/>
                <w:tab w:val="decimal" w:pos="461"/>
              </w:tabs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B5197" w:rsidRPr="001E32C2" w:rsidRDefault="00EE233C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635,370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530,970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B5197" w:rsidRPr="001E32C2" w:rsidRDefault="00EE233C" w:rsidP="001830C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(481,600)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(444,000)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B5197" w:rsidRPr="001E32C2" w:rsidRDefault="00EE233C" w:rsidP="001830C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153,7</w:t>
            </w:r>
            <w:r w:rsidR="004323B9"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180" w:type="dxa"/>
          </w:tcPr>
          <w:p w:rsidR="00EB5197" w:rsidRPr="001E32C2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B5197" w:rsidRPr="00244ECA" w:rsidRDefault="00EB5197" w:rsidP="001830C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86,970</w:t>
            </w:r>
          </w:p>
        </w:tc>
      </w:tr>
    </w:tbl>
    <w:p w:rsidR="00244ECA" w:rsidRPr="00244ECA" w:rsidRDefault="00244ECA" w:rsidP="003A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:rsidR="003E2BB5" w:rsidRPr="00244ECA" w:rsidRDefault="00AE2B39" w:rsidP="003A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44ECA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</w:t>
      </w:r>
      <w:r w:rsidR="00CF09BB" w:rsidRPr="00244ECA">
        <w:rPr>
          <w:rFonts w:ascii="Angsana New" w:hAnsi="Angsana New" w:cs="Angsana New" w:hint="cs"/>
          <w:sz w:val="30"/>
          <w:szCs w:val="30"/>
          <w:cs/>
        </w:rPr>
        <w:t>การร่วม</w:t>
      </w:r>
      <w:r w:rsidR="009D0C49" w:rsidRPr="00244ECA">
        <w:rPr>
          <w:rFonts w:ascii="Angsana New" w:hAnsi="Angsana New" w:cs="Angsana New" w:hint="cs"/>
          <w:sz w:val="30"/>
          <w:szCs w:val="30"/>
          <w:cs/>
        </w:rPr>
        <w:t>ค้า</w:t>
      </w:r>
      <w:r w:rsidRPr="00244ECA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4323B9" w:rsidRDefault="004323B9" w:rsidP="0003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4323B9" w:rsidSect="003A6AF1">
          <w:footerReference w:type="default" r:id="rId12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:rsidR="004530CB" w:rsidRDefault="003B6A94" w:rsidP="000F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B6A94">
        <w:rPr>
          <w:rFonts w:ascii="Angsana New" w:hAnsi="Angsana New" w:cs="Angsana New" w:hint="cs"/>
          <w:sz w:val="30"/>
          <w:szCs w:val="30"/>
          <w:cs/>
        </w:rPr>
        <w:lastRenderedPageBreak/>
        <w:t>ตารางต่อไปนี้สรุป</w:t>
      </w:r>
      <w:r w:rsidRPr="003B6A94">
        <w:rPr>
          <w:rFonts w:ascii="Angsana New" w:hAnsi="Angsana New" w:cs="Angsana New"/>
          <w:sz w:val="30"/>
          <w:szCs w:val="30"/>
          <w:cs/>
        </w:rPr>
        <w:t>ข้อมูลทางการเงินของการร่วมค้าที่รวมอยู่ในงบการเงินของการร่วมค้า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>
        <w:rPr>
          <w:rFonts w:ascii="Angsana New" w:hAnsi="Angsana New" w:cs="Angsana New" w:hint="cs"/>
          <w:sz w:val="30"/>
          <w:szCs w:val="30"/>
          <w:cs/>
        </w:rPr>
        <w:t>บริษัทในกิจการนี้</w:t>
      </w:r>
    </w:p>
    <w:p w:rsidR="003B6A94" w:rsidRDefault="003B6A94" w:rsidP="000F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270"/>
        <w:gridCol w:w="1638"/>
      </w:tblGrid>
      <w:tr w:rsidR="00BF75F2" w:rsidRPr="00EA2758" w:rsidTr="00032EDB">
        <w:tc>
          <w:tcPr>
            <w:tcW w:w="5742" w:type="dxa"/>
          </w:tcPr>
          <w:p w:rsidR="00BF75F2" w:rsidRPr="00EA2758" w:rsidRDefault="00BF75F2" w:rsidP="00413670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8" w:type="dxa"/>
            <w:gridSpan w:val="3"/>
          </w:tcPr>
          <w:p w:rsidR="00BF75F2" w:rsidRPr="00EA2758" w:rsidRDefault="00BF75F2" w:rsidP="00413670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3345">
              <w:rPr>
                <w:rFonts w:ascii="Angsana New" w:hAnsi="Angsana New" w:cs="Angsana New"/>
                <w:sz w:val="30"/>
                <w:szCs w:val="30"/>
                <w:cs/>
              </w:rPr>
              <w:t>บริษัท พีที อิชิ ตัน อินโดนีเซีย</w:t>
            </w:r>
          </w:p>
        </w:tc>
      </w:tr>
      <w:tr w:rsidR="00AC415F" w:rsidRPr="00EA2758" w:rsidTr="00032EDB">
        <w:tc>
          <w:tcPr>
            <w:tcW w:w="5742" w:type="dxa"/>
          </w:tcPr>
          <w:p w:rsidR="00AC415F" w:rsidRPr="00BF75F2" w:rsidRDefault="00AC415F" w:rsidP="00413670">
            <w:pPr>
              <w:tabs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C415F" w:rsidRPr="00575ECF" w:rsidRDefault="002164F9" w:rsidP="00AC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B519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C415F" w:rsidRPr="00575ECF" w:rsidRDefault="00AC415F" w:rsidP="00AC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AC415F" w:rsidRPr="00575ECF" w:rsidRDefault="002164F9" w:rsidP="00AC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B519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3B6A94" w:rsidRPr="00EA2758" w:rsidTr="00032EDB">
        <w:tc>
          <w:tcPr>
            <w:tcW w:w="5742" w:type="dxa"/>
          </w:tcPr>
          <w:p w:rsidR="003B6A94" w:rsidRPr="00EA2758" w:rsidRDefault="003B6A94" w:rsidP="00413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28" w:type="dxa"/>
            <w:gridSpan w:val="3"/>
          </w:tcPr>
          <w:p w:rsidR="003B6A94" w:rsidRPr="00EA2758" w:rsidRDefault="003B6A94" w:rsidP="00413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A275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5197" w:rsidRPr="00EA2758" w:rsidTr="00032EDB">
        <w:tc>
          <w:tcPr>
            <w:tcW w:w="5742" w:type="dxa"/>
          </w:tcPr>
          <w:p w:rsidR="00EB5197" w:rsidRPr="00BF75F2" w:rsidRDefault="00EB5197" w:rsidP="00032EDB">
            <w:pPr>
              <w:tabs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BF75F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</w:tcPr>
          <w:p w:rsidR="00EB5197" w:rsidRPr="00575ECF" w:rsidRDefault="008C0709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64,887</w:t>
            </w:r>
          </w:p>
        </w:tc>
        <w:tc>
          <w:tcPr>
            <w:tcW w:w="270" w:type="dxa"/>
          </w:tcPr>
          <w:p w:rsidR="00EB5197" w:rsidRPr="00575ECF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EB5197" w:rsidRPr="00575ECF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29,631</w:t>
            </w:r>
          </w:p>
        </w:tc>
      </w:tr>
      <w:tr w:rsidR="00EB5197" w:rsidRPr="00EA2758" w:rsidTr="00032EDB">
        <w:tc>
          <w:tcPr>
            <w:tcW w:w="5742" w:type="dxa"/>
          </w:tcPr>
          <w:p w:rsidR="00EB5197" w:rsidRPr="00BF75F2" w:rsidRDefault="00EB5197" w:rsidP="00EB5197">
            <w:pPr>
              <w:tabs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B5197" w:rsidRPr="005E5FBA" w:rsidRDefault="008C0709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>124,434)</w:t>
            </w:r>
            <w:r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ก</w:t>
            </w:r>
            <w:proofErr w:type="gramEnd"/>
          </w:p>
        </w:tc>
        <w:tc>
          <w:tcPr>
            <w:tcW w:w="270" w:type="dxa"/>
          </w:tcPr>
          <w:p w:rsidR="00EB5197" w:rsidRPr="00575ECF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EB5197" w:rsidRPr="005E5FBA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>249,542)</w:t>
            </w:r>
            <w:r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ก</w:t>
            </w:r>
            <w:proofErr w:type="gramEnd"/>
          </w:p>
        </w:tc>
      </w:tr>
      <w:tr w:rsidR="00EB5197" w:rsidRPr="00D026F2" w:rsidTr="00032EDB">
        <w:tc>
          <w:tcPr>
            <w:tcW w:w="5742" w:type="dxa"/>
          </w:tcPr>
          <w:p w:rsidR="00EB5197" w:rsidRPr="00D026F2" w:rsidRDefault="00EB5197" w:rsidP="00EB5197">
            <w:pPr>
              <w:tabs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26F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D026F2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D026F2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D026F2" w:rsidRDefault="006A1828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(59,547)</w:t>
            </w:r>
          </w:p>
        </w:tc>
        <w:tc>
          <w:tcPr>
            <w:tcW w:w="270" w:type="dxa"/>
          </w:tcPr>
          <w:p w:rsidR="00EB5197" w:rsidRPr="00D026F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D026F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(219,911)</w:t>
            </w:r>
          </w:p>
        </w:tc>
      </w:tr>
      <w:tr w:rsidR="00EB5197" w:rsidRPr="00575ECF" w:rsidTr="00032EDB">
        <w:tc>
          <w:tcPr>
            <w:tcW w:w="5742" w:type="dxa"/>
          </w:tcPr>
          <w:p w:rsidR="00EB5197" w:rsidRPr="004F2B16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B5197" w:rsidRPr="00D026F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B5197" w:rsidRPr="00575ECF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EB5197" w:rsidRPr="00D026F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5197" w:rsidRPr="00847789" w:rsidTr="00032EDB">
        <w:tc>
          <w:tcPr>
            <w:tcW w:w="5742" w:type="dxa"/>
          </w:tcPr>
          <w:p w:rsidR="00EB5197" w:rsidRPr="00847789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778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กำไรขาดทุนเบ็ดเสร็จรวมส่วนที่เป็นของบริษัท (ถือหุ้นร้อยละ </w:t>
            </w:r>
            <w:r w:rsidRPr="008477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Pr="0084778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EB5197" w:rsidRPr="00847789" w:rsidRDefault="008C0709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(29,773)</w:t>
            </w:r>
          </w:p>
        </w:tc>
        <w:tc>
          <w:tcPr>
            <w:tcW w:w="270" w:type="dxa"/>
          </w:tcPr>
          <w:p w:rsidR="00EB5197" w:rsidRPr="00847789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</w:tcPr>
          <w:p w:rsidR="00EB5197" w:rsidRPr="00847789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(109,956)</w:t>
            </w:r>
          </w:p>
        </w:tc>
      </w:tr>
      <w:tr w:rsidR="00EB5197" w:rsidRPr="00575ECF" w:rsidTr="00032EDB">
        <w:tc>
          <w:tcPr>
            <w:tcW w:w="5742" w:type="dxa"/>
          </w:tcPr>
          <w:p w:rsidR="00EB5197" w:rsidRPr="00BF75F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EB5197" w:rsidRPr="00575ECF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B5197" w:rsidRPr="00575ECF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:rsidR="00EB5197" w:rsidRPr="00575ECF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5197" w:rsidRPr="00575ECF" w:rsidTr="00032EDB">
        <w:trPr>
          <w:trHeight w:val="432"/>
        </w:trPr>
        <w:tc>
          <w:tcPr>
            <w:tcW w:w="5742" w:type="dxa"/>
          </w:tcPr>
          <w:p w:rsidR="00EB5197" w:rsidRPr="00BF75F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</w:tcPr>
          <w:p w:rsidR="00EB5197" w:rsidRPr="005E5FBA" w:rsidRDefault="008C0709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236,905</w:t>
            </w:r>
            <w:r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ข</w:t>
            </w:r>
          </w:p>
        </w:tc>
        <w:tc>
          <w:tcPr>
            <w:tcW w:w="270" w:type="dxa"/>
          </w:tcPr>
          <w:p w:rsidR="00EB5197" w:rsidRPr="00575ECF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EB5197" w:rsidRPr="005E5FBA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138,686</w:t>
            </w:r>
            <w:r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ข</w:t>
            </w:r>
          </w:p>
        </w:tc>
      </w:tr>
      <w:tr w:rsidR="00EB5197" w:rsidRPr="00575ECF" w:rsidTr="00032EDB">
        <w:tc>
          <w:tcPr>
            <w:tcW w:w="5742" w:type="dxa"/>
          </w:tcPr>
          <w:p w:rsidR="00EB5197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:rsidR="00EB5197" w:rsidRPr="00575ECF" w:rsidRDefault="008C0709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145,262</w:t>
            </w:r>
          </w:p>
        </w:tc>
        <w:tc>
          <w:tcPr>
            <w:tcW w:w="270" w:type="dxa"/>
          </w:tcPr>
          <w:p w:rsidR="00EB5197" w:rsidRPr="00575ECF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EB5197" w:rsidRPr="00575ECF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77,781</w:t>
            </w:r>
          </w:p>
        </w:tc>
      </w:tr>
      <w:tr w:rsidR="00EB5197" w:rsidRPr="00575ECF" w:rsidTr="00032EDB">
        <w:tc>
          <w:tcPr>
            <w:tcW w:w="5742" w:type="dxa"/>
          </w:tcPr>
          <w:p w:rsidR="00EB5197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</w:tcPr>
          <w:p w:rsidR="00EB5197" w:rsidRPr="00575ECF" w:rsidRDefault="00E63216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C0709">
              <w:rPr>
                <w:rFonts w:ascii="Angsana New" w:hAnsi="Angsana New" w:cs="Angsana New"/>
                <w:sz w:val="30"/>
                <w:szCs w:val="30"/>
              </w:rPr>
              <w:t>74,766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B5197" w:rsidRPr="00575ECF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EB5197" w:rsidRPr="00575ECF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(42,600)</w:t>
            </w:r>
          </w:p>
        </w:tc>
      </w:tr>
      <w:tr w:rsidR="00EB5197" w:rsidRPr="00D026F2" w:rsidTr="00032EDB">
        <w:tc>
          <w:tcPr>
            <w:tcW w:w="5742" w:type="dxa"/>
          </w:tcPr>
          <w:p w:rsidR="00EB5197" w:rsidRPr="00D026F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026F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D026F2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D026F2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D026F2" w:rsidRDefault="008C0709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307,401</w:t>
            </w:r>
          </w:p>
        </w:tc>
        <w:tc>
          <w:tcPr>
            <w:tcW w:w="270" w:type="dxa"/>
          </w:tcPr>
          <w:p w:rsidR="00EB5197" w:rsidRPr="00D026F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D026F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173,867</w:t>
            </w:r>
          </w:p>
        </w:tc>
      </w:tr>
      <w:tr w:rsidR="00EB5197" w:rsidRPr="004F2B16" w:rsidTr="00032EDB">
        <w:tc>
          <w:tcPr>
            <w:tcW w:w="5742" w:type="dxa"/>
          </w:tcPr>
          <w:p w:rsidR="00EB5197" w:rsidRPr="004F2B16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EB5197" w:rsidRPr="004F2B16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B5197" w:rsidRPr="004F2B16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</w:tcPr>
          <w:p w:rsidR="00EB5197" w:rsidRPr="004F2B16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5197" w:rsidRPr="00847789" w:rsidTr="00032EDB">
        <w:tc>
          <w:tcPr>
            <w:tcW w:w="5742" w:type="dxa"/>
          </w:tcPr>
          <w:p w:rsidR="00EB5197" w:rsidRPr="00847789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778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มูลค่าตามบัญชีของเงินลงทุนในการร่วมค้า (ถือหุ้นร้อยละ </w:t>
            </w:r>
            <w:r w:rsidRPr="008477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Pr="0084778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EB5197" w:rsidRPr="00847789" w:rsidRDefault="008C0709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153,700</w:t>
            </w:r>
          </w:p>
        </w:tc>
        <w:tc>
          <w:tcPr>
            <w:tcW w:w="270" w:type="dxa"/>
          </w:tcPr>
          <w:p w:rsidR="00EB5197" w:rsidRPr="00847789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</w:tcPr>
          <w:p w:rsidR="00EB5197" w:rsidRPr="00847789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86,93</w:t>
            </w:r>
            <w:r w:rsidR="00A438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EB5197" w:rsidRPr="00B856AB" w:rsidTr="00032EDB">
        <w:tc>
          <w:tcPr>
            <w:tcW w:w="5742" w:type="dxa"/>
          </w:tcPr>
          <w:p w:rsidR="00EB5197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EB5197" w:rsidRPr="00BB0F66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B5197" w:rsidRPr="00EA2758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:rsidR="00EB5197" w:rsidRPr="00BB0F66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5197" w:rsidRPr="00B856AB" w:rsidTr="00032EDB">
        <w:tc>
          <w:tcPr>
            <w:tcW w:w="5742" w:type="dxa"/>
          </w:tcPr>
          <w:p w:rsidR="00EB5197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</w:tcPr>
          <w:p w:rsidR="00EB5197" w:rsidRPr="00BB0F66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B5197" w:rsidRPr="00EA2758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</w:tcPr>
          <w:p w:rsidR="00EB5197" w:rsidRPr="00BB0F66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5197" w:rsidRPr="00B856AB" w:rsidTr="00032EDB">
        <w:tc>
          <w:tcPr>
            <w:tcW w:w="5742" w:type="dxa"/>
          </w:tcPr>
          <w:p w:rsidR="00EB5197" w:rsidRPr="00BB0F66" w:rsidRDefault="00EB5197" w:rsidP="00EB5197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รวมรายการค่าเสื่อมราคาและค่าตัดจำหน่าย</w:t>
            </w:r>
          </w:p>
        </w:tc>
        <w:tc>
          <w:tcPr>
            <w:tcW w:w="1620" w:type="dxa"/>
          </w:tcPr>
          <w:p w:rsidR="00EB5197" w:rsidRPr="00BB0F66" w:rsidRDefault="006A1828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2,415</w:t>
            </w:r>
          </w:p>
        </w:tc>
        <w:tc>
          <w:tcPr>
            <w:tcW w:w="270" w:type="dxa"/>
          </w:tcPr>
          <w:p w:rsidR="00EB5197" w:rsidRPr="00EA2758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</w:tcPr>
          <w:p w:rsidR="00EB5197" w:rsidRPr="00BB0F66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1,793</w:t>
            </w:r>
          </w:p>
        </w:tc>
      </w:tr>
      <w:tr w:rsidR="00EB5197" w:rsidRPr="00BB0F66" w:rsidTr="00032EDB">
        <w:tc>
          <w:tcPr>
            <w:tcW w:w="5742" w:type="dxa"/>
          </w:tcPr>
          <w:p w:rsidR="00EB5197" w:rsidRPr="00BB0F66" w:rsidRDefault="00EB5197" w:rsidP="00EB5197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620" w:type="dxa"/>
          </w:tcPr>
          <w:p w:rsidR="00EB5197" w:rsidRPr="00BB0F66" w:rsidRDefault="006A1828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209,529</w:t>
            </w:r>
          </w:p>
        </w:tc>
        <w:tc>
          <w:tcPr>
            <w:tcW w:w="270" w:type="dxa"/>
          </w:tcPr>
          <w:p w:rsidR="00EB5197" w:rsidRPr="00EA2758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</w:tcPr>
          <w:p w:rsidR="00EB5197" w:rsidRPr="00BB0F66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88,743</w:t>
            </w:r>
          </w:p>
        </w:tc>
      </w:tr>
    </w:tbl>
    <w:p w:rsidR="003B6A94" w:rsidRDefault="003B6A94" w:rsidP="000F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C13C8" w:rsidRDefault="003C13C8" w:rsidP="003C1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:rsidR="00BE1A97" w:rsidRDefault="00BE1A97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BE1A97" w:rsidSect="000F7858">
          <w:headerReference w:type="default" r:id="rId13"/>
          <w:headerReference w:type="first" r:id="rId14"/>
          <w:footerReference w:type="first" r:id="rId15"/>
          <w:pgSz w:w="11909" w:h="16834" w:code="9"/>
          <w:pgMar w:top="1152" w:right="1127" w:bottom="1152" w:left="1197" w:header="720" w:footer="720" w:gutter="0"/>
          <w:cols w:space="720"/>
          <w:docGrid w:linePitch="245"/>
        </w:sectPr>
      </w:pPr>
    </w:p>
    <w:p w:rsidR="00000B3F" w:rsidRPr="004A71C4" w:rsidRDefault="00000B3F" w:rsidP="001B524B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</w:t>
      </w:r>
      <w:r w:rsidRPr="00422FB3">
        <w:rPr>
          <w:rFonts w:ascii="Angsana New" w:hAnsi="Angsana New" w:cs="Angsana New" w:hint="cs"/>
          <w:b/>
          <w:bCs/>
          <w:sz w:val="30"/>
          <w:szCs w:val="30"/>
          <w:cs/>
        </w:rPr>
        <w:t>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บริษัทย่อย</w:t>
      </w:r>
    </w:p>
    <w:p w:rsidR="00000B3F" w:rsidRDefault="00000B3F" w:rsidP="00BE1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3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440"/>
        <w:gridCol w:w="1170"/>
        <w:gridCol w:w="972"/>
        <w:gridCol w:w="180"/>
        <w:gridCol w:w="990"/>
        <w:gridCol w:w="180"/>
        <w:gridCol w:w="981"/>
        <w:gridCol w:w="180"/>
        <w:gridCol w:w="990"/>
        <w:gridCol w:w="180"/>
        <w:gridCol w:w="945"/>
        <w:gridCol w:w="180"/>
        <w:gridCol w:w="990"/>
        <w:gridCol w:w="180"/>
        <w:gridCol w:w="972"/>
        <w:gridCol w:w="180"/>
        <w:gridCol w:w="1004"/>
      </w:tblGrid>
      <w:tr w:rsidR="00BE1A97" w:rsidRPr="005A7203" w:rsidTr="001B524B">
        <w:trPr>
          <w:cantSplit/>
        </w:trPr>
        <w:tc>
          <w:tcPr>
            <w:tcW w:w="2610" w:type="dxa"/>
          </w:tcPr>
          <w:p w:rsidR="00BE1A97" w:rsidRPr="005A7203" w:rsidRDefault="00BE1A97" w:rsidP="007C480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4" w:type="dxa"/>
            <w:gridSpan w:val="17"/>
          </w:tcPr>
          <w:p w:rsidR="00BE1A97" w:rsidRPr="005A7203" w:rsidRDefault="00BE1A97" w:rsidP="007C480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720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BE1A97" w:rsidRPr="005A7203" w:rsidTr="001B524B">
        <w:trPr>
          <w:cantSplit/>
          <w:tblHeader/>
        </w:trPr>
        <w:tc>
          <w:tcPr>
            <w:tcW w:w="2610" w:type="dxa"/>
          </w:tcPr>
          <w:p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</w:t>
            </w:r>
            <w:r w:rsidR="008952BD" w:rsidRPr="008952BD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142" w:type="dxa"/>
            <w:gridSpan w:val="3"/>
          </w:tcPr>
          <w:p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</w:t>
            </w:r>
            <w:r w:rsidRPr="005A7203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</w:tcPr>
          <w:p w:rsidR="00BE1A97" w:rsidRPr="005A7203" w:rsidRDefault="00BE1A97" w:rsidP="007C480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1" w:type="dxa"/>
            <w:gridSpan w:val="3"/>
          </w:tcPr>
          <w:p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5A720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3"/>
          </w:tcPr>
          <w:p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BE1A97" w:rsidRPr="005A7203" w:rsidRDefault="00BE1A97" w:rsidP="007C480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56" w:type="dxa"/>
            <w:gridSpan w:val="3"/>
          </w:tcPr>
          <w:p w:rsidR="005911CD" w:rsidRDefault="005911CD" w:rsidP="005911C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E1A97" w:rsidRPr="005911CD" w:rsidRDefault="00BE1A97" w:rsidP="005911C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1D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  <w:r w:rsidR="008952BD" w:rsidRPr="008952B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EB5197" w:rsidRPr="005A7203" w:rsidTr="001B524B">
        <w:trPr>
          <w:cantSplit/>
          <w:tblHeader/>
        </w:trPr>
        <w:tc>
          <w:tcPr>
            <w:tcW w:w="2610" w:type="dxa"/>
          </w:tcPr>
          <w:p w:rsidR="00EB5197" w:rsidRPr="005A7203" w:rsidRDefault="00EB5197" w:rsidP="00EB519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B5197" w:rsidRPr="005A7203" w:rsidTr="001B524B">
        <w:trPr>
          <w:cantSplit/>
          <w:trHeight w:val="270"/>
        </w:trPr>
        <w:tc>
          <w:tcPr>
            <w:tcW w:w="2610" w:type="dxa"/>
          </w:tcPr>
          <w:p w:rsidR="00EB5197" w:rsidRPr="005A7203" w:rsidRDefault="00EB5197" w:rsidP="00EB519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EB5197" w:rsidRPr="005A7203" w:rsidRDefault="00EB5197" w:rsidP="00EB519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B5197" w:rsidRPr="005A7203" w:rsidRDefault="00EB5197" w:rsidP="00EB519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:rsidR="00EB5197" w:rsidRPr="005A7203" w:rsidRDefault="00EB5197" w:rsidP="00EB519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EB5197" w:rsidRPr="005A7203" w:rsidRDefault="00EB5197" w:rsidP="00EB519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82" w:type="dxa"/>
            <w:gridSpan w:val="11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A720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B5197" w:rsidRPr="005A7203" w:rsidTr="001B524B">
        <w:trPr>
          <w:cantSplit/>
        </w:trPr>
        <w:tc>
          <w:tcPr>
            <w:tcW w:w="2610" w:type="dxa"/>
          </w:tcPr>
          <w:p w:rsidR="00EB5197" w:rsidRPr="007F1E61" w:rsidRDefault="00EB5197" w:rsidP="00EB519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1E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40" w:type="dxa"/>
          </w:tcPr>
          <w:p w:rsidR="00EB5197" w:rsidRPr="006D1DFD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5A7203" w:rsidRDefault="00EB5197" w:rsidP="00EB5197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B5197" w:rsidRPr="005A7203" w:rsidTr="001B524B">
        <w:trPr>
          <w:cantSplit/>
        </w:trPr>
        <w:tc>
          <w:tcPr>
            <w:tcW w:w="2610" w:type="dxa"/>
          </w:tcPr>
          <w:p w:rsidR="00EB5197" w:rsidRPr="005A7203" w:rsidRDefault="00EB5197" w:rsidP="00EB519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691F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บริษัท อิชิตัน เพาเวอร์ จำกัด</w:t>
            </w:r>
          </w:p>
        </w:tc>
        <w:tc>
          <w:tcPr>
            <w:tcW w:w="1440" w:type="dxa"/>
          </w:tcPr>
          <w:p w:rsidR="00EB5197" w:rsidRPr="007F1E61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1E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จำหน่ายเครื่องดื่ม</w:t>
            </w:r>
          </w:p>
        </w:tc>
        <w:tc>
          <w:tcPr>
            <w:tcW w:w="117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972" w:type="dxa"/>
            <w:shd w:val="clear" w:color="auto" w:fill="auto"/>
          </w:tcPr>
          <w:p w:rsidR="00EB5197" w:rsidRPr="005911CD" w:rsidRDefault="00EA096E" w:rsidP="00EB51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EB5197" w:rsidRPr="005911CD" w:rsidRDefault="00EB5197" w:rsidP="00EB51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B5197" w:rsidRPr="005911CD" w:rsidRDefault="00EB5197" w:rsidP="00EB51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EB5197" w:rsidRPr="005911CD" w:rsidRDefault="00EB5197" w:rsidP="00EB5197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:rsidR="00EB5197" w:rsidRPr="005911CD" w:rsidRDefault="00EA096E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:rsidR="00EB5197" w:rsidRPr="005911CD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B5197" w:rsidRPr="005911CD" w:rsidRDefault="00EB5197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:rsidR="00EB5197" w:rsidRPr="005911CD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:rsidR="00EB5197" w:rsidRPr="005911CD" w:rsidRDefault="00EA096E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B5197" w:rsidRPr="005911CD" w:rsidRDefault="00EB5197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EB5197" w:rsidRPr="005A7203" w:rsidRDefault="00EA096E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EB5197" w:rsidRPr="005A7203" w:rsidTr="001B524B">
        <w:trPr>
          <w:cantSplit/>
        </w:trPr>
        <w:tc>
          <w:tcPr>
            <w:tcW w:w="2610" w:type="dxa"/>
          </w:tcPr>
          <w:p w:rsidR="00EB5197" w:rsidRPr="005A7203" w:rsidRDefault="00EB5197" w:rsidP="00EB519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EB5197" w:rsidRPr="005A7203" w:rsidRDefault="00EB5197" w:rsidP="00EB5197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B5197" w:rsidRPr="005A7203" w:rsidRDefault="00EB5197" w:rsidP="00EB5197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EB5197" w:rsidRPr="005911CD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B5197" w:rsidRPr="005911CD" w:rsidRDefault="00EB5197" w:rsidP="00EB5197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B5197" w:rsidRPr="005911CD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B5197" w:rsidRPr="005911CD" w:rsidRDefault="00EB5197" w:rsidP="00EB5197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:rsidR="00EB5197" w:rsidRPr="005911CD" w:rsidRDefault="00EB5197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B5197" w:rsidRPr="005911CD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B5197" w:rsidRPr="005911CD" w:rsidRDefault="00EB5197" w:rsidP="00EB51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B5197" w:rsidRPr="005911CD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</w:tcPr>
          <w:p w:rsidR="00EB5197" w:rsidRPr="005911CD" w:rsidRDefault="00EA096E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B5197" w:rsidRPr="005911CD" w:rsidRDefault="00EB5197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:rsidR="00EB5197" w:rsidRPr="005A7203" w:rsidRDefault="00EA096E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EB5197" w:rsidRPr="005A7203" w:rsidRDefault="00EB5197" w:rsidP="00EB519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:rsidR="00EB5197" w:rsidRPr="005A7203" w:rsidRDefault="00EB5197" w:rsidP="00EB51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:rsidR="00BE1A97" w:rsidRPr="009B7F00" w:rsidRDefault="00BE1A97" w:rsidP="00BE1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16B35" w:rsidRDefault="00916B35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16B35" w:rsidRDefault="00916B35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:rsidR="00916B35" w:rsidRDefault="00916B35" w:rsidP="00916B35">
      <w:pPr>
        <w:rPr>
          <w:rFonts w:ascii="Angsana New" w:hAnsi="Angsana New" w:cs="Angsana New"/>
          <w:sz w:val="30"/>
          <w:szCs w:val="30"/>
        </w:rPr>
      </w:pPr>
    </w:p>
    <w:p w:rsidR="00916B35" w:rsidRPr="00916B35" w:rsidRDefault="00916B35" w:rsidP="00916B35">
      <w:pPr>
        <w:rPr>
          <w:rFonts w:ascii="Angsana New" w:hAnsi="Angsana New" w:cs="Angsana New"/>
          <w:sz w:val="30"/>
          <w:szCs w:val="30"/>
        </w:rPr>
        <w:sectPr w:rsidR="00916B35" w:rsidRPr="00916B35" w:rsidSect="00BE1A97">
          <w:pgSz w:w="16834" w:h="11909" w:orient="landscape" w:code="9"/>
          <w:pgMar w:top="1197" w:right="1152" w:bottom="1127" w:left="1152" w:header="720" w:footer="720" w:gutter="0"/>
          <w:cols w:space="720"/>
          <w:docGrid w:linePitch="245"/>
        </w:sectPr>
      </w:pPr>
      <w:r>
        <w:rPr>
          <w:rFonts w:ascii="Angsana New" w:hAnsi="Angsana New" w:cs="Angsana New"/>
          <w:sz w:val="30"/>
          <w:szCs w:val="30"/>
          <w:cs/>
        </w:rPr>
        <w:tab/>
      </w:r>
    </w:p>
    <w:p w:rsidR="00460BCC" w:rsidRPr="00FD3D7B" w:rsidRDefault="00E322DE" w:rsidP="003C13C8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</w:t>
      </w:r>
      <w:r w:rsidR="00460BCC" w:rsidRPr="00B10F95">
        <w:rPr>
          <w:rFonts w:ascii="Angsana New" w:hAnsi="Angsana New" w:cs="Angsana New"/>
          <w:b/>
          <w:bCs/>
          <w:sz w:val="30"/>
          <w:szCs w:val="30"/>
          <w:cs/>
        </w:rPr>
        <w:t>และอุปกรณ์</w:t>
      </w:r>
    </w:p>
    <w:p w:rsidR="00DD6D33" w:rsidRPr="005A6531" w:rsidRDefault="00DD6D33" w:rsidP="00DD6D3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145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58"/>
        <w:gridCol w:w="1080"/>
        <w:gridCol w:w="243"/>
        <w:gridCol w:w="1107"/>
        <w:gridCol w:w="236"/>
        <w:gridCol w:w="1114"/>
        <w:gridCol w:w="241"/>
        <w:gridCol w:w="1109"/>
        <w:gridCol w:w="236"/>
        <w:gridCol w:w="1170"/>
        <w:gridCol w:w="243"/>
        <w:gridCol w:w="1141"/>
        <w:gridCol w:w="270"/>
        <w:gridCol w:w="1080"/>
        <w:gridCol w:w="270"/>
        <w:gridCol w:w="1170"/>
        <w:gridCol w:w="270"/>
        <w:gridCol w:w="1170"/>
      </w:tblGrid>
      <w:tr w:rsidR="0093599F" w:rsidRPr="00EE0DC2" w:rsidTr="001B524B">
        <w:tc>
          <w:tcPr>
            <w:tcW w:w="2358" w:type="dxa"/>
          </w:tcPr>
          <w:p w:rsidR="0093599F" w:rsidRPr="00EE0DC2" w:rsidRDefault="0093599F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0" w:type="dxa"/>
            <w:gridSpan w:val="17"/>
          </w:tcPr>
          <w:p w:rsidR="0093599F" w:rsidRPr="00EE0DC2" w:rsidRDefault="00D042CC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334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="005C636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93599F" w:rsidRPr="0049334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 </w:t>
            </w:r>
            <w:r w:rsidR="0093599F" w:rsidRPr="0049334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B06" w:rsidRPr="00EE0DC2" w:rsidTr="001B524B">
        <w:tc>
          <w:tcPr>
            <w:tcW w:w="2358" w:type="dxa"/>
          </w:tcPr>
          <w:p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B06" w:rsidRPr="00EE0DC2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0B7B06" w:rsidRPr="00EE0DC2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0B7B06" w:rsidRPr="00EE0DC2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B7B06" w:rsidRPr="00EE0DC2" w:rsidRDefault="000B7B06" w:rsidP="00104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0B7B06" w:rsidRPr="00EE0DC2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B06" w:rsidRPr="00EE0DC2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B7B06" w:rsidRPr="00EE0DC2" w:rsidRDefault="000B7B06" w:rsidP="0092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B7B06" w:rsidRPr="00EE0DC2" w:rsidTr="001B524B">
        <w:tc>
          <w:tcPr>
            <w:tcW w:w="2358" w:type="dxa"/>
          </w:tcPr>
          <w:p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B06" w:rsidRPr="00EE0DC2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0B7B06" w:rsidRPr="00EE0DC2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41" w:type="dxa"/>
          </w:tcPr>
          <w:p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0B7B06" w:rsidRPr="00EE0DC2" w:rsidRDefault="000B7B06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B7B06" w:rsidRPr="00EE0DC2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B7B06" w:rsidRPr="00EE0DC2" w:rsidRDefault="000B7B06" w:rsidP="0092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B7B06" w:rsidRPr="00EE0DC2" w:rsidTr="001B524B">
        <w:tc>
          <w:tcPr>
            <w:tcW w:w="2358" w:type="dxa"/>
          </w:tcPr>
          <w:p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B06" w:rsidRPr="00EE0DC2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0B7B06" w:rsidRPr="00EE0DC2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0B7B06" w:rsidRPr="00EE0DC2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1" w:type="dxa"/>
          </w:tcPr>
          <w:p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0B7B06" w:rsidRPr="00EE0DC2" w:rsidRDefault="000B7B06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B7B06" w:rsidRPr="00EE0DC2" w:rsidRDefault="000B7B06" w:rsidP="00104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0B7B06" w:rsidRPr="00EE0DC2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B06" w:rsidRPr="00EE0DC2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B7B06" w:rsidRPr="00EE0DC2" w:rsidRDefault="00EF5C3B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sz w:val="26"/>
                <w:szCs w:val="26"/>
                <w:cs/>
              </w:rPr>
              <w:t>การ</w:t>
            </w:r>
            <w:r w:rsidR="000B7B06" w:rsidRPr="00EE0DC2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B7B06" w:rsidRPr="00EE0DC2" w:rsidTr="001B524B">
        <w:tc>
          <w:tcPr>
            <w:tcW w:w="2358" w:type="dxa"/>
          </w:tcPr>
          <w:p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B06" w:rsidRPr="00EE0DC2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3" w:type="dxa"/>
          </w:tcPr>
          <w:p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0B7B06" w:rsidRPr="00EE0DC2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0B7B06" w:rsidRPr="00EE0DC2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0B7B06" w:rsidRPr="00EE0DC2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โรงงาน</w:t>
            </w:r>
          </w:p>
        </w:tc>
        <w:tc>
          <w:tcPr>
            <w:tcW w:w="236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B7B06" w:rsidRPr="00EE0DC2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0B7B06" w:rsidRPr="00EE0DC2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B06" w:rsidRPr="00EE0DC2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B7B06" w:rsidRPr="00EE0DC2" w:rsidTr="001B524B">
        <w:tc>
          <w:tcPr>
            <w:tcW w:w="2358" w:type="dxa"/>
          </w:tcPr>
          <w:p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0" w:type="dxa"/>
            <w:gridSpan w:val="17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B7B06" w:rsidRPr="00EE0DC2" w:rsidTr="001B524B">
        <w:tc>
          <w:tcPr>
            <w:tcW w:w="2358" w:type="dxa"/>
          </w:tcPr>
          <w:p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</w:tcPr>
          <w:p w:rsidR="000B7B06" w:rsidRPr="00EE0DC2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0B7B06" w:rsidRPr="00EE0DC2" w:rsidRDefault="000B7B06" w:rsidP="0093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0B7B06" w:rsidRPr="00EE0DC2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0B7B06" w:rsidRPr="00EE0DC2" w:rsidRDefault="000B7B06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0B7B06" w:rsidRPr="00EE0DC2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B7B06" w:rsidRPr="00EE0DC2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0B7B06" w:rsidRPr="00EE0DC2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B06" w:rsidRPr="00EE0DC2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B7B06" w:rsidRPr="00EE0DC2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B7B06" w:rsidRPr="00EE0DC2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B5197" w:rsidRPr="00EE0DC2" w:rsidTr="001B524B">
        <w:tc>
          <w:tcPr>
            <w:tcW w:w="2358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0DC2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EE0DC2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080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:rsidR="00EB5197" w:rsidRPr="00EB5197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73,756</w:t>
            </w:r>
          </w:p>
        </w:tc>
        <w:tc>
          <w:tcPr>
            <w:tcW w:w="236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2,615,750</w:t>
            </w:r>
          </w:p>
        </w:tc>
        <w:tc>
          <w:tcPr>
            <w:tcW w:w="241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5,687,733</w:t>
            </w:r>
          </w:p>
        </w:tc>
        <w:tc>
          <w:tcPr>
            <w:tcW w:w="236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73,570</w:t>
            </w:r>
          </w:p>
        </w:tc>
        <w:tc>
          <w:tcPr>
            <w:tcW w:w="243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184,526</w:t>
            </w:r>
          </w:p>
        </w:tc>
        <w:tc>
          <w:tcPr>
            <w:tcW w:w="270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17,595</w:t>
            </w:r>
          </w:p>
        </w:tc>
        <w:tc>
          <w:tcPr>
            <w:tcW w:w="270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25,190</w:t>
            </w:r>
          </w:p>
        </w:tc>
        <w:tc>
          <w:tcPr>
            <w:tcW w:w="270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9,109,818</w:t>
            </w:r>
          </w:p>
        </w:tc>
      </w:tr>
      <w:tr w:rsidR="00EB5197" w:rsidRPr="00EE0DC2" w:rsidTr="001B524B">
        <w:tc>
          <w:tcPr>
            <w:tcW w:w="2358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718</w:t>
            </w: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2,783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5,653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13,955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23,109</w:t>
            </w:r>
          </w:p>
        </w:tc>
      </w:tr>
      <w:tr w:rsidR="00EB5197" w:rsidRPr="00EE0DC2" w:rsidTr="001B524B">
        <w:tc>
          <w:tcPr>
            <w:tcW w:w="2358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(6,729)</w:t>
            </w: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11,157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3,122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(7,550)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B5197" w:rsidRPr="00EE0DC2" w:rsidTr="001B524B">
        <w:tc>
          <w:tcPr>
            <w:tcW w:w="2358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="004F21FE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08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(154)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(308)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(462)</w:t>
            </w:r>
          </w:p>
        </w:tc>
      </w:tr>
      <w:tr w:rsidR="00EB5197" w:rsidRPr="00EE0DC2" w:rsidTr="001B524B">
        <w:tc>
          <w:tcPr>
            <w:tcW w:w="2358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B5197" w:rsidRPr="00EE0DC2" w:rsidTr="001B524B">
        <w:tc>
          <w:tcPr>
            <w:tcW w:w="2358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</w:t>
            </w:r>
            <w:r w:rsidR="005C123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08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73,756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2,609,739</w:t>
            </w: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5,698,890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79,321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189,871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17,595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31,595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9,132,465</w:t>
            </w:r>
          </w:p>
        </w:tc>
      </w:tr>
      <w:tr w:rsidR="00EB5197" w:rsidRPr="00EE0DC2" w:rsidTr="001B524B">
        <w:tc>
          <w:tcPr>
            <w:tcW w:w="2358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12,04</w:t>
            </w:r>
            <w:r w:rsidR="00A01F1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1,760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2,65</w:t>
            </w:r>
            <w:r w:rsidR="00A01F1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5,484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298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81,13</w:t>
            </w:r>
            <w:r w:rsidR="0019513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4A71C4">
              <w:rPr>
                <w:rFonts w:ascii="Angsana New" w:hAnsi="Angsana New" w:cs="Angsana New"/>
                <w:sz w:val="26"/>
                <w:szCs w:val="26"/>
              </w:rPr>
              <w:t>103,38</w:t>
            </w:r>
            <w:r w:rsidR="00A01F1A" w:rsidRPr="004A71C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EB5197" w:rsidRPr="00EE0DC2" w:rsidTr="001B524B">
        <w:tc>
          <w:tcPr>
            <w:tcW w:w="2358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36,78</w:t>
            </w:r>
            <w:r w:rsidR="0004351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28,500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3,69</w:t>
            </w:r>
            <w:r w:rsidR="00A01F1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14,27</w:t>
            </w:r>
            <w:r w:rsidR="0019513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(83,257)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195131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1951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B5197" w:rsidRPr="00EE0DC2" w:rsidTr="001B524B">
        <w:tc>
          <w:tcPr>
            <w:tcW w:w="2358" w:type="dxa"/>
          </w:tcPr>
          <w:p w:rsidR="00EB5197" w:rsidRPr="00EE0DC2" w:rsidRDefault="004F21FE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080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(16,214)</w:t>
            </w: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(6,225)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(910)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(2,026)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195131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195131">
              <w:rPr>
                <w:rFonts w:ascii="Angsana New" w:hAnsi="Angsana New" w:cs="Angsana New"/>
                <w:sz w:val="26"/>
                <w:szCs w:val="26"/>
              </w:rPr>
              <w:t>(25,375)</w:t>
            </w:r>
          </w:p>
        </w:tc>
      </w:tr>
      <w:tr w:rsidR="00EB5197" w:rsidRPr="00EE0DC2" w:rsidTr="001B524B">
        <w:tc>
          <w:tcPr>
            <w:tcW w:w="2358" w:type="dxa"/>
          </w:tcPr>
          <w:p w:rsidR="00EB5197" w:rsidRPr="00CE155B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:rsidR="00EB5197" w:rsidRPr="00CE155B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73,756</w:t>
            </w:r>
          </w:p>
        </w:tc>
        <w:tc>
          <w:tcPr>
            <w:tcW w:w="236" w:type="dxa"/>
          </w:tcPr>
          <w:p w:rsidR="00EB5197" w:rsidRPr="00CE155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2,642,35</w:t>
            </w:r>
            <w:r w:rsidR="00A01F1A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1" w:type="dxa"/>
          </w:tcPr>
          <w:p w:rsidR="00EB5197" w:rsidRPr="00CE155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5,729,150</w:t>
            </w:r>
          </w:p>
        </w:tc>
        <w:tc>
          <w:tcPr>
            <w:tcW w:w="236" w:type="dxa"/>
          </w:tcPr>
          <w:p w:rsidR="00EB5197" w:rsidRPr="00CE155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79,44</w:t>
            </w:r>
            <w:r w:rsidR="00A01F1A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43" w:type="dxa"/>
          </w:tcPr>
          <w:p w:rsidR="00EB5197" w:rsidRPr="00CE155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208,72</w:t>
            </w:r>
            <w:r w:rsidR="00A01F1A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:rsidR="00EB5197" w:rsidRPr="00CE155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15,86</w:t>
            </w:r>
            <w:r w:rsidR="00A01F1A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:rsidR="00EB5197" w:rsidRPr="00CE155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29,47</w:t>
            </w:r>
            <w:r w:rsidR="00A01F1A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:rsidR="00EB5197" w:rsidRPr="00CE155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195131" w:rsidRDefault="001D66A0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9,210,47</w:t>
            </w:r>
            <w:r w:rsidR="00A01F1A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</w:tr>
    </w:tbl>
    <w:p w:rsidR="004D6FA5" w:rsidRPr="004D6FA5" w:rsidRDefault="004D6FA5" w:rsidP="004D6FA5">
      <w:pPr>
        <w:tabs>
          <w:tab w:val="clear" w:pos="454"/>
        </w:tabs>
        <w:spacing w:line="240" w:lineRule="auto"/>
        <w:ind w:left="540"/>
        <w:rPr>
          <w:rFonts w:ascii="Angsana New" w:hAnsi="Angsana New" w:cs="Angsana New"/>
          <w:sz w:val="28"/>
          <w:szCs w:val="28"/>
          <w:cs/>
        </w:rPr>
      </w:pPr>
    </w:p>
    <w:p w:rsidR="001B2CEA" w:rsidRPr="001B2CEA" w:rsidRDefault="001B2CEA" w:rsidP="001B2CEA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144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43"/>
        <w:gridCol w:w="1107"/>
        <w:gridCol w:w="236"/>
        <w:gridCol w:w="1114"/>
        <w:gridCol w:w="241"/>
        <w:gridCol w:w="1109"/>
        <w:gridCol w:w="236"/>
        <w:gridCol w:w="1170"/>
        <w:gridCol w:w="243"/>
        <w:gridCol w:w="1141"/>
        <w:gridCol w:w="270"/>
        <w:gridCol w:w="1080"/>
        <w:gridCol w:w="270"/>
        <w:gridCol w:w="1170"/>
        <w:gridCol w:w="270"/>
        <w:gridCol w:w="1170"/>
      </w:tblGrid>
      <w:tr w:rsidR="0093599F" w:rsidRPr="0008091F" w:rsidTr="0091071C">
        <w:tc>
          <w:tcPr>
            <w:tcW w:w="2250" w:type="dxa"/>
          </w:tcPr>
          <w:p w:rsidR="0093599F" w:rsidRPr="0008091F" w:rsidRDefault="0093599F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0" w:type="dxa"/>
            <w:gridSpan w:val="17"/>
          </w:tcPr>
          <w:p w:rsidR="0093599F" w:rsidRPr="008B549F" w:rsidRDefault="00D042CC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334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9334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 </w:t>
            </w:r>
            <w:r w:rsidRPr="0049334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CEA" w:rsidRPr="00EE0DC2" w:rsidTr="00EE0DC2">
        <w:tc>
          <w:tcPr>
            <w:tcW w:w="2250" w:type="dxa"/>
          </w:tcPr>
          <w:p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B2CEA" w:rsidRPr="00EE0DC2" w:rsidRDefault="001B2CEA" w:rsidP="004562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1B2CEA" w:rsidRPr="00EE0DC2" w:rsidRDefault="001B2CEA" w:rsidP="002A1D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1B2CEA" w:rsidRPr="00EE0DC2" w:rsidRDefault="001B2CEA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B2CEA" w:rsidRPr="00EE0DC2" w:rsidTr="00EE0DC2">
        <w:tc>
          <w:tcPr>
            <w:tcW w:w="2250" w:type="dxa"/>
          </w:tcPr>
          <w:p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B2CEA" w:rsidRPr="00EE0DC2" w:rsidRDefault="001B2CEA" w:rsidP="004562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1B2CEA" w:rsidRPr="00EE0DC2" w:rsidRDefault="001B2CEA" w:rsidP="002A1D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41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1B2CEA" w:rsidRPr="00EE0DC2" w:rsidRDefault="001B2CEA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B2CEA" w:rsidRPr="00EE0DC2" w:rsidTr="00EE0DC2">
        <w:tc>
          <w:tcPr>
            <w:tcW w:w="2250" w:type="dxa"/>
          </w:tcPr>
          <w:p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B2CEA" w:rsidRPr="00EE0DC2" w:rsidRDefault="001B2CEA" w:rsidP="004562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1B2CEA" w:rsidRPr="00EE0DC2" w:rsidRDefault="001B2CEA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1B2CEA" w:rsidRPr="00EE0DC2" w:rsidRDefault="001B2CEA" w:rsidP="002A1D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1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1B2CEA" w:rsidRPr="00EE0DC2" w:rsidRDefault="001B2CEA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sz w:val="26"/>
                <w:szCs w:val="26"/>
                <w:cs/>
              </w:rPr>
              <w:t>การ</w:t>
            </w: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B2CEA" w:rsidRPr="00EE0DC2" w:rsidTr="00EE0DC2">
        <w:tc>
          <w:tcPr>
            <w:tcW w:w="2250" w:type="dxa"/>
          </w:tcPr>
          <w:p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B2CEA" w:rsidRPr="00EE0DC2" w:rsidRDefault="001B2CEA" w:rsidP="004562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3" w:type="dxa"/>
          </w:tcPr>
          <w:p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1B2CEA" w:rsidRPr="00EE0DC2" w:rsidRDefault="001B2CEA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1B2CEA" w:rsidRPr="00EE0DC2" w:rsidRDefault="001B2CEA" w:rsidP="002A1D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1B2CEA" w:rsidRPr="00EE0DC2" w:rsidRDefault="001B2CEA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โรงงาน</w:t>
            </w:r>
          </w:p>
        </w:tc>
        <w:tc>
          <w:tcPr>
            <w:tcW w:w="236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B2CEA" w:rsidRPr="00EE0DC2" w:rsidTr="00EE0DC2">
        <w:tc>
          <w:tcPr>
            <w:tcW w:w="2250" w:type="dxa"/>
          </w:tcPr>
          <w:p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0" w:type="dxa"/>
            <w:gridSpan w:val="17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B2CEA" w:rsidRPr="00EE0DC2" w:rsidTr="00EE0DC2">
        <w:tc>
          <w:tcPr>
            <w:tcW w:w="2250" w:type="dxa"/>
          </w:tcPr>
          <w:p w:rsidR="001B2CEA" w:rsidRPr="00EE0DC2" w:rsidRDefault="001B2CEA" w:rsidP="0008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1B2CEA" w:rsidRPr="00EE0DC2" w:rsidRDefault="001B2CEA" w:rsidP="0093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B2CEA" w:rsidRPr="00EE0DC2" w:rsidRDefault="001B2CEA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1B2CEA" w:rsidRPr="00EE0DC2" w:rsidRDefault="001B2CEA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B5197" w:rsidRPr="00EE0DC2" w:rsidTr="00EE0DC2">
        <w:tc>
          <w:tcPr>
            <w:tcW w:w="2250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0DC2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EE0DC2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080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B5197" w:rsidRPr="00EB5197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(19,675)</w:t>
            </w:r>
          </w:p>
        </w:tc>
        <w:tc>
          <w:tcPr>
            <w:tcW w:w="236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(559,306)</w:t>
            </w:r>
          </w:p>
        </w:tc>
        <w:tc>
          <w:tcPr>
            <w:tcW w:w="241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(1,553,219)</w:t>
            </w:r>
          </w:p>
        </w:tc>
        <w:tc>
          <w:tcPr>
            <w:tcW w:w="236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(46,827)</w:t>
            </w:r>
          </w:p>
        </w:tc>
        <w:tc>
          <w:tcPr>
            <w:tcW w:w="243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(112,285)</w:t>
            </w:r>
          </w:p>
        </w:tc>
        <w:tc>
          <w:tcPr>
            <w:tcW w:w="270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(9,538)</w:t>
            </w:r>
          </w:p>
        </w:tc>
        <w:tc>
          <w:tcPr>
            <w:tcW w:w="270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EB5197">
              <w:rPr>
                <w:rFonts w:ascii="Angsana New" w:hAnsi="Angsana New" w:cs="Angsana New"/>
                <w:sz w:val="26"/>
                <w:szCs w:val="26"/>
              </w:rPr>
              <w:t>(2,300,850)</w:t>
            </w:r>
          </w:p>
        </w:tc>
      </w:tr>
      <w:tr w:rsidR="00EB5197" w:rsidRPr="00EE0DC2" w:rsidTr="00EE0DC2">
        <w:tc>
          <w:tcPr>
            <w:tcW w:w="2250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(3,663)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(138,865)</w:t>
            </w: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(389,340)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(6,363)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(26,379)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(3,380)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(567,990)</w:t>
            </w:r>
          </w:p>
        </w:tc>
      </w:tr>
      <w:tr w:rsidR="00EB5197" w:rsidRPr="00EE0DC2" w:rsidTr="00EE0DC2">
        <w:tc>
          <w:tcPr>
            <w:tcW w:w="2250" w:type="dxa"/>
          </w:tcPr>
          <w:p w:rsidR="00EB5197" w:rsidRPr="00EE0DC2" w:rsidRDefault="00DD5ADE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08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(22)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136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282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418</w:t>
            </w:r>
          </w:p>
        </w:tc>
      </w:tr>
      <w:tr w:rsidR="00EB5197" w:rsidRPr="00EE0DC2" w:rsidTr="00EE0DC2">
        <w:tc>
          <w:tcPr>
            <w:tcW w:w="2250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B5197" w:rsidRPr="00EE0DC2" w:rsidTr="00EE0DC2">
        <w:tc>
          <w:tcPr>
            <w:tcW w:w="2250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</w:t>
            </w:r>
            <w:r w:rsidR="00DD5AD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08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(23,338)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(698,149)</w:t>
            </w: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(1,942,581)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(53,054)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(138,382)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(12,918)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CE155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(2,868,422)</w:t>
            </w:r>
          </w:p>
        </w:tc>
      </w:tr>
      <w:tr w:rsidR="00EB5197" w:rsidRPr="00EE0DC2" w:rsidTr="00494D9E">
        <w:tc>
          <w:tcPr>
            <w:tcW w:w="2250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EB5197" w:rsidRPr="00EE0DC2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EB5197" w:rsidRPr="00EE0DC2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(3,682)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EB5197" w:rsidRPr="00EE0DC2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(142,180)</w:t>
            </w: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EB5197" w:rsidRPr="00EE0DC2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(390,789)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(7,029)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EB5197" w:rsidRPr="00CE155B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sz w:val="26"/>
                <w:szCs w:val="26"/>
              </w:rPr>
              <w:t>(25,59</w:t>
            </w:r>
            <w:r w:rsidR="00CE155B" w:rsidRPr="00CE155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CE155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B5197" w:rsidRPr="00EE0DC2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(3,326)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CE155B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71C4">
              <w:rPr>
                <w:rFonts w:ascii="Angsana New" w:hAnsi="Angsana New" w:cs="Angsana New"/>
                <w:sz w:val="26"/>
                <w:szCs w:val="26"/>
              </w:rPr>
              <w:t>(572,599)</w:t>
            </w:r>
          </w:p>
        </w:tc>
      </w:tr>
      <w:tr w:rsidR="00EB5197" w:rsidRPr="00EE0DC2" w:rsidTr="00494D9E">
        <w:tc>
          <w:tcPr>
            <w:tcW w:w="2250" w:type="dxa"/>
          </w:tcPr>
          <w:p w:rsidR="00EB5197" w:rsidRPr="00EE0DC2" w:rsidRDefault="00DD5ADE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080" w:type="dxa"/>
          </w:tcPr>
          <w:p w:rsidR="00EB5197" w:rsidRPr="00EE0DC2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:rsidR="00EB5197" w:rsidRPr="00EE0DC2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EB5197" w:rsidRPr="00EE0DC2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16,032</w:t>
            </w: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:rsidR="00EB5197" w:rsidRPr="00EE0DC2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6,191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EB5197" w:rsidRPr="00CE155B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412006" w:rsidRPr="00CE155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B5197" w:rsidRPr="00EE0DC2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1,712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EE0DC2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Pr="00CE155B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sz w:val="26"/>
                <w:szCs w:val="26"/>
              </w:rPr>
              <w:t>24,781</w:t>
            </w:r>
          </w:p>
        </w:tc>
      </w:tr>
      <w:tr w:rsidR="00EB5197" w:rsidRPr="00EE0DC2" w:rsidTr="00EE0DC2">
        <w:tc>
          <w:tcPr>
            <w:tcW w:w="2250" w:type="dxa"/>
          </w:tcPr>
          <w:p w:rsidR="00EB5197" w:rsidRPr="00CE155B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B5197" w:rsidRPr="00CE155B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(27,020)</w:t>
            </w:r>
          </w:p>
        </w:tc>
        <w:tc>
          <w:tcPr>
            <w:tcW w:w="236" w:type="dxa"/>
          </w:tcPr>
          <w:p w:rsidR="00EB5197" w:rsidRPr="00CE155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(824,297)</w:t>
            </w:r>
          </w:p>
        </w:tc>
        <w:tc>
          <w:tcPr>
            <w:tcW w:w="241" w:type="dxa"/>
          </w:tcPr>
          <w:p w:rsidR="00EB5197" w:rsidRPr="00CE155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(2,333,370)</w:t>
            </w:r>
          </w:p>
        </w:tc>
        <w:tc>
          <w:tcPr>
            <w:tcW w:w="236" w:type="dxa"/>
          </w:tcPr>
          <w:p w:rsidR="00EB5197" w:rsidRPr="00CE155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(53,892)</w:t>
            </w:r>
          </w:p>
        </w:tc>
        <w:tc>
          <w:tcPr>
            <w:tcW w:w="243" w:type="dxa"/>
          </w:tcPr>
          <w:p w:rsidR="00EB5197" w:rsidRPr="00CE155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(163,1</w:t>
            </w:r>
            <w:r w:rsidR="00412006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EB5197" w:rsidRPr="00CE155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(14,53</w:t>
            </w:r>
            <w:r w:rsidR="00412006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EB5197" w:rsidRPr="00CE155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B5197" w:rsidRPr="00CE155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CE155B" w:rsidRDefault="008C053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(3,416,240)</w:t>
            </w:r>
          </w:p>
        </w:tc>
      </w:tr>
      <w:tr w:rsidR="00EB5197" w:rsidRPr="00EE0DC2" w:rsidTr="0008091F">
        <w:tc>
          <w:tcPr>
            <w:tcW w:w="2250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B5197" w:rsidRPr="00EE0DC2" w:rsidTr="0008091F">
        <w:tc>
          <w:tcPr>
            <w:tcW w:w="2250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B5197" w:rsidRPr="00EE0DC2" w:rsidTr="0008091F">
        <w:tc>
          <w:tcPr>
            <w:tcW w:w="2250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54,081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2,056,444</w:t>
            </w: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4,134,514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26,743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72,241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8,057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25,190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6,808,968</w:t>
            </w:r>
          </w:p>
        </w:tc>
      </w:tr>
      <w:tr w:rsidR="00EB5197" w:rsidRPr="00EE0DC2" w:rsidTr="008B549F">
        <w:tc>
          <w:tcPr>
            <w:tcW w:w="2250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B5197" w:rsidRPr="00EE0DC2" w:rsidTr="008B549F">
        <w:tc>
          <w:tcPr>
            <w:tcW w:w="2250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</w:t>
            </w:r>
            <w:r w:rsidR="00DD5AD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EE0DC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50,418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1,911,590</w:t>
            </w: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3,756,309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26,267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51,489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4,677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31,595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B5197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6,264,043</w:t>
            </w:r>
          </w:p>
        </w:tc>
      </w:tr>
      <w:tr w:rsidR="00EB5197" w:rsidRPr="00EE0DC2" w:rsidTr="008B549F">
        <w:tc>
          <w:tcPr>
            <w:tcW w:w="2250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EB5197" w:rsidRDefault="004C64EA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:rsidR="00EB5197" w:rsidRDefault="004C64EA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46,736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:rsidR="00EB5197" w:rsidRDefault="004C64EA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1,818,05</w:t>
            </w:r>
            <w:r w:rsid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41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</w:tcPr>
          <w:p w:rsidR="00EB5197" w:rsidRDefault="004C64EA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3,395,780</w:t>
            </w:r>
          </w:p>
        </w:tc>
        <w:tc>
          <w:tcPr>
            <w:tcW w:w="236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B5197" w:rsidRDefault="004C64EA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25,55</w:t>
            </w:r>
            <w:r w:rsid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3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double" w:sz="4" w:space="0" w:color="auto"/>
              <w:bottom w:val="double" w:sz="4" w:space="0" w:color="auto"/>
            </w:tcBorders>
          </w:tcPr>
          <w:p w:rsidR="00EB5197" w:rsidRDefault="004C64EA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45,59</w:t>
            </w:r>
            <w:r w:rsid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EB5197" w:rsidRDefault="004C64EA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1,33</w:t>
            </w:r>
            <w:r w:rsid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B5197" w:rsidRDefault="004C64EA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29,47</w:t>
            </w:r>
            <w:r w:rsid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:rsidR="00EB5197" w:rsidRPr="00EE0DC2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B5197" w:rsidRPr="00CE155B" w:rsidRDefault="004C64EA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5,794,23</w:t>
            </w:r>
            <w:r w:rsidR="00CE155B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</w:tr>
    </w:tbl>
    <w:p w:rsidR="001B2CEA" w:rsidRPr="001B2CEA" w:rsidRDefault="001B2CEA" w:rsidP="001B2CEA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:rsidR="007470E5" w:rsidRPr="00257AC3" w:rsidRDefault="007470E5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16"/>
          <w:szCs w:val="16"/>
        </w:rPr>
      </w:pPr>
    </w:p>
    <w:p w:rsidR="00480ECA" w:rsidRDefault="00480ECA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  <w:sectPr w:rsidR="00480ECA" w:rsidSect="00B16945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1E4F07" w:rsidRPr="00BF4D06" w:rsidRDefault="001E4F07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F4D06">
        <w:rPr>
          <w:rFonts w:ascii="Angsana New" w:hAnsi="Angsana New" w:hint="cs"/>
          <w:sz w:val="30"/>
          <w:szCs w:val="30"/>
          <w:cs/>
        </w:rPr>
        <w:lastRenderedPageBreak/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BF4D06">
        <w:rPr>
          <w:rFonts w:ascii="Angsana New" w:hAnsi="Angsana New"/>
          <w:sz w:val="30"/>
          <w:szCs w:val="30"/>
        </w:rPr>
        <w:t>31</w:t>
      </w:r>
      <w:r w:rsidRPr="00BF4D0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91911" w:rsidRPr="00BF4D06">
        <w:rPr>
          <w:rFonts w:ascii="Angsana New" w:hAnsi="Angsana New"/>
          <w:sz w:val="30"/>
          <w:szCs w:val="30"/>
        </w:rPr>
        <w:t>25</w:t>
      </w:r>
      <w:r w:rsidR="00191911" w:rsidRPr="00BF4D06">
        <w:rPr>
          <w:rFonts w:ascii="Angsana New" w:hAnsi="Angsana New"/>
          <w:sz w:val="30"/>
          <w:szCs w:val="30"/>
          <w:lang w:val="en-US"/>
        </w:rPr>
        <w:t>6</w:t>
      </w:r>
      <w:r w:rsidR="00EB5197" w:rsidRPr="00BF4D06">
        <w:rPr>
          <w:rFonts w:ascii="Angsana New" w:hAnsi="Angsana New"/>
          <w:sz w:val="30"/>
          <w:szCs w:val="30"/>
          <w:lang w:val="en-US"/>
        </w:rPr>
        <w:t>2</w:t>
      </w:r>
      <w:r w:rsidR="00600D18" w:rsidRPr="00BF4D06">
        <w:rPr>
          <w:rFonts w:ascii="Angsana New" w:hAnsi="Angsana New" w:hint="cs"/>
          <w:sz w:val="30"/>
          <w:szCs w:val="30"/>
          <w:cs/>
        </w:rPr>
        <w:t xml:space="preserve"> มีจำนวน</w:t>
      </w:r>
      <w:r w:rsidR="00A6177F" w:rsidRPr="00BF4D06">
        <w:rPr>
          <w:rFonts w:ascii="Angsana New" w:hAnsi="Angsana New"/>
          <w:sz w:val="30"/>
          <w:szCs w:val="30"/>
          <w:lang w:val="en-US"/>
        </w:rPr>
        <w:t xml:space="preserve"> </w:t>
      </w:r>
      <w:r w:rsidR="00C92E98" w:rsidRPr="00BF4D06">
        <w:rPr>
          <w:rFonts w:ascii="Angsana New" w:hAnsi="Angsana New"/>
          <w:sz w:val="30"/>
          <w:szCs w:val="30"/>
          <w:lang w:val="en-US"/>
        </w:rPr>
        <w:t>148.1</w:t>
      </w:r>
      <w:r w:rsidRPr="00BF4D06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BF4D0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F4D06">
        <w:rPr>
          <w:rFonts w:ascii="Angsana New" w:hAnsi="Angsana New"/>
          <w:i/>
          <w:iCs/>
          <w:sz w:val="30"/>
          <w:szCs w:val="30"/>
        </w:rPr>
        <w:t>25</w:t>
      </w:r>
      <w:r w:rsidR="00C72FDE" w:rsidRPr="00BF4D06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EB5197" w:rsidRPr="00BF4D06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BF4D06">
        <w:rPr>
          <w:rFonts w:ascii="Angsana New" w:hAnsi="Angsana New"/>
          <w:i/>
          <w:iCs/>
          <w:sz w:val="30"/>
          <w:szCs w:val="30"/>
        </w:rPr>
        <w:t xml:space="preserve">: </w:t>
      </w:r>
      <w:r w:rsidR="00EB5197" w:rsidRPr="00BF4D06">
        <w:rPr>
          <w:rFonts w:ascii="Angsana New" w:hAnsi="Angsana New"/>
          <w:i/>
          <w:iCs/>
          <w:sz w:val="30"/>
          <w:szCs w:val="30"/>
          <w:lang w:val="en-US"/>
        </w:rPr>
        <w:t>130.0</w:t>
      </w:r>
      <w:r w:rsidR="00CE485D" w:rsidRPr="00BF4D0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CE485D" w:rsidRPr="00BF4D06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</w:p>
    <w:p w:rsidR="001E4F07" w:rsidRPr="00BF4D06" w:rsidRDefault="001E4F07" w:rsidP="00A15967">
      <w:pPr>
        <w:pStyle w:val="BodyText2"/>
        <w:tabs>
          <w:tab w:val="left" w:pos="540"/>
        </w:tabs>
        <w:spacing w:line="20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91CFA" w:rsidRPr="00BF4D06" w:rsidRDefault="00691CFA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F4D06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:rsidR="00691CFA" w:rsidRPr="00BF4D06" w:rsidRDefault="00691CFA" w:rsidP="00A15967">
      <w:pPr>
        <w:pStyle w:val="BodyText2"/>
        <w:tabs>
          <w:tab w:val="left" w:pos="540"/>
        </w:tabs>
        <w:spacing w:line="20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691CFA" w:rsidRPr="00BF4D06" w:rsidRDefault="00F13F7D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BF4D06">
        <w:rPr>
          <w:rFonts w:ascii="Angsana New" w:hAnsi="Angsana New"/>
          <w:sz w:val="30"/>
          <w:szCs w:val="30"/>
          <w:cs/>
        </w:rPr>
        <w:t>ณ วันที่ 3</w:t>
      </w:r>
      <w:r w:rsidRPr="00BF4D06">
        <w:rPr>
          <w:rFonts w:ascii="Angsana New" w:hAnsi="Angsana New"/>
          <w:sz w:val="30"/>
          <w:szCs w:val="30"/>
        </w:rPr>
        <w:t>1</w:t>
      </w:r>
      <w:r w:rsidRPr="00BF4D06">
        <w:rPr>
          <w:rFonts w:ascii="Angsana New" w:hAnsi="Angsana New"/>
          <w:sz w:val="30"/>
          <w:szCs w:val="30"/>
          <w:cs/>
        </w:rPr>
        <w:t xml:space="preserve"> ธันวาคม 2</w:t>
      </w:r>
      <w:r w:rsidR="00191911" w:rsidRPr="00BF4D06">
        <w:rPr>
          <w:rFonts w:ascii="Angsana New" w:hAnsi="Angsana New"/>
          <w:sz w:val="30"/>
          <w:szCs w:val="30"/>
        </w:rPr>
        <w:t>56</w:t>
      </w:r>
      <w:r w:rsidR="00EB5197" w:rsidRPr="00BF4D06">
        <w:rPr>
          <w:rFonts w:ascii="Angsana New" w:hAnsi="Angsana New"/>
          <w:sz w:val="30"/>
          <w:szCs w:val="30"/>
          <w:lang w:val="en-US"/>
        </w:rPr>
        <w:t>2</w:t>
      </w:r>
      <w:r w:rsidR="00575ECF" w:rsidRPr="00BF4D06">
        <w:rPr>
          <w:rFonts w:ascii="Angsana New" w:hAnsi="Angsana New"/>
          <w:sz w:val="30"/>
          <w:szCs w:val="30"/>
          <w:lang w:val="en-US"/>
        </w:rPr>
        <w:t xml:space="preserve"> </w:t>
      </w:r>
      <w:r w:rsidR="00AF6256" w:rsidRPr="00BF4D06">
        <w:rPr>
          <w:rFonts w:ascii="Angsana New" w:hAnsi="Angsana New"/>
          <w:sz w:val="30"/>
          <w:szCs w:val="30"/>
          <w:cs/>
        </w:rPr>
        <w:t>บริษัท</w:t>
      </w:r>
      <w:r w:rsidR="00AF6256" w:rsidRPr="00BF4D06">
        <w:rPr>
          <w:rFonts w:ascii="Angsana New" w:hAnsi="Angsana New" w:hint="cs"/>
          <w:sz w:val="30"/>
          <w:szCs w:val="30"/>
          <w:cs/>
        </w:rPr>
        <w:t>ได้</w:t>
      </w:r>
      <w:r w:rsidR="00A9164F" w:rsidRPr="00BF4D06">
        <w:rPr>
          <w:rFonts w:ascii="Angsana New" w:hAnsi="Angsana New"/>
          <w:sz w:val="30"/>
          <w:szCs w:val="30"/>
          <w:cs/>
        </w:rPr>
        <w:t>จดจำนอง/จำนำ</w:t>
      </w:r>
      <w:r w:rsidRPr="00BF4D06">
        <w:rPr>
          <w:rFonts w:ascii="Angsana New" w:hAnsi="Angsana New"/>
          <w:sz w:val="30"/>
          <w:szCs w:val="30"/>
          <w:cs/>
        </w:rPr>
        <w:t>ทรัพย์</w:t>
      </w:r>
      <w:r w:rsidR="00A9164F" w:rsidRPr="00BF4D06">
        <w:rPr>
          <w:rFonts w:ascii="Angsana New" w:hAnsi="Angsana New" w:hint="cs"/>
          <w:sz w:val="30"/>
          <w:szCs w:val="30"/>
          <w:cs/>
        </w:rPr>
        <w:t>สินของบริษัทมูลค่าตามบัญชีสุทธิ</w:t>
      </w:r>
      <w:r w:rsidRPr="00BF4D06">
        <w:rPr>
          <w:rFonts w:ascii="Angsana New" w:hAnsi="Angsana New"/>
          <w:sz w:val="30"/>
          <w:szCs w:val="30"/>
          <w:cs/>
        </w:rPr>
        <w:t xml:space="preserve">จำนวนประมาณ </w:t>
      </w:r>
      <w:r w:rsidR="00C92E98" w:rsidRPr="00BF4D06">
        <w:rPr>
          <w:rFonts w:ascii="Angsana New" w:hAnsi="Angsana New"/>
          <w:sz w:val="30"/>
          <w:szCs w:val="30"/>
          <w:lang w:val="en-US"/>
        </w:rPr>
        <w:t>2,673.6</w:t>
      </w:r>
      <w:r w:rsidR="00FA5A28" w:rsidRPr="00BF4D06">
        <w:rPr>
          <w:rFonts w:ascii="Angsana New" w:hAnsi="Angsana New"/>
          <w:sz w:val="30"/>
          <w:szCs w:val="30"/>
          <w:lang w:val="en-US"/>
        </w:rPr>
        <w:t xml:space="preserve"> </w:t>
      </w:r>
      <w:r w:rsidRPr="00BF4D0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F4D06">
        <w:rPr>
          <w:rFonts w:ascii="Angsana New" w:hAnsi="Angsana New"/>
          <w:i/>
          <w:iCs/>
          <w:sz w:val="30"/>
          <w:szCs w:val="30"/>
          <w:cs/>
        </w:rPr>
        <w:t>(</w:t>
      </w:r>
      <w:r w:rsidRPr="00BF4D06">
        <w:rPr>
          <w:rFonts w:ascii="Angsana New" w:hAnsi="Angsana New"/>
          <w:i/>
          <w:iCs/>
          <w:sz w:val="30"/>
          <w:szCs w:val="30"/>
        </w:rPr>
        <w:t>25</w:t>
      </w:r>
      <w:r w:rsidR="00C72FDE" w:rsidRPr="00BF4D06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EB5197" w:rsidRPr="00BF4D06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BF4D0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EB5197" w:rsidRPr="00BF4D06">
        <w:rPr>
          <w:rFonts w:ascii="Angsana New" w:hAnsi="Angsana New"/>
          <w:i/>
          <w:iCs/>
          <w:sz w:val="30"/>
          <w:szCs w:val="30"/>
          <w:lang w:val="en-US"/>
        </w:rPr>
        <w:t>2,982.9</w:t>
      </w:r>
      <w:r w:rsidR="00AF427D" w:rsidRPr="00BF4D0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BF4D0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BF4D06">
        <w:rPr>
          <w:rFonts w:ascii="Angsana New" w:hAnsi="Angsana New"/>
          <w:sz w:val="30"/>
          <w:szCs w:val="30"/>
          <w:cs/>
        </w:rPr>
        <w:t xml:space="preserve"> เป็นหลักประกันเงินกู้ยืมจากสถาบันการเงินตามที่อธิบายไว้ใน</w:t>
      </w:r>
      <w:r w:rsidR="00A9164F" w:rsidRPr="00BF4D06">
        <w:rPr>
          <w:rFonts w:ascii="Angsana New" w:hAnsi="Angsana New"/>
          <w:sz w:val="30"/>
          <w:szCs w:val="30"/>
          <w:cs/>
        </w:rPr>
        <w:br/>
      </w:r>
      <w:r w:rsidRPr="00BF4D06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Pr="00BF4D06">
        <w:rPr>
          <w:rFonts w:ascii="Angsana New" w:hAnsi="Angsana New"/>
          <w:sz w:val="30"/>
          <w:szCs w:val="30"/>
        </w:rPr>
        <w:t>1</w:t>
      </w:r>
      <w:r w:rsidR="00000B3F" w:rsidRPr="00BF4D06">
        <w:rPr>
          <w:rFonts w:ascii="Angsana New" w:hAnsi="Angsana New"/>
          <w:sz w:val="30"/>
          <w:szCs w:val="30"/>
          <w:lang w:val="en-US"/>
        </w:rPr>
        <w:t>3</w:t>
      </w:r>
    </w:p>
    <w:p w:rsidR="00691CFA" w:rsidRPr="00BF4D06" w:rsidRDefault="00691CFA" w:rsidP="00A15967">
      <w:pPr>
        <w:pStyle w:val="BodyText2"/>
        <w:tabs>
          <w:tab w:val="left" w:pos="540"/>
        </w:tabs>
        <w:spacing w:line="20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755B2" w:rsidRPr="00BF4D06" w:rsidRDefault="002755B2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F4D06">
        <w:rPr>
          <w:rFonts w:ascii="Angsana New" w:hAnsi="Angsana New" w:hint="cs"/>
          <w:i/>
          <w:iCs/>
          <w:sz w:val="30"/>
          <w:szCs w:val="30"/>
          <w:cs/>
        </w:rPr>
        <w:t>สินทรัพย์ระหว่าง</w:t>
      </w:r>
      <w:r w:rsidR="00EF5C3B" w:rsidRPr="00BF4D06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BF4D06">
        <w:rPr>
          <w:rFonts w:ascii="Angsana New" w:hAnsi="Angsana New" w:hint="cs"/>
          <w:i/>
          <w:iCs/>
          <w:sz w:val="30"/>
          <w:szCs w:val="30"/>
          <w:cs/>
        </w:rPr>
        <w:t>ก่อสร้างและติดตั้ง</w:t>
      </w:r>
    </w:p>
    <w:p w:rsidR="002755B2" w:rsidRPr="00BF4D06" w:rsidRDefault="002755B2" w:rsidP="00A15967">
      <w:pPr>
        <w:pStyle w:val="BodyText2"/>
        <w:tabs>
          <w:tab w:val="left" w:pos="540"/>
        </w:tabs>
        <w:spacing w:line="20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513A86" w:rsidRPr="00BF4D06" w:rsidRDefault="00513A86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A4383C">
        <w:rPr>
          <w:rFonts w:ascii="Angsana New" w:hAnsi="Angsana New" w:hint="cs"/>
          <w:spacing w:val="-6"/>
          <w:sz w:val="30"/>
          <w:szCs w:val="30"/>
          <w:cs/>
        </w:rPr>
        <w:t xml:space="preserve">สินทรัพย์ระหว่างการก่อสร้างและติดตั้ง ณ วันที่ </w:t>
      </w:r>
      <w:r w:rsidRPr="00A4383C">
        <w:rPr>
          <w:rFonts w:ascii="Angsana New" w:hAnsi="Angsana New"/>
          <w:spacing w:val="-6"/>
          <w:sz w:val="30"/>
          <w:szCs w:val="30"/>
        </w:rPr>
        <w:t>31</w:t>
      </w:r>
      <w:r w:rsidRPr="00A4383C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191911" w:rsidRPr="00A4383C">
        <w:rPr>
          <w:rFonts w:ascii="Angsana New" w:hAnsi="Angsana New"/>
          <w:spacing w:val="-6"/>
          <w:sz w:val="30"/>
          <w:szCs w:val="30"/>
        </w:rPr>
        <w:t>25</w:t>
      </w:r>
      <w:r w:rsidR="00C72FDE" w:rsidRPr="00A4383C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EB5197" w:rsidRPr="00A4383C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575ECF" w:rsidRPr="00A4383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4383C">
        <w:rPr>
          <w:rFonts w:ascii="Angsana New" w:hAnsi="Angsana New" w:hint="cs"/>
          <w:spacing w:val="-6"/>
          <w:sz w:val="30"/>
          <w:szCs w:val="30"/>
          <w:cs/>
        </w:rPr>
        <w:t>มีจำนวนเงินรวม</w:t>
      </w:r>
      <w:r w:rsidR="009D7010" w:rsidRPr="00A4383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D7010" w:rsidRPr="00A4383C">
        <w:rPr>
          <w:rFonts w:ascii="Angsana New" w:hAnsi="Angsana New"/>
          <w:spacing w:val="-6"/>
          <w:sz w:val="30"/>
          <w:szCs w:val="30"/>
          <w:lang w:val="en-US"/>
        </w:rPr>
        <w:t>29.5</w:t>
      </w:r>
      <w:r w:rsidR="001E3E60" w:rsidRPr="00A4383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4383C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Pr="00A4383C">
        <w:rPr>
          <w:rFonts w:ascii="Angsana New" w:hAnsi="Angsana New"/>
          <w:i/>
          <w:iCs/>
          <w:spacing w:val="-6"/>
          <w:sz w:val="30"/>
          <w:szCs w:val="30"/>
        </w:rPr>
        <w:t>(25</w:t>
      </w:r>
      <w:r w:rsidR="00C72FDE" w:rsidRPr="00A4383C">
        <w:rPr>
          <w:rFonts w:ascii="Angsana New" w:hAnsi="Angsana New"/>
          <w:i/>
          <w:iCs/>
          <w:spacing w:val="-6"/>
          <w:sz w:val="30"/>
          <w:szCs w:val="30"/>
          <w:lang w:val="en-US"/>
        </w:rPr>
        <w:t>6</w:t>
      </w:r>
      <w:r w:rsidR="00EB5197" w:rsidRPr="00A4383C">
        <w:rPr>
          <w:rFonts w:ascii="Angsana New" w:hAnsi="Angsana New"/>
          <w:i/>
          <w:iCs/>
          <w:spacing w:val="-6"/>
          <w:sz w:val="30"/>
          <w:szCs w:val="30"/>
          <w:lang w:val="en-US"/>
        </w:rPr>
        <w:t>1</w:t>
      </w:r>
      <w:r w:rsidRPr="00A4383C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EB5197" w:rsidRPr="00A4383C">
        <w:rPr>
          <w:rFonts w:ascii="Angsana New" w:hAnsi="Angsana New"/>
          <w:i/>
          <w:iCs/>
          <w:spacing w:val="-6"/>
          <w:sz w:val="30"/>
          <w:szCs w:val="30"/>
          <w:lang w:val="en-US"/>
        </w:rPr>
        <w:t>31.6</w:t>
      </w:r>
      <w:r w:rsidR="00A4383C" w:rsidRPr="00A4383C">
        <w:rPr>
          <w:rFonts w:ascii="Angsana New" w:hAnsi="Angsana New"/>
          <w:i/>
          <w:iCs/>
          <w:spacing w:val="-6"/>
          <w:sz w:val="30"/>
          <w:szCs w:val="30"/>
          <w:lang w:val="en-US"/>
        </w:rPr>
        <w:t xml:space="preserve"> </w:t>
      </w:r>
      <w:r w:rsidRPr="00A4383C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ล้านบาท)</w:t>
      </w:r>
      <w:r w:rsidRPr="00B35D24">
        <w:rPr>
          <w:rFonts w:ascii="Angsana New" w:hAnsi="Angsana New" w:hint="cs"/>
          <w:sz w:val="30"/>
          <w:szCs w:val="30"/>
          <w:cs/>
        </w:rPr>
        <w:t xml:space="preserve"> ส่วนใหญ่เป็นต้นทุนค่าก่อสร้าง</w:t>
      </w:r>
      <w:r w:rsidR="00A9164F" w:rsidRPr="00B35D24">
        <w:rPr>
          <w:rFonts w:ascii="Angsana New" w:hAnsi="Angsana New" w:hint="cs"/>
          <w:sz w:val="30"/>
          <w:szCs w:val="30"/>
          <w:cs/>
        </w:rPr>
        <w:t>ขยาย</w:t>
      </w:r>
      <w:r w:rsidRPr="00B35D24">
        <w:rPr>
          <w:rFonts w:ascii="Angsana New" w:hAnsi="Angsana New" w:hint="cs"/>
          <w:sz w:val="30"/>
          <w:szCs w:val="30"/>
          <w:cs/>
        </w:rPr>
        <w:t>อาคารโรงงาน และต้นทุนเครื่องจักรและอุปกรณ์</w:t>
      </w:r>
      <w:r w:rsidR="00EF5C3B" w:rsidRPr="00B35D24">
        <w:rPr>
          <w:rFonts w:ascii="Angsana New" w:hAnsi="Angsana New" w:hint="cs"/>
          <w:sz w:val="30"/>
          <w:szCs w:val="30"/>
          <w:cs/>
        </w:rPr>
        <w:t>โรงงาน</w:t>
      </w:r>
      <w:r w:rsidRPr="00B35D24">
        <w:rPr>
          <w:rFonts w:ascii="Angsana New" w:hAnsi="Angsana New" w:hint="cs"/>
          <w:sz w:val="30"/>
          <w:szCs w:val="30"/>
          <w:cs/>
        </w:rPr>
        <w:t xml:space="preserve"> รวมทั้งต้นทุน</w:t>
      </w:r>
      <w:r w:rsidR="00A4383C">
        <w:rPr>
          <w:rFonts w:ascii="Angsana New" w:hAnsi="Angsana New"/>
          <w:sz w:val="30"/>
          <w:szCs w:val="30"/>
        </w:rPr>
        <w:br/>
      </w:r>
      <w:r w:rsidRPr="00B35D24">
        <w:rPr>
          <w:rFonts w:ascii="Angsana New" w:hAnsi="Angsana New" w:hint="cs"/>
          <w:sz w:val="30"/>
          <w:szCs w:val="30"/>
          <w:cs/>
        </w:rPr>
        <w:t>การติดตั้งที่เกี่ยวข้อง</w:t>
      </w:r>
    </w:p>
    <w:p w:rsidR="00513A86" w:rsidRPr="00A15967" w:rsidRDefault="00513A86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</w:rPr>
      </w:pPr>
    </w:p>
    <w:p w:rsidR="00FD3D7B" w:rsidRPr="00DD3D23" w:rsidRDefault="00BF4D06" w:rsidP="00C96F7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63216">
        <w:rPr>
          <w:rFonts w:ascii="Angsana New" w:hAnsi="Angsana New" w:cs="Angsana New"/>
          <w:sz w:val="30"/>
          <w:szCs w:val="30"/>
          <w:cs/>
        </w:rPr>
        <w:br w:type="page"/>
      </w:r>
      <w:r w:rsidR="00611835" w:rsidRPr="00DD3D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:rsidR="009812D6" w:rsidRPr="00DD3D23" w:rsidRDefault="009812D6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0"/>
        <w:gridCol w:w="1170"/>
        <w:gridCol w:w="236"/>
        <w:gridCol w:w="1204"/>
        <w:gridCol w:w="236"/>
        <w:gridCol w:w="1114"/>
        <w:gridCol w:w="270"/>
        <w:gridCol w:w="1080"/>
      </w:tblGrid>
      <w:tr w:rsidR="0093599F" w:rsidRPr="00DD3D23" w:rsidTr="00C96F7D">
        <w:trPr>
          <w:tblHeader/>
        </w:trPr>
        <w:tc>
          <w:tcPr>
            <w:tcW w:w="3970" w:type="dxa"/>
          </w:tcPr>
          <w:p w:rsidR="0093599F" w:rsidRPr="00DD3D23" w:rsidRDefault="0093599F" w:rsidP="00B10F95">
            <w:pPr>
              <w:ind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93599F" w:rsidRPr="00DD3D23" w:rsidRDefault="00BC5967" w:rsidP="00452B26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="0093599F"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 </w:t>
            </w:r>
            <w:r w:rsidR="005C6367"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5967" w:rsidRPr="00DD3D23" w:rsidTr="00C96F7D">
        <w:trPr>
          <w:tblHeader/>
        </w:trPr>
        <w:tc>
          <w:tcPr>
            <w:tcW w:w="3970" w:type="dxa"/>
          </w:tcPr>
          <w:p w:rsidR="00BC5967" w:rsidRPr="00DD3D23" w:rsidRDefault="00BC5967" w:rsidP="00BC5967">
            <w:pPr>
              <w:ind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BC5967" w:rsidRPr="00DD3D23" w:rsidRDefault="00BC5967" w:rsidP="00BC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  <w:cs/>
              </w:rPr>
              <w:t>สิทธิ</w:t>
            </w: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ในการใช้</w:t>
            </w:r>
          </w:p>
        </w:tc>
        <w:tc>
          <w:tcPr>
            <w:tcW w:w="236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5967" w:rsidRPr="00DD3D23" w:rsidTr="00C96F7D">
        <w:trPr>
          <w:tblHeader/>
        </w:trPr>
        <w:tc>
          <w:tcPr>
            <w:tcW w:w="3970" w:type="dxa"/>
          </w:tcPr>
          <w:p w:rsidR="00BC5967" w:rsidRPr="00DD3D23" w:rsidRDefault="00BC5967" w:rsidP="00BC5967">
            <w:pPr>
              <w:ind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  <w:cs/>
              </w:rPr>
              <w:t>ลิขสิทธิ์</w:t>
            </w:r>
          </w:p>
        </w:tc>
        <w:tc>
          <w:tcPr>
            <w:tcW w:w="236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BC5967" w:rsidRPr="00DD3D23" w:rsidRDefault="00BC5967" w:rsidP="00BC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36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5967" w:rsidRPr="00DD3D23" w:rsidTr="00C96F7D">
        <w:trPr>
          <w:tblHeader/>
        </w:trPr>
        <w:tc>
          <w:tcPr>
            <w:tcW w:w="3970" w:type="dxa"/>
          </w:tcPr>
          <w:p w:rsidR="00BC5967" w:rsidRPr="00DD3D23" w:rsidRDefault="00BC5967" w:rsidP="00C96F7D">
            <w:pPr>
              <w:ind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  <w:cs/>
              </w:rPr>
              <w:t>ซอฟ</w:t>
            </w: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ต์</w:t>
            </w:r>
            <w:r w:rsidRPr="00DD3D23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36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BC5967" w:rsidRPr="00DD3D23" w:rsidRDefault="00BC5967" w:rsidP="00BC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236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สูตรการผลิต</w:t>
            </w:r>
          </w:p>
        </w:tc>
        <w:tc>
          <w:tcPr>
            <w:tcW w:w="270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BC5967" w:rsidRPr="00DD3D23" w:rsidTr="00C96F7D">
        <w:trPr>
          <w:tblHeader/>
        </w:trPr>
        <w:tc>
          <w:tcPr>
            <w:tcW w:w="3970" w:type="dxa"/>
          </w:tcPr>
          <w:p w:rsidR="00BC5967" w:rsidRPr="00DD3D23" w:rsidRDefault="00BC5967" w:rsidP="00BC5967">
            <w:pPr>
              <w:ind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BC5967" w:rsidRPr="00DD3D23" w:rsidRDefault="00BC5967" w:rsidP="00BC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967" w:rsidRPr="00DD3D23" w:rsidTr="00C96F7D">
        <w:tc>
          <w:tcPr>
            <w:tcW w:w="3970" w:type="dxa"/>
          </w:tcPr>
          <w:p w:rsidR="00BC5967" w:rsidRPr="00DD3D23" w:rsidRDefault="00BC5967" w:rsidP="00BC5967">
            <w:pPr>
              <w:ind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:rsidR="00BC5967" w:rsidRPr="00DD3D23" w:rsidRDefault="00BC5967" w:rsidP="00BC5967">
            <w:pPr>
              <w:tabs>
                <w:tab w:val="decimal" w:pos="1062"/>
              </w:tabs>
              <w:ind w:left="-594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C5967" w:rsidRPr="00DD3D23" w:rsidRDefault="00BC5967" w:rsidP="00BC5967">
            <w:pPr>
              <w:tabs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BC5967" w:rsidRPr="00DD3D23" w:rsidRDefault="00BC5967" w:rsidP="00BC5967">
            <w:pPr>
              <w:tabs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C5967" w:rsidRPr="00DD3D23" w:rsidRDefault="00BC5967" w:rsidP="00BC5967">
            <w:pPr>
              <w:tabs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BC5967" w:rsidRPr="00DD3D23" w:rsidRDefault="00BC5967" w:rsidP="00BC5967">
            <w:pPr>
              <w:tabs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C5967" w:rsidRPr="00DD3D23" w:rsidRDefault="00BC5967" w:rsidP="00BC5967">
            <w:pPr>
              <w:tabs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C5967" w:rsidRPr="00DD3D23" w:rsidRDefault="00BC5967" w:rsidP="00BC5967">
            <w:pPr>
              <w:tabs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D3D2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15,244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196,262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9,346</w:t>
            </w: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220,852</w:t>
            </w: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1,180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1,180</w:t>
            </w: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2561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F1935" w:rsidRPr="00DD3D23" w:rsidTr="00C96F7D">
        <w:tc>
          <w:tcPr>
            <w:tcW w:w="3970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16,424</w:t>
            </w:r>
          </w:p>
        </w:tc>
        <w:tc>
          <w:tcPr>
            <w:tcW w:w="236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196,262</w:t>
            </w:r>
          </w:p>
        </w:tc>
        <w:tc>
          <w:tcPr>
            <w:tcW w:w="236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9,346</w:t>
            </w:r>
          </w:p>
        </w:tc>
        <w:tc>
          <w:tcPr>
            <w:tcW w:w="270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222,032</w:t>
            </w: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339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339</w:t>
            </w: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16,763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196,262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9,346</w:t>
            </w: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222,371</w:t>
            </w: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</w:t>
            </w:r>
            <w:r w:rsidRPr="00DD3D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จำหน่ายและขาดทุนจากการด้อยค่า</w:t>
            </w:r>
          </w:p>
        </w:tc>
        <w:tc>
          <w:tcPr>
            <w:tcW w:w="11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D3D2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(3,499)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(191,273)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(194,772)</w:t>
            </w: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(1,605)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(1,605)</w:t>
            </w: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(4,310)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(4,310)</w:t>
            </w: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2561 </w:t>
            </w:r>
          </w:p>
        </w:tc>
        <w:tc>
          <w:tcPr>
            <w:tcW w:w="11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F1935" w:rsidRPr="00DD3D23" w:rsidTr="00C96F7D">
        <w:tc>
          <w:tcPr>
            <w:tcW w:w="3970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(5,104)</w:t>
            </w:r>
          </w:p>
        </w:tc>
        <w:tc>
          <w:tcPr>
            <w:tcW w:w="236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(195,583)</w:t>
            </w:r>
          </w:p>
        </w:tc>
        <w:tc>
          <w:tcPr>
            <w:tcW w:w="236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(200,687)</w:t>
            </w: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(1,664)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(1,664)</w:t>
            </w: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01620" w:rsidRPr="00DD3D23">
              <w:rPr>
                <w:rFonts w:ascii="Angsana New" w:hAnsi="Angsana New" w:cs="Angsana New"/>
                <w:sz w:val="30"/>
                <w:szCs w:val="30"/>
              </w:rPr>
              <w:t>679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B5197" w:rsidRPr="00DD3D23" w:rsidRDefault="00B0162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(9,346)</w:t>
            </w: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(10,02</w:t>
            </w:r>
            <w:r w:rsidR="00BB07E0" w:rsidRPr="00DD3D2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(6,768)</w:t>
            </w:r>
          </w:p>
        </w:tc>
        <w:tc>
          <w:tcPr>
            <w:tcW w:w="236" w:type="dxa"/>
            <w:shd w:val="clear" w:color="auto" w:fill="auto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01620"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196,262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5197" w:rsidRPr="00DD3D23" w:rsidRDefault="00B0162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(9,346)</w:t>
            </w:r>
          </w:p>
        </w:tc>
        <w:tc>
          <w:tcPr>
            <w:tcW w:w="270" w:type="dxa"/>
            <w:shd w:val="clear" w:color="auto" w:fill="auto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5197" w:rsidRPr="00DD3D23" w:rsidRDefault="009D701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(212,376)</w:t>
            </w: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ind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B5197" w:rsidRPr="00DD3D23" w:rsidRDefault="00EB5197" w:rsidP="00EB5197">
            <w:pPr>
              <w:tabs>
                <w:tab w:val="clear" w:pos="680"/>
                <w:tab w:val="clear" w:pos="907"/>
                <w:tab w:val="decimal" w:pos="882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B5197" w:rsidRPr="00DD3D23" w:rsidRDefault="00EB5197" w:rsidP="00EB519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6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B5197" w:rsidRPr="00DD3D23" w:rsidRDefault="00EB5197" w:rsidP="00EB519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826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B5197" w:rsidRPr="00DD3D23" w:rsidRDefault="00EB5197" w:rsidP="00EB519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B5197" w:rsidRPr="00DD3D23" w:rsidRDefault="00EB5197" w:rsidP="00EB5197">
            <w:pPr>
              <w:tabs>
                <w:tab w:val="clear" w:pos="680"/>
                <w:tab w:val="clear" w:pos="907"/>
                <w:tab w:val="decimal" w:pos="792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B5197" w:rsidRPr="00DD3D23" w:rsidTr="00C96F7D">
        <w:trPr>
          <w:trHeight w:val="317"/>
        </w:trPr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B5197" w:rsidRPr="00DD3D23" w:rsidTr="00C96F7D">
        <w:trPr>
          <w:trHeight w:val="164"/>
        </w:trPr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11,745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4,989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9,346</w:t>
            </w: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26,080</w:t>
            </w: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2561 </w:t>
            </w:r>
          </w:p>
        </w:tc>
        <w:tc>
          <w:tcPr>
            <w:tcW w:w="11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F1935" w:rsidRPr="00DD3D23" w:rsidTr="00C96F7D">
        <w:tc>
          <w:tcPr>
            <w:tcW w:w="3970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11,320</w:t>
            </w:r>
          </w:p>
        </w:tc>
        <w:tc>
          <w:tcPr>
            <w:tcW w:w="236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236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9,346</w:t>
            </w:r>
          </w:p>
        </w:tc>
        <w:tc>
          <w:tcPr>
            <w:tcW w:w="270" w:type="dxa"/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F1935" w:rsidRPr="00DD3D23" w:rsidRDefault="001F1935" w:rsidP="001F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21,345</w:t>
            </w:r>
          </w:p>
        </w:tc>
      </w:tr>
      <w:tr w:rsidR="00EB5197" w:rsidRPr="00DD3D23" w:rsidTr="00C96F7D">
        <w:tc>
          <w:tcPr>
            <w:tcW w:w="39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B5197" w:rsidRPr="00DD3D23" w:rsidRDefault="00BB07E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9,99</w:t>
            </w:r>
            <w:r w:rsidR="001D3781"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EB5197" w:rsidRPr="00DD3D23" w:rsidRDefault="00B0162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:rsidR="00EB5197" w:rsidRPr="00DD3D23" w:rsidRDefault="00B01620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B5197" w:rsidRPr="00DD3D23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B5197" w:rsidRPr="00DD3D23" w:rsidRDefault="001D3781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9,995</w:t>
            </w:r>
          </w:p>
        </w:tc>
      </w:tr>
    </w:tbl>
    <w:p w:rsidR="00B861CF" w:rsidRPr="00DD3D23" w:rsidRDefault="00B861CF" w:rsidP="004D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2C7790" w:rsidRPr="00BF4D06" w:rsidRDefault="00BF4D06" w:rsidP="004D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EA2758" w:rsidRPr="00BF4D06">
        <w:rPr>
          <w:rFonts w:ascii="Angsana New" w:hAnsi="Angsana New" w:cs="Angsana New"/>
          <w:sz w:val="30"/>
          <w:szCs w:val="30"/>
          <w:cs/>
        </w:rPr>
        <w:lastRenderedPageBreak/>
        <w:t>เมื่อวันที่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 15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 พฤษภาคม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 2557 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>บริษัทได้เข้าทำสัญญาซื้อขายสิทธิในการใช้เครื่องหมายการค้าไบเล่พร้อมสูตร</w:t>
      </w:r>
      <w:r w:rsidR="000A2BD7" w:rsidRPr="00BF4D06">
        <w:rPr>
          <w:rFonts w:ascii="Angsana New" w:hAnsi="Angsana New" w:cs="Angsana New"/>
          <w:sz w:val="30"/>
          <w:szCs w:val="30"/>
          <w:cs/>
        </w:rPr>
        <w:br/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การผลิตเครื่องดื่มน้ำผลไม้จากบริษัทในประเทศแห่งหนึ่งเป็นจำนวนเงินรวม </w:t>
      </w:r>
      <w:r w:rsidR="00EA2758" w:rsidRPr="00BF4D06">
        <w:rPr>
          <w:rFonts w:ascii="Angsana New" w:hAnsi="Angsana New" w:cs="Angsana New"/>
          <w:sz w:val="30"/>
          <w:szCs w:val="30"/>
        </w:rPr>
        <w:t>224.3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 ล้านบาท ซึ่งประกอบด้วย</w:t>
      </w:r>
      <w:r w:rsidR="000A2BD7" w:rsidRPr="00BF4D06">
        <w:rPr>
          <w:rFonts w:ascii="Angsana New" w:hAnsi="Angsana New" w:cs="Angsana New"/>
          <w:sz w:val="30"/>
          <w:szCs w:val="30"/>
          <w:cs/>
        </w:rPr>
        <w:br/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ค่าสิทธิในการใช้เครื่องหมายการค้าไบเล่ในการผลิตและจำหน่ายเครื่องดื่มน้ำผลไม้ในประเทศต่างๆ 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16 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ประเทศ    ทั่วโลกตามราคาที่กำหนดไว้ในสัญญาเป็นจำนวนเงินรวม 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215.0 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ล้านบาท และค่าสูตรการผลิตเครื่องดื่มน้ำผลไม้ดังกล่าวเป็นจำนวนเงิน 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9.3 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ล้านบาท ณ วันที่ </w:t>
      </w:r>
      <w:r w:rsidR="00287EC0" w:rsidRPr="00BF4D06">
        <w:rPr>
          <w:rFonts w:ascii="Angsana New" w:hAnsi="Angsana New" w:cs="Angsana New"/>
          <w:sz w:val="30"/>
          <w:szCs w:val="30"/>
        </w:rPr>
        <w:t>31</w:t>
      </w:r>
      <w:r w:rsidR="00287EC0" w:rsidRPr="00BF4D06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2557 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>บริษัทได้จ่ายชำระเงินค่าสิทธิในการใช้เครื่องหมายการค้าและค่าสูตรการผลิตดังกล่าวแล้ว</w:t>
      </w:r>
      <w:r w:rsidR="00EA2758" w:rsidRPr="00BF4D06">
        <w:rPr>
          <w:rFonts w:ascii="Angsana New" w:hAnsi="Angsana New" w:cs="Angsana New"/>
          <w:sz w:val="30"/>
          <w:szCs w:val="30"/>
          <w:cs/>
        </w:rPr>
        <w:t xml:space="preserve">เป็นจำนวนเงินรวม 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205.6 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ล้านบาท ในการนี้ บริษัทได้รับการจดทะเบียนโอนสิทธิในการใช้เครื่องหมายการค้าไบเล่ในบางประเทศและสูตรการผลิตแล้วเป็นจำนวนเงินรวม </w:t>
      </w:r>
      <w:r w:rsidR="00287EC0" w:rsidRPr="00BF4D06">
        <w:rPr>
          <w:rFonts w:ascii="Angsana New" w:hAnsi="Angsana New" w:cs="Angsana New"/>
          <w:sz w:val="30"/>
          <w:szCs w:val="30"/>
        </w:rPr>
        <w:t>168.2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 ล้านบาท โดยบันทึกไว้ในบัญชี </w:t>
      </w:r>
      <w:r w:rsidR="00EA2758" w:rsidRPr="00BF4D06">
        <w:rPr>
          <w:rFonts w:ascii="Angsana New" w:hAnsi="Angsana New" w:cs="Angsana New"/>
          <w:sz w:val="30"/>
          <w:szCs w:val="30"/>
        </w:rPr>
        <w:t>“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” 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>ส่วนค่าสิทธิในการใช้เครื่องหมายการค้าในประเทศที่อยู่ระหว่าง</w:t>
      </w:r>
      <w:r w:rsidR="000D31C2" w:rsidRPr="00BF4D06">
        <w:rPr>
          <w:rFonts w:ascii="Angsana New" w:hAnsi="Angsana New" w:cs="Angsana New"/>
          <w:sz w:val="30"/>
          <w:szCs w:val="30"/>
        </w:rPr>
        <w:br/>
      </w:r>
      <w:r w:rsidR="00EA2758" w:rsidRPr="00BF4D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การจดทะเบียนโอนสิทธิส่วนที่เหลือเป็นจำนวนเงินรวม </w:t>
      </w:r>
      <w:r w:rsidR="00287EC0" w:rsidRPr="00BF4D06">
        <w:rPr>
          <w:rFonts w:ascii="Angsana New" w:hAnsi="Angsana New" w:cs="Angsana New"/>
          <w:spacing w:val="-2"/>
          <w:sz w:val="30"/>
          <w:szCs w:val="30"/>
        </w:rPr>
        <w:t>37.4</w:t>
      </w:r>
      <w:r w:rsidR="00EA2758" w:rsidRPr="00BF4D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ล้านบาท บริษัทได้บันทึกไว้ในบัญชี</w:t>
      </w:r>
      <w:r w:rsidR="00EA2758" w:rsidRPr="00BF4D06">
        <w:rPr>
          <w:rFonts w:ascii="Angsana New" w:hAnsi="Angsana New" w:cs="Angsana New"/>
          <w:spacing w:val="-2"/>
          <w:sz w:val="30"/>
          <w:szCs w:val="30"/>
        </w:rPr>
        <w:t xml:space="preserve"> “</w:t>
      </w:r>
      <w:r w:rsidR="00EA2758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เงินจ่ายล่วงหน้าค่าซื้อสิทธิในการใช้เครื่องหมายการค้า</w:t>
      </w:r>
      <w:r w:rsidR="00EA2758" w:rsidRPr="00BF4D06">
        <w:rPr>
          <w:rFonts w:ascii="Angsana New" w:hAnsi="Angsana New" w:cs="Angsana New"/>
          <w:spacing w:val="-2"/>
          <w:sz w:val="30"/>
          <w:szCs w:val="30"/>
        </w:rPr>
        <w:t>”</w:t>
      </w:r>
      <w:r w:rsidR="00EA2758" w:rsidRPr="00BF4D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และจะโอนเป็นสินทรัพย์ไม่มีตัวตนเมื่อได้รับการโอนสิทธิในภายหลัง</w:t>
      </w:r>
    </w:p>
    <w:p w:rsidR="00A23594" w:rsidRPr="00BF4D06" w:rsidRDefault="00A23594" w:rsidP="002C7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C7790" w:rsidRPr="00BF4D06" w:rsidRDefault="002C7790" w:rsidP="002C7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F4D06">
        <w:rPr>
          <w:rFonts w:ascii="Angsana New" w:hAnsi="Angsana New" w:cs="Angsana New"/>
          <w:sz w:val="30"/>
          <w:szCs w:val="30"/>
          <w:cs/>
        </w:rPr>
        <w:t>ณ วันที่</w:t>
      </w:r>
      <w:r w:rsidRPr="00BF4D06">
        <w:rPr>
          <w:rFonts w:ascii="Angsana New" w:hAnsi="Angsana New" w:cs="Angsana New"/>
          <w:sz w:val="30"/>
          <w:szCs w:val="30"/>
        </w:rPr>
        <w:t xml:space="preserve"> 31 </w:t>
      </w:r>
      <w:r w:rsidRPr="00BF4D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F4D06">
        <w:rPr>
          <w:rFonts w:ascii="Angsana New" w:hAnsi="Angsana New" w:cs="Angsana New"/>
          <w:sz w:val="30"/>
          <w:szCs w:val="30"/>
        </w:rPr>
        <w:t xml:space="preserve"> 2557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 บริษัทไม่มีแผนที่จะนำสินค้าภายใต้เครื่องหมายการค้าไบเล่ไปจัดจำหน่ายในต่างประเทศ </w:t>
      </w:r>
      <w:r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ยกเว้นการจัดจำหน่ายในประเทศไทย และไม่สามารถประมาณการกระแสเงินสดที่จะได้รับในอนาคตที่จะเกิดขึ้นจากการใช้เครื่องหมายการค้าไบเล่</w:t>
      </w:r>
      <w:r w:rsidR="00506DBC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ในต่างประเทศ</w:t>
      </w:r>
      <w:r w:rsidRPr="00BF4D06">
        <w:rPr>
          <w:rFonts w:ascii="Angsana New" w:hAnsi="Angsana New" w:cs="Angsana New" w:hint="cs"/>
          <w:spacing w:val="-2"/>
          <w:sz w:val="30"/>
          <w:szCs w:val="30"/>
          <w:cs/>
        </w:rPr>
        <w:t>ได้อย่างน่าเชื่อถือ ยกเว้นการใช้เครื่องหมายการค้าไบเล่ในประเทศไทย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 ดังนั้นผู้บริหารของบริษัทจึงได้พิจารณาตั้งสำรองผลขาดทุนจากการด้อยค่าสำหรับสิทธิ</w:t>
      </w:r>
      <w:r w:rsidR="00506DBC" w:rsidRPr="00BF4D06">
        <w:rPr>
          <w:rFonts w:ascii="Angsana New" w:hAnsi="Angsana New" w:cs="Angsana New" w:hint="cs"/>
          <w:sz w:val="30"/>
          <w:szCs w:val="30"/>
          <w:cs/>
        </w:rPr>
        <w:t>ในการใช้เครื่องหมายการค้าในต่างประเทศ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ในบัญชี </w:t>
      </w:r>
      <w:r w:rsidRPr="00BF4D06">
        <w:rPr>
          <w:rFonts w:ascii="Angsana New" w:hAnsi="Angsana New" w:cs="Angsana New"/>
          <w:sz w:val="30"/>
          <w:szCs w:val="30"/>
        </w:rPr>
        <w:t>“</w:t>
      </w:r>
      <w:r w:rsidRPr="00BF4D06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Pr="00BF4D06">
        <w:rPr>
          <w:rFonts w:ascii="Angsana New" w:hAnsi="Angsana New" w:cs="Angsana New"/>
          <w:sz w:val="30"/>
          <w:szCs w:val="30"/>
        </w:rPr>
        <w:t xml:space="preserve">” 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Pr="00BF4D06">
        <w:rPr>
          <w:rFonts w:ascii="Angsana New" w:hAnsi="Angsana New" w:cs="Angsana New"/>
          <w:sz w:val="30"/>
          <w:szCs w:val="30"/>
        </w:rPr>
        <w:t>84.1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 ล้านบาท และบัญชี </w:t>
      </w:r>
      <w:r w:rsidRPr="00BF4D06">
        <w:rPr>
          <w:rFonts w:ascii="Angsana New" w:hAnsi="Angsana New" w:cs="Angsana New"/>
          <w:sz w:val="30"/>
          <w:szCs w:val="30"/>
        </w:rPr>
        <w:t>“</w:t>
      </w:r>
      <w:r w:rsidRPr="00BF4D06">
        <w:rPr>
          <w:rFonts w:ascii="Angsana New" w:hAnsi="Angsana New" w:cs="Angsana New" w:hint="cs"/>
          <w:sz w:val="30"/>
          <w:szCs w:val="30"/>
          <w:cs/>
        </w:rPr>
        <w:t>เงินจ่ายล่วงหน้าค่าซื้อสิทธิในการใช้เครื่องหมายการค้า</w:t>
      </w:r>
      <w:r w:rsidRPr="00BF4D06">
        <w:rPr>
          <w:rFonts w:ascii="Angsana New" w:hAnsi="Angsana New" w:cs="Angsana New"/>
          <w:sz w:val="30"/>
          <w:szCs w:val="30"/>
        </w:rPr>
        <w:t xml:space="preserve">” 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Pr="00BF4D06">
        <w:rPr>
          <w:rFonts w:ascii="Angsana New" w:hAnsi="Angsana New" w:cs="Angsana New"/>
          <w:sz w:val="30"/>
          <w:szCs w:val="30"/>
        </w:rPr>
        <w:t>37.4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 ล้านบาท รวมเป็นเงินจำนวน </w:t>
      </w:r>
      <w:r w:rsidRPr="00BF4D06">
        <w:rPr>
          <w:rFonts w:ascii="Angsana New" w:hAnsi="Angsana New" w:cs="Angsana New"/>
          <w:sz w:val="30"/>
          <w:szCs w:val="30"/>
        </w:rPr>
        <w:t xml:space="preserve">121.5 </w:t>
      </w:r>
      <w:r w:rsidRPr="00BF4D06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11313F" w:rsidRPr="00BF4D06" w:rsidRDefault="0011313F" w:rsidP="00D62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A244E" w:rsidRPr="00BF4D06" w:rsidRDefault="000D1726" w:rsidP="00D62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F4D06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Pr="00BF4D06">
        <w:rPr>
          <w:rFonts w:ascii="Angsana New" w:hAnsi="Angsana New" w:cs="Angsana New"/>
          <w:sz w:val="30"/>
          <w:szCs w:val="30"/>
        </w:rPr>
        <w:t xml:space="preserve">2558 </w:t>
      </w:r>
      <w:r w:rsidRPr="00BF4D06">
        <w:rPr>
          <w:rFonts w:ascii="Angsana New" w:hAnsi="Angsana New" w:cs="Angsana New" w:hint="cs"/>
          <w:sz w:val="30"/>
          <w:szCs w:val="30"/>
          <w:cs/>
        </w:rPr>
        <w:t>บริษัทได้รับ</w:t>
      </w:r>
      <w:r w:rsidR="004F2B16" w:rsidRPr="00BF4D06">
        <w:rPr>
          <w:rFonts w:ascii="Angsana New" w:hAnsi="Angsana New" w:cs="Angsana New" w:hint="cs"/>
          <w:sz w:val="30"/>
          <w:szCs w:val="30"/>
          <w:cs/>
        </w:rPr>
        <w:t>การจดทะเบียน</w:t>
      </w:r>
      <w:r w:rsidRPr="00BF4D06">
        <w:rPr>
          <w:rFonts w:ascii="Angsana New" w:hAnsi="Angsana New" w:cs="Angsana New" w:hint="cs"/>
          <w:sz w:val="30"/>
          <w:szCs w:val="30"/>
          <w:cs/>
        </w:rPr>
        <w:t>โอนสิทธิในการใช้เครื่องหมายการค้า</w:t>
      </w:r>
      <w:r w:rsidR="00506DBC" w:rsidRPr="00BF4D06">
        <w:rPr>
          <w:rFonts w:ascii="Angsana New" w:hAnsi="Angsana New" w:cs="Angsana New" w:hint="cs"/>
          <w:sz w:val="30"/>
          <w:szCs w:val="30"/>
          <w:cs/>
        </w:rPr>
        <w:t>ในต่าง</w:t>
      </w:r>
      <w:r w:rsidR="004F2B16" w:rsidRPr="00BF4D06">
        <w:rPr>
          <w:rFonts w:ascii="Angsana New" w:hAnsi="Angsana New" w:cs="Angsana New" w:hint="cs"/>
          <w:sz w:val="30"/>
          <w:szCs w:val="30"/>
          <w:cs/>
        </w:rPr>
        <w:t>ประเทศ</w:t>
      </w:r>
      <w:r w:rsidR="00C8552C" w:rsidRPr="00BF4D06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Pr="00BF4D06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4F2B16" w:rsidRPr="00BF4D06">
        <w:rPr>
          <w:rFonts w:ascii="Angsana New" w:hAnsi="Angsana New" w:cs="Angsana New" w:hint="cs"/>
          <w:sz w:val="30"/>
          <w:szCs w:val="30"/>
          <w:cs/>
        </w:rPr>
        <w:t>รวม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552C" w:rsidRPr="00BF4D06">
        <w:rPr>
          <w:rFonts w:ascii="Angsana New" w:hAnsi="Angsana New" w:cs="Angsana New"/>
          <w:sz w:val="30"/>
          <w:szCs w:val="30"/>
        </w:rPr>
        <w:t>35.0</w:t>
      </w:r>
      <w:r w:rsidRPr="00BF4D06">
        <w:rPr>
          <w:rFonts w:ascii="Angsana New" w:hAnsi="Angsana New" w:cs="Angsana New"/>
          <w:sz w:val="30"/>
          <w:szCs w:val="30"/>
        </w:rPr>
        <w:t xml:space="preserve"> </w:t>
      </w:r>
      <w:r w:rsidRPr="00BF4D06">
        <w:rPr>
          <w:rFonts w:ascii="Angsana New" w:hAnsi="Angsana New" w:cs="Angsana New" w:hint="cs"/>
          <w:sz w:val="30"/>
          <w:szCs w:val="30"/>
          <w:cs/>
        </w:rPr>
        <w:t>ล้านบาท และได้โอน</w:t>
      </w:r>
      <w:r w:rsidR="004F2B16" w:rsidRPr="00BF4D06">
        <w:rPr>
          <w:rFonts w:ascii="Angsana New" w:hAnsi="Angsana New" w:cs="Angsana New" w:hint="cs"/>
          <w:sz w:val="30"/>
          <w:szCs w:val="30"/>
          <w:cs/>
        </w:rPr>
        <w:t>สิทธิในการใช้เครื่องหมายการค้า</w:t>
      </w:r>
      <w:r w:rsidR="00C8552C" w:rsidRPr="00BF4D06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2C7790" w:rsidRPr="00BF4D06">
        <w:rPr>
          <w:rFonts w:ascii="Angsana New" w:hAnsi="Angsana New" w:cs="Angsana New" w:hint="cs"/>
          <w:sz w:val="30"/>
          <w:szCs w:val="30"/>
          <w:cs/>
        </w:rPr>
        <w:t>รวมถึงสำรองผลขาดทุนจาก</w:t>
      </w:r>
      <w:r w:rsidR="00BC4FCB" w:rsidRPr="00BF4D06">
        <w:rPr>
          <w:rFonts w:ascii="Angsana New" w:hAnsi="Angsana New" w:cs="Angsana New"/>
          <w:sz w:val="30"/>
          <w:szCs w:val="30"/>
        </w:rPr>
        <w:br/>
      </w:r>
      <w:r w:rsidR="002C7790" w:rsidRPr="00BF4D06">
        <w:rPr>
          <w:rFonts w:ascii="Angsana New" w:hAnsi="Angsana New" w:cs="Angsana New" w:hint="cs"/>
          <w:sz w:val="30"/>
          <w:szCs w:val="30"/>
          <w:cs/>
        </w:rPr>
        <w:t>การด้อยค่า</w:t>
      </w:r>
      <w:r w:rsidR="00C8552C" w:rsidRPr="00BF4D06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BF4D06">
        <w:rPr>
          <w:rFonts w:ascii="Angsana New" w:hAnsi="Angsana New" w:cs="Angsana New" w:hint="cs"/>
          <w:sz w:val="30"/>
          <w:szCs w:val="30"/>
          <w:cs/>
        </w:rPr>
        <w:t>จากบัญชี “เงินจ่ายล่วงหน้าค่าซื้อสิทธิในการใช้เครื่องหมายการค้า” ไปยังบัญชี “สินทรัพย์</w:t>
      </w:r>
      <w:r w:rsidR="002E3A2C" w:rsidRPr="00BF4D06">
        <w:rPr>
          <w:rFonts w:ascii="Angsana New" w:hAnsi="Angsana New" w:cs="Angsana New"/>
          <w:sz w:val="30"/>
          <w:szCs w:val="30"/>
        </w:rPr>
        <w:br/>
      </w:r>
      <w:r w:rsidRPr="00BF4D06">
        <w:rPr>
          <w:rFonts w:ascii="Angsana New" w:hAnsi="Angsana New" w:cs="Angsana New" w:hint="cs"/>
          <w:sz w:val="30"/>
          <w:szCs w:val="30"/>
          <w:cs/>
        </w:rPr>
        <w:t>ไม่มีตัวตน</w:t>
      </w:r>
      <w:r w:rsidRPr="00BF4D06">
        <w:rPr>
          <w:rFonts w:ascii="Angsana New" w:hAnsi="Angsana New" w:cs="Angsana New"/>
          <w:sz w:val="30"/>
          <w:szCs w:val="30"/>
        </w:rPr>
        <w:t>”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3992" w:rsidRPr="00BF4D06">
        <w:rPr>
          <w:rFonts w:ascii="Angsana New" w:hAnsi="Angsana New" w:cs="Angsana New" w:hint="cs"/>
          <w:sz w:val="30"/>
          <w:szCs w:val="30"/>
          <w:cs/>
        </w:rPr>
        <w:t>นอกจากนี้ บริษัท</w:t>
      </w:r>
      <w:r w:rsidR="00520976" w:rsidRPr="00BF4D06">
        <w:rPr>
          <w:rFonts w:ascii="Angsana New" w:hAnsi="Angsana New" w:cs="Angsana New" w:hint="cs"/>
          <w:sz w:val="30"/>
          <w:szCs w:val="30"/>
          <w:cs/>
        </w:rPr>
        <w:t>ถูก</w:t>
      </w:r>
      <w:r w:rsidR="00A32B5B" w:rsidRPr="00BF4D06">
        <w:rPr>
          <w:rFonts w:ascii="Angsana New" w:hAnsi="Angsana New" w:cs="Angsana New" w:hint="cs"/>
          <w:sz w:val="30"/>
          <w:szCs w:val="30"/>
          <w:cs/>
        </w:rPr>
        <w:t>กรมทรัพย์สินทางปัญญาของประเทศไต้หวันสั่ง</w:t>
      </w:r>
      <w:r w:rsidR="00520976" w:rsidRPr="00BF4D06">
        <w:rPr>
          <w:rFonts w:ascii="Angsana New" w:hAnsi="Angsana New" w:cs="Angsana New" w:hint="cs"/>
          <w:sz w:val="30"/>
          <w:szCs w:val="30"/>
          <w:cs/>
        </w:rPr>
        <w:t>เพิกถอนสิทธิในการใช้เครื่อ</w:t>
      </w:r>
      <w:r w:rsidR="00C8552C" w:rsidRPr="00BF4D06">
        <w:rPr>
          <w:rFonts w:ascii="Angsana New" w:hAnsi="Angsana New" w:cs="Angsana New" w:hint="cs"/>
          <w:sz w:val="30"/>
          <w:szCs w:val="30"/>
          <w:cs/>
        </w:rPr>
        <w:t xml:space="preserve">งหมายการค้าไบเล่ในประเทศไต้หวันที่บริษัทได้รับการจดทะเบียนโอนสิทธิแล้วในปี </w:t>
      </w:r>
      <w:r w:rsidR="00C8552C" w:rsidRPr="00BF4D06">
        <w:rPr>
          <w:rFonts w:ascii="Angsana New" w:hAnsi="Angsana New" w:cs="Angsana New"/>
          <w:sz w:val="30"/>
          <w:szCs w:val="30"/>
        </w:rPr>
        <w:t xml:space="preserve">2557 </w:t>
      </w:r>
      <w:r w:rsidR="00520976" w:rsidRPr="00BF4D06">
        <w:rPr>
          <w:rFonts w:ascii="Angsana New" w:hAnsi="Angsana New" w:cs="Angsana New" w:hint="cs"/>
          <w:sz w:val="30"/>
          <w:szCs w:val="30"/>
          <w:cs/>
        </w:rPr>
        <w:t xml:space="preserve">ซึ่งมีมูลค่าเป็นจำนวนเงิน </w:t>
      </w:r>
      <w:r w:rsidR="00520976" w:rsidRPr="00BF4D06">
        <w:rPr>
          <w:rFonts w:ascii="Angsana New" w:hAnsi="Angsana New" w:cs="Angsana New"/>
          <w:sz w:val="30"/>
          <w:szCs w:val="30"/>
        </w:rPr>
        <w:t xml:space="preserve">9.3 </w:t>
      </w:r>
      <w:r w:rsidR="00520976" w:rsidRPr="00BF4D06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553992" w:rsidRPr="00BF4D06">
        <w:rPr>
          <w:rFonts w:ascii="Angsana New" w:hAnsi="Angsana New" w:cs="Angsana New" w:hint="cs"/>
          <w:sz w:val="30"/>
          <w:szCs w:val="30"/>
          <w:cs/>
        </w:rPr>
        <w:t>บริษัทจึงได้ตัดจำหน่ายสิทธิ</w:t>
      </w:r>
      <w:r w:rsidR="00BA5859" w:rsidRPr="00BF4D06">
        <w:rPr>
          <w:rFonts w:ascii="Angsana New" w:hAnsi="Angsana New" w:cs="Angsana New" w:hint="cs"/>
          <w:sz w:val="30"/>
          <w:szCs w:val="30"/>
          <w:cs/>
        </w:rPr>
        <w:t>ในการใช้เครื่องหมายการค้า</w:t>
      </w:r>
      <w:r w:rsidR="00C8552C" w:rsidRPr="00BF4D06">
        <w:rPr>
          <w:rFonts w:ascii="Angsana New" w:hAnsi="Angsana New" w:cs="Angsana New" w:hint="cs"/>
          <w:sz w:val="30"/>
          <w:szCs w:val="30"/>
          <w:cs/>
        </w:rPr>
        <w:t>ในประเทศไต้หวันออกจากบัญชี “สินทรัพย์ไม่มีตัวตน”</w:t>
      </w:r>
      <w:r w:rsidR="00BA5859" w:rsidRPr="00BF4D06">
        <w:rPr>
          <w:rFonts w:ascii="Angsana New" w:hAnsi="Angsana New" w:cs="Angsana New"/>
          <w:sz w:val="30"/>
          <w:szCs w:val="30"/>
        </w:rPr>
        <w:t xml:space="preserve"> </w:t>
      </w:r>
      <w:r w:rsidR="00553992" w:rsidRPr="00BF4D06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="00520976" w:rsidRPr="00BF4D06">
        <w:rPr>
          <w:rFonts w:ascii="Angsana New" w:hAnsi="Angsana New" w:cs="Angsana New" w:hint="cs"/>
          <w:sz w:val="30"/>
          <w:szCs w:val="30"/>
          <w:cs/>
        </w:rPr>
        <w:t>บริษัทผู้ขายสิทธิในกา</w:t>
      </w:r>
      <w:r w:rsidR="00553992" w:rsidRPr="00BF4D06">
        <w:rPr>
          <w:rFonts w:ascii="Angsana New" w:hAnsi="Angsana New" w:cs="Angsana New" w:hint="cs"/>
          <w:sz w:val="30"/>
          <w:szCs w:val="30"/>
          <w:cs/>
        </w:rPr>
        <w:t>รใช้เครื่องหมายการค้า</w:t>
      </w:r>
      <w:r w:rsidR="00C8552C" w:rsidRPr="00BF4D06">
        <w:rPr>
          <w:rFonts w:ascii="Angsana New" w:hAnsi="Angsana New" w:cs="Angsana New" w:hint="cs"/>
          <w:sz w:val="30"/>
          <w:szCs w:val="30"/>
          <w:cs/>
        </w:rPr>
        <w:t>ให้กับบริษัท</w:t>
      </w:r>
      <w:r w:rsidR="00553992" w:rsidRPr="00BF4D06">
        <w:rPr>
          <w:rFonts w:ascii="Angsana New" w:hAnsi="Angsana New" w:cs="Angsana New" w:hint="cs"/>
          <w:sz w:val="30"/>
          <w:szCs w:val="30"/>
          <w:cs/>
        </w:rPr>
        <w:t>ยินยอม</w:t>
      </w:r>
      <w:r w:rsidR="00520976" w:rsidRPr="00BF4D06">
        <w:rPr>
          <w:rFonts w:ascii="Angsana New" w:hAnsi="Angsana New" w:cs="Angsana New" w:hint="cs"/>
          <w:sz w:val="30"/>
          <w:szCs w:val="30"/>
          <w:cs/>
        </w:rPr>
        <w:t>รับผิดชอบ</w:t>
      </w:r>
      <w:r w:rsidR="00553992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การถูกสั่งเพิกถอนสิทธิดังกล่าว</w:t>
      </w:r>
      <w:r w:rsidR="00520976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โดยการ</w:t>
      </w:r>
      <w:r w:rsidR="00C8552C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คืน</w:t>
      </w:r>
      <w:r w:rsidR="00520976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เงิน</w:t>
      </w:r>
      <w:r w:rsidR="00553992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ค่า</w:t>
      </w:r>
      <w:r w:rsidR="00C8552C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ซื้อ</w:t>
      </w:r>
      <w:r w:rsidR="00553992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สิทธิในการใช้เครื่องหมายการค้าไบเล่ในประเทศไต้หวันให้</w:t>
      </w:r>
      <w:r w:rsidR="00BA5859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กับ</w:t>
      </w:r>
      <w:r w:rsidR="00553992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BA5859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ทั้ง</w:t>
      </w:r>
      <w:r w:rsidR="00553992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จำนวน</w:t>
      </w:r>
      <w:r w:rsidR="00C8552C" w:rsidRPr="00BF4D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บริษัทจึงกลับรายการสำรองผลขาดทุนจากการด้อยค่าที่เกี่ยวข้องจำนวนเงิน </w:t>
      </w:r>
      <w:r w:rsidR="00C8552C" w:rsidRPr="00BF4D06">
        <w:rPr>
          <w:rFonts w:ascii="Angsana New" w:hAnsi="Angsana New" w:cs="Angsana New"/>
          <w:spacing w:val="-2"/>
          <w:sz w:val="30"/>
          <w:szCs w:val="30"/>
        </w:rPr>
        <w:t xml:space="preserve">9.3 </w:t>
      </w:r>
      <w:r w:rsidR="00C8552C" w:rsidRPr="00BF4D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ในปี </w:t>
      </w:r>
      <w:r w:rsidR="00C8552C" w:rsidRPr="00BF4D06">
        <w:rPr>
          <w:rFonts w:ascii="Angsana New" w:hAnsi="Angsana New" w:cs="Angsana New"/>
          <w:spacing w:val="-2"/>
          <w:sz w:val="30"/>
          <w:szCs w:val="30"/>
        </w:rPr>
        <w:t>2558</w:t>
      </w:r>
    </w:p>
    <w:p w:rsidR="00A059D2" w:rsidRPr="00BF4D06" w:rsidRDefault="00A0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385B22" w:rsidRPr="00336BB2" w:rsidRDefault="00BF4D06" w:rsidP="0033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2"/>
          <w:sz w:val="30"/>
          <w:szCs w:val="30"/>
          <w:cs/>
        </w:rPr>
        <w:br w:type="page"/>
      </w:r>
      <w:r w:rsidR="00385B22" w:rsidRPr="00BF4D06">
        <w:rPr>
          <w:rFonts w:ascii="Angsana New" w:hAnsi="Angsana New" w:cs="Angsana New"/>
          <w:spacing w:val="2"/>
          <w:sz w:val="30"/>
          <w:szCs w:val="30"/>
          <w:cs/>
        </w:rPr>
        <w:lastRenderedPageBreak/>
        <w:t xml:space="preserve">ในระหว่างปี </w:t>
      </w:r>
      <w:r w:rsidR="00385B22" w:rsidRPr="00BF4D06">
        <w:rPr>
          <w:rFonts w:ascii="Angsana New" w:hAnsi="Angsana New" w:cs="Angsana New"/>
          <w:spacing w:val="2"/>
          <w:sz w:val="30"/>
          <w:szCs w:val="30"/>
        </w:rPr>
        <w:t xml:space="preserve">2559 </w:t>
      </w:r>
      <w:r w:rsidR="00385B22" w:rsidRPr="00BF4D06">
        <w:rPr>
          <w:rFonts w:ascii="Angsana New" w:hAnsi="Angsana New" w:cs="Angsana New" w:hint="cs"/>
          <w:spacing w:val="2"/>
          <w:sz w:val="30"/>
          <w:szCs w:val="30"/>
          <w:cs/>
        </w:rPr>
        <w:t>บริษัทได้รับการจดทะเบียนโอนสิทธิในการใช้เครื่องหมายการค้า</w:t>
      </w:r>
      <w:r w:rsidR="00D454B3" w:rsidRPr="00BF4D06">
        <w:rPr>
          <w:rFonts w:ascii="Angsana New" w:hAnsi="Angsana New" w:cs="Angsana New" w:hint="cs"/>
          <w:spacing w:val="2"/>
          <w:sz w:val="30"/>
          <w:szCs w:val="30"/>
          <w:cs/>
        </w:rPr>
        <w:t>ในต่างประเทศ</w:t>
      </w:r>
      <w:r w:rsidR="00FC13F4" w:rsidRPr="00BF4D06">
        <w:rPr>
          <w:rFonts w:ascii="Angsana New" w:hAnsi="Angsana New" w:cs="Angsana New" w:hint="cs"/>
          <w:spacing w:val="2"/>
          <w:sz w:val="30"/>
          <w:szCs w:val="30"/>
          <w:cs/>
        </w:rPr>
        <w:t>แห่งหนึ่ง</w:t>
      </w:r>
      <w:r w:rsidR="00D454B3" w:rsidRPr="00BF4D06">
        <w:rPr>
          <w:rFonts w:ascii="Angsana New" w:hAnsi="Angsana New" w:cs="Angsana New" w:hint="cs"/>
          <w:spacing w:val="2"/>
          <w:sz w:val="30"/>
          <w:szCs w:val="30"/>
          <w:cs/>
        </w:rPr>
        <w:t>เพิ่ม</w:t>
      </w:r>
      <w:r w:rsidR="00385B22" w:rsidRPr="00BF4D06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เป็นจำนวนเงินรวม </w:t>
      </w:r>
      <w:r w:rsidR="00385B22" w:rsidRPr="00BF4D06">
        <w:rPr>
          <w:rFonts w:ascii="Angsana New" w:hAnsi="Angsana New" w:cs="Angsana New"/>
          <w:spacing w:val="-2"/>
          <w:sz w:val="30"/>
          <w:szCs w:val="30"/>
        </w:rPr>
        <w:t xml:space="preserve">2.3 </w:t>
      </w:r>
      <w:r w:rsidR="00385B22" w:rsidRPr="00BF4D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="00385B22" w:rsidRPr="00BF4D06">
        <w:rPr>
          <w:rFonts w:ascii="Angsana New" w:hAnsi="Angsana New" w:cs="Angsana New" w:hint="cs"/>
          <w:sz w:val="30"/>
          <w:szCs w:val="30"/>
          <w:cs/>
        </w:rPr>
        <w:t xml:space="preserve">และได้โอนสิทธิในการใช้เครื่องหมายการค้าดังกล่าวรวมถึงสำรองผลขาดทุนจากการด้อยค่าที่เกี่ยวข้องจากบัญชี </w:t>
      </w:r>
      <w:r w:rsidR="00385B22" w:rsidRPr="00BF4D06">
        <w:rPr>
          <w:rFonts w:ascii="Angsana New" w:hAnsi="Angsana New" w:cs="Angsana New"/>
          <w:sz w:val="30"/>
          <w:szCs w:val="30"/>
        </w:rPr>
        <w:t>“</w:t>
      </w:r>
      <w:r w:rsidR="00385B22" w:rsidRPr="00BF4D06">
        <w:rPr>
          <w:rFonts w:ascii="Angsana New" w:hAnsi="Angsana New" w:cs="Angsana New" w:hint="cs"/>
          <w:sz w:val="30"/>
          <w:szCs w:val="30"/>
          <w:cs/>
        </w:rPr>
        <w:t>เงินจ่ายล่วงหน้าค่าซื้อสิทธิในการใช้เครื่องหมายการค้า</w:t>
      </w:r>
      <w:r w:rsidR="00385B22" w:rsidRPr="00BF4D06">
        <w:rPr>
          <w:rFonts w:ascii="Angsana New" w:hAnsi="Angsana New" w:cs="Angsana New"/>
          <w:sz w:val="30"/>
          <w:szCs w:val="30"/>
        </w:rPr>
        <w:t>”</w:t>
      </w:r>
      <w:r w:rsidR="00385B22" w:rsidRPr="00BF4D06">
        <w:rPr>
          <w:rFonts w:ascii="Angsana New" w:hAnsi="Angsana New" w:cs="Angsana New" w:hint="cs"/>
          <w:sz w:val="30"/>
          <w:szCs w:val="30"/>
          <w:cs/>
        </w:rPr>
        <w:t xml:space="preserve"> ไปยังบัญชี </w:t>
      </w:r>
      <w:r w:rsidR="00385B22" w:rsidRPr="00BF4D06">
        <w:rPr>
          <w:rFonts w:ascii="Angsana New" w:hAnsi="Angsana New" w:cs="Angsana New"/>
          <w:sz w:val="30"/>
          <w:szCs w:val="30"/>
        </w:rPr>
        <w:t>“</w:t>
      </w:r>
      <w:r w:rsidR="00385B22" w:rsidRPr="00BF4D06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="000902A6" w:rsidRPr="00BF4D06">
        <w:rPr>
          <w:rFonts w:ascii="Angsana New" w:hAnsi="Angsana New" w:cs="Angsana New"/>
          <w:sz w:val="30"/>
          <w:szCs w:val="30"/>
        </w:rPr>
        <w:br/>
      </w:r>
      <w:r w:rsidR="00385B22" w:rsidRPr="00BF4D06">
        <w:rPr>
          <w:rFonts w:ascii="Angsana New" w:hAnsi="Angsana New" w:cs="Angsana New" w:hint="cs"/>
          <w:sz w:val="30"/>
          <w:szCs w:val="30"/>
          <w:cs/>
        </w:rPr>
        <w:t>ไม่มีตัวตน</w:t>
      </w:r>
      <w:r w:rsidR="00385B22" w:rsidRPr="00BF4D06">
        <w:rPr>
          <w:rFonts w:ascii="Angsana New" w:hAnsi="Angsana New" w:cs="Angsana New"/>
          <w:sz w:val="30"/>
          <w:szCs w:val="30"/>
        </w:rPr>
        <w:t>”</w:t>
      </w:r>
      <w:r w:rsidR="00984D2E" w:rsidRPr="00BF4D06">
        <w:rPr>
          <w:rFonts w:ascii="Angsana New" w:hAnsi="Angsana New" w:cs="Angsana New"/>
          <w:sz w:val="30"/>
          <w:szCs w:val="30"/>
        </w:rPr>
        <w:t xml:space="preserve"> </w:t>
      </w:r>
      <w:r w:rsidR="00385B22" w:rsidRPr="00BF4D06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="00336BB2" w:rsidRPr="00BF4D06">
        <w:rPr>
          <w:rFonts w:ascii="Angsana New" w:hAnsi="Angsana New" w:cs="Angsana New" w:hint="cs"/>
          <w:sz w:val="30"/>
          <w:szCs w:val="30"/>
          <w:cs/>
        </w:rPr>
        <w:t>บริษัทได้จ่ายชำระเงินค่าสิทธิในการใช้เครื่องหมายการค้า</w:t>
      </w:r>
      <w:r w:rsidR="00281EE1" w:rsidRPr="00BF4D06"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="00336BB2" w:rsidRPr="00BF4D06">
        <w:rPr>
          <w:rFonts w:ascii="Angsana New" w:hAnsi="Angsana New" w:cs="Angsana New" w:hint="cs"/>
          <w:sz w:val="30"/>
          <w:szCs w:val="30"/>
          <w:cs/>
        </w:rPr>
        <w:t xml:space="preserve">เพิ่มเติมเป็นจำนวน </w:t>
      </w:r>
      <w:r w:rsidR="00336BB2" w:rsidRPr="00BF4D06">
        <w:rPr>
          <w:rFonts w:ascii="Angsana New" w:hAnsi="Angsana New" w:cs="Angsana New"/>
          <w:spacing w:val="-10"/>
          <w:sz w:val="30"/>
          <w:szCs w:val="30"/>
        </w:rPr>
        <w:t>9.3</w:t>
      </w:r>
      <w:r w:rsidR="00336BB2" w:rsidRPr="00BF4D06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ล้านบาท</w:t>
      </w:r>
      <w:r w:rsidR="00271505" w:rsidRPr="00BF4D06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ในการนี้ บริษัทได้รับการจดทะเบียนโอนสิทธิในการใช้เครื่องหมายการค้าในประเทศดังกล่าวแล้วใน</w:t>
      </w:r>
      <w:r w:rsidR="00B861CF" w:rsidRPr="00BF4D06">
        <w:rPr>
          <w:rFonts w:ascii="Angsana New" w:hAnsi="Angsana New" w:cs="Angsana New" w:hint="cs"/>
          <w:spacing w:val="-10"/>
          <w:sz w:val="30"/>
          <w:szCs w:val="30"/>
          <w:cs/>
        </w:rPr>
        <w:t>ระหว่าง</w:t>
      </w:r>
      <w:r w:rsidR="00271505" w:rsidRPr="00BF4D06">
        <w:rPr>
          <w:rFonts w:ascii="Angsana New" w:hAnsi="Angsana New" w:cs="Angsana New" w:hint="cs"/>
          <w:spacing w:val="-10"/>
          <w:sz w:val="30"/>
          <w:szCs w:val="30"/>
          <w:cs/>
        </w:rPr>
        <w:t>ปี</w:t>
      </w:r>
      <w:r w:rsidR="002715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1505" w:rsidRPr="00A35A85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บริษัทจึงได้บันทึก</w:t>
      </w:r>
      <w:r w:rsidR="00A908A4">
        <w:rPr>
          <w:rFonts w:ascii="Angsana New" w:hAnsi="Angsana New" w:cs="Angsana New" w:hint="cs"/>
          <w:spacing w:val="-4"/>
          <w:sz w:val="30"/>
          <w:szCs w:val="30"/>
          <w:cs/>
        </w:rPr>
        <w:t>สิทธิในการใช้เครื่องหมายการค้าและ</w:t>
      </w:r>
      <w:r w:rsidR="00336BB2" w:rsidRPr="00A35A85">
        <w:rPr>
          <w:rFonts w:ascii="Angsana New" w:hAnsi="Angsana New" w:cs="Angsana New" w:hint="cs"/>
          <w:spacing w:val="-4"/>
          <w:sz w:val="30"/>
          <w:szCs w:val="30"/>
          <w:cs/>
        </w:rPr>
        <w:t>ตั้งสำรองผลขาดทุนจากการด้อยค่าเป็นจำนวนเงิน</w:t>
      </w:r>
      <w:r w:rsidR="00336BB2" w:rsidRPr="00281EE1">
        <w:rPr>
          <w:rFonts w:ascii="Angsana New" w:hAnsi="Angsana New" w:cs="Angsana New" w:hint="cs"/>
          <w:spacing w:val="2"/>
          <w:sz w:val="30"/>
          <w:szCs w:val="30"/>
          <w:cs/>
        </w:rPr>
        <w:t>เดียวกัน</w:t>
      </w:r>
      <w:r w:rsidR="00A908A4" w:rsidRPr="00A35A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ไว้ในบัญชี </w:t>
      </w:r>
      <w:r w:rsidR="00A908A4" w:rsidRPr="00A35A85">
        <w:rPr>
          <w:rFonts w:ascii="Angsana New" w:hAnsi="Angsana New" w:cs="Angsana New"/>
          <w:spacing w:val="-4"/>
          <w:sz w:val="30"/>
          <w:szCs w:val="30"/>
        </w:rPr>
        <w:t>“</w:t>
      </w:r>
      <w:r w:rsidR="00A908A4" w:rsidRPr="00A35A85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สินทรัพย์ไม่มีตัวตน</w:t>
      </w:r>
      <w:r w:rsidR="00A908A4" w:rsidRPr="00A35A85">
        <w:rPr>
          <w:rFonts w:ascii="Angsana New" w:hAnsi="Angsana New" w:cs="Angsana New"/>
          <w:spacing w:val="-4"/>
          <w:sz w:val="30"/>
          <w:szCs w:val="30"/>
        </w:rPr>
        <w:t>”</w:t>
      </w:r>
    </w:p>
    <w:p w:rsidR="00984836" w:rsidRPr="000C6211" w:rsidRDefault="00984836" w:rsidP="00984836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D62A32" w:rsidRPr="0077676E" w:rsidRDefault="00E635BC" w:rsidP="004D6E92">
      <w:pPr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77676E">
        <w:rPr>
          <w:rFonts w:ascii="Angsana New" w:hAnsi="Angsana New" w:cs="Angsana New"/>
          <w:i/>
          <w:iCs/>
          <w:sz w:val="30"/>
          <w:szCs w:val="30"/>
          <w:cs/>
        </w:rPr>
        <w:t>การทดสอบการด้อยค่</w:t>
      </w:r>
      <w:r w:rsidR="00D62A32" w:rsidRPr="0077676E">
        <w:rPr>
          <w:rFonts w:ascii="Angsana New" w:hAnsi="Angsana New" w:cs="Angsana New"/>
          <w:i/>
          <w:iCs/>
          <w:sz w:val="30"/>
          <w:szCs w:val="30"/>
          <w:cs/>
        </w:rPr>
        <w:t>าสำหรับสิทธิในการใช้เครื่องหมายการค้าไบเล่ในประเทศไทย</w:t>
      </w:r>
    </w:p>
    <w:p w:rsidR="004D6E92" w:rsidRPr="0077676E" w:rsidRDefault="004D6E92" w:rsidP="004D6E92">
      <w:pPr>
        <w:ind w:left="540"/>
        <w:rPr>
          <w:rFonts w:ascii="Angsana New" w:hAnsi="Angsana New" w:cs="Angsana New"/>
          <w:i/>
          <w:iCs/>
          <w:sz w:val="24"/>
          <w:szCs w:val="24"/>
        </w:rPr>
      </w:pPr>
    </w:p>
    <w:p w:rsidR="00A059D2" w:rsidRPr="0077676E" w:rsidRDefault="004D6E92" w:rsidP="004D6E9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7676E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มูลค่าที่คาดว่าจะได้รับคืนของสิทธิในการใช้เครื่องหมายการค้าในประเทศไทยคำนวณจากมูลค่าจากการใช้ โดยการคิดลดกระแสเงินสดหลังคำนึงภาษีเงินได้ที่จะประหยัดได้จากการใช้สิทธิในการใช้เครื่องหมายการค้าแทนการจ่าย</w:t>
      </w:r>
      <w:r w:rsidR="000D31C2" w:rsidRPr="0077676E">
        <w:rPr>
          <w:rFonts w:ascii="Angsana New" w:hAnsi="Angsana New" w:cs="Angsana New"/>
          <w:spacing w:val="-2"/>
          <w:sz w:val="30"/>
          <w:szCs w:val="30"/>
          <w:cs/>
        </w:rPr>
        <w:t>ชำระค่าสิทธิ ข้อสมมติ</w:t>
      </w:r>
      <w:r w:rsidRPr="0077676E">
        <w:rPr>
          <w:rFonts w:ascii="Angsana New" w:hAnsi="Angsana New" w:cs="Angsana New"/>
          <w:spacing w:val="-2"/>
          <w:sz w:val="30"/>
          <w:szCs w:val="30"/>
          <w:cs/>
        </w:rPr>
        <w:t>หลักในการประมาณการมูลค่าจากการใช้ ได้แก่ อัตราการเติบโตของรายได้</w:t>
      </w:r>
      <w:r w:rsidRPr="0077676E">
        <w:rPr>
          <w:rFonts w:ascii="Angsana New" w:hAnsi="Angsana New" w:cs="Angsana New"/>
          <w:spacing w:val="-2"/>
          <w:sz w:val="30"/>
          <w:szCs w:val="30"/>
        </w:rPr>
        <w:t xml:space="preserve">  </w:t>
      </w:r>
      <w:r w:rsidRPr="0077676E">
        <w:rPr>
          <w:rFonts w:ascii="Angsana New" w:hAnsi="Angsana New" w:cs="Angsana New"/>
          <w:spacing w:val="-2"/>
          <w:sz w:val="30"/>
          <w:szCs w:val="30"/>
          <w:cs/>
        </w:rPr>
        <w:t>อัตราค่าสิทธิ</w:t>
      </w:r>
      <w:r w:rsidRPr="0077676E">
        <w:rPr>
          <w:rFonts w:ascii="Angsana New" w:hAnsi="Angsana New" w:cs="Angsana New"/>
          <w:sz w:val="30"/>
          <w:szCs w:val="30"/>
          <w:cs/>
        </w:rPr>
        <w:t xml:space="preserve"> อัตราภาษีและอัตราคิดลด</w:t>
      </w:r>
    </w:p>
    <w:p w:rsidR="00BC4FCB" w:rsidRPr="0077676E" w:rsidRDefault="00BC4FCB" w:rsidP="004D6E9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D6E92" w:rsidRDefault="004D6E92" w:rsidP="004D6E92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7676E">
        <w:rPr>
          <w:rFonts w:ascii="Angsana New" w:hAnsi="Angsana New" w:cs="Angsana New"/>
          <w:sz w:val="30"/>
          <w:szCs w:val="30"/>
          <w:cs/>
        </w:rPr>
        <w:t>กระแสเงินสดหลังคำนึงภาษีเงินได้ที่จะประหยัดได้คำนวณจากประมาณการรายได้ที่จะได้รับจากการจำหน่ายเครื่องดื่มน้ำผลไม้ไบเล่ ปรับปรุงด้วยค่าสิทธิและภาษีที่ต้องชำระ ในการประมาณการรายได้ ผู้บริหารใช้การคาดการณ์อัตราการเติบโตรวมถึงประมาณการยอดขายและราคาขาย</w:t>
      </w:r>
      <w:r w:rsidR="00271505" w:rsidRPr="0077676E">
        <w:rPr>
          <w:rFonts w:ascii="Angsana New" w:hAnsi="Angsana New" w:cs="Angsana New" w:hint="cs"/>
          <w:sz w:val="30"/>
          <w:szCs w:val="30"/>
          <w:cs/>
        </w:rPr>
        <w:t>ในอนาคต</w:t>
      </w:r>
      <w:r w:rsidRPr="0077676E">
        <w:rPr>
          <w:rFonts w:ascii="Angsana New" w:hAnsi="Angsana New" w:cs="Angsana New"/>
          <w:sz w:val="30"/>
          <w:szCs w:val="30"/>
          <w:cs/>
        </w:rPr>
        <w:t xml:space="preserve"> อัตราค่าสิทธิ</w:t>
      </w:r>
      <w:r w:rsidRPr="0077676E">
        <w:rPr>
          <w:rFonts w:ascii="Angsana New" w:hAnsi="Angsana New" w:cs="Angsana New"/>
          <w:spacing w:val="-2"/>
          <w:sz w:val="30"/>
          <w:szCs w:val="30"/>
          <w:cs/>
        </w:rPr>
        <w:t>ประเมินจากข้อมูลอัตราค่าสิทธิของเครื่องดื่มชนิดอื่นๆ ที่สามารถเทียบเคียงได้ อัตราคิดลดคำนวณจากต้นทุนถัวเฉลี่ย</w:t>
      </w:r>
      <w:r w:rsidRPr="0077676E">
        <w:rPr>
          <w:rFonts w:ascii="Angsana New" w:hAnsi="Angsana New" w:cs="Angsana New"/>
          <w:spacing w:val="-4"/>
          <w:sz w:val="30"/>
          <w:szCs w:val="30"/>
          <w:cs/>
        </w:rPr>
        <w:t>ถ่วงน้ำหนักของเงินทุน</w:t>
      </w:r>
      <w:r w:rsidRPr="0077676E">
        <w:rPr>
          <w:rFonts w:ascii="Angsana New" w:hAnsi="Angsana New" w:cs="Angsana New"/>
          <w:spacing w:val="-4"/>
          <w:sz w:val="30"/>
          <w:szCs w:val="30"/>
        </w:rPr>
        <w:t xml:space="preserve"> (WACC) </w:t>
      </w:r>
      <w:r w:rsidR="005B6321" w:rsidRPr="0077676E">
        <w:rPr>
          <w:rFonts w:ascii="Angsana New" w:hAnsi="Angsana New" w:cs="Angsana New"/>
          <w:spacing w:val="-4"/>
          <w:sz w:val="30"/>
          <w:szCs w:val="30"/>
          <w:cs/>
        </w:rPr>
        <w:t>โดยไม่มี</w:t>
      </w:r>
      <w:r w:rsidRPr="0077676E">
        <w:rPr>
          <w:rFonts w:ascii="Angsana New" w:hAnsi="Angsana New" w:cs="Angsana New"/>
          <w:spacing w:val="-4"/>
          <w:sz w:val="30"/>
          <w:szCs w:val="30"/>
          <w:cs/>
        </w:rPr>
        <w:t xml:space="preserve">การเติบโตหลังช่วงระยะเวลาประมาณการ </w:t>
      </w:r>
      <w:r w:rsidRPr="0077676E">
        <w:rPr>
          <w:rFonts w:ascii="Angsana New" w:hAnsi="Angsana New" w:cs="Angsana New"/>
          <w:spacing w:val="-4"/>
          <w:sz w:val="30"/>
          <w:szCs w:val="30"/>
        </w:rPr>
        <w:t>(Terminal growth)</w:t>
      </w:r>
    </w:p>
    <w:p w:rsidR="00BF4D06" w:rsidRPr="0077676E" w:rsidRDefault="00BF4D06" w:rsidP="004D6E9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81EE1" w:rsidRPr="00041268" w:rsidRDefault="00281EE1" w:rsidP="00281EE1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3216">
        <w:rPr>
          <w:rFonts w:ascii="Angsana New" w:hAnsi="Angsana New" w:cs="Angsana New" w:hint="cs"/>
          <w:sz w:val="30"/>
          <w:szCs w:val="30"/>
          <w:cs/>
        </w:rPr>
        <w:t>ทั้งนี้จากการทดสอบการด้อยค่า พบว่าประมาณการมูลค่าที่คาดว่าจะได้รับคืนมีมูลค่าต่ำกว่ามูลค่าตามบัญชี</w:t>
      </w:r>
      <w:r w:rsidR="000D31C2" w:rsidRPr="00E63216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0D31C2" w:rsidRPr="00E63216">
        <w:rPr>
          <w:rFonts w:ascii="Angsana New" w:hAnsi="Angsana New" w:cs="Angsana New"/>
          <w:sz w:val="30"/>
          <w:szCs w:val="30"/>
        </w:rPr>
        <w:t xml:space="preserve"> 31 </w:t>
      </w:r>
      <w:r w:rsidR="000D31C2" w:rsidRPr="00E6321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0D31C2" w:rsidRPr="00E63216">
        <w:rPr>
          <w:rFonts w:ascii="Angsana New" w:hAnsi="Angsana New" w:cs="Angsana New"/>
          <w:sz w:val="30"/>
          <w:szCs w:val="30"/>
        </w:rPr>
        <w:t>256</w:t>
      </w:r>
      <w:r w:rsidR="0077676E" w:rsidRPr="00E63216">
        <w:rPr>
          <w:rFonts w:ascii="Angsana New" w:hAnsi="Angsana New" w:cs="Angsana New"/>
          <w:sz w:val="30"/>
          <w:szCs w:val="30"/>
        </w:rPr>
        <w:t>2</w:t>
      </w:r>
      <w:r w:rsidR="000D31C2" w:rsidRPr="00E63216">
        <w:rPr>
          <w:rFonts w:ascii="Angsana New" w:hAnsi="Angsana New" w:cs="Angsana New"/>
          <w:sz w:val="30"/>
          <w:szCs w:val="30"/>
        </w:rPr>
        <w:t xml:space="preserve"> </w:t>
      </w:r>
      <w:r w:rsidRPr="00E63216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D744B6">
        <w:rPr>
          <w:rFonts w:ascii="Angsana New" w:hAnsi="Angsana New" w:cs="Angsana New"/>
          <w:sz w:val="30"/>
          <w:szCs w:val="30"/>
        </w:rPr>
        <w:t>0.7</w:t>
      </w:r>
      <w:r w:rsidRPr="00E6321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D31C2" w:rsidRPr="00E63216">
        <w:rPr>
          <w:rFonts w:ascii="Angsana New" w:hAnsi="Angsana New" w:cs="Angsana New"/>
          <w:sz w:val="30"/>
          <w:szCs w:val="30"/>
        </w:rPr>
        <w:t xml:space="preserve"> </w:t>
      </w:r>
      <w:r w:rsidR="00093C94" w:rsidRPr="00E63216">
        <w:rPr>
          <w:rFonts w:ascii="Angsana New" w:hAnsi="Angsana New" w:cs="Angsana New"/>
          <w:i/>
          <w:iCs/>
          <w:sz w:val="30"/>
          <w:szCs w:val="30"/>
        </w:rPr>
        <w:t>(256</w:t>
      </w:r>
      <w:r w:rsidR="0077676E" w:rsidRPr="00E63216">
        <w:rPr>
          <w:rFonts w:ascii="Angsana New" w:hAnsi="Angsana New" w:cs="Angsana New"/>
          <w:i/>
          <w:iCs/>
          <w:sz w:val="30"/>
          <w:szCs w:val="30"/>
        </w:rPr>
        <w:t>1</w:t>
      </w:r>
      <w:r w:rsidR="000D31C2" w:rsidRPr="00E63216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77676E" w:rsidRPr="00E63216">
        <w:rPr>
          <w:rFonts w:ascii="Angsana New" w:hAnsi="Angsana New" w:cs="Angsana New"/>
          <w:i/>
          <w:iCs/>
          <w:sz w:val="30"/>
          <w:szCs w:val="30"/>
        </w:rPr>
        <w:t>4.3</w:t>
      </w:r>
      <w:r w:rsidR="000D31C2" w:rsidRPr="00E6321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D31C2" w:rsidRPr="00E6321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D31C2" w:rsidRPr="00E63216">
        <w:rPr>
          <w:rFonts w:ascii="Angsana New" w:hAnsi="Angsana New" w:cs="Angsana New"/>
          <w:i/>
          <w:iCs/>
          <w:sz w:val="30"/>
          <w:szCs w:val="30"/>
        </w:rPr>
        <w:t>)</w:t>
      </w:r>
      <w:r w:rsidRPr="00E63216">
        <w:rPr>
          <w:rFonts w:ascii="Angsana New" w:hAnsi="Angsana New" w:cs="Angsana New" w:hint="cs"/>
          <w:sz w:val="30"/>
          <w:szCs w:val="30"/>
          <w:cs/>
        </w:rPr>
        <w:t xml:space="preserve"> ดังนั้นผู้บริหารจึงได้พิจารณาตั้งสำรอง</w:t>
      </w:r>
      <w:r w:rsidR="000D31C2" w:rsidRPr="00E63216">
        <w:rPr>
          <w:rFonts w:ascii="Angsana New" w:hAnsi="Angsana New" w:cs="Angsana New"/>
          <w:sz w:val="30"/>
          <w:szCs w:val="30"/>
          <w:cs/>
        </w:rPr>
        <w:br/>
      </w:r>
      <w:r w:rsidRPr="00E63216">
        <w:rPr>
          <w:rFonts w:ascii="Angsana New" w:hAnsi="Angsana New" w:cs="Angsana New" w:hint="cs"/>
          <w:sz w:val="30"/>
          <w:szCs w:val="30"/>
          <w:cs/>
        </w:rPr>
        <w:t xml:space="preserve">ผลขาดทุนจากการด้อยค่าสำหรับสิทธิในการใช้เครื่องหมายการค้าในประเทศไทยในบัญชี </w:t>
      </w:r>
      <w:r w:rsidRPr="00E63216">
        <w:rPr>
          <w:rFonts w:ascii="Angsana New" w:hAnsi="Angsana New" w:cs="Angsana New"/>
          <w:sz w:val="30"/>
          <w:szCs w:val="30"/>
        </w:rPr>
        <w:t>“</w:t>
      </w:r>
      <w:r w:rsidRPr="00E63216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Pr="00E63216">
        <w:rPr>
          <w:rFonts w:ascii="Angsana New" w:hAnsi="Angsana New" w:cs="Angsana New"/>
          <w:sz w:val="30"/>
          <w:szCs w:val="30"/>
        </w:rPr>
        <w:t xml:space="preserve">” </w:t>
      </w:r>
      <w:r w:rsidR="000D31C2" w:rsidRPr="00E63216">
        <w:rPr>
          <w:rFonts w:ascii="Angsana New" w:hAnsi="Angsana New" w:cs="Angsana New"/>
          <w:sz w:val="30"/>
          <w:szCs w:val="30"/>
          <w:cs/>
        </w:rPr>
        <w:br/>
      </w:r>
      <w:r w:rsidR="00452B26" w:rsidRPr="00E63216">
        <w:rPr>
          <w:rFonts w:ascii="Angsana New" w:hAnsi="Angsana New" w:cs="Angsana New" w:hint="cs"/>
          <w:sz w:val="30"/>
          <w:szCs w:val="30"/>
          <w:cs/>
        </w:rPr>
        <w:t>และผลขาดทุนจากการด้อยค่าสำหรับ</w:t>
      </w:r>
      <w:r w:rsidR="00581C42" w:rsidRPr="00E63216">
        <w:rPr>
          <w:rFonts w:ascii="Angsana New" w:hAnsi="Angsana New" w:cs="Angsana New" w:hint="cs"/>
          <w:sz w:val="30"/>
          <w:szCs w:val="30"/>
          <w:cs/>
        </w:rPr>
        <w:t>สิทธิในการใช้เครื่องหมายการค้าในงบกำไรขาดทุนเบ็ดเสร็จสำหรับปีสิ้นสุด</w:t>
      </w:r>
      <w:r w:rsidR="000D31C2" w:rsidRPr="00E63216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0D31C2" w:rsidRPr="00E63216">
        <w:rPr>
          <w:rFonts w:ascii="Angsana New" w:hAnsi="Angsana New" w:cs="Angsana New"/>
          <w:sz w:val="30"/>
          <w:szCs w:val="30"/>
        </w:rPr>
        <w:t xml:space="preserve">31 </w:t>
      </w:r>
      <w:r w:rsidR="000D31C2" w:rsidRPr="00E6321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0D31C2" w:rsidRPr="00E63216">
        <w:rPr>
          <w:rFonts w:ascii="Angsana New" w:hAnsi="Angsana New" w:cs="Angsana New"/>
          <w:sz w:val="30"/>
          <w:szCs w:val="30"/>
        </w:rPr>
        <w:t>256</w:t>
      </w:r>
      <w:r w:rsidR="0077676E" w:rsidRPr="00E63216">
        <w:rPr>
          <w:rFonts w:ascii="Angsana New" w:hAnsi="Angsana New" w:cs="Angsana New"/>
          <w:sz w:val="30"/>
          <w:szCs w:val="30"/>
        </w:rPr>
        <w:t>2</w:t>
      </w:r>
      <w:r w:rsidR="000D31C2" w:rsidRPr="00E632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3216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041268">
        <w:rPr>
          <w:rFonts w:ascii="Angsana New" w:hAnsi="Angsana New" w:cs="Angsana New"/>
          <w:sz w:val="30"/>
          <w:szCs w:val="30"/>
        </w:rPr>
        <w:t>0.7</w:t>
      </w:r>
      <w:r w:rsidRPr="00E6321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D31C2" w:rsidRPr="00E632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31C2" w:rsidRPr="00E63216">
        <w:rPr>
          <w:rFonts w:ascii="Angsana New" w:hAnsi="Angsana New" w:cs="Angsana New"/>
          <w:i/>
          <w:iCs/>
          <w:sz w:val="30"/>
          <w:szCs w:val="30"/>
        </w:rPr>
        <w:t>(25</w:t>
      </w:r>
      <w:r w:rsidR="00486E08" w:rsidRPr="00E63216">
        <w:rPr>
          <w:rFonts w:ascii="Angsana New" w:hAnsi="Angsana New" w:cs="Angsana New"/>
          <w:i/>
          <w:iCs/>
          <w:sz w:val="30"/>
          <w:szCs w:val="30"/>
        </w:rPr>
        <w:t>6</w:t>
      </w:r>
      <w:r w:rsidR="0077676E" w:rsidRPr="00E63216">
        <w:rPr>
          <w:rFonts w:ascii="Angsana New" w:hAnsi="Angsana New" w:cs="Angsana New"/>
          <w:i/>
          <w:iCs/>
          <w:sz w:val="30"/>
          <w:szCs w:val="30"/>
        </w:rPr>
        <w:t>1</w:t>
      </w:r>
      <w:r w:rsidR="000D31C2" w:rsidRPr="00E63216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77676E" w:rsidRPr="00E63216">
        <w:rPr>
          <w:rFonts w:ascii="Angsana New" w:hAnsi="Angsana New" w:cs="Angsana New"/>
          <w:i/>
          <w:iCs/>
          <w:sz w:val="30"/>
          <w:szCs w:val="30"/>
        </w:rPr>
        <w:t>4.3</w:t>
      </w:r>
      <w:r w:rsidR="000D31C2" w:rsidRPr="00E6321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D31C2" w:rsidRPr="00E6321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D31C2" w:rsidRPr="00E63216">
        <w:rPr>
          <w:rFonts w:ascii="Angsana New" w:hAnsi="Angsana New" w:cs="Angsana New"/>
          <w:i/>
          <w:iCs/>
          <w:sz w:val="30"/>
          <w:szCs w:val="30"/>
        </w:rPr>
        <w:t>)</w:t>
      </w:r>
      <w:r w:rsidR="0004126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41268">
        <w:rPr>
          <w:rFonts w:ascii="Angsana New" w:hAnsi="Angsana New" w:cs="Angsana New" w:hint="cs"/>
          <w:sz w:val="30"/>
          <w:szCs w:val="30"/>
          <w:cs/>
        </w:rPr>
        <w:t>นอกจากนี้บริษัทได้ตั้งสำรองผลขาดทุน</w:t>
      </w:r>
      <w:r w:rsidR="00041268" w:rsidRPr="008D2E04">
        <w:rPr>
          <w:rFonts w:ascii="Angsana New" w:hAnsi="Angsana New" w:cs="Angsana New" w:hint="cs"/>
          <w:spacing w:val="-2"/>
          <w:sz w:val="30"/>
          <w:szCs w:val="30"/>
          <w:cs/>
        </w:rPr>
        <w:t>จากการด้อยค่าสำหรับสูตรการผลิต</w:t>
      </w:r>
      <w:r w:rsidR="00D90FC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ณ </w:t>
      </w:r>
      <w:r w:rsidR="00041268" w:rsidRPr="008D2E0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วันที่ </w:t>
      </w:r>
      <w:r w:rsidR="00041268" w:rsidRPr="008D2E04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041268" w:rsidRPr="008D2E0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041268" w:rsidRPr="008D2E04">
        <w:rPr>
          <w:rFonts w:ascii="Angsana New" w:hAnsi="Angsana New" w:cs="Angsana New"/>
          <w:spacing w:val="-2"/>
          <w:sz w:val="30"/>
          <w:szCs w:val="30"/>
        </w:rPr>
        <w:t xml:space="preserve">2562 </w:t>
      </w:r>
      <w:r w:rsidR="00041268" w:rsidRPr="008D2E0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เป็นจำนวนเงิน </w:t>
      </w:r>
      <w:r w:rsidR="00041268" w:rsidRPr="008D2E04">
        <w:rPr>
          <w:rFonts w:ascii="Angsana New" w:hAnsi="Angsana New" w:cs="Angsana New"/>
          <w:spacing w:val="-2"/>
          <w:sz w:val="30"/>
          <w:szCs w:val="30"/>
        </w:rPr>
        <w:t xml:space="preserve">9.3 </w:t>
      </w:r>
      <w:r w:rsidR="00041268" w:rsidRPr="008D2E0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="00041268" w:rsidRPr="008D2E04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(2561: </w:t>
      </w:r>
      <w:r w:rsidR="00041268" w:rsidRPr="008D2E04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ไม่</w:t>
      </w:r>
      <w:r w:rsidR="00041268" w:rsidRPr="00041268">
        <w:rPr>
          <w:rFonts w:ascii="Angsana New" w:hAnsi="Angsana New" w:cs="Angsana New" w:hint="cs"/>
          <w:i/>
          <w:iCs/>
          <w:sz w:val="30"/>
          <w:szCs w:val="30"/>
          <w:cs/>
        </w:rPr>
        <w:t>มี)</w:t>
      </w:r>
    </w:p>
    <w:p w:rsidR="00281EE1" w:rsidRPr="00AC0D65" w:rsidRDefault="00281EE1" w:rsidP="004D6E9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F7CB4" w:rsidRDefault="00BF4D06" w:rsidP="0059775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  <w:r w:rsidR="00AF7CB4" w:rsidRPr="0059775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:rsidR="00BC2B4B" w:rsidRPr="00597757" w:rsidRDefault="00BC2B4B" w:rsidP="00BC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tbl>
      <w:tblPr>
        <w:tblStyle w:val="TableGrid1"/>
        <w:tblW w:w="92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00"/>
        <w:gridCol w:w="227"/>
        <w:gridCol w:w="1065"/>
        <w:gridCol w:w="228"/>
        <w:gridCol w:w="860"/>
        <w:gridCol w:w="227"/>
        <w:gridCol w:w="1058"/>
        <w:gridCol w:w="233"/>
        <w:gridCol w:w="1058"/>
        <w:gridCol w:w="227"/>
        <w:gridCol w:w="1002"/>
        <w:gridCol w:w="7"/>
      </w:tblGrid>
      <w:tr w:rsidR="000F647B" w:rsidRPr="00736525" w:rsidTr="00306BE7">
        <w:trPr>
          <w:gridAfter w:val="1"/>
          <w:wAfter w:w="7" w:type="dxa"/>
          <w:tblHeader/>
        </w:trPr>
        <w:tc>
          <w:tcPr>
            <w:tcW w:w="1980" w:type="dxa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5" w:type="dxa"/>
            <w:gridSpan w:val="11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val="en-US"/>
              </w:rPr>
            </w:pPr>
            <w:r w:rsidRPr="000F647B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736525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/</w:t>
            </w:r>
            <w:r w:rsidRPr="00736525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 xml:space="preserve"> งบการเงินเฉพาะกิจการ</w:t>
            </w:r>
          </w:p>
        </w:tc>
      </w:tr>
      <w:tr w:rsidR="000F647B" w:rsidRPr="00736525" w:rsidTr="00306BE7">
        <w:trPr>
          <w:tblHeader/>
        </w:trPr>
        <w:tc>
          <w:tcPr>
            <w:tcW w:w="1980" w:type="dxa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80" w:type="dxa"/>
            <w:gridSpan w:val="5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647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27" w:type="dxa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85" w:type="dxa"/>
            <w:gridSpan w:val="6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647B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10B18" w:rsidRPr="00736525" w:rsidTr="00306BE7">
        <w:trPr>
          <w:tblHeader/>
        </w:trPr>
        <w:tc>
          <w:tcPr>
            <w:tcW w:w="1980" w:type="dxa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00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647B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7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647B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:rsidR="000F647B" w:rsidRPr="00424DFD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4DF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27" w:type="dxa"/>
            <w:vAlign w:val="center"/>
          </w:tcPr>
          <w:p w:rsidR="000F647B" w:rsidRPr="00424DFD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0F647B" w:rsidRPr="00424DFD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4DFD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:rsidR="000F647B" w:rsidRPr="00424DFD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0F647B" w:rsidRPr="00424DFD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4DFD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:rsidR="000F647B" w:rsidRPr="00424DFD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:rsidR="000F647B" w:rsidRPr="00424DFD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4DF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F647B" w:rsidRPr="00736525" w:rsidTr="00306BE7">
        <w:trPr>
          <w:gridAfter w:val="1"/>
          <w:wAfter w:w="7" w:type="dxa"/>
          <w:tblHeader/>
        </w:trPr>
        <w:tc>
          <w:tcPr>
            <w:tcW w:w="1980" w:type="dxa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7285" w:type="dxa"/>
            <w:gridSpan w:val="11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</w:rPr>
            </w:pPr>
            <w:r w:rsidRPr="000F64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365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F64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0B18" w:rsidRPr="00736525" w:rsidTr="00306BE7">
        <w:tc>
          <w:tcPr>
            <w:tcW w:w="1980" w:type="dxa"/>
          </w:tcPr>
          <w:p w:rsidR="000F647B" w:rsidRPr="00736525" w:rsidRDefault="000F647B" w:rsidP="000F647B">
            <w:pPr>
              <w:ind w:right="-2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F647B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  <w:p w:rsidR="000F647B" w:rsidRPr="000F647B" w:rsidRDefault="000F647B" w:rsidP="000F647B">
            <w:pPr>
              <w:ind w:right="-2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0F647B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00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8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B95B39" w:rsidRPr="00736525" w:rsidTr="00306BE7">
        <w:tc>
          <w:tcPr>
            <w:tcW w:w="1980" w:type="dxa"/>
          </w:tcPr>
          <w:p w:rsidR="000638BB" w:rsidRPr="00736525" w:rsidRDefault="000638BB" w:rsidP="000638BB">
            <w:pPr>
              <w:ind w:right="-22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65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ตั๋วสัญญาใช้เงิน</w:t>
            </w:r>
          </w:p>
        </w:tc>
        <w:tc>
          <w:tcPr>
            <w:tcW w:w="1100" w:type="dxa"/>
            <w:vAlign w:val="bottom"/>
          </w:tcPr>
          <w:p w:rsidR="000638BB" w:rsidRPr="000F647B" w:rsidRDefault="00210B18" w:rsidP="0006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:rsidR="000638BB" w:rsidRPr="000F647B" w:rsidRDefault="000638BB" w:rsidP="0006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:rsidR="000638BB" w:rsidRPr="000F647B" w:rsidRDefault="00210B18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260,000</w:t>
            </w:r>
          </w:p>
        </w:tc>
        <w:tc>
          <w:tcPr>
            <w:tcW w:w="228" w:type="dxa"/>
            <w:vAlign w:val="bottom"/>
          </w:tcPr>
          <w:p w:rsidR="000638BB" w:rsidRPr="000F647B" w:rsidRDefault="000638BB" w:rsidP="0006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:rsidR="000638BB" w:rsidRPr="000F647B" w:rsidRDefault="00210B18" w:rsidP="0006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260,000</w:t>
            </w:r>
          </w:p>
        </w:tc>
        <w:tc>
          <w:tcPr>
            <w:tcW w:w="227" w:type="dxa"/>
            <w:vAlign w:val="bottom"/>
          </w:tcPr>
          <w:p w:rsidR="000638BB" w:rsidRPr="000F647B" w:rsidRDefault="000638BB" w:rsidP="0006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0638BB" w:rsidRPr="000F647B" w:rsidRDefault="00210B18" w:rsidP="0006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:rsidR="000638BB" w:rsidRPr="000F647B" w:rsidRDefault="000638BB" w:rsidP="0006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0638BB" w:rsidRPr="000F647B" w:rsidRDefault="00210B18" w:rsidP="00C0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460,000</w:t>
            </w:r>
          </w:p>
        </w:tc>
        <w:tc>
          <w:tcPr>
            <w:tcW w:w="227" w:type="dxa"/>
            <w:vAlign w:val="bottom"/>
          </w:tcPr>
          <w:p w:rsidR="000638BB" w:rsidRPr="000F647B" w:rsidRDefault="000638BB" w:rsidP="0006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:rsidR="000638BB" w:rsidRPr="000F647B" w:rsidRDefault="00210B18" w:rsidP="0006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460,000</w:t>
            </w:r>
          </w:p>
        </w:tc>
      </w:tr>
      <w:tr w:rsidR="00B95B39" w:rsidRPr="00736525" w:rsidTr="00306BE7">
        <w:tc>
          <w:tcPr>
            <w:tcW w:w="1980" w:type="dxa"/>
          </w:tcPr>
          <w:p w:rsidR="00B95B39" w:rsidRPr="000F647B" w:rsidRDefault="00B95B39" w:rsidP="00B95B39">
            <w:pPr>
              <w:ind w:left="166" w:right="-22" w:hanging="18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647B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736525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00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215,990</w:t>
            </w:r>
          </w:p>
        </w:tc>
        <w:tc>
          <w:tcPr>
            <w:tcW w:w="227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215,990</w:t>
            </w:r>
          </w:p>
        </w:tc>
        <w:tc>
          <w:tcPr>
            <w:tcW w:w="227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444,225</w:t>
            </w:r>
          </w:p>
        </w:tc>
        <w:tc>
          <w:tcPr>
            <w:tcW w:w="233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B95B39" w:rsidRPr="000F647B" w:rsidRDefault="00B95B39" w:rsidP="00C0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444,225</w:t>
            </w:r>
          </w:p>
        </w:tc>
      </w:tr>
      <w:tr w:rsidR="00B95B39" w:rsidRPr="00736525" w:rsidTr="00306BE7">
        <w:tc>
          <w:tcPr>
            <w:tcW w:w="1980" w:type="dxa"/>
          </w:tcPr>
          <w:p w:rsidR="00B95B39" w:rsidRPr="000F647B" w:rsidRDefault="00B95B39" w:rsidP="00B95B39">
            <w:pPr>
              <w:ind w:left="166" w:right="-107" w:hanging="18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647B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</w:t>
            </w:r>
            <w:r w:rsidRPr="00736525"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  <w:r w:rsidRPr="000F647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324,674</w:t>
            </w:r>
          </w:p>
        </w:tc>
        <w:tc>
          <w:tcPr>
            <w:tcW w:w="227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324,674</w:t>
            </w:r>
          </w:p>
        </w:tc>
        <w:tc>
          <w:tcPr>
            <w:tcW w:w="227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540,664</w:t>
            </w:r>
          </w:p>
        </w:tc>
        <w:tc>
          <w:tcPr>
            <w:tcW w:w="233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B95B39" w:rsidRPr="000F647B" w:rsidRDefault="00B95B39" w:rsidP="00C0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:rsidR="00B95B39" w:rsidRPr="000F647B" w:rsidRDefault="00B95B39" w:rsidP="00B95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6525">
              <w:rPr>
                <w:rFonts w:ascii="Angsana New" w:hAnsi="Angsana New" w:cs="Angsana New"/>
                <w:sz w:val="30"/>
                <w:szCs w:val="30"/>
              </w:rPr>
              <w:t>540,664</w:t>
            </w:r>
          </w:p>
        </w:tc>
      </w:tr>
      <w:tr w:rsidR="00210B18" w:rsidRPr="00736525" w:rsidTr="00306BE7">
        <w:tc>
          <w:tcPr>
            <w:tcW w:w="1980" w:type="dxa"/>
          </w:tcPr>
          <w:p w:rsidR="000F647B" w:rsidRPr="000F647B" w:rsidRDefault="000F647B" w:rsidP="000F647B">
            <w:pPr>
              <w:ind w:left="166" w:right="-22" w:hanging="180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F64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647B" w:rsidRPr="000F647B" w:rsidRDefault="00B95B39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540,664</w:t>
            </w:r>
          </w:p>
        </w:tc>
        <w:tc>
          <w:tcPr>
            <w:tcW w:w="227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647B" w:rsidRPr="000F647B" w:rsidRDefault="00B95B39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260,000</w:t>
            </w:r>
          </w:p>
        </w:tc>
        <w:tc>
          <w:tcPr>
            <w:tcW w:w="228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647B" w:rsidRPr="000F647B" w:rsidRDefault="00B95B39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800,664</w:t>
            </w:r>
          </w:p>
        </w:tc>
        <w:tc>
          <w:tcPr>
            <w:tcW w:w="227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647B" w:rsidRPr="000F647B" w:rsidRDefault="00B95B39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984,889</w:t>
            </w:r>
          </w:p>
        </w:tc>
        <w:tc>
          <w:tcPr>
            <w:tcW w:w="233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647B" w:rsidRPr="000F647B" w:rsidRDefault="00B95B39" w:rsidP="00C0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460,000</w:t>
            </w:r>
          </w:p>
        </w:tc>
        <w:tc>
          <w:tcPr>
            <w:tcW w:w="227" w:type="dxa"/>
            <w:vAlign w:val="bottom"/>
          </w:tcPr>
          <w:p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647B" w:rsidRPr="000F647B" w:rsidRDefault="00B95B39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65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1,444,889</w:t>
            </w:r>
          </w:p>
        </w:tc>
      </w:tr>
    </w:tbl>
    <w:p w:rsidR="00A15967" w:rsidRDefault="00A15967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9E7A8A" w:rsidRPr="00A82506" w:rsidRDefault="009E7A8A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82506"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สินทรัพย์ที่ใช้เป็นหลักประกันหนี้สิน ณ</w:t>
      </w:r>
      <w:r w:rsidRPr="00A82506">
        <w:rPr>
          <w:rFonts w:ascii="Angsana New" w:hAnsi="Angsana New"/>
          <w:sz w:val="30"/>
          <w:szCs w:val="30"/>
          <w:cs/>
        </w:rPr>
        <w:t xml:space="preserve"> </w:t>
      </w:r>
      <w:r w:rsidRPr="00A82506">
        <w:rPr>
          <w:rFonts w:ascii="Angsana New" w:hAnsi="Angsana New" w:hint="cs"/>
          <w:sz w:val="30"/>
          <w:szCs w:val="30"/>
          <w:cs/>
        </w:rPr>
        <w:t>วันที่</w:t>
      </w:r>
      <w:r w:rsidRPr="00A82506">
        <w:rPr>
          <w:rFonts w:ascii="Angsana New" w:hAnsi="Angsana New"/>
          <w:sz w:val="30"/>
          <w:szCs w:val="30"/>
          <w:cs/>
        </w:rPr>
        <w:t xml:space="preserve"> 31 </w:t>
      </w:r>
      <w:r w:rsidRPr="00A82506">
        <w:rPr>
          <w:rFonts w:ascii="Angsana New" w:hAnsi="Angsana New" w:hint="cs"/>
          <w:sz w:val="30"/>
          <w:szCs w:val="30"/>
          <w:cs/>
        </w:rPr>
        <w:t>ธันวาคม</w:t>
      </w:r>
      <w:r w:rsidR="00A82506" w:rsidRPr="00A82506">
        <w:rPr>
          <w:rFonts w:ascii="Angsana New" w:hAnsi="Angsana New"/>
          <w:sz w:val="30"/>
          <w:szCs w:val="30"/>
          <w:lang w:val="en-US"/>
        </w:rPr>
        <w:t xml:space="preserve"> 2562 </w:t>
      </w:r>
      <w:r w:rsidR="00A82506" w:rsidRPr="00A82506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A82506" w:rsidRPr="00A82506">
        <w:rPr>
          <w:rFonts w:ascii="Angsana New" w:hAnsi="Angsana New"/>
          <w:sz w:val="30"/>
          <w:szCs w:val="30"/>
          <w:lang w:val="en-US"/>
        </w:rPr>
        <w:t xml:space="preserve">2561 </w:t>
      </w:r>
      <w:r w:rsidR="00A82506" w:rsidRPr="00A82506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A82506" w:rsidRDefault="00A82506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4"/>
        <w:gridCol w:w="991"/>
        <w:gridCol w:w="1171"/>
        <w:gridCol w:w="270"/>
        <w:gridCol w:w="1173"/>
        <w:gridCol w:w="270"/>
        <w:gridCol w:w="1171"/>
        <w:gridCol w:w="270"/>
        <w:gridCol w:w="1173"/>
      </w:tblGrid>
      <w:tr w:rsidR="003C4987" w:rsidRPr="005D0474" w:rsidTr="00C96F7D">
        <w:trPr>
          <w:trHeight w:val="422"/>
        </w:trPr>
        <w:tc>
          <w:tcPr>
            <w:tcW w:w="2794" w:type="dxa"/>
          </w:tcPr>
          <w:p w:rsidR="003C4987" w:rsidRPr="005D0474" w:rsidRDefault="003C4987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:rsidR="003C4987" w:rsidRPr="00A4230F" w:rsidRDefault="003C4987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4" w:type="dxa"/>
            <w:gridSpan w:val="3"/>
          </w:tcPr>
          <w:p w:rsidR="003C4987" w:rsidRPr="005E3CEB" w:rsidRDefault="003C4987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C4987" w:rsidRPr="005D0474" w:rsidRDefault="003C4987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4" w:type="dxa"/>
            <w:gridSpan w:val="3"/>
          </w:tcPr>
          <w:p w:rsidR="003C4987" w:rsidRPr="00D26AE4" w:rsidRDefault="003C4987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5197" w:rsidRPr="005D0474" w:rsidTr="00C96F7D">
        <w:trPr>
          <w:trHeight w:val="438"/>
        </w:trPr>
        <w:tc>
          <w:tcPr>
            <w:tcW w:w="2794" w:type="dxa"/>
          </w:tcPr>
          <w:p w:rsidR="00EB5197" w:rsidRPr="005D0474" w:rsidRDefault="00EB5197" w:rsidP="0020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08" w:hanging="7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65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1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B5197" w:rsidRPr="005D0474" w:rsidTr="00C96F7D">
        <w:trPr>
          <w:trHeight w:val="407"/>
        </w:trPr>
        <w:tc>
          <w:tcPr>
            <w:tcW w:w="2794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:rsidR="00EB5197" w:rsidRPr="005D0474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8" w:type="dxa"/>
            <w:gridSpan w:val="7"/>
          </w:tcPr>
          <w:p w:rsidR="00EB5197" w:rsidRPr="005D0474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B5197" w:rsidRPr="005D0474" w:rsidTr="00C96F7D">
        <w:trPr>
          <w:trHeight w:val="407"/>
        </w:trPr>
        <w:tc>
          <w:tcPr>
            <w:tcW w:w="2794" w:type="dxa"/>
          </w:tcPr>
          <w:p w:rsidR="00EB5197" w:rsidRPr="0058651E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C6AF1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1" w:type="dxa"/>
          </w:tcPr>
          <w:p w:rsidR="00EB5197" w:rsidRPr="008427C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171" w:type="dxa"/>
          </w:tcPr>
          <w:p w:rsidR="00EB5197" w:rsidRPr="008427CB" w:rsidRDefault="004D207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2,673,559</w:t>
            </w:r>
          </w:p>
        </w:tc>
        <w:tc>
          <w:tcPr>
            <w:tcW w:w="270" w:type="dxa"/>
          </w:tcPr>
          <w:p w:rsidR="00EB5197" w:rsidRPr="008427C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EB5197" w:rsidRPr="008427C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2,982,851</w:t>
            </w:r>
          </w:p>
        </w:tc>
        <w:tc>
          <w:tcPr>
            <w:tcW w:w="270" w:type="dxa"/>
          </w:tcPr>
          <w:p w:rsidR="00EB5197" w:rsidRPr="008427CB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EB5197" w:rsidRPr="008427CB" w:rsidRDefault="004D207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2073">
              <w:rPr>
                <w:rFonts w:ascii="Angsana New" w:hAnsi="Angsana New" w:cs="Angsana New"/>
                <w:sz w:val="30"/>
                <w:szCs w:val="30"/>
              </w:rPr>
              <w:t>2,673,559</w:t>
            </w:r>
          </w:p>
        </w:tc>
        <w:tc>
          <w:tcPr>
            <w:tcW w:w="270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EB5197" w:rsidRPr="008427CB" w:rsidRDefault="00EB5197" w:rsidP="00306B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2,982,851</w:t>
            </w:r>
          </w:p>
        </w:tc>
      </w:tr>
      <w:tr w:rsidR="00EB5197" w:rsidRPr="005D0474" w:rsidTr="00C96F7D">
        <w:trPr>
          <w:trHeight w:val="422"/>
        </w:trPr>
        <w:tc>
          <w:tcPr>
            <w:tcW w:w="2794" w:type="dxa"/>
          </w:tcPr>
          <w:p w:rsidR="00EB5197" w:rsidRPr="002551FC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51F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:rsidR="00EB5197" w:rsidRPr="008427C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EB5197" w:rsidRPr="008427CB" w:rsidRDefault="004D207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0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2,673,559</w:t>
            </w:r>
          </w:p>
        </w:tc>
        <w:tc>
          <w:tcPr>
            <w:tcW w:w="270" w:type="dxa"/>
          </w:tcPr>
          <w:p w:rsidR="00EB5197" w:rsidRPr="008427C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EB5197" w:rsidRPr="008427CB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2,982,851</w:t>
            </w:r>
          </w:p>
        </w:tc>
        <w:tc>
          <w:tcPr>
            <w:tcW w:w="270" w:type="dxa"/>
          </w:tcPr>
          <w:p w:rsidR="00EB5197" w:rsidRPr="008427CB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EB5197" w:rsidRPr="008427CB" w:rsidRDefault="004D2073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0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2,673,559</w:t>
            </w:r>
          </w:p>
        </w:tc>
        <w:tc>
          <w:tcPr>
            <w:tcW w:w="270" w:type="dxa"/>
          </w:tcPr>
          <w:p w:rsidR="00EB5197" w:rsidRPr="002551FC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EB5197" w:rsidRPr="008427CB" w:rsidRDefault="00EB5197" w:rsidP="00306B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2,982,851</w:t>
            </w:r>
          </w:p>
        </w:tc>
      </w:tr>
    </w:tbl>
    <w:p w:rsidR="00A15967" w:rsidRDefault="00A15967" w:rsidP="00A36907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</w:pPr>
    </w:p>
    <w:p w:rsidR="009A6426" w:rsidRDefault="009A6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C3CEA" w:rsidRPr="00426DF8" w:rsidRDefault="009C3CEA" w:rsidP="00A36907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6DF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:rsidR="009C3CEA" w:rsidRPr="00944AA5" w:rsidRDefault="009C3CEA" w:rsidP="009C3CE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C2B4B" w:rsidRDefault="009C3CEA" w:rsidP="009C3CE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26DF8">
        <w:rPr>
          <w:rFonts w:ascii="Angsana New" w:hAnsi="Angsana New" w:hint="cs"/>
          <w:sz w:val="30"/>
          <w:szCs w:val="30"/>
          <w:cs/>
          <w:lang w:val="en-US"/>
        </w:rPr>
        <w:t>ณ วันที่</w:t>
      </w:r>
      <w:r w:rsidRPr="00426DF8">
        <w:rPr>
          <w:rFonts w:ascii="Angsana New" w:hAnsi="Angsana New"/>
          <w:sz w:val="30"/>
          <w:szCs w:val="30"/>
          <w:lang w:val="en-US"/>
        </w:rPr>
        <w:t xml:space="preserve"> 31</w:t>
      </w:r>
      <w:r w:rsidRPr="00426DF8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</w:t>
      </w:r>
      <w:r w:rsidR="008706D8">
        <w:rPr>
          <w:rFonts w:ascii="Angsana New" w:hAnsi="Angsana New"/>
          <w:sz w:val="30"/>
          <w:szCs w:val="30"/>
          <w:lang w:val="en-US"/>
        </w:rPr>
        <w:t xml:space="preserve"> 256</w:t>
      </w:r>
      <w:r w:rsidR="00EB5197">
        <w:rPr>
          <w:rFonts w:ascii="Angsana New" w:hAnsi="Angsana New"/>
          <w:sz w:val="30"/>
          <w:szCs w:val="30"/>
          <w:lang w:val="en-US"/>
        </w:rPr>
        <w:t>2</w:t>
      </w:r>
      <w:r w:rsidRPr="00426DF8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บริษัทมีสัญญาเงินกู้ที่มีหลักประกันที่สำคัญกับสถาบันการเงินดังนี้</w:t>
      </w:r>
    </w:p>
    <w:p w:rsidR="00BC2B4B" w:rsidRDefault="00BC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eastAsia="x-none"/>
        </w:rPr>
      </w:pPr>
    </w:p>
    <w:p w:rsidR="009C3CEA" w:rsidRPr="00426DF8" w:rsidRDefault="009C3CEA" w:rsidP="009C3CE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426DF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สถาบันการเงินแห่งที่หนึ่ง</w:t>
      </w:r>
    </w:p>
    <w:p w:rsidR="009C3CEA" w:rsidRPr="00BC2500" w:rsidRDefault="009C3CEA" w:rsidP="009C3CE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548"/>
        <w:gridCol w:w="240"/>
        <w:gridCol w:w="1362"/>
        <w:gridCol w:w="270"/>
        <w:gridCol w:w="1440"/>
        <w:gridCol w:w="270"/>
        <w:gridCol w:w="2160"/>
        <w:gridCol w:w="270"/>
        <w:gridCol w:w="1710"/>
      </w:tblGrid>
      <w:tr w:rsidR="009C3CEA" w:rsidRPr="005C7E85" w:rsidTr="006874AD">
        <w:trPr>
          <w:tblHeader/>
        </w:trPr>
        <w:tc>
          <w:tcPr>
            <w:tcW w:w="1548" w:type="dxa"/>
          </w:tcPr>
          <w:p w:rsidR="009C3CEA" w:rsidRPr="005C7E85" w:rsidRDefault="009C3CEA" w:rsidP="00A36907">
            <w:pPr>
              <w:pStyle w:val="BodyText2"/>
              <w:spacing w:line="260" w:lineRule="atLeast"/>
              <w:ind w:left="0" w:right="-108" w:firstLine="10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:rsidR="009C3CEA" w:rsidRPr="005C7E8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9C3CEA" w:rsidRPr="005C7E85" w:rsidRDefault="009C3CEA" w:rsidP="00593D60">
            <w:pPr>
              <w:pStyle w:val="BodyText2"/>
              <w:spacing w:line="260" w:lineRule="atLeast"/>
              <w:ind w:left="-96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9C3CEA" w:rsidRPr="005C7E8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9C3CEA" w:rsidRPr="005C7E85" w:rsidRDefault="009C3CEA" w:rsidP="00593D60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7E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มูลค่าคงเหลือ</w:t>
            </w:r>
          </w:p>
        </w:tc>
        <w:tc>
          <w:tcPr>
            <w:tcW w:w="270" w:type="dxa"/>
          </w:tcPr>
          <w:p w:rsidR="009C3CEA" w:rsidRPr="005C7E8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:rsidR="009C3CEA" w:rsidRPr="005C7E85" w:rsidRDefault="009C3CEA" w:rsidP="000323B8">
            <w:pPr>
              <w:pStyle w:val="BodyText2"/>
              <w:spacing w:line="260" w:lineRule="atLeast"/>
              <w:ind w:left="-32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C3CEA" w:rsidRPr="005C7E8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9C3CEA" w:rsidRPr="005C7E85" w:rsidRDefault="009C3CEA" w:rsidP="000323B8">
            <w:pPr>
              <w:pStyle w:val="BodyText2"/>
              <w:spacing w:line="260" w:lineRule="atLeast"/>
              <w:ind w:left="-32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3CEA" w:rsidRPr="005C7E85" w:rsidTr="006874AD">
        <w:trPr>
          <w:tblHeader/>
        </w:trPr>
        <w:tc>
          <w:tcPr>
            <w:tcW w:w="1548" w:type="dxa"/>
          </w:tcPr>
          <w:p w:rsidR="009C3CEA" w:rsidRPr="005C7E85" w:rsidRDefault="00AC4670" w:rsidP="00A36907">
            <w:pPr>
              <w:pStyle w:val="BodyText2"/>
              <w:spacing w:line="260" w:lineRule="atLeast"/>
              <w:ind w:left="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</w:t>
            </w:r>
            <w:r w:rsidR="009C3CEA" w:rsidRPr="005C7E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ญา</w:t>
            </w:r>
          </w:p>
        </w:tc>
        <w:tc>
          <w:tcPr>
            <w:tcW w:w="240" w:type="dxa"/>
          </w:tcPr>
          <w:p w:rsidR="009C3CEA" w:rsidRPr="005C7E8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9C3CEA" w:rsidRPr="005C7E85" w:rsidRDefault="009C3CEA" w:rsidP="00593D60">
            <w:pPr>
              <w:pStyle w:val="BodyText2"/>
              <w:spacing w:line="260" w:lineRule="atLeast"/>
              <w:ind w:left="-96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7E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วงเงินสินเชื่อ</w:t>
            </w:r>
          </w:p>
        </w:tc>
        <w:tc>
          <w:tcPr>
            <w:tcW w:w="270" w:type="dxa"/>
          </w:tcPr>
          <w:p w:rsidR="009C3CEA" w:rsidRPr="005C7E8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9C3CEA" w:rsidRPr="005C7E85" w:rsidRDefault="009C3CEA" w:rsidP="00593D60">
            <w:pPr>
              <w:pStyle w:val="BodyText2"/>
              <w:spacing w:line="260" w:lineRule="atLeast"/>
              <w:ind w:left="-108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7E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:rsidR="009C3CEA" w:rsidRPr="005C7E8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:rsidR="009C3CEA" w:rsidRPr="005C7E85" w:rsidRDefault="009C3CEA" w:rsidP="00593D60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7E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</w:t>
            </w:r>
          </w:p>
        </w:tc>
        <w:tc>
          <w:tcPr>
            <w:tcW w:w="270" w:type="dxa"/>
          </w:tcPr>
          <w:p w:rsidR="009C3CEA" w:rsidRPr="005C7E8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9C3CEA" w:rsidRPr="005C7E85" w:rsidRDefault="009C3CEA" w:rsidP="000323B8">
            <w:pPr>
              <w:pStyle w:val="BodyText2"/>
              <w:spacing w:line="260" w:lineRule="atLeast"/>
              <w:ind w:left="-32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7E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กำหนดการ</w:t>
            </w:r>
          </w:p>
        </w:tc>
      </w:tr>
      <w:tr w:rsidR="009C3CEA" w:rsidRPr="005C7E85" w:rsidTr="006874AD">
        <w:trPr>
          <w:tblHeader/>
        </w:trPr>
        <w:tc>
          <w:tcPr>
            <w:tcW w:w="1548" w:type="dxa"/>
            <w:tcBorders>
              <w:bottom w:val="single" w:sz="4" w:space="0" w:color="auto"/>
            </w:tcBorders>
          </w:tcPr>
          <w:p w:rsidR="009C3CEA" w:rsidRPr="005C7E85" w:rsidRDefault="009C3CEA" w:rsidP="00A36907">
            <w:pPr>
              <w:pStyle w:val="BodyText2"/>
              <w:spacing w:line="260" w:lineRule="atLeast"/>
              <w:ind w:left="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7E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</w:t>
            </w:r>
          </w:p>
        </w:tc>
        <w:tc>
          <w:tcPr>
            <w:tcW w:w="240" w:type="dxa"/>
          </w:tcPr>
          <w:p w:rsidR="009C3CEA" w:rsidRPr="005C7E8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9C3CEA" w:rsidRPr="005C7E85" w:rsidRDefault="009C3CEA" w:rsidP="00593D60">
            <w:pPr>
              <w:pStyle w:val="BodyText2"/>
              <w:spacing w:line="260" w:lineRule="atLeast"/>
              <w:ind w:left="-96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7E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ที่ได้รับอนุมัติ</w:t>
            </w:r>
          </w:p>
        </w:tc>
        <w:tc>
          <w:tcPr>
            <w:tcW w:w="270" w:type="dxa"/>
          </w:tcPr>
          <w:p w:rsidR="009C3CEA" w:rsidRPr="005C7E8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C3CEA" w:rsidRPr="005C7E85" w:rsidRDefault="009C3CEA" w:rsidP="007A4B23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7E8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C7E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="008706D8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A5470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9C3CEA" w:rsidRPr="005C7E8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9C3CEA" w:rsidRPr="005C7E85" w:rsidRDefault="009C3CEA" w:rsidP="00593D60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7E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ร้อยละต่อปี</w:t>
            </w:r>
          </w:p>
        </w:tc>
        <w:tc>
          <w:tcPr>
            <w:tcW w:w="270" w:type="dxa"/>
          </w:tcPr>
          <w:p w:rsidR="009C3CEA" w:rsidRPr="005C7E8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9C3CEA" w:rsidRPr="005C7E85" w:rsidRDefault="00DA7EDA" w:rsidP="000323B8">
            <w:pPr>
              <w:pStyle w:val="BodyText2"/>
              <w:spacing w:line="260" w:lineRule="atLeast"/>
              <w:ind w:left="-32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</w:t>
            </w:r>
            <w:r w:rsidR="009C3CEA" w:rsidRPr="005C7E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ชำระคืน</w:t>
            </w:r>
          </w:p>
        </w:tc>
      </w:tr>
      <w:tr w:rsidR="009C3CEA" w:rsidRPr="00BC2500" w:rsidTr="006874AD">
        <w:tc>
          <w:tcPr>
            <w:tcW w:w="1548" w:type="dxa"/>
            <w:tcBorders>
              <w:top w:val="single" w:sz="4" w:space="0" w:color="auto"/>
            </w:tcBorders>
          </w:tcPr>
          <w:p w:rsidR="009C3CEA" w:rsidRPr="00BC2500" w:rsidRDefault="009C3CEA" w:rsidP="00A36907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:rsidR="009C3CEA" w:rsidRPr="00BC2500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9C3CEA" w:rsidRPr="00BC2500" w:rsidRDefault="009C3CEA" w:rsidP="00593D60">
            <w:pPr>
              <w:pStyle w:val="BodyText2"/>
              <w:spacing w:line="260" w:lineRule="atLeast"/>
              <w:ind w:left="-96" w:right="-108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C3CEA" w:rsidRPr="00BC2500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C3CEA" w:rsidRPr="00BC2500" w:rsidRDefault="009C3CEA" w:rsidP="00593D60">
            <w:pPr>
              <w:pStyle w:val="BodyText2"/>
              <w:spacing w:line="260" w:lineRule="atLeast"/>
              <w:ind w:left="-108" w:right="-108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C3CEA" w:rsidRPr="00BC2500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9C3CEA" w:rsidRPr="00BC2500" w:rsidRDefault="009C3CEA" w:rsidP="000323B8">
            <w:pPr>
              <w:pStyle w:val="BodyText2"/>
              <w:spacing w:line="260" w:lineRule="atLeast"/>
              <w:ind w:left="-74" w:right="-108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C3CEA" w:rsidRPr="00BC2500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9C3CEA" w:rsidRPr="00BC2500" w:rsidRDefault="009C3CEA" w:rsidP="000323B8">
            <w:pPr>
              <w:pStyle w:val="BodyText2"/>
              <w:spacing w:line="260" w:lineRule="atLeast"/>
              <w:ind w:left="-320" w:right="-108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3CEA" w:rsidRPr="003C47A5" w:rsidTr="006874AD">
        <w:trPr>
          <w:trHeight w:val="308"/>
        </w:trPr>
        <w:tc>
          <w:tcPr>
            <w:tcW w:w="1548" w:type="dxa"/>
          </w:tcPr>
          <w:p w:rsidR="009C3CEA" w:rsidRPr="003C47A5" w:rsidRDefault="009C3CEA" w:rsidP="00A36907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ฉบับที่</w:t>
            </w:r>
            <w:r w:rsidRPr="003C47A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C47A5" w:rsidRPr="003C47A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:rsidR="009C3CEA" w:rsidRPr="003C47A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9C3CEA" w:rsidRPr="003C47A5" w:rsidRDefault="009C3CEA" w:rsidP="00593D60">
            <w:pPr>
              <w:pStyle w:val="BodyText2"/>
              <w:spacing w:line="260" w:lineRule="atLeast"/>
              <w:ind w:left="-96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A5">
              <w:rPr>
                <w:rFonts w:ascii="Angsana New" w:hAnsi="Angsana New"/>
                <w:sz w:val="30"/>
                <w:szCs w:val="30"/>
                <w:lang w:val="en-US"/>
              </w:rPr>
              <w:t xml:space="preserve">972.0 </w:t>
            </w:r>
            <w:r w:rsidRPr="003C47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270" w:type="dxa"/>
          </w:tcPr>
          <w:p w:rsidR="009C3CEA" w:rsidRPr="003C47A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9C3CEA" w:rsidRPr="00755011" w:rsidRDefault="00A54706" w:rsidP="00593D60">
            <w:pPr>
              <w:pStyle w:val="BodyText2"/>
              <w:spacing w:line="260" w:lineRule="atLeast"/>
              <w:ind w:left="-108" w:right="-108" w:hanging="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107.8</w:t>
            </w:r>
            <w:r w:rsidR="009C3CEA"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ล้านบาท</w:t>
            </w:r>
          </w:p>
        </w:tc>
        <w:tc>
          <w:tcPr>
            <w:tcW w:w="270" w:type="dxa"/>
          </w:tcPr>
          <w:p w:rsidR="009C3CEA" w:rsidRPr="00755011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:rsidR="009C3CEA" w:rsidRPr="00A54706" w:rsidRDefault="005D246A" w:rsidP="005D246A">
            <w:pPr>
              <w:pStyle w:val="BodyText2"/>
              <w:spacing w:line="260" w:lineRule="atLeast"/>
              <w:ind w:left="-74" w:right="-108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อัตราดอกเบี้ยตั้งแต่เริ่ม</w:t>
            </w:r>
          </w:p>
        </w:tc>
        <w:tc>
          <w:tcPr>
            <w:tcW w:w="270" w:type="dxa"/>
          </w:tcPr>
          <w:p w:rsidR="009C3CEA" w:rsidRPr="00755011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9C3CEA" w:rsidRPr="00755011" w:rsidRDefault="009C3CEA" w:rsidP="000323B8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ทุกเดือน</w:t>
            </w:r>
          </w:p>
        </w:tc>
      </w:tr>
      <w:tr w:rsidR="009C3CEA" w:rsidRPr="003C47A5" w:rsidTr="006874AD">
        <w:tc>
          <w:tcPr>
            <w:tcW w:w="1548" w:type="dxa"/>
          </w:tcPr>
          <w:p w:rsidR="009C3CEA" w:rsidRPr="003C47A5" w:rsidRDefault="009C3CEA" w:rsidP="00A36907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A5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3C47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ลงวันที่ </w:t>
            </w:r>
            <w:r w:rsidRPr="003C47A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0" w:type="dxa"/>
          </w:tcPr>
          <w:p w:rsidR="009C3CEA" w:rsidRPr="003C47A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9C3CEA" w:rsidRPr="003C47A5" w:rsidRDefault="009C3CEA" w:rsidP="00593D60">
            <w:pPr>
              <w:pStyle w:val="BodyText2"/>
              <w:spacing w:line="260" w:lineRule="atLeast"/>
              <w:ind w:left="-96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C3CEA" w:rsidRPr="003C47A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9C3CEA" w:rsidRPr="00755011" w:rsidRDefault="009C3CEA" w:rsidP="00593D60">
            <w:pPr>
              <w:pStyle w:val="BodyText2"/>
              <w:spacing w:line="260" w:lineRule="atLeast"/>
              <w:ind w:left="-108" w:right="-108" w:hanging="1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C3CEA" w:rsidRPr="00755011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:rsidR="009C3CEA" w:rsidRPr="00A54706" w:rsidRDefault="005D246A" w:rsidP="000323B8">
            <w:pPr>
              <w:pStyle w:val="BodyText2"/>
              <w:spacing w:line="260" w:lineRule="atLeast"/>
              <w:ind w:left="-74" w:right="-108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เบิกเงินกู้ถึงวันที่</w:t>
            </w:r>
            <w:r w:rsidRPr="00A54706">
              <w:rPr>
                <w:rFonts w:ascii="Angsana New" w:hAnsi="Angsana New"/>
                <w:sz w:val="30"/>
                <w:szCs w:val="30"/>
                <w:lang w:val="en-US"/>
              </w:rPr>
              <w:t xml:space="preserve"> 31</w:t>
            </w:r>
          </w:p>
        </w:tc>
        <w:tc>
          <w:tcPr>
            <w:tcW w:w="270" w:type="dxa"/>
          </w:tcPr>
          <w:p w:rsidR="009C3CEA" w:rsidRPr="00755011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9C3CEA" w:rsidRPr="00755011" w:rsidRDefault="009C3CEA" w:rsidP="000323B8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เป็นระยะเวลา</w:t>
            </w:r>
            <w:r w:rsidR="00727073">
              <w:rPr>
                <w:rFonts w:ascii="Angsana New" w:hAnsi="Angsana New"/>
                <w:sz w:val="30"/>
                <w:szCs w:val="30"/>
                <w:lang w:val="en-US"/>
              </w:rPr>
              <w:t xml:space="preserve"> 3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C3CEA" w:rsidRPr="003C47A5" w:rsidTr="006874AD">
        <w:tc>
          <w:tcPr>
            <w:tcW w:w="1548" w:type="dxa"/>
          </w:tcPr>
          <w:p w:rsidR="009C3CEA" w:rsidRPr="003C47A5" w:rsidRDefault="009C3CEA" w:rsidP="00A36907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A5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3C47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เมษายน</w:t>
            </w:r>
            <w:r w:rsidRPr="003C47A5">
              <w:rPr>
                <w:rFonts w:ascii="Angsana New" w:hAnsi="Angsana New"/>
                <w:sz w:val="30"/>
                <w:szCs w:val="30"/>
                <w:lang w:val="en-US"/>
              </w:rPr>
              <w:t xml:space="preserve"> 2555</w:t>
            </w:r>
          </w:p>
        </w:tc>
        <w:tc>
          <w:tcPr>
            <w:tcW w:w="240" w:type="dxa"/>
          </w:tcPr>
          <w:p w:rsidR="009C3CEA" w:rsidRPr="003C47A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9C3CEA" w:rsidRPr="003C47A5" w:rsidRDefault="009C3CEA" w:rsidP="00593D60">
            <w:pPr>
              <w:pStyle w:val="BodyText2"/>
              <w:spacing w:line="260" w:lineRule="atLeast"/>
              <w:ind w:left="-96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C3CEA" w:rsidRPr="003C47A5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9C3CEA" w:rsidRPr="00755011" w:rsidRDefault="009C3CEA" w:rsidP="00593D60">
            <w:pPr>
              <w:pStyle w:val="BodyText2"/>
              <w:spacing w:line="260" w:lineRule="atLeast"/>
              <w:ind w:left="-108" w:right="-108" w:hanging="1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C3CEA" w:rsidRPr="00755011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:rsidR="009C3CEA" w:rsidRPr="00A54706" w:rsidRDefault="005D246A" w:rsidP="000323B8">
            <w:pPr>
              <w:pStyle w:val="BodyText2"/>
              <w:spacing w:line="260" w:lineRule="atLeast"/>
              <w:ind w:left="-74" w:right="-108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706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A54706">
              <w:rPr>
                <w:rFonts w:ascii="Angsana New" w:hAnsi="Angsana New"/>
                <w:sz w:val="30"/>
                <w:szCs w:val="30"/>
                <w:lang w:val="en-US"/>
              </w:rPr>
              <w:t xml:space="preserve">2555 </w:t>
            </w: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เท่ากับ</w:t>
            </w:r>
          </w:p>
        </w:tc>
        <w:tc>
          <w:tcPr>
            <w:tcW w:w="270" w:type="dxa"/>
          </w:tcPr>
          <w:p w:rsidR="009C3CEA" w:rsidRPr="00755011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9C3CEA" w:rsidRPr="00755011" w:rsidRDefault="009C3CEA" w:rsidP="000323B8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เริ่มชำระงวดแรก</w:t>
            </w:r>
          </w:p>
        </w:tc>
      </w:tr>
      <w:tr w:rsidR="00282830" w:rsidRPr="003C47A5" w:rsidTr="006874AD">
        <w:tc>
          <w:tcPr>
            <w:tcW w:w="1548" w:type="dxa"/>
          </w:tcPr>
          <w:p w:rsidR="00282830" w:rsidRPr="00DB2926" w:rsidRDefault="00282830" w:rsidP="00282830">
            <w:pPr>
              <w:pStyle w:val="BodyText2"/>
              <w:spacing w:line="260" w:lineRule="atLeast"/>
              <w:ind w:left="-7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2926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Pr="00DB29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และบันทึก</w:t>
            </w:r>
          </w:p>
        </w:tc>
        <w:tc>
          <w:tcPr>
            <w:tcW w:w="240" w:type="dxa"/>
          </w:tcPr>
          <w:p w:rsidR="00282830" w:rsidRPr="003C47A5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82830" w:rsidRPr="003C47A5" w:rsidRDefault="00282830" w:rsidP="00282830">
            <w:pPr>
              <w:pStyle w:val="BodyText2"/>
              <w:spacing w:line="260" w:lineRule="atLeast"/>
              <w:ind w:left="-96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2830" w:rsidRPr="003C47A5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282830" w:rsidRPr="00755011" w:rsidRDefault="00282830" w:rsidP="00282830">
            <w:pPr>
              <w:pStyle w:val="BodyText2"/>
              <w:spacing w:line="260" w:lineRule="atLeast"/>
              <w:ind w:left="-108" w:right="-108" w:hanging="1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2830" w:rsidRPr="00755011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:rsidR="00282830" w:rsidRPr="00A54706" w:rsidRDefault="00282830" w:rsidP="00282830">
            <w:pPr>
              <w:pStyle w:val="BodyText2"/>
              <w:spacing w:line="260" w:lineRule="atLeast"/>
              <w:ind w:left="-74" w:right="-108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ร้อยละ</w:t>
            </w:r>
            <w:r w:rsidRPr="00A54706">
              <w:rPr>
                <w:rFonts w:ascii="Angsana New" w:hAnsi="Angsana New"/>
                <w:sz w:val="30"/>
                <w:szCs w:val="30"/>
                <w:lang w:val="en-US"/>
              </w:rPr>
              <w:t xml:space="preserve"> 4 </w:t>
            </w: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 และ</w:t>
            </w:r>
          </w:p>
        </w:tc>
        <w:tc>
          <w:tcPr>
            <w:tcW w:w="270" w:type="dxa"/>
          </w:tcPr>
          <w:p w:rsidR="00282830" w:rsidRPr="00755011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282830" w:rsidRPr="00755011" w:rsidRDefault="00282830" w:rsidP="00282830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เดือน</w:t>
            </w:r>
            <w:r w:rsidR="007270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พฤษภาคม</w:t>
            </w:r>
          </w:p>
        </w:tc>
      </w:tr>
      <w:tr w:rsidR="00282830" w:rsidRPr="003C47A5" w:rsidTr="006874AD">
        <w:tc>
          <w:tcPr>
            <w:tcW w:w="1548" w:type="dxa"/>
          </w:tcPr>
          <w:p w:rsidR="00282830" w:rsidRPr="00DB2926" w:rsidRDefault="00282830" w:rsidP="00282830">
            <w:pPr>
              <w:pStyle w:val="BodyText2"/>
              <w:spacing w:line="260" w:lineRule="atLeast"/>
              <w:ind w:left="-7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926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DB29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ข้อตกลงต่อท้าย</w:t>
            </w:r>
          </w:p>
        </w:tc>
        <w:tc>
          <w:tcPr>
            <w:tcW w:w="240" w:type="dxa"/>
          </w:tcPr>
          <w:p w:rsidR="00282830" w:rsidRPr="003C47A5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82830" w:rsidRPr="003C47A5" w:rsidRDefault="00282830" w:rsidP="00282830">
            <w:pPr>
              <w:pStyle w:val="BodyText2"/>
              <w:spacing w:line="260" w:lineRule="atLeast"/>
              <w:ind w:left="-96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2830" w:rsidRPr="003C47A5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282830" w:rsidRPr="00755011" w:rsidRDefault="00282830" w:rsidP="00282830">
            <w:pPr>
              <w:pStyle w:val="BodyText2"/>
              <w:spacing w:line="260" w:lineRule="atLeast"/>
              <w:ind w:left="-108" w:right="-108" w:hanging="1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2830" w:rsidRPr="00755011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:rsidR="00282830" w:rsidRPr="00A54706" w:rsidRDefault="00282830" w:rsidP="00282830">
            <w:pPr>
              <w:pStyle w:val="BodyText2"/>
              <w:spacing w:line="260" w:lineRule="atLeast"/>
              <w:ind w:left="-74" w:right="-108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อัตราดอกเบี้ยตั้งแต่วันที่</w:t>
            </w:r>
          </w:p>
        </w:tc>
        <w:tc>
          <w:tcPr>
            <w:tcW w:w="270" w:type="dxa"/>
          </w:tcPr>
          <w:p w:rsidR="00282830" w:rsidRPr="00755011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282830" w:rsidRPr="00755011" w:rsidRDefault="00282830" w:rsidP="00282830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25</w:t>
            </w:r>
            <w:r w:rsidR="00665BE0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282830" w:rsidRPr="003C47A5" w:rsidTr="006874AD">
        <w:tc>
          <w:tcPr>
            <w:tcW w:w="1548" w:type="dxa"/>
          </w:tcPr>
          <w:p w:rsidR="00282830" w:rsidRPr="00DB2926" w:rsidRDefault="00282830" w:rsidP="00282830">
            <w:pPr>
              <w:pStyle w:val="BodyText2"/>
              <w:spacing w:line="260" w:lineRule="atLeast"/>
              <w:ind w:left="-7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29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สัญญากู้ยืมเงิน</w:t>
            </w:r>
          </w:p>
        </w:tc>
        <w:tc>
          <w:tcPr>
            <w:tcW w:w="240" w:type="dxa"/>
          </w:tcPr>
          <w:p w:rsidR="00282830" w:rsidRPr="003C47A5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82830" w:rsidRPr="003C47A5" w:rsidRDefault="00282830" w:rsidP="00282830">
            <w:pPr>
              <w:pStyle w:val="BodyText2"/>
              <w:spacing w:line="260" w:lineRule="atLeast"/>
              <w:ind w:left="-96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2830" w:rsidRPr="003C47A5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282830" w:rsidRPr="00755011" w:rsidRDefault="00282830" w:rsidP="00282830">
            <w:pPr>
              <w:pStyle w:val="BodyText2"/>
              <w:spacing w:line="260" w:lineRule="atLeast"/>
              <w:ind w:left="-108" w:right="-108" w:hanging="1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2830" w:rsidRPr="00755011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:rsidR="00282830" w:rsidRPr="00A54706" w:rsidRDefault="00282830" w:rsidP="00282830">
            <w:pPr>
              <w:pStyle w:val="BodyText2"/>
              <w:spacing w:line="260" w:lineRule="atLeast"/>
              <w:ind w:left="-74" w:right="-108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54706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 </w:t>
            </w:r>
            <w:r w:rsidRPr="00A54706">
              <w:rPr>
                <w:rFonts w:ascii="Angsana New" w:hAnsi="Angsana New"/>
                <w:sz w:val="30"/>
                <w:szCs w:val="30"/>
                <w:lang w:val="en-US"/>
              </w:rPr>
              <w:t xml:space="preserve">2556 </w:t>
            </w: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ถึง</w:t>
            </w:r>
          </w:p>
        </w:tc>
        <w:tc>
          <w:tcPr>
            <w:tcW w:w="270" w:type="dxa"/>
          </w:tcPr>
          <w:p w:rsidR="00282830" w:rsidRPr="00755011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282830" w:rsidRPr="00755011" w:rsidRDefault="00282830" w:rsidP="00282830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82830" w:rsidRPr="003C47A5" w:rsidTr="006874AD">
        <w:tc>
          <w:tcPr>
            <w:tcW w:w="1548" w:type="dxa"/>
          </w:tcPr>
          <w:p w:rsidR="00282830" w:rsidRPr="00DB2926" w:rsidRDefault="00282830" w:rsidP="00282830">
            <w:pPr>
              <w:pStyle w:val="BodyText2"/>
              <w:spacing w:line="260" w:lineRule="atLeast"/>
              <w:ind w:left="-7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29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ลงวันที่</w:t>
            </w:r>
            <w:r w:rsidRPr="00DB29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:rsidR="00282830" w:rsidRPr="003C47A5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82830" w:rsidRPr="003C47A5" w:rsidRDefault="00282830" w:rsidP="00282830">
            <w:pPr>
              <w:pStyle w:val="BodyText2"/>
              <w:spacing w:line="260" w:lineRule="atLeast"/>
              <w:ind w:left="-96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2830" w:rsidRPr="003C47A5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282830" w:rsidRPr="00755011" w:rsidRDefault="00282830" w:rsidP="00282830">
            <w:pPr>
              <w:pStyle w:val="BodyText2"/>
              <w:spacing w:line="260" w:lineRule="atLeast"/>
              <w:ind w:left="-108" w:right="-108" w:hanging="1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2830" w:rsidRPr="00755011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:rsidR="00282830" w:rsidRPr="00A54706" w:rsidRDefault="00282830" w:rsidP="00282830">
            <w:pPr>
              <w:pStyle w:val="BodyText2"/>
              <w:spacing w:line="260" w:lineRule="atLeast"/>
              <w:ind w:left="-74" w:right="-108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5470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วันที่ </w:t>
            </w:r>
            <w:r w:rsidRPr="00A5470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  <w:r w:rsidRPr="00A54706">
              <w:rPr>
                <w:rFonts w:ascii="Angsana New" w:hAnsi="Angsana New"/>
                <w:sz w:val="30"/>
                <w:szCs w:val="30"/>
                <w:lang w:val="en-US"/>
              </w:rPr>
              <w:t xml:space="preserve"> 2558</w:t>
            </w:r>
          </w:p>
        </w:tc>
        <w:tc>
          <w:tcPr>
            <w:tcW w:w="270" w:type="dxa"/>
          </w:tcPr>
          <w:p w:rsidR="00282830" w:rsidRPr="00755011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282830" w:rsidRPr="00755011" w:rsidRDefault="00282830" w:rsidP="00282830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82830" w:rsidRPr="003C47A5" w:rsidTr="006874AD">
        <w:tc>
          <w:tcPr>
            <w:tcW w:w="1548" w:type="dxa"/>
          </w:tcPr>
          <w:p w:rsidR="00282830" w:rsidRPr="00DB2926" w:rsidRDefault="00282830" w:rsidP="00282830">
            <w:pPr>
              <w:pStyle w:val="BodyText2"/>
              <w:spacing w:line="260" w:lineRule="atLeast"/>
              <w:ind w:left="-7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9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สิงหาคม</w:t>
            </w:r>
            <w:r w:rsidRPr="00DB2926">
              <w:rPr>
                <w:rFonts w:ascii="Angsana New" w:hAnsi="Angsana New"/>
                <w:sz w:val="30"/>
                <w:szCs w:val="30"/>
                <w:lang w:val="en-US"/>
              </w:rPr>
              <w:t xml:space="preserve"> 2557</w:t>
            </w:r>
          </w:p>
        </w:tc>
        <w:tc>
          <w:tcPr>
            <w:tcW w:w="240" w:type="dxa"/>
          </w:tcPr>
          <w:p w:rsidR="00282830" w:rsidRPr="003C47A5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82830" w:rsidRPr="003C47A5" w:rsidRDefault="00282830" w:rsidP="00282830">
            <w:pPr>
              <w:pStyle w:val="BodyText2"/>
              <w:spacing w:line="260" w:lineRule="atLeast"/>
              <w:ind w:left="-96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2830" w:rsidRPr="003C47A5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282830" w:rsidRPr="00755011" w:rsidRDefault="00282830" w:rsidP="00282830">
            <w:pPr>
              <w:pStyle w:val="BodyText2"/>
              <w:spacing w:line="260" w:lineRule="atLeast"/>
              <w:ind w:left="-108" w:right="-108" w:hanging="1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2830" w:rsidRPr="00755011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:rsidR="00282830" w:rsidRPr="00A54706" w:rsidRDefault="00282830" w:rsidP="00282830">
            <w:pPr>
              <w:pStyle w:val="BodyText2"/>
              <w:spacing w:line="260" w:lineRule="atLeast"/>
              <w:ind w:left="-74" w:right="-108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เท่ากับ</w:t>
            </w:r>
            <w:r w:rsidRPr="00A54706">
              <w:rPr>
                <w:rFonts w:ascii="Angsana New" w:hAnsi="Angsana New"/>
                <w:sz w:val="30"/>
                <w:szCs w:val="30"/>
                <w:lang w:val="en-US"/>
              </w:rPr>
              <w:t xml:space="preserve"> MLR </w:t>
            </w: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ลบ</w:t>
            </w:r>
          </w:p>
        </w:tc>
        <w:tc>
          <w:tcPr>
            <w:tcW w:w="270" w:type="dxa"/>
          </w:tcPr>
          <w:p w:rsidR="00282830" w:rsidRPr="00755011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282830" w:rsidRPr="00755011" w:rsidRDefault="00282830" w:rsidP="00282830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2830" w:rsidRPr="003C47A5" w:rsidTr="006874AD">
        <w:tc>
          <w:tcPr>
            <w:tcW w:w="1548" w:type="dxa"/>
          </w:tcPr>
          <w:p w:rsidR="00282830" w:rsidRPr="003C47A5" w:rsidRDefault="00282830" w:rsidP="00282830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282830" w:rsidRPr="003C47A5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82830" w:rsidRPr="003C47A5" w:rsidRDefault="00282830" w:rsidP="00282830">
            <w:pPr>
              <w:pStyle w:val="BodyText2"/>
              <w:spacing w:line="260" w:lineRule="atLeast"/>
              <w:ind w:left="-96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2830" w:rsidRPr="003C47A5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282830" w:rsidRPr="00755011" w:rsidRDefault="00282830" w:rsidP="00282830">
            <w:pPr>
              <w:pStyle w:val="BodyText2"/>
              <w:spacing w:line="260" w:lineRule="atLeast"/>
              <w:ind w:left="-108" w:right="-108" w:hanging="1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2830" w:rsidRPr="00755011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:rsidR="00282830" w:rsidRPr="00A54706" w:rsidRDefault="00282830" w:rsidP="00282830">
            <w:pPr>
              <w:pStyle w:val="BodyText2"/>
              <w:spacing w:line="260" w:lineRule="atLeast"/>
              <w:ind w:left="-74" w:right="-108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ร้อยละ </w:t>
            </w:r>
            <w:r w:rsidRPr="00A54706">
              <w:rPr>
                <w:rFonts w:ascii="Angsana New" w:hAnsi="Angsana New"/>
                <w:sz w:val="30"/>
                <w:szCs w:val="30"/>
                <w:lang w:val="en-US"/>
              </w:rPr>
              <w:t>2.37</w:t>
            </w: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ต่อปี</w:t>
            </w:r>
          </w:p>
        </w:tc>
        <w:tc>
          <w:tcPr>
            <w:tcW w:w="270" w:type="dxa"/>
          </w:tcPr>
          <w:p w:rsidR="00282830" w:rsidRPr="00755011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282830" w:rsidRPr="00755011" w:rsidRDefault="00282830" w:rsidP="00282830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2830" w:rsidRPr="003C47A5" w:rsidTr="006874AD">
        <w:tc>
          <w:tcPr>
            <w:tcW w:w="1548" w:type="dxa"/>
          </w:tcPr>
          <w:p w:rsidR="00282830" w:rsidRPr="003C47A5" w:rsidRDefault="00282830" w:rsidP="00282830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282830" w:rsidRPr="003C47A5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82830" w:rsidRPr="003C47A5" w:rsidRDefault="00282830" w:rsidP="00282830">
            <w:pPr>
              <w:pStyle w:val="BodyText2"/>
              <w:spacing w:line="260" w:lineRule="atLeast"/>
              <w:ind w:left="-96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2830" w:rsidRPr="003C47A5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282830" w:rsidRPr="00755011" w:rsidRDefault="00282830" w:rsidP="00282830">
            <w:pPr>
              <w:pStyle w:val="BodyText2"/>
              <w:spacing w:line="260" w:lineRule="atLeast"/>
              <w:ind w:left="-108" w:right="-108" w:hanging="1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2830" w:rsidRPr="00755011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:rsidR="00282830" w:rsidRPr="00A54706" w:rsidRDefault="00282830" w:rsidP="00282830">
            <w:pPr>
              <w:pStyle w:val="BodyText2"/>
              <w:spacing w:line="260" w:lineRule="atLeast"/>
              <w:ind w:left="-74" w:right="-108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หลังจากนั้น</w:t>
            </w:r>
            <w:r w:rsidRPr="00A54706">
              <w:rPr>
                <w:rFonts w:ascii="Angsana New" w:hAnsi="Angsana New"/>
                <w:sz w:val="30"/>
                <w:szCs w:val="30"/>
                <w:lang w:val="en-US"/>
              </w:rPr>
              <w:t xml:space="preserve"> MLR</w:t>
            </w: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:rsidR="00282830" w:rsidRPr="00755011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282830" w:rsidRPr="00755011" w:rsidRDefault="00282830" w:rsidP="00282830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2830" w:rsidRPr="003C47A5" w:rsidTr="006874AD">
        <w:tc>
          <w:tcPr>
            <w:tcW w:w="1548" w:type="dxa"/>
          </w:tcPr>
          <w:p w:rsidR="00282830" w:rsidRPr="003C47A5" w:rsidRDefault="00282830" w:rsidP="00282830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282830" w:rsidRPr="003C47A5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82830" w:rsidRPr="003C47A5" w:rsidRDefault="00282830" w:rsidP="00282830">
            <w:pPr>
              <w:pStyle w:val="BodyText2"/>
              <w:spacing w:line="260" w:lineRule="atLeast"/>
              <w:ind w:left="-96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2830" w:rsidRPr="003C47A5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282830" w:rsidRPr="00755011" w:rsidRDefault="00282830" w:rsidP="00282830">
            <w:pPr>
              <w:pStyle w:val="BodyText2"/>
              <w:spacing w:line="260" w:lineRule="atLeast"/>
              <w:ind w:left="-108" w:right="-108" w:hanging="1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2830" w:rsidRPr="00755011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:rsidR="00282830" w:rsidRPr="00A54706" w:rsidRDefault="00282830" w:rsidP="00282830">
            <w:pPr>
              <w:pStyle w:val="BodyText2"/>
              <w:spacing w:line="260" w:lineRule="atLeast"/>
              <w:ind w:left="-74" w:right="-108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ลบร้อยละ</w:t>
            </w:r>
            <w:r w:rsidRPr="00A54706">
              <w:rPr>
                <w:rFonts w:ascii="Angsana New" w:hAnsi="Angsana New"/>
                <w:sz w:val="30"/>
                <w:szCs w:val="30"/>
                <w:lang w:val="en-US"/>
              </w:rPr>
              <w:t xml:space="preserve"> 2.12</w:t>
            </w:r>
            <w:r w:rsidRPr="00A547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ต่อปี</w:t>
            </w:r>
          </w:p>
        </w:tc>
        <w:tc>
          <w:tcPr>
            <w:tcW w:w="270" w:type="dxa"/>
          </w:tcPr>
          <w:p w:rsidR="00282830" w:rsidRPr="00755011" w:rsidRDefault="00282830" w:rsidP="00282830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282830" w:rsidRPr="00755011" w:rsidRDefault="00282830" w:rsidP="00282830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453A" w:rsidRPr="001B3B1B" w:rsidTr="006874AD">
        <w:tc>
          <w:tcPr>
            <w:tcW w:w="1548" w:type="dxa"/>
          </w:tcPr>
          <w:p w:rsidR="00E0453A" w:rsidRPr="00F905D9" w:rsidRDefault="00E0453A" w:rsidP="001B3B1B">
            <w:pPr>
              <w:pStyle w:val="BodyText2"/>
              <w:spacing w:line="260" w:lineRule="atLeast"/>
              <w:ind w:left="-7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:rsidR="00E0453A" w:rsidRPr="001B3B1B" w:rsidRDefault="00E0453A" w:rsidP="001B3B1B">
            <w:pPr>
              <w:pStyle w:val="BodyText2"/>
              <w:spacing w:line="260" w:lineRule="atLeast"/>
              <w:ind w:left="-7" w:right="-108" w:firstLine="0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62" w:type="dxa"/>
          </w:tcPr>
          <w:p w:rsidR="00E0453A" w:rsidRPr="00F905D9" w:rsidRDefault="00E0453A" w:rsidP="001B3B1B">
            <w:pPr>
              <w:pStyle w:val="BodyText2"/>
              <w:spacing w:line="260" w:lineRule="atLeast"/>
              <w:ind w:left="-7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453A" w:rsidRPr="00F905D9" w:rsidRDefault="00E0453A" w:rsidP="001B3B1B">
            <w:pPr>
              <w:pStyle w:val="BodyText2"/>
              <w:spacing w:line="260" w:lineRule="atLeast"/>
              <w:ind w:left="-7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E0453A" w:rsidRPr="00F905D9" w:rsidRDefault="00E0453A" w:rsidP="001B3B1B">
            <w:pPr>
              <w:pStyle w:val="BodyText2"/>
              <w:spacing w:line="260" w:lineRule="atLeast"/>
              <w:ind w:left="-7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453A" w:rsidRPr="00F905D9" w:rsidRDefault="00E0453A" w:rsidP="001B3B1B">
            <w:pPr>
              <w:pStyle w:val="BodyText2"/>
              <w:spacing w:line="260" w:lineRule="atLeast"/>
              <w:ind w:left="-7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:rsidR="00E0453A" w:rsidRPr="00F905D9" w:rsidRDefault="00E0453A" w:rsidP="001B3B1B">
            <w:pPr>
              <w:pStyle w:val="BodyText2"/>
              <w:spacing w:line="260" w:lineRule="atLeast"/>
              <w:ind w:left="-7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0453A" w:rsidRPr="00F905D9" w:rsidRDefault="00E0453A" w:rsidP="001B3B1B">
            <w:pPr>
              <w:pStyle w:val="BodyText2"/>
              <w:spacing w:line="260" w:lineRule="atLeast"/>
              <w:ind w:left="-7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E0453A" w:rsidRPr="00F905D9" w:rsidRDefault="00E0453A" w:rsidP="001B3B1B">
            <w:pPr>
              <w:pStyle w:val="BodyText2"/>
              <w:spacing w:line="260" w:lineRule="atLeast"/>
              <w:ind w:left="-7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:rsidR="009C3CEA" w:rsidRDefault="001E75C6" w:rsidP="00A36907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เพื่อเป็นหลักประกันการกู้ยืมดังกล่าว </w:t>
      </w:r>
      <w:r w:rsidR="009C3CEA" w:rsidRPr="000A6AB3">
        <w:rPr>
          <w:rFonts w:ascii="Angsana New" w:hAnsi="Angsana New" w:hint="cs"/>
          <w:sz w:val="30"/>
          <w:szCs w:val="30"/>
          <w:cs/>
        </w:rPr>
        <w:t>บริษัทต้อง</w:t>
      </w:r>
      <w:r w:rsidR="009C3CEA" w:rsidRPr="000A6AB3">
        <w:rPr>
          <w:rFonts w:ascii="Angsana New" w:hAnsi="Angsana New"/>
          <w:sz w:val="30"/>
          <w:szCs w:val="30"/>
          <w:cs/>
        </w:rPr>
        <w:t>จำนอง</w:t>
      </w:r>
      <w:r w:rsidR="009C3CEA" w:rsidRPr="000A6AB3">
        <w:rPr>
          <w:rFonts w:ascii="Angsana New" w:hAnsi="Angsana New"/>
          <w:sz w:val="30"/>
          <w:szCs w:val="30"/>
        </w:rPr>
        <w:t>/</w:t>
      </w:r>
      <w:r w:rsidR="009C3CEA" w:rsidRPr="000A6AB3">
        <w:rPr>
          <w:rFonts w:ascii="Angsana New" w:hAnsi="Angsana New" w:hint="cs"/>
          <w:sz w:val="30"/>
          <w:szCs w:val="30"/>
          <w:cs/>
        </w:rPr>
        <w:t>จำนำ</w:t>
      </w:r>
      <w:r w:rsidR="009C3CEA" w:rsidRPr="000A6AB3">
        <w:rPr>
          <w:rFonts w:ascii="Angsana New" w:hAnsi="Angsana New"/>
          <w:sz w:val="30"/>
          <w:szCs w:val="30"/>
          <w:cs/>
        </w:rPr>
        <w:t xml:space="preserve">ที่ดินพร้อมสิ่งปลูกสร้าง </w:t>
      </w:r>
      <w:r w:rsidR="00FC02A1">
        <w:rPr>
          <w:rFonts w:ascii="Angsana New" w:hAnsi="Angsana New" w:hint="cs"/>
          <w:sz w:val="30"/>
          <w:szCs w:val="30"/>
          <w:cs/>
        </w:rPr>
        <w:t>และ</w:t>
      </w:r>
      <w:r w:rsidR="009C3CEA" w:rsidRPr="000A6AB3">
        <w:rPr>
          <w:rFonts w:ascii="Angsana New" w:hAnsi="Angsana New"/>
          <w:sz w:val="30"/>
          <w:szCs w:val="30"/>
          <w:cs/>
        </w:rPr>
        <w:t>เครื่องจักรและอุปกรณ์ของ</w:t>
      </w:r>
      <w:r w:rsidR="009C3CEA" w:rsidRPr="00332B55">
        <w:rPr>
          <w:rFonts w:ascii="Angsana New" w:hAnsi="Angsana New"/>
          <w:spacing w:val="-8"/>
          <w:sz w:val="30"/>
          <w:szCs w:val="30"/>
          <w:cs/>
        </w:rPr>
        <w:t xml:space="preserve">โรงงาน </w:t>
      </w:r>
      <w:r w:rsidR="009C3CEA" w:rsidRPr="00332B55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</w:t>
      </w:r>
      <w:r w:rsidR="009C3CEA" w:rsidRPr="00332B55">
        <w:rPr>
          <w:rFonts w:ascii="Angsana New" w:hAnsi="Angsana New"/>
          <w:spacing w:val="-8"/>
          <w:sz w:val="30"/>
          <w:szCs w:val="30"/>
          <w:cs/>
        </w:rPr>
        <w:t>บริษัทได้นำ</w:t>
      </w:r>
      <w:r w:rsidR="009C3CEA" w:rsidRPr="00332B55">
        <w:rPr>
          <w:rFonts w:ascii="Angsana New" w:hAnsi="Angsana New" w:hint="cs"/>
          <w:spacing w:val="-8"/>
          <w:sz w:val="30"/>
          <w:szCs w:val="30"/>
          <w:cs/>
        </w:rPr>
        <w:t>สินทรัพย์</w:t>
      </w:r>
      <w:r w:rsidR="009C3CEA" w:rsidRPr="00332B55">
        <w:rPr>
          <w:rFonts w:ascii="Angsana New" w:hAnsi="Angsana New"/>
          <w:spacing w:val="-8"/>
          <w:sz w:val="30"/>
          <w:szCs w:val="30"/>
          <w:cs/>
        </w:rPr>
        <w:t>ของบริษัทไปจดจำนอง</w:t>
      </w:r>
      <w:r w:rsidR="009C3CEA" w:rsidRPr="000A6AB3">
        <w:rPr>
          <w:rFonts w:ascii="Angsana New" w:hAnsi="Angsana New"/>
          <w:sz w:val="30"/>
          <w:szCs w:val="30"/>
          <w:cs/>
        </w:rPr>
        <w:t>ตามเงื่อนไ</w:t>
      </w:r>
      <w:r w:rsidR="009C3CEA" w:rsidRPr="000A6AB3">
        <w:rPr>
          <w:rFonts w:ascii="Angsana New" w:hAnsi="Angsana New" w:hint="cs"/>
          <w:sz w:val="30"/>
          <w:szCs w:val="30"/>
          <w:cs/>
        </w:rPr>
        <w:t>ข</w:t>
      </w:r>
      <w:r w:rsidR="009C3CEA" w:rsidRPr="000A6AB3">
        <w:rPr>
          <w:rFonts w:ascii="Angsana New" w:hAnsi="Angsana New"/>
          <w:sz w:val="30"/>
          <w:szCs w:val="30"/>
          <w:cs/>
        </w:rPr>
        <w:t>ที่กำหนดไว้ในสัญญา</w:t>
      </w:r>
      <w:r w:rsidR="009C3CEA" w:rsidRPr="000A6AB3">
        <w:rPr>
          <w:rFonts w:ascii="Angsana New" w:hAnsi="Angsana New"/>
          <w:sz w:val="30"/>
          <w:szCs w:val="30"/>
          <w:lang w:val="en-US"/>
        </w:rPr>
        <w:t xml:space="preserve"> </w:t>
      </w:r>
      <w:r w:rsidR="009C3CEA" w:rsidRPr="000A6AB3">
        <w:rPr>
          <w:rFonts w:ascii="Angsana New" w:hAnsi="Angsana New"/>
          <w:sz w:val="30"/>
          <w:szCs w:val="30"/>
          <w:cs/>
        </w:rPr>
        <w:t>เพื่อเป็นหลักประกันหนี้สินและภาระผูกพันของบริษัท</w:t>
      </w:r>
    </w:p>
    <w:p w:rsidR="009A6426" w:rsidRDefault="009A6426" w:rsidP="00A36907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9C3CEA" w:rsidRDefault="009C3CEA" w:rsidP="00332B55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11EA">
        <w:rPr>
          <w:rFonts w:ascii="Angsana New" w:hAnsi="Angsana New" w:cs="Angsana New"/>
          <w:sz w:val="30"/>
          <w:szCs w:val="30"/>
          <w:cs/>
        </w:rPr>
        <w:t>ภายใต้สัญญาเงินกู้ยืมระยะยาวดังกล่าว บริษัท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 เช่น นายตัน ภาสกรนทีและครอบครัวต้องรักษาสัดส่วน</w:t>
      </w:r>
      <w:r w:rsidR="009135A6">
        <w:rPr>
          <w:rFonts w:ascii="Angsana New" w:hAnsi="Angsana New" w:cs="Angsana New"/>
          <w:sz w:val="30"/>
          <w:szCs w:val="30"/>
        </w:rPr>
        <w:br/>
      </w:r>
      <w:r w:rsidRPr="00E711EA">
        <w:rPr>
          <w:rFonts w:ascii="Angsana New" w:hAnsi="Angsana New" w:cs="Angsana New"/>
          <w:sz w:val="30"/>
          <w:szCs w:val="30"/>
          <w:cs/>
        </w:rPr>
        <w:t xml:space="preserve">การถือหุ้นในบริษัทไม่น้อยกว่าร้อยละ </w:t>
      </w:r>
      <w:r w:rsidRPr="00E711EA">
        <w:rPr>
          <w:rFonts w:ascii="Angsana New" w:hAnsi="Angsana New" w:cs="Angsana New"/>
          <w:sz w:val="30"/>
          <w:szCs w:val="30"/>
        </w:rPr>
        <w:t>30</w:t>
      </w:r>
      <w:r w:rsidRPr="00E711EA">
        <w:rPr>
          <w:rFonts w:ascii="Angsana New" w:hAnsi="Angsana New" w:cs="Angsana New"/>
          <w:sz w:val="30"/>
          <w:szCs w:val="30"/>
          <w:cs/>
        </w:rPr>
        <w:t xml:space="preserve"> ของทุนจดทะเบียน</w:t>
      </w:r>
      <w:r w:rsidR="00DF12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35A6">
        <w:rPr>
          <w:rFonts w:ascii="Angsana New" w:hAnsi="Angsana New" w:cs="Angsana New" w:hint="cs"/>
          <w:sz w:val="30"/>
          <w:szCs w:val="30"/>
          <w:cs/>
        </w:rPr>
        <w:t>และผู้กู</w:t>
      </w:r>
      <w:r w:rsidR="00924401">
        <w:rPr>
          <w:rFonts w:ascii="Angsana New" w:hAnsi="Angsana New" w:cs="Angsana New" w:hint="cs"/>
          <w:sz w:val="30"/>
          <w:szCs w:val="30"/>
          <w:cs/>
        </w:rPr>
        <w:t>้ต้องไม่ให้เงินกู้ยืมแก่กรรมการ</w:t>
      </w:r>
      <w:r w:rsidR="00D5511A">
        <w:rPr>
          <w:rFonts w:ascii="Angsana New" w:hAnsi="Angsana New" w:cs="Angsana New" w:hint="cs"/>
          <w:sz w:val="30"/>
          <w:szCs w:val="30"/>
          <w:cs/>
        </w:rPr>
        <w:t>หรือบริษัท</w:t>
      </w:r>
      <w:r w:rsidR="0092279C">
        <w:rPr>
          <w:rFonts w:ascii="Angsana New" w:hAnsi="Angsana New" w:cs="Angsana New"/>
          <w:sz w:val="30"/>
          <w:szCs w:val="30"/>
        </w:rPr>
        <w:br/>
      </w:r>
      <w:r w:rsidR="00D5511A">
        <w:rPr>
          <w:rFonts w:ascii="Angsana New" w:hAnsi="Angsana New" w:cs="Angsana New" w:hint="cs"/>
          <w:sz w:val="30"/>
          <w:szCs w:val="30"/>
          <w:cs/>
        </w:rPr>
        <w:t>ที่เกี่ยวข้องหรือผู้ถือหุ้น</w:t>
      </w:r>
      <w:r w:rsidR="00DF12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2566"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:rsidR="007B045D" w:rsidRDefault="007B0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C3CEA" w:rsidRDefault="009C3CEA" w:rsidP="005B139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A6AB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สถาบันการเงินแห่งที่ส</w:t>
      </w:r>
      <w:r w:rsidR="00FF37E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อง</w:t>
      </w:r>
    </w:p>
    <w:p w:rsidR="007B045D" w:rsidRPr="00F02ECF" w:rsidRDefault="007B045D" w:rsidP="00F02EC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tbl>
      <w:tblPr>
        <w:tblW w:w="9281" w:type="dxa"/>
        <w:tblInd w:w="450" w:type="dxa"/>
        <w:tblLook w:val="04A0" w:firstRow="1" w:lastRow="0" w:firstColumn="1" w:lastColumn="0" w:noHBand="0" w:noVBand="1"/>
      </w:tblPr>
      <w:tblGrid>
        <w:gridCol w:w="1451"/>
        <w:gridCol w:w="240"/>
        <w:gridCol w:w="1526"/>
        <w:gridCol w:w="236"/>
        <w:gridCol w:w="1508"/>
        <w:gridCol w:w="236"/>
        <w:gridCol w:w="2104"/>
        <w:gridCol w:w="236"/>
        <w:gridCol w:w="1744"/>
      </w:tblGrid>
      <w:tr w:rsidR="009C3CEA" w:rsidRPr="000A6AB3" w:rsidTr="006874AD">
        <w:trPr>
          <w:tblHeader/>
        </w:trPr>
        <w:tc>
          <w:tcPr>
            <w:tcW w:w="1451" w:type="dxa"/>
          </w:tcPr>
          <w:p w:rsidR="009C3CEA" w:rsidRPr="000A6AB3" w:rsidRDefault="009C3CEA" w:rsidP="00A36907">
            <w:pPr>
              <w:pStyle w:val="BodyText2"/>
              <w:spacing w:line="260" w:lineRule="atLeast"/>
              <w:ind w:left="0" w:right="-108" w:firstLine="10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</w:tcPr>
          <w:p w:rsidR="009C3CEA" w:rsidRPr="000A6AB3" w:rsidRDefault="009C3CEA" w:rsidP="00593D60">
            <w:pPr>
              <w:pStyle w:val="BodyText2"/>
              <w:spacing w:line="260" w:lineRule="atLeast"/>
              <w:ind w:left="-96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:rsidR="009C3CEA" w:rsidRPr="000A6AB3" w:rsidRDefault="009C3CEA" w:rsidP="00426DF8">
            <w:pPr>
              <w:pStyle w:val="BodyText2"/>
              <w:spacing w:line="260" w:lineRule="atLeast"/>
              <w:ind w:left="-320" w:right="-19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มูลค่าคงเหลือ</w:t>
            </w:r>
          </w:p>
        </w:tc>
        <w:tc>
          <w:tcPr>
            <w:tcW w:w="236" w:type="dxa"/>
          </w:tcPr>
          <w:p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:rsidR="009C3CEA" w:rsidRPr="000A6AB3" w:rsidRDefault="009C3CEA" w:rsidP="00593D60">
            <w:pPr>
              <w:pStyle w:val="BodyText2"/>
              <w:spacing w:line="260" w:lineRule="atLeast"/>
              <w:ind w:left="-92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9C3CEA" w:rsidRPr="000A6AB3" w:rsidRDefault="009C3CEA" w:rsidP="000323B8">
            <w:pPr>
              <w:pStyle w:val="BodyText2"/>
              <w:spacing w:line="260" w:lineRule="atLeast"/>
              <w:ind w:left="-32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3CEA" w:rsidRPr="000A6AB3" w:rsidTr="006874AD">
        <w:trPr>
          <w:tblHeader/>
        </w:trPr>
        <w:tc>
          <w:tcPr>
            <w:tcW w:w="1451" w:type="dxa"/>
          </w:tcPr>
          <w:p w:rsidR="009C3CEA" w:rsidRPr="000A6AB3" w:rsidRDefault="00AC4670" w:rsidP="00A36907">
            <w:pPr>
              <w:pStyle w:val="BodyText2"/>
              <w:spacing w:line="260" w:lineRule="atLeast"/>
              <w:ind w:left="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</w:t>
            </w:r>
            <w:r w:rsidR="009C3CEA"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ญา</w:t>
            </w:r>
          </w:p>
        </w:tc>
        <w:tc>
          <w:tcPr>
            <w:tcW w:w="240" w:type="dxa"/>
          </w:tcPr>
          <w:p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</w:tcPr>
          <w:p w:rsidR="009C3CEA" w:rsidRPr="000A6AB3" w:rsidRDefault="009C3CEA" w:rsidP="00593D60">
            <w:pPr>
              <w:pStyle w:val="BodyText2"/>
              <w:spacing w:line="260" w:lineRule="atLeast"/>
              <w:ind w:left="-96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วงเงินสินเชื่อ</w:t>
            </w:r>
          </w:p>
        </w:tc>
        <w:tc>
          <w:tcPr>
            <w:tcW w:w="236" w:type="dxa"/>
          </w:tcPr>
          <w:p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:rsidR="009C3CEA" w:rsidRPr="000A6AB3" w:rsidRDefault="009C3CEA" w:rsidP="00426DF8">
            <w:pPr>
              <w:pStyle w:val="BodyText2"/>
              <w:spacing w:line="260" w:lineRule="atLeast"/>
              <w:ind w:left="-320" w:right="-19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236" w:type="dxa"/>
          </w:tcPr>
          <w:p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:rsidR="009C3CEA" w:rsidRPr="000A6AB3" w:rsidRDefault="009C3CEA" w:rsidP="00593D60">
            <w:pPr>
              <w:pStyle w:val="BodyText2"/>
              <w:spacing w:line="260" w:lineRule="atLeast"/>
              <w:ind w:left="-92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</w:t>
            </w:r>
          </w:p>
        </w:tc>
        <w:tc>
          <w:tcPr>
            <w:tcW w:w="236" w:type="dxa"/>
          </w:tcPr>
          <w:p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9C3CEA" w:rsidRPr="000A6AB3" w:rsidRDefault="009C3CEA" w:rsidP="000323B8">
            <w:pPr>
              <w:pStyle w:val="BodyText2"/>
              <w:spacing w:line="260" w:lineRule="atLeast"/>
              <w:ind w:left="-32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กำหนดการ</w:t>
            </w:r>
          </w:p>
        </w:tc>
      </w:tr>
      <w:tr w:rsidR="009C3CEA" w:rsidRPr="000A6AB3" w:rsidTr="006874AD">
        <w:trPr>
          <w:tblHeader/>
        </w:trPr>
        <w:tc>
          <w:tcPr>
            <w:tcW w:w="1451" w:type="dxa"/>
            <w:tcBorders>
              <w:bottom w:val="single" w:sz="4" w:space="0" w:color="auto"/>
            </w:tcBorders>
          </w:tcPr>
          <w:p w:rsidR="009C3CEA" w:rsidRPr="000A6AB3" w:rsidRDefault="009C3CEA" w:rsidP="00A36907">
            <w:pPr>
              <w:pStyle w:val="BodyText2"/>
              <w:spacing w:line="260" w:lineRule="atLeast"/>
              <w:ind w:left="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</w:t>
            </w:r>
          </w:p>
        </w:tc>
        <w:tc>
          <w:tcPr>
            <w:tcW w:w="240" w:type="dxa"/>
          </w:tcPr>
          <w:p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9C3CEA" w:rsidRPr="000A6AB3" w:rsidRDefault="009C3CEA" w:rsidP="00593D60">
            <w:pPr>
              <w:pStyle w:val="BodyText2"/>
              <w:spacing w:line="260" w:lineRule="atLeast"/>
              <w:ind w:left="-96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ที่ได้รับอนุมัติ</w:t>
            </w:r>
          </w:p>
        </w:tc>
        <w:tc>
          <w:tcPr>
            <w:tcW w:w="236" w:type="dxa"/>
          </w:tcPr>
          <w:p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9C3CEA" w:rsidRPr="000A6AB3" w:rsidRDefault="009C3CEA" w:rsidP="007A4B23">
            <w:pPr>
              <w:pStyle w:val="BodyText2"/>
              <w:spacing w:line="260" w:lineRule="atLeast"/>
              <w:ind w:left="-320" w:right="-19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="008706D8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C72E6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</w:tcPr>
          <w:p w:rsidR="009C3CEA" w:rsidRPr="000A6AB3" w:rsidRDefault="009C3CEA" w:rsidP="00593D60">
            <w:pPr>
              <w:pStyle w:val="BodyText2"/>
              <w:spacing w:line="260" w:lineRule="atLeast"/>
              <w:ind w:left="-92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ร้อยละต่อปี</w:t>
            </w:r>
          </w:p>
        </w:tc>
        <w:tc>
          <w:tcPr>
            <w:tcW w:w="236" w:type="dxa"/>
          </w:tcPr>
          <w:p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9C3CEA" w:rsidRPr="000A6AB3" w:rsidRDefault="00DA7EDA" w:rsidP="000323B8">
            <w:pPr>
              <w:pStyle w:val="BodyText2"/>
              <w:spacing w:line="260" w:lineRule="atLeast"/>
              <w:ind w:left="-32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</w:t>
            </w:r>
            <w:r w:rsidR="009C3CEA"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ชำระคืน</w:t>
            </w:r>
          </w:p>
        </w:tc>
      </w:tr>
      <w:tr w:rsidR="009C3CEA" w:rsidRPr="00F02ECF" w:rsidTr="006874AD">
        <w:trPr>
          <w:tblHeader/>
        </w:trPr>
        <w:tc>
          <w:tcPr>
            <w:tcW w:w="1451" w:type="dxa"/>
            <w:tcBorders>
              <w:top w:val="single" w:sz="4" w:space="0" w:color="auto"/>
            </w:tcBorders>
          </w:tcPr>
          <w:p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</w:tcPr>
          <w:p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41454" w:rsidRPr="00755011" w:rsidTr="006874AD">
        <w:trPr>
          <w:trHeight w:val="308"/>
        </w:trPr>
        <w:tc>
          <w:tcPr>
            <w:tcW w:w="1451" w:type="dxa"/>
          </w:tcPr>
          <w:p w:rsidR="00341454" w:rsidRPr="00DB2926" w:rsidRDefault="00341454" w:rsidP="002B7EEB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105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ฉบับที่</w:t>
            </w:r>
            <w:r w:rsidRPr="00D1105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B7EE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:rsidR="00341454" w:rsidRPr="001F13EE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26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96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750.0</w:t>
            </w: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236" w:type="dxa"/>
          </w:tcPr>
          <w:p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:rsidR="00341454" w:rsidRPr="00755011" w:rsidRDefault="001C1EEE" w:rsidP="00341454">
            <w:pPr>
              <w:pStyle w:val="BodyText2"/>
              <w:spacing w:line="260" w:lineRule="atLeast"/>
              <w:ind w:left="-130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432.9</w:t>
            </w:r>
            <w:r w:rsidR="00341454"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41454"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236" w:type="dxa"/>
          </w:tcPr>
          <w:p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92" w:right="-108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อัตราดอกเบี้ยเท่ากับ</w:t>
            </w:r>
          </w:p>
        </w:tc>
        <w:tc>
          <w:tcPr>
            <w:tcW w:w="236" w:type="dxa"/>
          </w:tcPr>
          <w:p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ทุกไตรมาส</w:t>
            </w:r>
          </w:p>
        </w:tc>
      </w:tr>
      <w:tr w:rsidR="00341454" w:rsidRPr="00755011" w:rsidTr="006874AD">
        <w:trPr>
          <w:trHeight w:val="308"/>
        </w:trPr>
        <w:tc>
          <w:tcPr>
            <w:tcW w:w="1451" w:type="dxa"/>
          </w:tcPr>
          <w:p w:rsidR="00341454" w:rsidRPr="00DB2926" w:rsidRDefault="00341454" w:rsidP="00341454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9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ลงวันที่</w:t>
            </w:r>
            <w:r w:rsidRPr="00DB2926">
              <w:rPr>
                <w:rFonts w:ascii="Angsana New" w:hAnsi="Angsana New"/>
                <w:sz w:val="30"/>
                <w:szCs w:val="30"/>
                <w:lang w:val="en-US"/>
              </w:rPr>
              <w:t xml:space="preserve"> 20</w:t>
            </w:r>
          </w:p>
        </w:tc>
        <w:tc>
          <w:tcPr>
            <w:tcW w:w="240" w:type="dxa"/>
          </w:tcPr>
          <w:p w:rsidR="00341454" w:rsidRPr="001F13EE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26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96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130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92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  BIBOR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ประเภท</w:t>
            </w: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เป็นระยะเวลา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6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341454" w:rsidRPr="00755011" w:rsidTr="006874AD">
        <w:trPr>
          <w:trHeight w:val="308"/>
        </w:trPr>
        <w:tc>
          <w:tcPr>
            <w:tcW w:w="1451" w:type="dxa"/>
          </w:tcPr>
          <w:p w:rsidR="00341454" w:rsidRPr="00DB2926" w:rsidRDefault="00341454" w:rsidP="00341454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926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DB29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DB2926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0" w:type="dxa"/>
          </w:tcPr>
          <w:p w:rsidR="00341454" w:rsidRPr="001F13EE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26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96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130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92" w:right="-108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  6 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เดือนบวกร้อยละ</w:t>
            </w: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เริ่มชำระงวดแรก</w:t>
            </w:r>
          </w:p>
        </w:tc>
      </w:tr>
      <w:tr w:rsidR="00341454" w:rsidRPr="00755011" w:rsidTr="006874AD">
        <w:trPr>
          <w:trHeight w:val="308"/>
        </w:trPr>
        <w:tc>
          <w:tcPr>
            <w:tcW w:w="1451" w:type="dxa"/>
          </w:tcPr>
          <w:p w:rsidR="00341454" w:rsidRPr="00DB2926" w:rsidRDefault="00341454" w:rsidP="00341454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341454" w:rsidRPr="001F13EE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26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96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130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92" w:right="-108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>1.25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ต่อปี</w:t>
            </w:r>
          </w:p>
        </w:tc>
        <w:tc>
          <w:tcPr>
            <w:tcW w:w="236" w:type="dxa"/>
          </w:tcPr>
          <w:p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เดือน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341454" w:rsidRPr="00755011" w:rsidTr="006874AD">
        <w:trPr>
          <w:trHeight w:val="70"/>
        </w:trPr>
        <w:tc>
          <w:tcPr>
            <w:tcW w:w="1451" w:type="dxa"/>
          </w:tcPr>
          <w:p w:rsidR="00341454" w:rsidRPr="00DB2926" w:rsidRDefault="00341454" w:rsidP="00341454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341454" w:rsidRPr="001F13EE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26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96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130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92" w:right="-108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341454" w:rsidRPr="00755011" w:rsidRDefault="00341454" w:rsidP="00341454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2561</w:t>
            </w:r>
          </w:p>
        </w:tc>
      </w:tr>
    </w:tbl>
    <w:p w:rsidR="009C5617" w:rsidRPr="00F02ECF" w:rsidRDefault="009C5617" w:rsidP="00F02EC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9C3CEA" w:rsidRDefault="009C3CEA" w:rsidP="009C3CE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A6AB3">
        <w:rPr>
          <w:rFonts w:ascii="Angsana New" w:hAnsi="Angsana New" w:cs="Angsana New"/>
          <w:sz w:val="30"/>
          <w:szCs w:val="30"/>
          <w:cs/>
        </w:rPr>
        <w:t>เพื่อเป็นหลักประกันการกู้ยืมดังกล่าว บริษัทต้องจำนอง</w:t>
      </w:r>
      <w:r w:rsidRPr="000A6AB3">
        <w:rPr>
          <w:rFonts w:ascii="Angsana New" w:hAnsi="Angsana New"/>
          <w:sz w:val="30"/>
          <w:szCs w:val="30"/>
        </w:rPr>
        <w:t>/</w:t>
      </w:r>
      <w:r w:rsidRPr="000A6AB3">
        <w:rPr>
          <w:rFonts w:ascii="Angsana New" w:hAnsi="Angsana New" w:cs="Angsana New"/>
          <w:sz w:val="30"/>
          <w:szCs w:val="30"/>
          <w:cs/>
        </w:rPr>
        <w:t xml:space="preserve">จำนำที่ดินพร้อมสิ่งปลูกสร้าง </w:t>
      </w:r>
      <w:r w:rsidR="002C238C">
        <w:rPr>
          <w:rFonts w:ascii="Angsana New" w:hAnsi="Angsana New" w:cs="Angsana New" w:hint="cs"/>
          <w:sz w:val="30"/>
          <w:szCs w:val="30"/>
          <w:cs/>
        </w:rPr>
        <w:t>และ</w:t>
      </w:r>
      <w:r w:rsidRPr="000A6AB3">
        <w:rPr>
          <w:rFonts w:ascii="Angsana New" w:hAnsi="Angsana New" w:cs="Angsana New"/>
          <w:sz w:val="30"/>
          <w:szCs w:val="30"/>
          <w:cs/>
        </w:rPr>
        <w:t>เครื่องจักรและอุปกรณ์ของโรงงาน โดยบริษัทได้นำที่ดินของบริษัทเข้าทำสัญญาจำนองที่ดินเป็นประกันลำดับสอง</w:t>
      </w:r>
      <w:r w:rsidRPr="000A6AB3">
        <w:rPr>
          <w:rFonts w:ascii="Angsana New" w:hAnsi="Angsana New"/>
          <w:sz w:val="30"/>
          <w:szCs w:val="30"/>
        </w:rPr>
        <w:t xml:space="preserve"> </w:t>
      </w:r>
      <w:r w:rsidRPr="000A6AB3">
        <w:rPr>
          <w:rFonts w:ascii="Angsana New" w:hAnsi="Angsana New" w:cs="Angsana New"/>
          <w:sz w:val="30"/>
          <w:szCs w:val="30"/>
          <w:cs/>
        </w:rPr>
        <w:t xml:space="preserve">เพื่อเป็นหลักประกันหนี้สินบางส่วนในวงเงิน </w:t>
      </w:r>
      <w:r w:rsidRPr="000A6AB3">
        <w:rPr>
          <w:rFonts w:ascii="Angsana New" w:hAnsi="Angsana New"/>
          <w:sz w:val="30"/>
          <w:szCs w:val="30"/>
        </w:rPr>
        <w:t xml:space="preserve">20 </w:t>
      </w:r>
      <w:r w:rsidRPr="000A6AB3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DA1C58" w:rsidRPr="00F02ECF" w:rsidRDefault="00DA1C58" w:rsidP="00F02EC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745EF6" w:rsidRDefault="00BB731F" w:rsidP="009C3CE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4F77">
        <w:rPr>
          <w:rFonts w:ascii="Angsana New" w:hAnsi="Angsana New" w:cs="Angsana New" w:hint="cs"/>
          <w:spacing w:val="-2"/>
          <w:sz w:val="30"/>
          <w:szCs w:val="30"/>
          <w:cs/>
        </w:rPr>
        <w:t>ภายใต้สัญญาเงินกู้ยืมระยะยาวดังกล่าว</w:t>
      </w:r>
      <w:r w:rsidRPr="00054F77">
        <w:rPr>
          <w:rFonts w:ascii="Times New Roman" w:hAnsi="Times New Roman" w:hint="cs"/>
          <w:spacing w:val="-2"/>
          <w:sz w:val="30"/>
          <w:szCs w:val="30"/>
          <w:cs/>
        </w:rPr>
        <w:t xml:space="preserve"> </w:t>
      </w:r>
      <w:r w:rsidRPr="00054F77">
        <w:rPr>
          <w:rFonts w:ascii="Angsana New" w:hAnsi="Angsana New" w:cs="Angsana New" w:hint="cs"/>
          <w:spacing w:val="-2"/>
          <w:sz w:val="30"/>
          <w:szCs w:val="30"/>
          <w:cs/>
        </w:rPr>
        <w:t>บริษัทต้องปฏิบัติตามเงื่อนไขบางประการเกี่ยวกับการปฏิบัติตามเงื่อนไขอื่น</w:t>
      </w:r>
      <w:r w:rsidRPr="002C238C">
        <w:rPr>
          <w:rFonts w:ascii="Angsana New" w:hAnsi="Angsana New" w:cs="Angsana New" w:hint="cs"/>
          <w:sz w:val="30"/>
          <w:szCs w:val="30"/>
          <w:cs/>
        </w:rPr>
        <w:t>ตามที่ระบุไว้ในสัญญา</w:t>
      </w:r>
      <w:r w:rsidRPr="002C238C">
        <w:rPr>
          <w:rFonts w:ascii="Times New Roman" w:hAnsi="Times New Roman" w:hint="cs"/>
          <w:sz w:val="30"/>
          <w:szCs w:val="30"/>
          <w:cs/>
        </w:rPr>
        <w:t xml:space="preserve"> </w:t>
      </w:r>
      <w:r w:rsidRPr="002C238C">
        <w:rPr>
          <w:rFonts w:ascii="Angsana New" w:hAnsi="Angsana New" w:cs="Angsana New" w:hint="cs"/>
          <w:sz w:val="30"/>
          <w:szCs w:val="30"/>
          <w:cs/>
        </w:rPr>
        <w:t>เช่น การธำรงไว้ซึ่งการดำรงอยู่ของกิจการของผู้กู้ ตลอดจนสิทธิ เอกสิทธิ์ และสิทธิทาง</w:t>
      </w:r>
      <w:r w:rsidR="002C238C">
        <w:rPr>
          <w:rFonts w:ascii="Angsana New" w:hAnsi="Angsana New" w:cs="Angsana New"/>
          <w:sz w:val="30"/>
          <w:szCs w:val="30"/>
        </w:rPr>
        <w:t xml:space="preserve">   </w:t>
      </w:r>
      <w:r w:rsidRPr="002C238C">
        <w:rPr>
          <w:rFonts w:ascii="Angsana New" w:hAnsi="Angsana New" w:cs="Angsana New" w:hint="cs"/>
          <w:sz w:val="30"/>
          <w:szCs w:val="30"/>
          <w:cs/>
        </w:rPr>
        <w:t>การตลาด เป็นต้น</w:t>
      </w:r>
    </w:p>
    <w:p w:rsidR="007B045D" w:rsidRPr="00F02ECF" w:rsidRDefault="007B045D" w:rsidP="00F02EC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7B045D" w:rsidRDefault="007B045D" w:rsidP="009C3CE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ในเดือนเมษายน </w:t>
      </w:r>
      <w:r>
        <w:rPr>
          <w:rFonts w:ascii="Angsana New" w:hAnsi="Angsana New" w:cs="Angsana New"/>
          <w:sz w:val="30"/>
          <w:szCs w:val="30"/>
        </w:rPr>
        <w:t>2</w:t>
      </w:r>
      <w:r w:rsidR="00BD0D0F">
        <w:rPr>
          <w:rFonts w:ascii="Angsana New" w:hAnsi="Angsana New" w:cs="Angsana New"/>
          <w:sz w:val="30"/>
          <w:szCs w:val="30"/>
        </w:rPr>
        <w:t>56</w:t>
      </w:r>
      <w:r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</w:t>
      </w:r>
      <w:r w:rsidR="00BD0D0F">
        <w:rPr>
          <w:rFonts w:ascii="Angsana New" w:hAnsi="Angsana New" w:cs="Angsana New" w:hint="cs"/>
          <w:sz w:val="30"/>
          <w:szCs w:val="30"/>
          <w:cs/>
        </w:rPr>
        <w:t>ทได้ชำระเงิน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กู้ยืมระยะยาวจากสถาบันการเงินแห่งหนึ่ง สำหรับสัญญาเงินกู้ยืมฉบับที่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ลงวันที่ </w:t>
      </w:r>
      <w:r>
        <w:rPr>
          <w:rFonts w:ascii="Angsana New" w:hAnsi="Angsana New" w:cs="Angsana New"/>
          <w:sz w:val="30"/>
          <w:szCs w:val="30"/>
        </w:rPr>
        <w:t xml:space="preserve">12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 w:cs="Angsana New"/>
          <w:sz w:val="30"/>
          <w:szCs w:val="30"/>
        </w:rPr>
        <w:t xml:space="preserve">2556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และบันทึกข้อตกลงต่อท้ายสัญญากู้ยืมเงินลงวันที่ </w:t>
      </w:r>
      <w:r>
        <w:rPr>
          <w:rFonts w:ascii="Angsana New" w:hAnsi="Angsana New" w:cs="Angsana New"/>
          <w:sz w:val="30"/>
          <w:szCs w:val="30"/>
        </w:rPr>
        <w:t xml:space="preserve">26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sz w:val="30"/>
          <w:szCs w:val="30"/>
        </w:rPr>
        <w:t xml:space="preserve">2557 </w:t>
      </w:r>
      <w:r>
        <w:rPr>
          <w:rFonts w:ascii="Angsana New" w:hAnsi="Angsana New" w:cs="Angsana New" w:hint="cs"/>
          <w:sz w:val="30"/>
          <w:szCs w:val="30"/>
          <w:cs/>
        </w:rPr>
        <w:t>ทั้งจำนวน</w:t>
      </w:r>
    </w:p>
    <w:p w:rsidR="005D246A" w:rsidRPr="00F02ECF" w:rsidRDefault="005D246A" w:rsidP="00D2501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220"/>
        <w:gridCol w:w="1260"/>
        <w:gridCol w:w="1260"/>
        <w:gridCol w:w="270"/>
        <w:gridCol w:w="1170"/>
      </w:tblGrid>
      <w:tr w:rsidR="00922EB2" w:rsidRPr="000A6AB3" w:rsidTr="005700DA">
        <w:trPr>
          <w:tblHeader/>
        </w:trPr>
        <w:tc>
          <w:tcPr>
            <w:tcW w:w="5220" w:type="dxa"/>
          </w:tcPr>
          <w:p w:rsidR="00922EB2" w:rsidRDefault="00D75FBB" w:rsidP="0060706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75F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อัตราดอกเบี้ย</w:t>
            </w:r>
          </w:p>
          <w:p w:rsidR="00D75FBB" w:rsidRPr="00D75FBB" w:rsidRDefault="00D75FBB" w:rsidP="0060706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:rsidR="00922EB2" w:rsidRPr="000A6AB3" w:rsidRDefault="00922EB2" w:rsidP="00607061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</w:tcPr>
          <w:p w:rsidR="00476C52" w:rsidRDefault="00476C52" w:rsidP="00476C52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</w:p>
          <w:p w:rsidR="00922EB2" w:rsidRPr="00D26AE4" w:rsidRDefault="00EE27F0" w:rsidP="00BC4FCB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26DF8" w:rsidRPr="000A6AB3" w:rsidTr="005700DA">
        <w:trPr>
          <w:tblHeader/>
        </w:trPr>
        <w:tc>
          <w:tcPr>
            <w:tcW w:w="5220" w:type="dxa"/>
          </w:tcPr>
          <w:p w:rsidR="00426DF8" w:rsidRPr="000A6AB3" w:rsidRDefault="00426DF8" w:rsidP="00426DF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26DF8" w:rsidRPr="000A6AB3" w:rsidRDefault="00426DF8" w:rsidP="00426DF8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426DF8" w:rsidRPr="000A6AB3" w:rsidRDefault="008925A0" w:rsidP="00426DF8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EB5197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:rsidR="00426DF8" w:rsidRPr="000A6AB3" w:rsidRDefault="00426DF8" w:rsidP="00426DF8">
            <w:pPr>
              <w:ind w:left="-79"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426DF8" w:rsidRPr="000A6AB3" w:rsidRDefault="008925A0" w:rsidP="00426DF8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EB5197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426DF8" w:rsidRPr="000A6AB3" w:rsidTr="005700DA">
        <w:trPr>
          <w:tblHeader/>
        </w:trPr>
        <w:tc>
          <w:tcPr>
            <w:tcW w:w="5220" w:type="dxa"/>
          </w:tcPr>
          <w:p w:rsidR="00426DF8" w:rsidRPr="000A6AB3" w:rsidRDefault="00426DF8" w:rsidP="00426DF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26DF8" w:rsidRPr="000A6AB3" w:rsidRDefault="00426DF8" w:rsidP="00426DF8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</w:tcPr>
          <w:p w:rsidR="00426DF8" w:rsidRPr="000A6AB3" w:rsidRDefault="00426DF8" w:rsidP="00426DF8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A6AB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A6A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0A6AB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B5197" w:rsidRPr="000A6AB3" w:rsidTr="005700DA">
        <w:tc>
          <w:tcPr>
            <w:tcW w:w="5220" w:type="dxa"/>
          </w:tcPr>
          <w:p w:rsidR="00EB5197" w:rsidRPr="000A6AB3" w:rsidRDefault="00EB5197" w:rsidP="00EB519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6AB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:rsidR="00EB5197" w:rsidRPr="000A6AB3" w:rsidRDefault="00EB5197" w:rsidP="00EB519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EB5197" w:rsidRPr="000A6AB3" w:rsidRDefault="001C1EEE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2.35 </w:t>
            </w:r>
            <w:r w:rsidR="00D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2.50</w:t>
            </w:r>
          </w:p>
        </w:tc>
        <w:tc>
          <w:tcPr>
            <w:tcW w:w="270" w:type="dxa"/>
          </w:tcPr>
          <w:p w:rsidR="00EB5197" w:rsidRPr="000A6AB3" w:rsidRDefault="00EB5197" w:rsidP="00EB5197">
            <w:pPr>
              <w:tabs>
                <w:tab w:val="decimal" w:pos="707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B5197" w:rsidRPr="000A6AB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2.25 - 2.50</w:t>
            </w:r>
          </w:p>
        </w:tc>
      </w:tr>
      <w:tr w:rsidR="00EB5197" w:rsidRPr="000A6AB3" w:rsidTr="005700DA">
        <w:tc>
          <w:tcPr>
            <w:tcW w:w="5220" w:type="dxa"/>
          </w:tcPr>
          <w:p w:rsidR="00EB5197" w:rsidRPr="000A6AB3" w:rsidRDefault="00EB5197" w:rsidP="00EB519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6AB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:rsidR="00EB5197" w:rsidRPr="000A6AB3" w:rsidRDefault="00EB5197" w:rsidP="00EB519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EB5197" w:rsidRPr="000A6AB3" w:rsidRDefault="001C1EEE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2.73 </w:t>
            </w:r>
            <w:r w:rsidR="00D75F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5.00</w:t>
            </w:r>
          </w:p>
        </w:tc>
        <w:tc>
          <w:tcPr>
            <w:tcW w:w="270" w:type="dxa"/>
            <w:shd w:val="clear" w:color="auto" w:fill="auto"/>
          </w:tcPr>
          <w:p w:rsidR="00EB5197" w:rsidRPr="000A6AB3" w:rsidRDefault="00EB5197" w:rsidP="00EB5197">
            <w:pPr>
              <w:tabs>
                <w:tab w:val="decimal" w:pos="707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B5197" w:rsidRPr="000A6AB3" w:rsidRDefault="00EB5197" w:rsidP="00EB5197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3.00 - 5.00</w:t>
            </w:r>
          </w:p>
        </w:tc>
      </w:tr>
    </w:tbl>
    <w:p w:rsidR="00BB731F" w:rsidRPr="00F905D9" w:rsidRDefault="00BB731F" w:rsidP="00D2501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D25013" w:rsidRDefault="00D25013" w:rsidP="00D2501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F77A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:rsidR="00BB731F" w:rsidRPr="00F02ECF" w:rsidRDefault="00BB731F" w:rsidP="00D2501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EE27F0" w:rsidRDefault="00C607E3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pacing w:val="-6"/>
          <w:sz w:val="30"/>
          <w:szCs w:val="30"/>
        </w:rPr>
      </w:pPr>
      <w:r w:rsidRPr="00BC4FCB">
        <w:rPr>
          <w:rFonts w:ascii="Angsana New" w:hAnsi="Angsana New"/>
          <w:spacing w:val="-6"/>
          <w:sz w:val="30"/>
          <w:szCs w:val="30"/>
          <w:cs/>
        </w:rPr>
        <w:t>ณ</w:t>
      </w:r>
      <w:r w:rsidR="008706D8" w:rsidRPr="00BC4FCB">
        <w:rPr>
          <w:rFonts w:ascii="Angsana New" w:hAnsi="Angsana New"/>
          <w:spacing w:val="-6"/>
          <w:sz w:val="30"/>
          <w:szCs w:val="30"/>
          <w:cs/>
        </w:rPr>
        <w:t xml:space="preserve"> วันที่ 31 ธันวาคม 25</w:t>
      </w:r>
      <w:r w:rsidR="008706D8" w:rsidRPr="00BC4FCB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EB5197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426DF8" w:rsidRPr="00BC4FCB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EA1D50" w:rsidRPr="00BC4FCB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8B4BED" w:rsidRPr="00BC4FCB">
        <w:rPr>
          <w:rFonts w:ascii="Angsana New" w:hAnsi="Angsana New"/>
          <w:spacing w:val="-6"/>
          <w:sz w:val="30"/>
          <w:szCs w:val="30"/>
          <w:cs/>
        </w:rPr>
        <w:t>มีวงเงินสินเชื่อ</w:t>
      </w:r>
      <w:r w:rsidR="008B4BED" w:rsidRPr="00BC4FCB">
        <w:rPr>
          <w:rFonts w:ascii="Angsana New" w:hAnsi="Angsana New" w:hint="cs"/>
          <w:spacing w:val="-6"/>
          <w:sz w:val="30"/>
          <w:szCs w:val="30"/>
          <w:cs/>
        </w:rPr>
        <w:t>ที่</w:t>
      </w:r>
      <w:r w:rsidRPr="00BC4FCB">
        <w:rPr>
          <w:rFonts w:ascii="Angsana New" w:hAnsi="Angsana New"/>
          <w:spacing w:val="-6"/>
          <w:sz w:val="30"/>
          <w:szCs w:val="30"/>
          <w:cs/>
        </w:rPr>
        <w:t>ยังไม่ได้เบิกใช้เป็</w:t>
      </w:r>
      <w:r w:rsidR="00F121AD" w:rsidRPr="00BC4FCB">
        <w:rPr>
          <w:rFonts w:ascii="Angsana New" w:hAnsi="Angsana New"/>
          <w:spacing w:val="-6"/>
          <w:sz w:val="30"/>
          <w:szCs w:val="30"/>
          <w:cs/>
        </w:rPr>
        <w:t>นจำนวนเงิน</w:t>
      </w:r>
      <w:r w:rsidR="00F121AD" w:rsidRPr="00BC4FCB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7A2C22">
        <w:rPr>
          <w:rFonts w:ascii="Angsana New" w:hAnsi="Angsana New"/>
          <w:spacing w:val="-6"/>
          <w:sz w:val="30"/>
          <w:szCs w:val="30"/>
          <w:lang w:val="en-US"/>
        </w:rPr>
        <w:t>1,010</w:t>
      </w:r>
      <w:r w:rsidR="00D75FBB">
        <w:rPr>
          <w:rFonts w:ascii="Angsana New" w:hAnsi="Angsana New"/>
          <w:spacing w:val="-6"/>
          <w:sz w:val="30"/>
          <w:szCs w:val="30"/>
          <w:lang w:val="en-US"/>
        </w:rPr>
        <w:t>.0</w:t>
      </w:r>
      <w:r w:rsidRPr="00BC4FCB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="008B4BED" w:rsidRPr="00BC4FC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B1A62" w:rsidRPr="00BC4FCB">
        <w:rPr>
          <w:rFonts w:ascii="Angsana New" w:hAnsi="Angsana New"/>
          <w:i/>
          <w:iCs/>
          <w:spacing w:val="-6"/>
          <w:sz w:val="30"/>
          <w:szCs w:val="30"/>
        </w:rPr>
        <w:t>(25</w:t>
      </w:r>
      <w:r w:rsidR="008925A0">
        <w:rPr>
          <w:rFonts w:ascii="Angsana New" w:hAnsi="Angsana New"/>
          <w:i/>
          <w:iCs/>
          <w:spacing w:val="-6"/>
          <w:sz w:val="30"/>
          <w:szCs w:val="30"/>
          <w:lang w:val="en-US"/>
        </w:rPr>
        <w:t>6</w:t>
      </w:r>
      <w:r w:rsidR="00EB5197">
        <w:rPr>
          <w:rFonts w:ascii="Angsana New" w:hAnsi="Angsana New"/>
          <w:i/>
          <w:iCs/>
          <w:spacing w:val="-6"/>
          <w:sz w:val="30"/>
          <w:szCs w:val="30"/>
          <w:lang w:val="en-US"/>
        </w:rPr>
        <w:t>1</w:t>
      </w:r>
      <w:r w:rsidR="005B1A62" w:rsidRPr="00BC4FCB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EB5197">
        <w:rPr>
          <w:rFonts w:ascii="Angsana New" w:hAnsi="Angsana New"/>
          <w:i/>
          <w:iCs/>
          <w:spacing w:val="-6"/>
          <w:sz w:val="30"/>
          <w:szCs w:val="30"/>
          <w:lang w:val="en-US"/>
        </w:rPr>
        <w:t>918.9</w:t>
      </w:r>
      <w:r w:rsidR="00853610" w:rsidRPr="00BC4FCB">
        <w:rPr>
          <w:rFonts w:ascii="Angsana New" w:hAnsi="Angsana New"/>
          <w:i/>
          <w:iCs/>
          <w:spacing w:val="-6"/>
          <w:sz w:val="30"/>
          <w:szCs w:val="30"/>
          <w:lang w:val="en-US"/>
        </w:rPr>
        <w:t xml:space="preserve"> </w:t>
      </w:r>
      <w:r w:rsidR="008B4BED" w:rsidRPr="00BC4FCB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ล้านบาท)</w:t>
      </w:r>
      <w:r w:rsidR="005B752E" w:rsidRPr="00EE27F0">
        <w:rPr>
          <w:rFonts w:ascii="Angsana New" w:hAnsi="Angsana New"/>
          <w:spacing w:val="-6"/>
          <w:sz w:val="30"/>
          <w:szCs w:val="30"/>
        </w:rPr>
        <w:t xml:space="preserve"> </w:t>
      </w:r>
    </w:p>
    <w:p w:rsidR="007B3213" w:rsidRPr="001C56D3" w:rsidRDefault="00E32AAF" w:rsidP="008871D4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1C56D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ประมาณการหนี้สินสำหรับ</w:t>
      </w:r>
      <w:r w:rsidR="007B3213" w:rsidRPr="001C56D3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:rsidR="00C24609" w:rsidRPr="00F2022B" w:rsidRDefault="00C24609" w:rsidP="00F2022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:rsidR="009D0C49" w:rsidRPr="006874AD" w:rsidRDefault="00BC4FCB" w:rsidP="001C56D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874AD">
        <w:rPr>
          <w:rFonts w:ascii="Angsana New" w:hAnsi="Angsana New" w:hint="cs"/>
          <w:sz w:val="30"/>
          <w:szCs w:val="30"/>
          <w:cs/>
        </w:rPr>
        <w:t>กลุ่ม</w:t>
      </w:r>
      <w:r w:rsidR="00694B8F" w:rsidRPr="006874AD">
        <w:rPr>
          <w:rFonts w:ascii="Angsana New" w:hAnsi="Angsana New" w:hint="cs"/>
          <w:sz w:val="30"/>
          <w:szCs w:val="30"/>
          <w:cs/>
        </w:rPr>
        <w:t>บริษัทจัดการโครงการ</w:t>
      </w:r>
      <w:r w:rsidRPr="006874AD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="00694B8F" w:rsidRPr="006874AD">
        <w:rPr>
          <w:rFonts w:ascii="Angsana New" w:hAnsi="Angsana New" w:hint="cs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694B8F" w:rsidRPr="006874AD">
        <w:rPr>
          <w:rFonts w:ascii="Angsana New" w:hAnsi="Angsana New"/>
          <w:sz w:val="30"/>
          <w:szCs w:val="30"/>
        </w:rPr>
        <w:t>2541</w:t>
      </w:r>
      <w:r w:rsidR="00694B8F" w:rsidRPr="006874AD">
        <w:rPr>
          <w:rFonts w:ascii="Angsana New" w:hAnsi="Angsana New" w:hint="cs"/>
          <w:sz w:val="30"/>
          <w:szCs w:val="30"/>
          <w:cs/>
        </w:rPr>
        <w:t xml:space="preserve"> </w:t>
      </w:r>
      <w:r w:rsidR="00B17809" w:rsidRPr="006874AD">
        <w:rPr>
          <w:rFonts w:ascii="Angsana New" w:hAnsi="Angsana New"/>
          <w:sz w:val="30"/>
          <w:szCs w:val="30"/>
          <w:cs/>
        </w:rPr>
        <w:br/>
      </w:r>
      <w:r w:rsidR="00694B8F" w:rsidRPr="006874AD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1C56D3" w:rsidRPr="006874AD">
        <w:rPr>
          <w:rFonts w:ascii="Angsana New" w:hAnsi="Angsana New"/>
          <w:sz w:val="30"/>
          <w:szCs w:val="30"/>
          <w:lang w:val="en-US"/>
        </w:rPr>
        <w:t xml:space="preserve"> </w:t>
      </w:r>
      <w:r w:rsidR="007F18AF" w:rsidRPr="006874AD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โครงการผลประโยชน์ที่กำหนดไว้ของ</w:t>
      </w:r>
      <w:r w:rsidR="006874AD" w:rsidRPr="006874AD">
        <w:rPr>
          <w:rFonts w:ascii="Angsana New" w:hAnsi="Angsana New"/>
          <w:sz w:val="30"/>
          <w:szCs w:val="30"/>
        </w:rPr>
        <w:br/>
      </w:r>
      <w:r w:rsidR="002F32F9" w:rsidRPr="006874AD">
        <w:rPr>
          <w:rFonts w:ascii="Angsana New" w:hAnsi="Angsana New" w:hint="cs"/>
          <w:sz w:val="30"/>
          <w:szCs w:val="30"/>
          <w:cs/>
        </w:rPr>
        <w:t>กลุ่ม</w:t>
      </w:r>
      <w:r w:rsidR="007F18AF" w:rsidRPr="006874AD">
        <w:rPr>
          <w:rFonts w:ascii="Angsana New" w:hAnsi="Angsana New" w:hint="cs"/>
          <w:sz w:val="30"/>
          <w:szCs w:val="30"/>
          <w:cs/>
        </w:rPr>
        <w:t>บริษัทมีความเสี่ยงจากการประมาณการตามหลักคณิตศาสตร์ประกันภัยได้แก่</w:t>
      </w:r>
      <w:r w:rsidR="007F18AF" w:rsidRPr="006874AD">
        <w:rPr>
          <w:rFonts w:ascii="Angsana New" w:hAnsi="Angsana New"/>
          <w:sz w:val="30"/>
          <w:szCs w:val="30"/>
          <w:cs/>
        </w:rPr>
        <w:t xml:space="preserve"> </w:t>
      </w:r>
      <w:r w:rsidR="007F18AF" w:rsidRPr="006874AD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  <w:r w:rsidR="007F18AF" w:rsidRPr="006874AD">
        <w:rPr>
          <w:rFonts w:ascii="Angsana New" w:hAnsi="Angsana New"/>
          <w:sz w:val="30"/>
          <w:szCs w:val="30"/>
          <w:cs/>
        </w:rPr>
        <w:t xml:space="preserve"> </w:t>
      </w:r>
      <w:r w:rsidR="006874AD" w:rsidRPr="006874AD">
        <w:rPr>
          <w:rFonts w:ascii="Angsana New" w:hAnsi="Angsana New"/>
          <w:sz w:val="30"/>
          <w:szCs w:val="30"/>
        </w:rPr>
        <w:br/>
      </w:r>
      <w:r w:rsidR="007F18AF" w:rsidRPr="006874AD">
        <w:rPr>
          <w:rFonts w:ascii="Angsana New" w:hAnsi="Angsana New" w:hint="cs"/>
          <w:sz w:val="30"/>
          <w:szCs w:val="30"/>
          <w:cs/>
        </w:rPr>
        <w:t>ความเสี่ยงจากอัตราการเพิ่มขึ้น</w:t>
      </w:r>
      <w:r w:rsidR="00C82E65" w:rsidRPr="006874AD">
        <w:rPr>
          <w:rFonts w:ascii="Angsana New" w:hAnsi="Angsana New" w:hint="cs"/>
          <w:sz w:val="30"/>
          <w:szCs w:val="30"/>
          <w:cs/>
        </w:rPr>
        <w:t>ของ</w:t>
      </w:r>
      <w:r w:rsidR="007F18AF" w:rsidRPr="006874AD">
        <w:rPr>
          <w:rFonts w:ascii="Angsana New" w:hAnsi="Angsana New" w:hint="cs"/>
          <w:sz w:val="30"/>
          <w:szCs w:val="30"/>
          <w:cs/>
        </w:rPr>
        <w:t>เงินเดือน</w:t>
      </w:r>
      <w:r w:rsidR="007F18AF" w:rsidRPr="006874AD">
        <w:rPr>
          <w:rFonts w:ascii="Angsana New" w:hAnsi="Angsana New"/>
          <w:sz w:val="30"/>
          <w:szCs w:val="30"/>
          <w:cs/>
        </w:rPr>
        <w:t xml:space="preserve"> </w:t>
      </w:r>
      <w:r w:rsidR="007F18AF" w:rsidRPr="006874AD">
        <w:rPr>
          <w:rFonts w:ascii="Angsana New" w:hAnsi="Angsana New" w:hint="cs"/>
          <w:sz w:val="30"/>
          <w:szCs w:val="30"/>
          <w:cs/>
        </w:rPr>
        <w:t>และความเสี่ยงจากอัตราการหมุนเวียนของพนักงาน</w:t>
      </w:r>
    </w:p>
    <w:p w:rsidR="001C56D3" w:rsidRPr="00F2022B" w:rsidRDefault="001C56D3" w:rsidP="00F2022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6435F5" w:rsidRPr="005D0474" w:rsidTr="006874AD">
        <w:tc>
          <w:tcPr>
            <w:tcW w:w="3780" w:type="dxa"/>
          </w:tcPr>
          <w:p w:rsidR="006435F5" w:rsidRPr="001C56D3" w:rsidRDefault="008D7C5D" w:rsidP="001C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7C5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610" w:type="dxa"/>
            <w:gridSpan w:val="3"/>
          </w:tcPr>
          <w:p w:rsidR="006435F5" w:rsidRPr="005E3CEB" w:rsidRDefault="006435F5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435F5" w:rsidRPr="005D0474" w:rsidRDefault="006435F5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6435F5" w:rsidRPr="00D26AE4" w:rsidRDefault="006435F5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5197" w:rsidRPr="005D0474" w:rsidTr="006874AD">
        <w:tc>
          <w:tcPr>
            <w:tcW w:w="3780" w:type="dxa"/>
          </w:tcPr>
          <w:p w:rsidR="00EB5197" w:rsidRPr="005D0474" w:rsidRDefault="001C56D3" w:rsidP="001C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8D7C5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170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B5197" w:rsidRPr="005D0474" w:rsidRDefault="00EB5197" w:rsidP="00EB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B5197" w:rsidRPr="005D0474" w:rsidTr="006874AD">
        <w:tc>
          <w:tcPr>
            <w:tcW w:w="3780" w:type="dxa"/>
          </w:tcPr>
          <w:p w:rsidR="00EB5197" w:rsidRPr="005D0474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:rsidR="00EB5197" w:rsidRPr="005D0474" w:rsidRDefault="00EB5197" w:rsidP="00EB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C81393" w:rsidRPr="005D0474" w:rsidTr="006874AD">
        <w:trPr>
          <w:trHeight w:val="85"/>
        </w:trPr>
        <w:tc>
          <w:tcPr>
            <w:tcW w:w="3780" w:type="dxa"/>
          </w:tcPr>
          <w:p w:rsidR="00C81393" w:rsidRPr="001362F3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29,363</w:t>
            </w:r>
          </w:p>
        </w:tc>
        <w:tc>
          <w:tcPr>
            <w:tcW w:w="2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29,782</w:t>
            </w:r>
          </w:p>
        </w:tc>
        <w:tc>
          <w:tcPr>
            <w:tcW w:w="270" w:type="dxa"/>
          </w:tcPr>
          <w:p w:rsidR="00C81393" w:rsidRPr="008427CB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29,363</w:t>
            </w:r>
          </w:p>
        </w:tc>
        <w:tc>
          <w:tcPr>
            <w:tcW w:w="270" w:type="dxa"/>
          </w:tcPr>
          <w:p w:rsidR="00C81393" w:rsidRPr="005D0474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393" w:rsidRPr="008427CB" w:rsidRDefault="00C81393" w:rsidP="006874A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29,782</w:t>
            </w:r>
          </w:p>
        </w:tc>
      </w:tr>
      <w:tr w:rsidR="00F2022B" w:rsidRPr="00F2022B" w:rsidTr="006874AD">
        <w:trPr>
          <w:trHeight w:val="85"/>
        </w:trPr>
        <w:tc>
          <w:tcPr>
            <w:tcW w:w="3780" w:type="dxa"/>
          </w:tcPr>
          <w:p w:rsidR="00F2022B" w:rsidRPr="00F2022B" w:rsidRDefault="00F2022B" w:rsidP="00F2022B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F2022B" w:rsidRPr="00F2022B" w:rsidRDefault="00F2022B" w:rsidP="00F2022B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022B" w:rsidRPr="00F2022B" w:rsidRDefault="00F2022B" w:rsidP="00F2022B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F2022B" w:rsidRPr="00F2022B" w:rsidRDefault="00F2022B" w:rsidP="00F2022B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022B" w:rsidRPr="00F2022B" w:rsidRDefault="00F2022B" w:rsidP="00F2022B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F2022B" w:rsidRPr="00F2022B" w:rsidRDefault="00F2022B" w:rsidP="00F2022B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022B" w:rsidRPr="00F2022B" w:rsidRDefault="00F2022B" w:rsidP="00F2022B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F2022B" w:rsidRPr="00F2022B" w:rsidRDefault="00F2022B" w:rsidP="00F2022B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1393" w:rsidRPr="005D0474" w:rsidTr="006874AD">
        <w:trPr>
          <w:trHeight w:val="85"/>
        </w:trPr>
        <w:tc>
          <w:tcPr>
            <w:tcW w:w="3780" w:type="dxa"/>
          </w:tcPr>
          <w:p w:rsidR="00C81393" w:rsidRDefault="00C81393" w:rsidP="00C81393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5608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1393" w:rsidRPr="008427CB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1393" w:rsidRPr="005D0474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56D3" w:rsidRPr="005D0474" w:rsidTr="006874AD">
        <w:trPr>
          <w:trHeight w:val="85"/>
        </w:trPr>
        <w:tc>
          <w:tcPr>
            <w:tcW w:w="3780" w:type="dxa"/>
          </w:tcPr>
          <w:p w:rsidR="001C56D3" w:rsidRDefault="001C56D3" w:rsidP="001C56D3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:rsidR="001C56D3" w:rsidRPr="008427CB" w:rsidRDefault="001C56D3" w:rsidP="001C56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13804">
              <w:rPr>
                <w:rFonts w:ascii="Angsana New" w:hAnsi="Angsana New" w:cs="Angsana New"/>
                <w:sz w:val="30"/>
                <w:szCs w:val="30"/>
              </w:rPr>
              <w:t>2,774</w:t>
            </w:r>
          </w:p>
        </w:tc>
        <w:tc>
          <w:tcPr>
            <w:tcW w:w="270" w:type="dxa"/>
          </w:tcPr>
          <w:p w:rsidR="001C56D3" w:rsidRPr="008427CB" w:rsidRDefault="001C56D3" w:rsidP="001C56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56D3" w:rsidRPr="008427CB" w:rsidRDefault="001C56D3" w:rsidP="001C56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3,079</w:t>
            </w:r>
          </w:p>
        </w:tc>
        <w:tc>
          <w:tcPr>
            <w:tcW w:w="270" w:type="dxa"/>
          </w:tcPr>
          <w:p w:rsidR="001C56D3" w:rsidRPr="008427CB" w:rsidRDefault="001C56D3" w:rsidP="001C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56D3" w:rsidRPr="008427CB" w:rsidRDefault="001C56D3" w:rsidP="001C56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13804">
              <w:rPr>
                <w:rFonts w:ascii="Angsana New" w:hAnsi="Angsana New" w:cs="Angsana New"/>
                <w:sz w:val="30"/>
                <w:szCs w:val="30"/>
              </w:rPr>
              <w:t>2,774</w:t>
            </w:r>
          </w:p>
        </w:tc>
        <w:tc>
          <w:tcPr>
            <w:tcW w:w="270" w:type="dxa"/>
          </w:tcPr>
          <w:p w:rsidR="001C56D3" w:rsidRPr="005D0474" w:rsidRDefault="001C56D3" w:rsidP="001C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56D3" w:rsidRPr="008427CB" w:rsidRDefault="001C56D3" w:rsidP="001C56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3,079</w:t>
            </w:r>
          </w:p>
        </w:tc>
      </w:tr>
      <w:tr w:rsidR="001C56D3" w:rsidRPr="005D0474" w:rsidTr="006874AD">
        <w:trPr>
          <w:trHeight w:val="85"/>
        </w:trPr>
        <w:tc>
          <w:tcPr>
            <w:tcW w:w="3780" w:type="dxa"/>
          </w:tcPr>
          <w:p w:rsidR="001C56D3" w:rsidRDefault="001C56D3" w:rsidP="001C56D3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4B53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1170" w:type="dxa"/>
          </w:tcPr>
          <w:p w:rsidR="001C56D3" w:rsidRDefault="001C56D3" w:rsidP="001C56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13804">
              <w:rPr>
                <w:rFonts w:ascii="Angsana New" w:hAnsi="Angsana New" w:cs="Angsana New"/>
                <w:sz w:val="30"/>
                <w:szCs w:val="30"/>
              </w:rPr>
              <w:t>3,856</w:t>
            </w:r>
          </w:p>
        </w:tc>
        <w:tc>
          <w:tcPr>
            <w:tcW w:w="270" w:type="dxa"/>
          </w:tcPr>
          <w:p w:rsidR="001C56D3" w:rsidRPr="008427CB" w:rsidRDefault="001C56D3" w:rsidP="001C56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56D3" w:rsidRDefault="001C56D3" w:rsidP="001C56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C56D3" w:rsidRPr="008427CB" w:rsidRDefault="001C56D3" w:rsidP="001C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56D3" w:rsidRDefault="001C56D3" w:rsidP="001C56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13804">
              <w:rPr>
                <w:rFonts w:ascii="Angsana New" w:hAnsi="Angsana New" w:cs="Angsana New"/>
                <w:sz w:val="30"/>
                <w:szCs w:val="30"/>
              </w:rPr>
              <w:t>3,856</w:t>
            </w:r>
          </w:p>
        </w:tc>
        <w:tc>
          <w:tcPr>
            <w:tcW w:w="270" w:type="dxa"/>
          </w:tcPr>
          <w:p w:rsidR="001C56D3" w:rsidRPr="005D0474" w:rsidRDefault="001C56D3" w:rsidP="001C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56D3" w:rsidRDefault="001C56D3" w:rsidP="001C56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81393" w:rsidRPr="005D0474" w:rsidTr="006874AD">
        <w:trPr>
          <w:trHeight w:val="85"/>
        </w:trPr>
        <w:tc>
          <w:tcPr>
            <w:tcW w:w="3780" w:type="dxa"/>
          </w:tcPr>
          <w:p w:rsidR="00C81393" w:rsidRDefault="00C81393" w:rsidP="00C81393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08D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855</w:t>
            </w:r>
          </w:p>
        </w:tc>
        <w:tc>
          <w:tcPr>
            <w:tcW w:w="270" w:type="dxa"/>
          </w:tcPr>
          <w:p w:rsidR="00C81393" w:rsidRPr="008427CB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:rsidR="00C81393" w:rsidRPr="005D0474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855</w:t>
            </w:r>
          </w:p>
        </w:tc>
      </w:tr>
      <w:tr w:rsidR="00C81393" w:rsidRPr="005D0474" w:rsidTr="006874AD">
        <w:trPr>
          <w:trHeight w:val="85"/>
        </w:trPr>
        <w:tc>
          <w:tcPr>
            <w:tcW w:w="3780" w:type="dxa"/>
          </w:tcPr>
          <w:p w:rsidR="00C81393" w:rsidRPr="005608DA" w:rsidRDefault="00C81393" w:rsidP="00C8139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81393" w:rsidRPr="00AA6D44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7,394</w:t>
            </w:r>
          </w:p>
        </w:tc>
        <w:tc>
          <w:tcPr>
            <w:tcW w:w="2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81393" w:rsidRPr="00AA6D44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6D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3,934</w:t>
            </w:r>
          </w:p>
        </w:tc>
        <w:tc>
          <w:tcPr>
            <w:tcW w:w="270" w:type="dxa"/>
          </w:tcPr>
          <w:p w:rsidR="00C81393" w:rsidRPr="008427CB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81393" w:rsidRPr="00AA6D44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7,394</w:t>
            </w:r>
          </w:p>
        </w:tc>
        <w:tc>
          <w:tcPr>
            <w:tcW w:w="270" w:type="dxa"/>
          </w:tcPr>
          <w:p w:rsidR="00C81393" w:rsidRPr="005D0474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81393" w:rsidRPr="00AA6D44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6D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3,934</w:t>
            </w:r>
          </w:p>
        </w:tc>
      </w:tr>
      <w:tr w:rsidR="00C81393" w:rsidRPr="00F2022B" w:rsidTr="006874AD">
        <w:trPr>
          <w:trHeight w:val="85"/>
        </w:trPr>
        <w:tc>
          <w:tcPr>
            <w:tcW w:w="3780" w:type="dxa"/>
          </w:tcPr>
          <w:p w:rsidR="00C81393" w:rsidRPr="00F2022B" w:rsidRDefault="00C81393" w:rsidP="00F2022B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C81393" w:rsidRPr="00F2022B" w:rsidRDefault="00C81393" w:rsidP="00F2022B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81393" w:rsidRPr="00F2022B" w:rsidRDefault="00C81393" w:rsidP="00F2022B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81393" w:rsidRPr="00F2022B" w:rsidRDefault="00C81393" w:rsidP="00F2022B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81393" w:rsidRPr="00F2022B" w:rsidRDefault="00C81393" w:rsidP="00F2022B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81393" w:rsidRPr="00F2022B" w:rsidRDefault="00C81393" w:rsidP="00F2022B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81393" w:rsidRPr="00F2022B" w:rsidRDefault="00C81393" w:rsidP="00F2022B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81393" w:rsidRPr="00F2022B" w:rsidRDefault="00C81393" w:rsidP="00F2022B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1393" w:rsidRPr="005D0474" w:rsidTr="006874AD">
        <w:trPr>
          <w:trHeight w:val="85"/>
        </w:trPr>
        <w:tc>
          <w:tcPr>
            <w:tcW w:w="3780" w:type="dxa"/>
          </w:tcPr>
          <w:p w:rsidR="00C81393" w:rsidRPr="00EE27F0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1393" w:rsidRPr="008427CB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1393" w:rsidRPr="005D0474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1393" w:rsidRPr="005D0474" w:rsidTr="006874AD">
        <w:trPr>
          <w:trHeight w:val="85"/>
        </w:trPr>
        <w:tc>
          <w:tcPr>
            <w:tcW w:w="3780" w:type="dxa"/>
          </w:tcPr>
          <w:p w:rsidR="00C81393" w:rsidRPr="00B10F95" w:rsidRDefault="00C81393" w:rsidP="00C81393">
            <w:pPr>
              <w:tabs>
                <w:tab w:val="clear" w:pos="3515"/>
              </w:tabs>
              <w:ind w:left="-18" w:right="-2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11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1393" w:rsidRPr="008427CB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1393" w:rsidRPr="005D0474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61C2" w:rsidRPr="005D0474" w:rsidTr="006874AD">
        <w:tc>
          <w:tcPr>
            <w:tcW w:w="3780" w:type="dxa"/>
          </w:tcPr>
          <w:p w:rsidR="00B261C2" w:rsidRDefault="00403FD8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A27844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:rsidR="00B261C2" w:rsidRDefault="00B261C2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61C2" w:rsidRPr="008427CB" w:rsidRDefault="00B261C2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61C2" w:rsidRDefault="00B261C2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61C2" w:rsidRPr="008427CB" w:rsidRDefault="00B261C2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61C2" w:rsidRDefault="00B261C2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61C2" w:rsidRPr="005D0474" w:rsidRDefault="00B261C2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61C2" w:rsidRDefault="00B261C2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3FD8" w:rsidRPr="005D0474" w:rsidTr="006874AD">
        <w:tc>
          <w:tcPr>
            <w:tcW w:w="3780" w:type="dxa"/>
          </w:tcPr>
          <w:p w:rsidR="00403FD8" w:rsidRDefault="00403FD8" w:rsidP="00403FD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E797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  <w:r w:rsidRPr="001E797C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70" w:type="dxa"/>
          </w:tcPr>
          <w:p w:rsidR="00403FD8" w:rsidRPr="008013B7" w:rsidRDefault="00403FD8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5,921</w:t>
            </w:r>
          </w:p>
        </w:tc>
        <w:tc>
          <w:tcPr>
            <w:tcW w:w="270" w:type="dxa"/>
          </w:tcPr>
          <w:p w:rsidR="00403FD8" w:rsidRPr="008427CB" w:rsidRDefault="00403FD8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03FD8" w:rsidRPr="008427CB" w:rsidRDefault="00403FD8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(2,904)</w:t>
            </w:r>
          </w:p>
        </w:tc>
        <w:tc>
          <w:tcPr>
            <w:tcW w:w="270" w:type="dxa"/>
          </w:tcPr>
          <w:p w:rsidR="00403FD8" w:rsidRPr="008427CB" w:rsidRDefault="00403FD8" w:rsidP="0040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03FD8" w:rsidRPr="008013B7" w:rsidRDefault="00403FD8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5,921</w:t>
            </w:r>
          </w:p>
        </w:tc>
        <w:tc>
          <w:tcPr>
            <w:tcW w:w="270" w:type="dxa"/>
          </w:tcPr>
          <w:p w:rsidR="00403FD8" w:rsidRPr="005D0474" w:rsidRDefault="00403FD8" w:rsidP="0040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03FD8" w:rsidRPr="008427CB" w:rsidRDefault="00403FD8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(2,904)</w:t>
            </w:r>
          </w:p>
        </w:tc>
      </w:tr>
      <w:tr w:rsidR="00403FD8" w:rsidRPr="005D0474" w:rsidTr="006874AD">
        <w:tc>
          <w:tcPr>
            <w:tcW w:w="3780" w:type="dxa"/>
          </w:tcPr>
          <w:p w:rsidR="00403FD8" w:rsidRPr="00ED0385" w:rsidRDefault="00403FD8" w:rsidP="00403FD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-   </w:t>
            </w:r>
            <w:r w:rsidRPr="001E797C">
              <w:rPr>
                <w:rFonts w:ascii="Angsana New" w:hAnsi="Angsana New" w:cs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03FD8" w:rsidRPr="008013B7" w:rsidRDefault="00403FD8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(6,273)</w:t>
            </w:r>
          </w:p>
        </w:tc>
        <w:tc>
          <w:tcPr>
            <w:tcW w:w="270" w:type="dxa"/>
          </w:tcPr>
          <w:p w:rsidR="00403FD8" w:rsidRPr="008427CB" w:rsidRDefault="00403FD8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03FD8" w:rsidRPr="008427CB" w:rsidRDefault="00403FD8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(1,449)</w:t>
            </w:r>
          </w:p>
        </w:tc>
        <w:tc>
          <w:tcPr>
            <w:tcW w:w="270" w:type="dxa"/>
          </w:tcPr>
          <w:p w:rsidR="00403FD8" w:rsidRPr="008427CB" w:rsidRDefault="00403FD8" w:rsidP="0040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03FD8" w:rsidRPr="008013B7" w:rsidRDefault="00403FD8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(6,273)</w:t>
            </w:r>
          </w:p>
        </w:tc>
        <w:tc>
          <w:tcPr>
            <w:tcW w:w="270" w:type="dxa"/>
          </w:tcPr>
          <w:p w:rsidR="00403FD8" w:rsidRPr="005D0474" w:rsidRDefault="00403FD8" w:rsidP="0040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03FD8" w:rsidRPr="008427CB" w:rsidRDefault="00403FD8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(1,449)</w:t>
            </w:r>
          </w:p>
        </w:tc>
      </w:tr>
      <w:tr w:rsidR="00C81393" w:rsidRPr="005D0474" w:rsidTr="006874AD">
        <w:tc>
          <w:tcPr>
            <w:tcW w:w="3780" w:type="dxa"/>
          </w:tcPr>
          <w:p w:rsidR="00C81393" w:rsidRDefault="00C81393" w:rsidP="00C8139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81393" w:rsidRPr="006435F5" w:rsidRDefault="00C81393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(352)</w:t>
            </w:r>
          </w:p>
        </w:tc>
        <w:tc>
          <w:tcPr>
            <w:tcW w:w="2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81393" w:rsidRPr="006435F5" w:rsidRDefault="00C81393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(4,353)</w:t>
            </w:r>
          </w:p>
        </w:tc>
        <w:tc>
          <w:tcPr>
            <w:tcW w:w="270" w:type="dxa"/>
          </w:tcPr>
          <w:p w:rsidR="00C81393" w:rsidRPr="008427CB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81393" w:rsidRPr="006435F5" w:rsidRDefault="00C81393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(352)</w:t>
            </w:r>
          </w:p>
        </w:tc>
        <w:tc>
          <w:tcPr>
            <w:tcW w:w="270" w:type="dxa"/>
          </w:tcPr>
          <w:p w:rsidR="00C81393" w:rsidRPr="005D0474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81393" w:rsidRPr="006435F5" w:rsidRDefault="00C81393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(4,353)</w:t>
            </w:r>
          </w:p>
        </w:tc>
      </w:tr>
      <w:tr w:rsidR="00C81393" w:rsidRPr="005D0474" w:rsidTr="006874AD">
        <w:tc>
          <w:tcPr>
            <w:tcW w:w="3780" w:type="dxa"/>
          </w:tcPr>
          <w:p w:rsidR="00C81393" w:rsidRPr="00EE27F0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81393" w:rsidRPr="008427CB" w:rsidRDefault="00C81393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36,405</w:t>
            </w:r>
          </w:p>
        </w:tc>
        <w:tc>
          <w:tcPr>
            <w:tcW w:w="270" w:type="dxa"/>
          </w:tcPr>
          <w:p w:rsidR="00C81393" w:rsidRPr="008427CB" w:rsidRDefault="00C81393" w:rsidP="00C81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81393" w:rsidRPr="008427CB" w:rsidRDefault="00C81393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29,363</w:t>
            </w:r>
          </w:p>
        </w:tc>
        <w:tc>
          <w:tcPr>
            <w:tcW w:w="270" w:type="dxa"/>
          </w:tcPr>
          <w:p w:rsidR="00C81393" w:rsidRPr="008427CB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81393" w:rsidRPr="008427CB" w:rsidRDefault="00C81393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36,405</w:t>
            </w:r>
          </w:p>
        </w:tc>
        <w:tc>
          <w:tcPr>
            <w:tcW w:w="270" w:type="dxa"/>
          </w:tcPr>
          <w:p w:rsidR="00C81393" w:rsidRPr="002551FC" w:rsidRDefault="00C81393" w:rsidP="00C81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81393" w:rsidRPr="008427CB" w:rsidRDefault="00C81393" w:rsidP="00403F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29,363</w:t>
            </w:r>
          </w:p>
        </w:tc>
      </w:tr>
    </w:tbl>
    <w:p w:rsidR="00A27844" w:rsidRPr="00F2022B" w:rsidRDefault="00A27844" w:rsidP="00F2022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386E77" w:rsidRPr="005D0474" w:rsidTr="006874AD">
        <w:tc>
          <w:tcPr>
            <w:tcW w:w="3780" w:type="dxa"/>
            <w:vMerge w:val="restart"/>
          </w:tcPr>
          <w:p w:rsidR="00386E77" w:rsidRPr="00386E77" w:rsidRDefault="00386E77" w:rsidP="0038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86E7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:rsidR="00386E77" w:rsidRPr="00A4230F" w:rsidRDefault="00386E77" w:rsidP="0038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6E7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</w:tcPr>
          <w:p w:rsidR="00386E77" w:rsidRPr="005E3CEB" w:rsidRDefault="00386E77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86E77" w:rsidRPr="005D0474" w:rsidRDefault="00386E77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386E77" w:rsidRPr="00D26AE4" w:rsidRDefault="00386E77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E77" w:rsidRPr="005D0474" w:rsidTr="006874AD">
        <w:tc>
          <w:tcPr>
            <w:tcW w:w="3780" w:type="dxa"/>
            <w:vMerge/>
          </w:tcPr>
          <w:p w:rsidR="00386E77" w:rsidRPr="005D0474" w:rsidRDefault="00386E7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86E77" w:rsidRPr="005D0474" w:rsidRDefault="00386E7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86E77" w:rsidRPr="005D0474" w:rsidRDefault="00386E7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86E77" w:rsidRPr="005D0474" w:rsidRDefault="00386E7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86E77" w:rsidRPr="005D0474" w:rsidRDefault="00386E7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86E77" w:rsidRPr="005D0474" w:rsidRDefault="00386E7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86E77" w:rsidRPr="005D0474" w:rsidRDefault="00386E7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86E77" w:rsidRPr="005D0474" w:rsidRDefault="00386E7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14517" w:rsidRPr="005D0474" w:rsidTr="006874AD">
        <w:tc>
          <w:tcPr>
            <w:tcW w:w="3780" w:type="dxa"/>
          </w:tcPr>
          <w:p w:rsidR="00114517" w:rsidRPr="005D0474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:rsidR="00114517" w:rsidRPr="005D0474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</w:tr>
      <w:tr w:rsidR="00114517" w:rsidRPr="005D0474" w:rsidTr="006874AD">
        <w:trPr>
          <w:trHeight w:val="85"/>
        </w:trPr>
        <w:tc>
          <w:tcPr>
            <w:tcW w:w="3780" w:type="dxa"/>
          </w:tcPr>
          <w:p w:rsidR="00114517" w:rsidRDefault="00114517" w:rsidP="0011451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711EA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:rsidR="00114517" w:rsidRPr="008427CB" w:rsidRDefault="007423C9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1.80</w:t>
            </w:r>
          </w:p>
        </w:tc>
        <w:tc>
          <w:tcPr>
            <w:tcW w:w="270" w:type="dxa"/>
          </w:tcPr>
          <w:p w:rsidR="00114517" w:rsidRPr="008427CB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8427CB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2.80</w:t>
            </w:r>
          </w:p>
        </w:tc>
        <w:tc>
          <w:tcPr>
            <w:tcW w:w="270" w:type="dxa"/>
          </w:tcPr>
          <w:p w:rsidR="00114517" w:rsidRPr="008427CB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8427CB" w:rsidRDefault="007423C9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1.80</w:t>
            </w:r>
          </w:p>
        </w:tc>
        <w:tc>
          <w:tcPr>
            <w:tcW w:w="270" w:type="dxa"/>
          </w:tcPr>
          <w:p w:rsidR="00114517" w:rsidRPr="005D0474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8427CB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2.80</w:t>
            </w:r>
          </w:p>
        </w:tc>
      </w:tr>
      <w:tr w:rsidR="00114517" w:rsidRPr="006435F5" w:rsidTr="006874AD">
        <w:trPr>
          <w:trHeight w:val="85"/>
        </w:trPr>
        <w:tc>
          <w:tcPr>
            <w:tcW w:w="3780" w:type="dxa"/>
          </w:tcPr>
          <w:p w:rsidR="00114517" w:rsidRPr="00ED0385" w:rsidRDefault="00114517" w:rsidP="0011451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11EA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:rsidR="00114517" w:rsidRPr="008427CB" w:rsidRDefault="007423C9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114517" w:rsidRPr="008427CB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8427CB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14517" w:rsidRPr="006435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6435F5" w:rsidRDefault="007423C9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114517" w:rsidRPr="006435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6435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</w:tbl>
    <w:p w:rsidR="00827D49" w:rsidRPr="00F2022B" w:rsidRDefault="00827D49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:rsidR="00B02444" w:rsidRPr="008A1674" w:rsidRDefault="00712D11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Calibri" w:hAnsi="Angsana New"/>
          <w:sz w:val="30"/>
          <w:szCs w:val="30"/>
          <w:cs/>
          <w:lang w:val="en-US"/>
        </w:rPr>
      </w:pPr>
      <w:r w:rsidRPr="008A1674">
        <w:rPr>
          <w:rFonts w:ascii="Angsana New" w:eastAsia="Calibri" w:hAnsi="Angsana New" w:hint="cs"/>
          <w:sz w:val="30"/>
          <w:szCs w:val="30"/>
          <w:cs/>
          <w:lang w:val="en-US"/>
        </w:rPr>
        <w:t>ข้อสมมติ</w:t>
      </w:r>
      <w:r w:rsidR="00B02444" w:rsidRPr="008A1674">
        <w:rPr>
          <w:rFonts w:ascii="Angsana New" w:eastAsia="Calibri" w:hAnsi="Angsana New" w:hint="cs"/>
          <w:sz w:val="30"/>
          <w:szCs w:val="30"/>
          <w:cs/>
          <w:lang w:val="en-US"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:rsidR="00B02444" w:rsidRPr="004A5099" w:rsidRDefault="00B02444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Calibri" w:hAnsi="Angsana New"/>
          <w:spacing w:val="-8"/>
          <w:sz w:val="2"/>
          <w:szCs w:val="2"/>
          <w:vertAlign w:val="subscript"/>
        </w:rPr>
      </w:pPr>
    </w:p>
    <w:p w:rsidR="00642AA3" w:rsidRPr="002C4507" w:rsidRDefault="00642AA3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Calibri" w:hAnsi="Angsana New"/>
          <w:spacing w:val="-6"/>
          <w:sz w:val="30"/>
          <w:szCs w:val="30"/>
          <w:lang w:val="en-US"/>
        </w:rPr>
      </w:pPr>
      <w:r w:rsidRPr="002C4507">
        <w:rPr>
          <w:rFonts w:ascii="Angsana New" w:eastAsia="Calibri" w:hAnsi="Angsana New" w:hint="cs"/>
          <w:spacing w:val="-6"/>
          <w:sz w:val="30"/>
          <w:szCs w:val="30"/>
          <w:cs/>
          <w:lang w:val="en-US"/>
        </w:rPr>
        <w:lastRenderedPageBreak/>
        <w:t xml:space="preserve">ณ วันที่ </w:t>
      </w:r>
      <w:r w:rsidRPr="002C4507">
        <w:rPr>
          <w:rFonts w:ascii="Angsana New" w:eastAsia="Calibri" w:hAnsi="Angsana New"/>
          <w:spacing w:val="-6"/>
          <w:sz w:val="30"/>
          <w:szCs w:val="30"/>
          <w:lang w:val="en-US"/>
        </w:rPr>
        <w:t>31</w:t>
      </w:r>
      <w:r w:rsidRPr="002C4507">
        <w:rPr>
          <w:rFonts w:ascii="Angsana New" w:eastAsia="Calibri" w:hAnsi="Angsana New" w:hint="cs"/>
          <w:spacing w:val="-6"/>
          <w:sz w:val="30"/>
          <w:szCs w:val="30"/>
          <w:cs/>
          <w:lang w:val="en-US"/>
        </w:rPr>
        <w:t xml:space="preserve"> ธันวาคม </w:t>
      </w:r>
      <w:r w:rsidR="008706D8" w:rsidRPr="002C4507">
        <w:rPr>
          <w:rFonts w:ascii="Angsana New" w:eastAsia="Calibri" w:hAnsi="Angsana New"/>
          <w:spacing w:val="-6"/>
          <w:sz w:val="30"/>
          <w:szCs w:val="30"/>
          <w:lang w:val="en-US"/>
        </w:rPr>
        <w:t>256</w:t>
      </w:r>
      <w:r w:rsidR="00114517" w:rsidRPr="002C4507">
        <w:rPr>
          <w:rFonts w:ascii="Angsana New" w:eastAsia="Calibri" w:hAnsi="Angsana New"/>
          <w:spacing w:val="-6"/>
          <w:sz w:val="30"/>
          <w:szCs w:val="30"/>
          <w:lang w:val="en-US"/>
        </w:rPr>
        <w:t>2</w:t>
      </w:r>
      <w:r w:rsidRPr="002C4507">
        <w:rPr>
          <w:rFonts w:ascii="Angsana New" w:eastAsia="Calibri" w:hAnsi="Angsana New"/>
          <w:spacing w:val="-6"/>
          <w:sz w:val="30"/>
          <w:szCs w:val="30"/>
          <w:lang w:val="en-US"/>
        </w:rPr>
        <w:t xml:space="preserve"> </w:t>
      </w:r>
      <w:r w:rsidRPr="002C4507">
        <w:rPr>
          <w:rFonts w:ascii="Angsana New" w:eastAsia="Calibri" w:hAnsi="Angsana New" w:hint="cs"/>
          <w:spacing w:val="-6"/>
          <w:sz w:val="30"/>
          <w:szCs w:val="30"/>
          <w:cs/>
          <w:lang w:val="en-US"/>
        </w:rPr>
        <w:t>ระยะเวลาถัวเฉลี่ยถ่วงน้ำหนักของภาระผูกพันผลประโยชน์ที่กำหนดไว้เป็น</w:t>
      </w:r>
      <w:r w:rsidRPr="002C4507">
        <w:rPr>
          <w:rFonts w:ascii="Angsana New" w:eastAsia="Calibri" w:hAnsi="Angsana New"/>
          <w:spacing w:val="-6"/>
          <w:sz w:val="30"/>
          <w:szCs w:val="30"/>
          <w:lang w:val="en-US"/>
        </w:rPr>
        <w:t xml:space="preserve"> </w:t>
      </w:r>
      <w:r w:rsidR="00C870D3" w:rsidRPr="002C4507">
        <w:rPr>
          <w:rFonts w:ascii="Angsana New" w:eastAsia="Calibri" w:hAnsi="Angsana New"/>
          <w:spacing w:val="-6"/>
          <w:sz w:val="30"/>
          <w:szCs w:val="30"/>
          <w:lang w:val="en-US"/>
        </w:rPr>
        <w:t>16</w:t>
      </w:r>
      <w:r w:rsidR="000948C2" w:rsidRPr="002C4507">
        <w:rPr>
          <w:rFonts w:ascii="Angsana New" w:eastAsia="Calibri" w:hAnsi="Angsana New"/>
          <w:spacing w:val="-6"/>
          <w:sz w:val="30"/>
          <w:szCs w:val="30"/>
          <w:lang w:val="en-US"/>
        </w:rPr>
        <w:t xml:space="preserve"> </w:t>
      </w:r>
      <w:r w:rsidRPr="002C4507">
        <w:rPr>
          <w:rFonts w:ascii="Angsana New" w:eastAsia="Calibri" w:hAnsi="Angsana New" w:hint="cs"/>
          <w:spacing w:val="-6"/>
          <w:sz w:val="30"/>
          <w:szCs w:val="30"/>
          <w:cs/>
          <w:lang w:val="en-US"/>
        </w:rPr>
        <w:t xml:space="preserve">ปี </w:t>
      </w:r>
      <w:r w:rsidRPr="002C4507">
        <w:rPr>
          <w:rFonts w:ascii="Angsana New" w:eastAsia="Calibri" w:hAnsi="Angsana New"/>
          <w:i/>
          <w:iCs/>
          <w:spacing w:val="-6"/>
          <w:sz w:val="30"/>
          <w:szCs w:val="30"/>
          <w:lang w:val="en-US"/>
        </w:rPr>
        <w:t>(25</w:t>
      </w:r>
      <w:r w:rsidR="00DA5C7B" w:rsidRPr="002C4507">
        <w:rPr>
          <w:rFonts w:ascii="Angsana New" w:eastAsia="Calibri" w:hAnsi="Angsana New"/>
          <w:i/>
          <w:iCs/>
          <w:spacing w:val="-6"/>
          <w:sz w:val="30"/>
          <w:szCs w:val="30"/>
          <w:lang w:val="en-US"/>
        </w:rPr>
        <w:t>6</w:t>
      </w:r>
      <w:r w:rsidR="00114517" w:rsidRPr="002C4507">
        <w:rPr>
          <w:rFonts w:ascii="Angsana New" w:eastAsia="Calibri" w:hAnsi="Angsana New"/>
          <w:i/>
          <w:iCs/>
          <w:spacing w:val="-6"/>
          <w:sz w:val="30"/>
          <w:szCs w:val="30"/>
          <w:lang w:val="en-US"/>
        </w:rPr>
        <w:t>1</w:t>
      </w:r>
      <w:r w:rsidRPr="002C4507">
        <w:rPr>
          <w:rFonts w:ascii="Angsana New" w:eastAsia="Calibri" w:hAnsi="Angsana New"/>
          <w:i/>
          <w:iCs/>
          <w:spacing w:val="-6"/>
          <w:sz w:val="30"/>
          <w:szCs w:val="30"/>
          <w:lang w:val="en-US"/>
        </w:rPr>
        <w:t>:</w:t>
      </w:r>
      <w:r w:rsidR="0050044A" w:rsidRPr="002C4507">
        <w:rPr>
          <w:rFonts w:ascii="Angsana New" w:eastAsia="Calibri" w:hAnsi="Angsana New"/>
          <w:i/>
          <w:iCs/>
          <w:spacing w:val="-6"/>
          <w:sz w:val="30"/>
          <w:szCs w:val="30"/>
          <w:lang w:val="en-US"/>
        </w:rPr>
        <w:t xml:space="preserve"> </w:t>
      </w:r>
      <w:r w:rsidR="00DA5C7B" w:rsidRPr="002C4507">
        <w:rPr>
          <w:rFonts w:ascii="Angsana New" w:eastAsia="Calibri" w:hAnsi="Angsana New"/>
          <w:i/>
          <w:iCs/>
          <w:spacing w:val="-6"/>
          <w:sz w:val="30"/>
          <w:szCs w:val="30"/>
          <w:lang w:val="en-US"/>
        </w:rPr>
        <w:t>1</w:t>
      </w:r>
      <w:r w:rsidR="00114517" w:rsidRPr="002C4507">
        <w:rPr>
          <w:rFonts w:ascii="Angsana New" w:eastAsia="Calibri" w:hAnsi="Angsana New"/>
          <w:i/>
          <w:iCs/>
          <w:spacing w:val="-6"/>
          <w:sz w:val="30"/>
          <w:szCs w:val="30"/>
          <w:lang w:val="en-US"/>
        </w:rPr>
        <w:t>2</w:t>
      </w:r>
      <w:r w:rsidRPr="002C4507">
        <w:rPr>
          <w:rFonts w:ascii="Angsana New" w:eastAsia="Calibri" w:hAnsi="Angsana New" w:hint="cs"/>
          <w:i/>
          <w:iCs/>
          <w:spacing w:val="-6"/>
          <w:sz w:val="30"/>
          <w:szCs w:val="30"/>
          <w:cs/>
          <w:lang w:val="en-US"/>
        </w:rPr>
        <w:t xml:space="preserve"> ปี</w:t>
      </w:r>
      <w:r w:rsidRPr="002C4507">
        <w:rPr>
          <w:rFonts w:ascii="Angsana New" w:eastAsia="Calibri" w:hAnsi="Angsana New"/>
          <w:i/>
          <w:iCs/>
          <w:spacing w:val="-6"/>
          <w:sz w:val="30"/>
          <w:szCs w:val="30"/>
          <w:lang w:val="en-US"/>
        </w:rPr>
        <w:t>)</w:t>
      </w:r>
    </w:p>
    <w:p w:rsidR="00DA5C7B" w:rsidRPr="002C4507" w:rsidRDefault="00DA5C7B" w:rsidP="008C07FC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5C548E" w:rsidRPr="002C4507" w:rsidRDefault="005C548E" w:rsidP="008C07FC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2C4507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8C3B00" w:rsidRPr="002C4507" w:rsidRDefault="008C3B00" w:rsidP="008C3B00">
      <w:pPr>
        <w:spacing w:line="240" w:lineRule="auto"/>
        <w:ind w:firstLine="540"/>
        <w:jc w:val="thaiDistribute"/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</w:pPr>
    </w:p>
    <w:p w:rsidR="005C548E" w:rsidRPr="00510228" w:rsidRDefault="005C548E" w:rsidP="008C3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0228">
        <w:rPr>
          <w:rFonts w:ascii="Angsana New" w:eastAsia="Calibri" w:hAnsi="Angsana New" w:cs="Angsana New"/>
          <w:sz w:val="30"/>
          <w:szCs w:val="30"/>
          <w:cs/>
          <w:lang w:eastAsia="x-none"/>
        </w:rPr>
        <w:t>การเปลี่ยนแปลงในแต่ละข</w:t>
      </w:r>
      <w:r w:rsidR="00712D11" w:rsidRPr="00510228">
        <w:rPr>
          <w:rFonts w:ascii="Angsana New" w:eastAsia="Calibri" w:hAnsi="Angsana New" w:cs="Angsana New"/>
          <w:sz w:val="30"/>
          <w:szCs w:val="30"/>
          <w:cs/>
          <w:lang w:eastAsia="x-none"/>
        </w:rPr>
        <w:t>้อสมมติ</w:t>
      </w:r>
      <w:r w:rsidRPr="00510228">
        <w:rPr>
          <w:rFonts w:ascii="Angsana New" w:eastAsia="Calibri" w:hAnsi="Angsana New" w:cs="Angsana New"/>
          <w:sz w:val="30"/>
          <w:szCs w:val="30"/>
          <w:cs/>
          <w:lang w:eastAsia="x-none"/>
        </w:rPr>
        <w:t>ที่เกี่ยวข้องในการประมาณการตามหลักคณิตศาสตร์ประกันภัยที่อาจเป็นไปได้</w:t>
      </w:r>
      <w:r w:rsidR="003D64CE" w:rsidRPr="00510228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Pr="00510228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อย่างสมเหตุสมผล ณ วันที่รายงาน</w:t>
      </w:r>
      <w:r w:rsidR="00712D11" w:rsidRPr="00510228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 xml:space="preserve"> โดยถือว่าข้อสมมติ</w:t>
      </w:r>
      <w:r w:rsidRPr="00510228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 xml:space="preserve">อื่นๆ คงที่ </w:t>
      </w:r>
      <w:r w:rsidR="00510228" w:rsidRPr="00510228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มีผลกระทบต่อภาระผูกพันของโครงการผลประโยชน์</w:t>
      </w:r>
      <w:r w:rsidR="00510228" w:rsidRPr="00510228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เป็นจำนวนเงินดังต่อไปนี้</w:t>
      </w:r>
    </w:p>
    <w:p w:rsidR="00386E77" w:rsidRPr="002C4507" w:rsidRDefault="00386E77" w:rsidP="008C3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28"/>
        <w:gridCol w:w="1152"/>
        <w:gridCol w:w="262"/>
        <w:gridCol w:w="1152"/>
        <w:gridCol w:w="262"/>
        <w:gridCol w:w="1152"/>
        <w:gridCol w:w="262"/>
        <w:gridCol w:w="1110"/>
      </w:tblGrid>
      <w:tr w:rsidR="00386E77" w:rsidRPr="002C4507" w:rsidTr="00674F63">
        <w:trPr>
          <w:trHeight w:val="20"/>
          <w:tblHeader/>
        </w:trPr>
        <w:tc>
          <w:tcPr>
            <w:tcW w:w="3828" w:type="dxa"/>
          </w:tcPr>
          <w:p w:rsidR="00386E77" w:rsidRPr="002C4507" w:rsidRDefault="00386E77" w:rsidP="00370487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2" w:type="dxa"/>
            <w:gridSpan w:val="7"/>
          </w:tcPr>
          <w:p w:rsidR="00386E77" w:rsidRPr="002C4507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2C45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="00B170F2" w:rsidRPr="002C450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4B0329" w:rsidRPr="002C4507">
              <w:rPr>
                <w:rFonts w:ascii="Angsana New" w:hAnsi="Angsana New" w:cs="Angsana New"/>
                <w:bCs/>
                <w:sz w:val="30"/>
                <w:szCs w:val="30"/>
              </w:rPr>
              <w:t>/</w:t>
            </w:r>
            <w:r w:rsidR="00B170F2" w:rsidRPr="002C450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4B0329" w:rsidRPr="002C45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E77" w:rsidRPr="002C4507" w:rsidTr="00674F63">
        <w:trPr>
          <w:trHeight w:val="20"/>
          <w:tblHeader/>
        </w:trPr>
        <w:tc>
          <w:tcPr>
            <w:tcW w:w="3828" w:type="dxa"/>
          </w:tcPr>
          <w:p w:rsidR="00386E77" w:rsidRPr="002C4507" w:rsidRDefault="00386E77" w:rsidP="0037048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6" w:type="dxa"/>
            <w:gridSpan w:val="3"/>
          </w:tcPr>
          <w:p w:rsidR="00386E77" w:rsidRPr="002C4507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45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2C45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2C4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</w:tcPr>
          <w:p w:rsidR="00386E77" w:rsidRPr="002C4507" w:rsidRDefault="00386E7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:rsidR="00386E77" w:rsidRPr="002C4507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45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2C4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2C45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2C4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386E77" w:rsidRPr="002C4507" w:rsidTr="00674F63">
        <w:trPr>
          <w:trHeight w:val="20"/>
          <w:tblHeader/>
        </w:trPr>
        <w:tc>
          <w:tcPr>
            <w:tcW w:w="3828" w:type="dxa"/>
          </w:tcPr>
          <w:p w:rsidR="00386E77" w:rsidRPr="002C4507" w:rsidRDefault="00386E77" w:rsidP="0037048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C45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C45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C45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</w:tcPr>
          <w:p w:rsidR="00386E77" w:rsidRPr="002C4507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2" w:type="dxa"/>
          </w:tcPr>
          <w:p w:rsidR="00386E77" w:rsidRPr="002C4507" w:rsidRDefault="00386E7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:rsidR="00386E77" w:rsidRPr="002C4507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2" w:type="dxa"/>
          </w:tcPr>
          <w:p w:rsidR="00386E77" w:rsidRPr="002C4507" w:rsidRDefault="00386E7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:rsidR="00386E77" w:rsidRPr="002C4507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2" w:type="dxa"/>
          </w:tcPr>
          <w:p w:rsidR="00386E77" w:rsidRPr="002C4507" w:rsidRDefault="00386E7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:rsidR="00386E77" w:rsidRPr="002C4507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</w:tr>
      <w:tr w:rsidR="00386E77" w:rsidRPr="002C4507" w:rsidTr="00674F63">
        <w:trPr>
          <w:trHeight w:val="20"/>
          <w:tblHeader/>
        </w:trPr>
        <w:tc>
          <w:tcPr>
            <w:tcW w:w="3828" w:type="dxa"/>
          </w:tcPr>
          <w:p w:rsidR="00386E77" w:rsidRPr="002C4507" w:rsidRDefault="00386E77" w:rsidP="00370487">
            <w:pPr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52" w:type="dxa"/>
            <w:gridSpan w:val="7"/>
            <w:vAlign w:val="center"/>
          </w:tcPr>
          <w:p w:rsidR="00386E77" w:rsidRPr="002C4507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C45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55AA2" w:rsidRPr="002C450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C45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86E77" w:rsidRPr="002C4507" w:rsidTr="00674F63">
        <w:trPr>
          <w:trHeight w:val="20"/>
        </w:trPr>
        <w:tc>
          <w:tcPr>
            <w:tcW w:w="3828" w:type="dxa"/>
          </w:tcPr>
          <w:p w:rsidR="00386E77" w:rsidRPr="002C4507" w:rsidRDefault="00386E77" w:rsidP="00370487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C450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:rsidR="00386E77" w:rsidRPr="002C4507" w:rsidRDefault="001F7229" w:rsidP="008A16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</w:rPr>
              <w:t>(1,649)</w:t>
            </w:r>
          </w:p>
        </w:tc>
        <w:tc>
          <w:tcPr>
            <w:tcW w:w="262" w:type="dxa"/>
            <w:vAlign w:val="center"/>
          </w:tcPr>
          <w:p w:rsidR="00386E77" w:rsidRPr="002C4507" w:rsidRDefault="00386E7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386E77" w:rsidRPr="002C4507" w:rsidRDefault="00386E77" w:rsidP="008A16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</w:rPr>
              <w:t>(1,020)</w:t>
            </w:r>
          </w:p>
        </w:tc>
        <w:tc>
          <w:tcPr>
            <w:tcW w:w="262" w:type="dxa"/>
            <w:vAlign w:val="center"/>
          </w:tcPr>
          <w:p w:rsidR="00386E77" w:rsidRPr="002C4507" w:rsidRDefault="00386E7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386E77" w:rsidRPr="002C4507" w:rsidRDefault="001F7229" w:rsidP="008A16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</w:rPr>
              <w:t>1,804</w:t>
            </w:r>
          </w:p>
        </w:tc>
        <w:tc>
          <w:tcPr>
            <w:tcW w:w="262" w:type="dxa"/>
            <w:vAlign w:val="center"/>
          </w:tcPr>
          <w:p w:rsidR="00386E77" w:rsidRPr="002C4507" w:rsidRDefault="00386E7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:rsidR="00386E77" w:rsidRPr="002C4507" w:rsidRDefault="00386E77" w:rsidP="00674F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</w:rPr>
              <w:t>1,103</w:t>
            </w:r>
          </w:p>
        </w:tc>
      </w:tr>
      <w:tr w:rsidR="00386E77" w:rsidRPr="002C4507" w:rsidTr="00674F63">
        <w:trPr>
          <w:trHeight w:val="20"/>
        </w:trPr>
        <w:tc>
          <w:tcPr>
            <w:tcW w:w="3828" w:type="dxa"/>
          </w:tcPr>
          <w:p w:rsidR="00386E77" w:rsidRPr="002C4507" w:rsidRDefault="00386E77" w:rsidP="00370487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52" w:type="dxa"/>
          </w:tcPr>
          <w:p w:rsidR="00386E77" w:rsidRPr="002C4507" w:rsidRDefault="001F7229" w:rsidP="008A16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</w:rPr>
              <w:t>3,614</w:t>
            </w:r>
          </w:p>
        </w:tc>
        <w:tc>
          <w:tcPr>
            <w:tcW w:w="262" w:type="dxa"/>
          </w:tcPr>
          <w:p w:rsidR="00386E77" w:rsidRPr="002C4507" w:rsidRDefault="00386E7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:rsidR="00386E77" w:rsidRPr="002C4507" w:rsidRDefault="00386E77" w:rsidP="008A16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</w:rPr>
              <w:t>2,246</w:t>
            </w:r>
          </w:p>
        </w:tc>
        <w:tc>
          <w:tcPr>
            <w:tcW w:w="262" w:type="dxa"/>
          </w:tcPr>
          <w:p w:rsidR="00386E77" w:rsidRPr="002C4507" w:rsidRDefault="00386E7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:rsidR="00386E77" w:rsidRPr="002C4507" w:rsidRDefault="001F7229" w:rsidP="008A16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</w:rPr>
              <w:t>(3,090)</w:t>
            </w:r>
          </w:p>
        </w:tc>
        <w:tc>
          <w:tcPr>
            <w:tcW w:w="262" w:type="dxa"/>
          </w:tcPr>
          <w:p w:rsidR="00386E77" w:rsidRPr="002C4507" w:rsidRDefault="00386E7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:rsidR="00386E77" w:rsidRPr="002C4507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  <w:lang w:bidi="th-TH"/>
              </w:rPr>
              <w:t>(1,957)</w:t>
            </w:r>
          </w:p>
        </w:tc>
      </w:tr>
    </w:tbl>
    <w:p w:rsidR="00B170F2" w:rsidRPr="002C4507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:rsidR="008C4B41" w:rsidRPr="002C4507" w:rsidRDefault="00B170F2" w:rsidP="00E035A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2C450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ส่วนเกินทุนและ</w:t>
      </w:r>
      <w:r w:rsidR="008C4B41" w:rsidRPr="002C450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สำรอง</w:t>
      </w:r>
    </w:p>
    <w:p w:rsidR="008C4B41" w:rsidRPr="002C4507" w:rsidRDefault="008C4B41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B170F2" w:rsidRPr="002C4507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C450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B170F2" w:rsidRPr="002C4507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170F2" w:rsidRPr="002C4507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C450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C4507">
        <w:rPr>
          <w:rFonts w:ascii="Angsana New" w:hAnsi="Angsana New" w:cs="Angsana New"/>
          <w:sz w:val="30"/>
          <w:szCs w:val="30"/>
        </w:rPr>
        <w:t xml:space="preserve">2535 </w:t>
      </w:r>
      <w:r w:rsidRPr="002C4507">
        <w:rPr>
          <w:rFonts w:ascii="Angsana New" w:hAnsi="Angsana New" w:cs="Angsana New"/>
          <w:sz w:val="30"/>
          <w:szCs w:val="30"/>
          <w:cs/>
        </w:rPr>
        <w:t xml:space="preserve">มาตรา </w:t>
      </w:r>
      <w:r w:rsidRPr="002C4507">
        <w:rPr>
          <w:rFonts w:ascii="Angsana New" w:hAnsi="Angsana New" w:cs="Angsana New"/>
          <w:sz w:val="30"/>
          <w:szCs w:val="30"/>
        </w:rPr>
        <w:t xml:space="preserve">51 </w:t>
      </w:r>
      <w:r w:rsidRPr="002C4507">
        <w:rPr>
          <w:rFonts w:ascii="Angsana New" w:hAnsi="Angsana New" w:cs="Angsana New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:rsidR="00B170F2" w:rsidRPr="002C4507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170F2" w:rsidRPr="002C4507" w:rsidRDefault="00B170F2" w:rsidP="00B170F2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2C450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ส่วนเกินทุนจากการจ่ายโดยใช้หุ้นเป็นเกณฑ์</w:t>
      </w:r>
    </w:p>
    <w:p w:rsidR="00B170F2" w:rsidRPr="002C4507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170F2" w:rsidRPr="002C4507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C4507">
        <w:rPr>
          <w:rFonts w:ascii="Angsana New" w:hAnsi="Angsana New" w:cs="Angsana New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ส่วนเกินทุนจากการจ่ายโดยใช้หุ้นเป็นเกณฑ์ที่บันทึกในส่วนของผู้ถือหุ้นคือ มูลค่ายุติธรรมของสิทธิในการซื้อหุ้นของพนักงานและคู่ค้า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 พร้อมๆไปกับรับรู้การเพิ่มขึ้นของส่วนของผู้ถือหุ้นตามที่กำหนดไว้ในมาตรฐาน</w:t>
      </w:r>
      <w:r w:rsidRPr="002C4507">
        <w:rPr>
          <w:rFonts w:ascii="Angsana New" w:hAnsi="Angsana New" w:cs="Angsana New"/>
          <w:sz w:val="30"/>
          <w:szCs w:val="30"/>
        </w:rPr>
        <w:t xml:space="preserve">  </w:t>
      </w:r>
      <w:r w:rsidRPr="002C4507">
        <w:rPr>
          <w:rFonts w:ascii="Angsana New" w:hAnsi="Angsana New" w:cs="Angsana New"/>
          <w:sz w:val="30"/>
          <w:szCs w:val="30"/>
          <w:cs/>
        </w:rPr>
        <w:t>การรายงานทางการเงินฉบับที่</w:t>
      </w:r>
      <w:r w:rsidRPr="002C450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C4507">
        <w:rPr>
          <w:rFonts w:ascii="Angsana New" w:hAnsi="Angsana New" w:cs="Angsana New"/>
          <w:sz w:val="30"/>
          <w:szCs w:val="30"/>
        </w:rPr>
        <w:t>2</w:t>
      </w:r>
    </w:p>
    <w:p w:rsidR="00B170F2" w:rsidRPr="002C4507" w:rsidRDefault="00B170F2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C4507" w:rsidRDefault="002C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F7B69" w:rsidRPr="00D70BB8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D70BB8">
        <w:rPr>
          <w:rFonts w:ascii="Angsana New" w:hAnsi="Angsana New"/>
          <w:sz w:val="30"/>
          <w:szCs w:val="30"/>
          <w:cs/>
          <w:lang w:val="en-US"/>
        </w:rPr>
        <w:lastRenderedPageBreak/>
        <w:t>สำรองประกอบด้วย</w:t>
      </w:r>
    </w:p>
    <w:p w:rsidR="00DF7B69" w:rsidRPr="00D70BB8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DF7B69" w:rsidRPr="00D70BB8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D70BB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การจัดสรรกำไร</w:t>
      </w:r>
      <w:r w:rsidR="00E56364" w:rsidRPr="00D70BB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Pr="00D70BB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และ</w:t>
      </w:r>
      <w:r w:rsidR="00E56364" w:rsidRPr="00D70BB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/</w:t>
      </w:r>
      <w:r w:rsidRPr="00D70BB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หรือ</w:t>
      </w:r>
      <w:r w:rsidR="00E56364" w:rsidRPr="00D70BB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Pr="00D70BB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กำไรสะสม</w:t>
      </w:r>
    </w:p>
    <w:p w:rsidR="00DF7B69" w:rsidRPr="00D70BB8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E56364" w:rsidRPr="00D70BB8" w:rsidRDefault="002C4507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ทุน</w:t>
      </w:r>
      <w:r w:rsidR="00E56364" w:rsidRPr="00D70BB8">
        <w:rPr>
          <w:rFonts w:ascii="Angsana New" w:hAnsi="Angsana New"/>
          <w:b/>
          <w:bCs/>
          <w:sz w:val="30"/>
          <w:szCs w:val="30"/>
          <w:cs/>
          <w:lang w:val="en-US"/>
        </w:rPr>
        <w:t>สำรองตามก</w:t>
      </w:r>
      <w:r w:rsidR="00E56364" w:rsidRPr="00D70BB8">
        <w:rPr>
          <w:rFonts w:ascii="Angsana New" w:hAnsi="Angsana New"/>
          <w:b/>
          <w:bCs/>
          <w:sz w:val="30"/>
          <w:szCs w:val="30"/>
          <w:cs/>
        </w:rPr>
        <w:t>ฎหมาย</w:t>
      </w:r>
    </w:p>
    <w:p w:rsidR="00E56364" w:rsidRPr="00D70BB8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8C4B41" w:rsidRPr="00D70BB8" w:rsidRDefault="00525A92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70BB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70BB8">
        <w:rPr>
          <w:rFonts w:ascii="Angsana New" w:hAnsi="Angsana New"/>
          <w:sz w:val="30"/>
          <w:szCs w:val="30"/>
          <w:lang w:val="en-US"/>
        </w:rPr>
        <w:t>2535</w:t>
      </w:r>
      <w:r w:rsidRPr="00D70BB8">
        <w:rPr>
          <w:rFonts w:ascii="Angsana New" w:hAnsi="Angsana New"/>
          <w:sz w:val="30"/>
          <w:szCs w:val="30"/>
          <w:cs/>
          <w:lang w:val="en-US"/>
        </w:rPr>
        <w:t xml:space="preserve"> มาตรา </w:t>
      </w:r>
      <w:r w:rsidRPr="00D70BB8">
        <w:rPr>
          <w:rFonts w:ascii="Angsana New" w:hAnsi="Angsana New"/>
          <w:sz w:val="30"/>
          <w:szCs w:val="30"/>
          <w:lang w:val="en-US"/>
        </w:rPr>
        <w:t>116</w:t>
      </w:r>
      <w:r w:rsidRPr="00D70BB8">
        <w:rPr>
          <w:rFonts w:ascii="Angsana New" w:hAnsi="Angsana New"/>
          <w:sz w:val="30"/>
          <w:szCs w:val="30"/>
          <w:cs/>
          <w:lang w:val="en-US"/>
        </w:rPr>
        <w:t xml:space="preserve"> บริษัทจะต้องจัดสรรทุนสำรอง </w:t>
      </w:r>
      <w:r w:rsidR="00B108F5" w:rsidRPr="00D70BB8">
        <w:rPr>
          <w:rFonts w:ascii="Angsana New" w:hAnsi="Angsana New"/>
          <w:sz w:val="30"/>
          <w:szCs w:val="30"/>
          <w:cs/>
          <w:lang w:val="en-US"/>
        </w:rPr>
        <w:br/>
      </w:r>
      <w:r w:rsidRPr="00D70BB8">
        <w:rPr>
          <w:rFonts w:ascii="Angsana New" w:hAnsi="Angsana New"/>
          <w:sz w:val="30"/>
          <w:szCs w:val="30"/>
          <w:cs/>
          <w:lang w:val="en-US"/>
        </w:rPr>
        <w:t>(“</w:t>
      </w:r>
      <w:r w:rsidR="002C4507">
        <w:rPr>
          <w:rFonts w:ascii="Angsana New" w:hAnsi="Angsana New" w:hint="cs"/>
          <w:sz w:val="30"/>
          <w:szCs w:val="30"/>
          <w:cs/>
          <w:lang w:val="en-US"/>
        </w:rPr>
        <w:t>ทุน</w:t>
      </w:r>
      <w:r w:rsidRPr="00D70BB8">
        <w:rPr>
          <w:rFonts w:ascii="Angsana New" w:hAnsi="Angsana New"/>
          <w:sz w:val="30"/>
          <w:szCs w:val="30"/>
          <w:cs/>
          <w:lang w:val="en-US"/>
        </w:rPr>
        <w:t xml:space="preserve">สำรองตามกฎหมาย”) อย่างน้อยร้อยละ </w:t>
      </w:r>
      <w:r w:rsidRPr="00D70BB8">
        <w:rPr>
          <w:rFonts w:ascii="Angsana New" w:hAnsi="Angsana New"/>
          <w:sz w:val="30"/>
          <w:szCs w:val="30"/>
          <w:lang w:val="en-US"/>
        </w:rPr>
        <w:t xml:space="preserve">5 </w:t>
      </w:r>
      <w:r w:rsidRPr="00D70BB8">
        <w:rPr>
          <w:rFonts w:ascii="Angsana New" w:hAnsi="Angsana New"/>
          <w:sz w:val="30"/>
          <w:szCs w:val="30"/>
          <w:cs/>
          <w:lang w:val="en-US"/>
        </w:rPr>
        <w:t xml:space="preserve">ของกำไรสุทธิประจำปีหลังจากหักขาดทุนสะสมยกมา (ถ้ามี) จนกว่าสำรองดังกล่าวจะมีจำนวนไม่น้อยกว่าร้อยละ </w:t>
      </w:r>
      <w:r w:rsidRPr="00D70BB8">
        <w:rPr>
          <w:rFonts w:ascii="Angsana New" w:hAnsi="Angsana New"/>
          <w:sz w:val="30"/>
          <w:szCs w:val="30"/>
          <w:lang w:val="en-US"/>
        </w:rPr>
        <w:t>10</w:t>
      </w:r>
      <w:r w:rsidRPr="00D70BB8">
        <w:rPr>
          <w:rFonts w:ascii="Angsana New" w:hAnsi="Angsana New"/>
          <w:sz w:val="30"/>
          <w:szCs w:val="30"/>
          <w:cs/>
          <w:lang w:val="en-US"/>
        </w:rPr>
        <w:t xml:space="preserve"> ของทุนจดทะเบียน เงินสำรองนี้จะนำไปจ่ายเป็นเงินปันผลไม่ได้</w:t>
      </w:r>
    </w:p>
    <w:p w:rsidR="000307FB" w:rsidRPr="00D70BB8" w:rsidRDefault="000307FB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E56364" w:rsidRPr="00D70BB8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D70BB8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E56364" w:rsidRPr="00D70BB8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E56364" w:rsidRPr="00D70BB8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70BB8">
        <w:rPr>
          <w:rFonts w:ascii="Angsana New" w:hAnsi="Angsana New"/>
          <w:b/>
          <w:bCs/>
          <w:sz w:val="30"/>
          <w:szCs w:val="30"/>
          <w:cs/>
        </w:rPr>
        <w:t>ผลต่าง</w:t>
      </w:r>
      <w:r w:rsidR="00437152" w:rsidRPr="00D70BB8">
        <w:rPr>
          <w:rFonts w:ascii="Angsana New" w:hAnsi="Angsana New" w:hint="cs"/>
          <w:b/>
          <w:bCs/>
          <w:sz w:val="30"/>
          <w:szCs w:val="30"/>
          <w:cs/>
          <w:lang w:val="en-US"/>
        </w:rPr>
        <w:t>ของ</w:t>
      </w:r>
      <w:r w:rsidR="00B80223" w:rsidRPr="00D70BB8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อัตราแลกเปลี่ยน</w:t>
      </w:r>
      <w:r w:rsidRPr="00D70BB8">
        <w:rPr>
          <w:rFonts w:ascii="Angsana New" w:hAnsi="Angsana New"/>
          <w:b/>
          <w:bCs/>
          <w:sz w:val="30"/>
          <w:szCs w:val="30"/>
          <w:cs/>
        </w:rPr>
        <w:t>จากการแปลงค่า</w:t>
      </w:r>
      <w:r w:rsidR="00AA6D44" w:rsidRPr="00D70BB8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หน่วยงานต่างประเทศ</w:t>
      </w:r>
    </w:p>
    <w:p w:rsidR="00945A97" w:rsidRPr="00D70BB8" w:rsidRDefault="00945A97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E56364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7425C0">
        <w:rPr>
          <w:rFonts w:ascii="Angsana New" w:hAnsi="Angsana New"/>
          <w:sz w:val="30"/>
          <w:szCs w:val="30"/>
          <w:cs/>
          <w:lang w:val="en-US"/>
        </w:rPr>
        <w:t>ผลต่าง</w:t>
      </w:r>
      <w:r w:rsidR="00437152" w:rsidRPr="00D70BB8">
        <w:rPr>
          <w:rFonts w:ascii="Angsana New" w:hAnsi="Angsana New" w:hint="cs"/>
          <w:sz w:val="30"/>
          <w:szCs w:val="30"/>
          <w:cs/>
          <w:lang w:val="en-US"/>
        </w:rPr>
        <w:t>ของ</w:t>
      </w:r>
      <w:r w:rsidR="00B80223" w:rsidRPr="00D70BB8">
        <w:rPr>
          <w:rFonts w:ascii="Angsana New" w:hAnsi="Angsana New" w:hint="cs"/>
          <w:sz w:val="30"/>
          <w:szCs w:val="30"/>
          <w:cs/>
          <w:lang w:val="en-US"/>
        </w:rPr>
        <w:t>อัตราแลกเปลี่ยน</w:t>
      </w:r>
      <w:r w:rsidRPr="007425C0">
        <w:rPr>
          <w:rFonts w:ascii="Angsana New" w:hAnsi="Angsana New"/>
          <w:sz w:val="30"/>
          <w:szCs w:val="30"/>
          <w:cs/>
          <w:lang w:val="en-US"/>
        </w:rPr>
        <w:t>จากการแปลง</w:t>
      </w:r>
      <w:r w:rsidR="00A27844" w:rsidRPr="007425C0">
        <w:rPr>
          <w:rFonts w:ascii="Angsana New" w:hAnsi="Angsana New" w:hint="cs"/>
          <w:sz w:val="30"/>
          <w:szCs w:val="30"/>
          <w:cs/>
          <w:lang w:val="en-US"/>
        </w:rPr>
        <w:t>ค่าหน่วยงานต่างประเทศ</w:t>
      </w:r>
      <w:r w:rsidRPr="007425C0">
        <w:rPr>
          <w:rFonts w:ascii="Angsana New" w:hAnsi="Angsana New"/>
          <w:sz w:val="30"/>
          <w:szCs w:val="30"/>
          <w:cs/>
          <w:lang w:val="en-US"/>
        </w:rPr>
        <w:t>แสดงในส่วนของ</w:t>
      </w:r>
      <w:r w:rsidR="00466C07" w:rsidRPr="007425C0">
        <w:rPr>
          <w:rFonts w:ascii="Angsana New" w:hAnsi="Angsana New"/>
          <w:sz w:val="30"/>
          <w:szCs w:val="30"/>
          <w:cs/>
          <w:lang w:val="en-US"/>
        </w:rPr>
        <w:t>ผู้ถือหุ้น</w:t>
      </w:r>
      <w:r w:rsidRPr="007425C0">
        <w:rPr>
          <w:rFonts w:ascii="Angsana New" w:hAnsi="Angsana New"/>
          <w:sz w:val="30"/>
          <w:szCs w:val="30"/>
          <w:cs/>
          <w:lang w:val="en-US"/>
        </w:rPr>
        <w:t>ประกอบด้วยผลต่างการแปลงค่าทั้งหมดจากงบการเงินของหน่วยงานในต่างประเทศ</w:t>
      </w:r>
    </w:p>
    <w:p w:rsidR="002C4507" w:rsidRPr="007425C0" w:rsidRDefault="002C4507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E7657" w:rsidRPr="0046749D" w:rsidRDefault="00EE7657" w:rsidP="00070B2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6749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</w:t>
      </w:r>
      <w:r w:rsidR="00E15423" w:rsidRPr="0046749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ดำเนินงาน</w:t>
      </w:r>
      <w:r w:rsidR="000961F9" w:rsidRPr="0046749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:rsidR="00E56364" w:rsidRDefault="00E56364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2C4507" w:rsidRPr="002C4507" w:rsidRDefault="002C4507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4507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:rsidR="002C4507" w:rsidRPr="0046749D" w:rsidRDefault="002C4507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CC4941" w:rsidRPr="0046749D" w:rsidRDefault="00CC4941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6749D">
        <w:rPr>
          <w:rFonts w:ascii="Angsana New" w:hAnsi="Angsana New" w:cs="Angsana New"/>
          <w:spacing w:val="-4"/>
          <w:sz w:val="30"/>
          <w:szCs w:val="30"/>
          <w:cs/>
        </w:rPr>
        <w:t>ผู้บริหารเห็นว่า</w:t>
      </w:r>
      <w:r w:rsidR="00F6780E" w:rsidRPr="0046749D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46749D">
        <w:rPr>
          <w:rFonts w:ascii="Angsana New" w:hAnsi="Angsana New" w:cs="Angsana New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46749D">
        <w:rPr>
          <w:rFonts w:ascii="Angsana New" w:hAnsi="Angsana New" w:cs="Angsana New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46749D">
        <w:rPr>
          <w:rFonts w:ascii="Angsana New" w:hAnsi="Angsana New" w:cs="Angsana New"/>
          <w:sz w:val="30"/>
          <w:szCs w:val="30"/>
          <w:cs/>
        </w:rPr>
        <w:t>พิจารณาว่า</w:t>
      </w:r>
      <w:r w:rsidR="00F6780E" w:rsidRPr="0046749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6749D">
        <w:rPr>
          <w:rFonts w:ascii="Angsana New" w:hAnsi="Angsana New" w:cs="Angsana New"/>
          <w:sz w:val="30"/>
          <w:szCs w:val="30"/>
          <w:cs/>
        </w:rPr>
        <w:t>บริษัทมีส่วนงานที่รายงานเพียงส่วนงานเดียว</w:t>
      </w:r>
    </w:p>
    <w:p w:rsidR="00225A75" w:rsidRPr="0046749D" w:rsidRDefault="00225A75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396A2A" w:rsidRPr="0046749D" w:rsidRDefault="00994CDC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6749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46749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396A2A" w:rsidRPr="0046749D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E32AAF" w:rsidRPr="0046749D" w:rsidRDefault="00E32AAF" w:rsidP="00E32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6749D">
        <w:rPr>
          <w:rFonts w:ascii="Angsana New" w:hAnsi="Angsana New" w:cs="Angsana New" w:hint="cs"/>
          <w:sz w:val="30"/>
          <w:szCs w:val="30"/>
          <w:cs/>
        </w:rPr>
        <w:t>ในการนำเสนอข้อมูลทางการเงินจำแนกตามเขตภูมิศาสตร์นั้น</w:t>
      </w:r>
      <w:r w:rsidRPr="004674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749D">
        <w:rPr>
          <w:rFonts w:ascii="Angsana New" w:hAnsi="Angsana New" w:cs="Angsana New" w:hint="cs"/>
          <w:sz w:val="30"/>
          <w:szCs w:val="30"/>
          <w:cs/>
        </w:rPr>
        <w:t>รายได้จะจำแนกโดยใช้สถานที่ตั้งของลูกค้า</w:t>
      </w:r>
    </w:p>
    <w:p w:rsidR="0063381F" w:rsidRDefault="0063381F" w:rsidP="0046749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B9154E" w:rsidRDefault="00B9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B9154E" w:rsidRPr="00B9154E" w:rsidRDefault="00B9154E" w:rsidP="00B9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9154E">
        <w:rPr>
          <w:rFonts w:ascii="Angsana New" w:hAnsi="Angsana New" w:cs="Angsana New"/>
          <w:sz w:val="30"/>
          <w:szCs w:val="30"/>
          <w:cs/>
        </w:rPr>
        <w:lastRenderedPageBreak/>
        <w:t>รายได้</w:t>
      </w:r>
      <w:r w:rsidRPr="00B9154E">
        <w:rPr>
          <w:rFonts w:ascii="Angsana New" w:hAnsi="Angsana New" w:cs="Angsana New" w:hint="cs"/>
          <w:sz w:val="30"/>
          <w:szCs w:val="30"/>
          <w:cs/>
        </w:rPr>
        <w:t>จำแนกตาม</w:t>
      </w:r>
      <w:r w:rsidRPr="00B9154E">
        <w:rPr>
          <w:rFonts w:ascii="Angsana New" w:hAnsi="Angsana New" w:cs="Angsana New"/>
          <w:sz w:val="30"/>
          <w:szCs w:val="30"/>
          <w:cs/>
        </w:rPr>
        <w:t>เขตภูมิศาสตร์</w:t>
      </w:r>
      <w:r w:rsidRPr="00B9154E">
        <w:rPr>
          <w:rFonts w:ascii="Angsana New" w:hAnsi="Angsana New" w:cs="Angsana New" w:hint="cs"/>
          <w:sz w:val="30"/>
          <w:szCs w:val="30"/>
          <w:cs/>
        </w:rPr>
        <w:t>หลักและจังหวะเวลาในการรับรู้รายได้</w:t>
      </w:r>
      <w:r w:rsidRPr="00B9154E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Pr="00B9154E">
        <w:rPr>
          <w:rFonts w:ascii="Angsana New" w:hAnsi="Angsana New" w:cs="Angsana New" w:hint="cs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แต่ละปี</w:t>
      </w:r>
      <w:r w:rsidRPr="00B9154E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B9154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915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9154E">
        <w:rPr>
          <w:rFonts w:ascii="Angsana New" w:hAnsi="Angsana New" w:cs="Angsana New"/>
          <w:sz w:val="30"/>
          <w:szCs w:val="30"/>
          <w:cs/>
        </w:rPr>
        <w:t>25</w:t>
      </w:r>
      <w:r w:rsidRPr="00B9154E">
        <w:rPr>
          <w:rFonts w:ascii="Angsana New" w:hAnsi="Angsana New" w:cs="Angsana New"/>
          <w:sz w:val="30"/>
          <w:szCs w:val="30"/>
        </w:rPr>
        <w:t>6</w:t>
      </w:r>
      <w:r w:rsidRPr="00B9154E">
        <w:rPr>
          <w:rFonts w:ascii="Angsana New" w:hAnsi="Angsana New" w:cs="Angsana New" w:hint="cs"/>
          <w:sz w:val="30"/>
          <w:szCs w:val="30"/>
          <w:cs/>
        </w:rPr>
        <w:t>2</w:t>
      </w:r>
      <w:r w:rsidRPr="00B9154E">
        <w:rPr>
          <w:rFonts w:ascii="Angsana New" w:hAnsi="Angsana New" w:cs="Angsana New"/>
          <w:sz w:val="30"/>
          <w:szCs w:val="30"/>
        </w:rPr>
        <w:t xml:space="preserve"> </w:t>
      </w:r>
      <w:r w:rsidRPr="00B9154E">
        <w:rPr>
          <w:rFonts w:ascii="Angsana New" w:hAnsi="Angsana New" w:cs="Angsana New" w:hint="cs"/>
          <w:sz w:val="30"/>
          <w:szCs w:val="30"/>
          <w:cs/>
        </w:rPr>
        <w:t>และ 2561 มีดังนี้</w:t>
      </w:r>
    </w:p>
    <w:p w:rsidR="002C4507" w:rsidRPr="0046749D" w:rsidRDefault="002C4507" w:rsidP="0046749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D014BC" w:rsidRPr="0046749D" w:rsidTr="00B9154E">
        <w:tc>
          <w:tcPr>
            <w:tcW w:w="3777" w:type="dxa"/>
          </w:tcPr>
          <w:p w:rsidR="00D014BC" w:rsidRPr="0046749D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:rsidR="00D014BC" w:rsidRPr="0046749D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014BC" w:rsidRPr="0046749D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D014BC" w:rsidRPr="0046749D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517" w:rsidRPr="0046749D" w:rsidTr="00B9154E">
        <w:tc>
          <w:tcPr>
            <w:tcW w:w="3777" w:type="dxa"/>
          </w:tcPr>
          <w:p w:rsidR="00114517" w:rsidRPr="0046749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:rsidR="00114517" w:rsidRPr="0046749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14517" w:rsidRPr="0046749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46749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14517" w:rsidRPr="0046749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114517" w:rsidRPr="0046749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14517" w:rsidRPr="0046749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114517" w:rsidRPr="0046749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14517" w:rsidRPr="0046749D" w:rsidTr="00B9154E">
        <w:tc>
          <w:tcPr>
            <w:tcW w:w="3777" w:type="dxa"/>
          </w:tcPr>
          <w:p w:rsidR="00114517" w:rsidRPr="0046749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:rsidR="00114517" w:rsidRPr="0046749D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46749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4674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B02D2" w:rsidRPr="0046749D" w:rsidTr="00B9154E">
        <w:tc>
          <w:tcPr>
            <w:tcW w:w="3777" w:type="dxa"/>
          </w:tcPr>
          <w:p w:rsidR="008B02D2" w:rsidRPr="0046749D" w:rsidRDefault="008B02D2" w:rsidP="008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:rsidR="008B02D2" w:rsidRPr="0046749D" w:rsidRDefault="00DD3FEA" w:rsidP="008B02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</w:rPr>
              <w:t>3,855,400</w:t>
            </w:r>
          </w:p>
        </w:tc>
        <w:tc>
          <w:tcPr>
            <w:tcW w:w="270" w:type="dxa"/>
          </w:tcPr>
          <w:p w:rsidR="008B02D2" w:rsidRPr="0046749D" w:rsidRDefault="008B02D2" w:rsidP="008B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B02D2" w:rsidRPr="0046749D" w:rsidRDefault="008B02D2" w:rsidP="008B02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</w:rPr>
              <w:t>3,510,795</w:t>
            </w:r>
          </w:p>
        </w:tc>
        <w:tc>
          <w:tcPr>
            <w:tcW w:w="270" w:type="dxa"/>
          </w:tcPr>
          <w:p w:rsidR="008B02D2" w:rsidRPr="0046749D" w:rsidRDefault="008B02D2" w:rsidP="008B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8B02D2" w:rsidRPr="0046749D" w:rsidRDefault="00C51CBE" w:rsidP="008B02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</w:rPr>
              <w:t>3,904,798</w:t>
            </w:r>
          </w:p>
        </w:tc>
        <w:tc>
          <w:tcPr>
            <w:tcW w:w="270" w:type="dxa"/>
          </w:tcPr>
          <w:p w:rsidR="008B02D2" w:rsidRPr="0046749D" w:rsidRDefault="008B02D2" w:rsidP="008B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8B02D2" w:rsidRPr="0046749D" w:rsidRDefault="008B02D2" w:rsidP="008B02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</w:rPr>
              <w:t>3,321,067</w:t>
            </w:r>
          </w:p>
        </w:tc>
      </w:tr>
      <w:tr w:rsidR="008B02D2" w:rsidRPr="0046749D" w:rsidTr="00B9154E">
        <w:tc>
          <w:tcPr>
            <w:tcW w:w="3777" w:type="dxa"/>
          </w:tcPr>
          <w:p w:rsidR="008B02D2" w:rsidRPr="0046749D" w:rsidRDefault="008B02D2" w:rsidP="008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:rsidR="008B02D2" w:rsidRPr="0046749D" w:rsidRDefault="00DD3FEA" w:rsidP="008B02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</w:rPr>
              <w:t>1,478,814</w:t>
            </w:r>
          </w:p>
        </w:tc>
        <w:tc>
          <w:tcPr>
            <w:tcW w:w="270" w:type="dxa"/>
          </w:tcPr>
          <w:p w:rsidR="008B02D2" w:rsidRPr="0046749D" w:rsidRDefault="008B02D2" w:rsidP="008B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B02D2" w:rsidRPr="0046749D" w:rsidRDefault="008B02D2" w:rsidP="008B02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</w:rPr>
              <w:t>1,693,193</w:t>
            </w:r>
          </w:p>
        </w:tc>
        <w:tc>
          <w:tcPr>
            <w:tcW w:w="270" w:type="dxa"/>
          </w:tcPr>
          <w:p w:rsidR="008B02D2" w:rsidRPr="0046749D" w:rsidRDefault="008B02D2" w:rsidP="008B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8B02D2" w:rsidRPr="0046749D" w:rsidRDefault="00C51CBE" w:rsidP="008B02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</w:rPr>
              <w:t>1,478,814</w:t>
            </w:r>
          </w:p>
        </w:tc>
        <w:tc>
          <w:tcPr>
            <w:tcW w:w="270" w:type="dxa"/>
          </w:tcPr>
          <w:p w:rsidR="008B02D2" w:rsidRPr="0046749D" w:rsidRDefault="008B02D2" w:rsidP="008B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8B02D2" w:rsidRPr="0046749D" w:rsidRDefault="008B02D2" w:rsidP="008B02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</w:rPr>
              <w:t>1,693,193</w:t>
            </w:r>
          </w:p>
        </w:tc>
      </w:tr>
      <w:tr w:rsidR="008B02D2" w:rsidRPr="0046749D" w:rsidTr="00B9154E">
        <w:tc>
          <w:tcPr>
            <w:tcW w:w="3777" w:type="dxa"/>
          </w:tcPr>
          <w:p w:rsidR="008B02D2" w:rsidRPr="0046749D" w:rsidRDefault="008B02D2" w:rsidP="008B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="007425C0"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:rsidR="008B02D2" w:rsidRPr="0046749D" w:rsidRDefault="00C51CBE" w:rsidP="008B02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467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5,334,214</w:t>
            </w:r>
          </w:p>
        </w:tc>
        <w:tc>
          <w:tcPr>
            <w:tcW w:w="270" w:type="dxa"/>
          </w:tcPr>
          <w:p w:rsidR="008B02D2" w:rsidRPr="0046749D" w:rsidRDefault="008B02D2" w:rsidP="008B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B02D2" w:rsidRPr="0046749D" w:rsidRDefault="008B02D2" w:rsidP="008B02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5,203,988</w:t>
            </w:r>
          </w:p>
        </w:tc>
        <w:tc>
          <w:tcPr>
            <w:tcW w:w="270" w:type="dxa"/>
          </w:tcPr>
          <w:p w:rsidR="008B02D2" w:rsidRPr="0046749D" w:rsidRDefault="008B02D2" w:rsidP="008B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8B02D2" w:rsidRPr="0046749D" w:rsidRDefault="00C51CBE" w:rsidP="008B02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467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5,383,612</w:t>
            </w:r>
          </w:p>
        </w:tc>
        <w:tc>
          <w:tcPr>
            <w:tcW w:w="270" w:type="dxa"/>
          </w:tcPr>
          <w:p w:rsidR="008B02D2" w:rsidRPr="0046749D" w:rsidRDefault="008B02D2" w:rsidP="008B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8B02D2" w:rsidRPr="0046749D" w:rsidRDefault="008B02D2" w:rsidP="008B02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5,014,260</w:t>
            </w:r>
          </w:p>
        </w:tc>
      </w:tr>
      <w:tr w:rsidR="007425C0" w:rsidRPr="0046749D" w:rsidTr="00B9154E">
        <w:tc>
          <w:tcPr>
            <w:tcW w:w="3777" w:type="dxa"/>
          </w:tcPr>
          <w:p w:rsidR="007425C0" w:rsidRPr="0046749D" w:rsidRDefault="007425C0" w:rsidP="0046749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7425C0" w:rsidRPr="0046749D" w:rsidRDefault="007425C0" w:rsidP="0046749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25C0" w:rsidRPr="0046749D" w:rsidRDefault="007425C0" w:rsidP="0046749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425C0" w:rsidRPr="0046749D" w:rsidRDefault="007425C0" w:rsidP="0046749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25C0" w:rsidRPr="0046749D" w:rsidRDefault="007425C0" w:rsidP="0046749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7425C0" w:rsidRPr="0046749D" w:rsidRDefault="007425C0" w:rsidP="0046749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25C0" w:rsidRPr="0046749D" w:rsidRDefault="007425C0" w:rsidP="0046749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7425C0" w:rsidRPr="0046749D" w:rsidRDefault="007425C0" w:rsidP="0046749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5C0" w:rsidRPr="0046749D" w:rsidTr="00B9154E">
        <w:tc>
          <w:tcPr>
            <w:tcW w:w="3777" w:type="dxa"/>
          </w:tcPr>
          <w:p w:rsidR="007425C0" w:rsidRPr="0046749D" w:rsidRDefault="007425C0" w:rsidP="007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:rsidR="007425C0" w:rsidRPr="0046749D" w:rsidRDefault="007425C0" w:rsidP="007425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425C0" w:rsidRPr="0046749D" w:rsidRDefault="007425C0" w:rsidP="007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425C0" w:rsidRPr="0046749D" w:rsidRDefault="007425C0" w:rsidP="007425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425C0" w:rsidRPr="0046749D" w:rsidRDefault="007425C0" w:rsidP="007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:rsidR="007425C0" w:rsidRPr="0046749D" w:rsidRDefault="007425C0" w:rsidP="007425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425C0" w:rsidRPr="0046749D" w:rsidRDefault="007425C0" w:rsidP="007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7425C0" w:rsidRPr="0046749D" w:rsidRDefault="007425C0" w:rsidP="007425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25C0" w:rsidRPr="0046749D" w:rsidTr="00B9154E">
        <w:tc>
          <w:tcPr>
            <w:tcW w:w="3777" w:type="dxa"/>
          </w:tcPr>
          <w:p w:rsidR="007425C0" w:rsidRPr="0046749D" w:rsidRDefault="007425C0" w:rsidP="0074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46749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6749D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7425C0" w:rsidRPr="0046749D" w:rsidRDefault="007425C0" w:rsidP="007425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</w:rPr>
              <w:t>5,334,214</w:t>
            </w:r>
          </w:p>
        </w:tc>
        <w:tc>
          <w:tcPr>
            <w:tcW w:w="270" w:type="dxa"/>
          </w:tcPr>
          <w:p w:rsidR="007425C0" w:rsidRPr="0046749D" w:rsidRDefault="007425C0" w:rsidP="007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425C0" w:rsidRPr="0046749D" w:rsidRDefault="007425C0" w:rsidP="007425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</w:rPr>
              <w:t>5,203,988</w:t>
            </w:r>
          </w:p>
        </w:tc>
        <w:tc>
          <w:tcPr>
            <w:tcW w:w="270" w:type="dxa"/>
          </w:tcPr>
          <w:p w:rsidR="007425C0" w:rsidRPr="0046749D" w:rsidRDefault="007425C0" w:rsidP="007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7425C0" w:rsidRPr="0046749D" w:rsidRDefault="007425C0" w:rsidP="007425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</w:rPr>
              <w:t>5,383,612</w:t>
            </w:r>
          </w:p>
        </w:tc>
        <w:tc>
          <w:tcPr>
            <w:tcW w:w="270" w:type="dxa"/>
          </w:tcPr>
          <w:p w:rsidR="007425C0" w:rsidRPr="0046749D" w:rsidRDefault="007425C0" w:rsidP="007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7425C0" w:rsidRPr="0046749D" w:rsidRDefault="007425C0" w:rsidP="007425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</w:rPr>
              <w:t>5,014,260</w:t>
            </w:r>
          </w:p>
        </w:tc>
      </w:tr>
      <w:tr w:rsidR="007425C0" w:rsidRPr="0046749D" w:rsidTr="00B9154E">
        <w:tc>
          <w:tcPr>
            <w:tcW w:w="3777" w:type="dxa"/>
          </w:tcPr>
          <w:p w:rsidR="007425C0" w:rsidRPr="0046749D" w:rsidRDefault="007425C0" w:rsidP="007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7425C0" w:rsidRPr="0046749D" w:rsidRDefault="007425C0" w:rsidP="007425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467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5,334,214</w:t>
            </w:r>
          </w:p>
        </w:tc>
        <w:tc>
          <w:tcPr>
            <w:tcW w:w="270" w:type="dxa"/>
          </w:tcPr>
          <w:p w:rsidR="007425C0" w:rsidRPr="0046749D" w:rsidRDefault="007425C0" w:rsidP="007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425C0" w:rsidRPr="0046749D" w:rsidRDefault="007425C0" w:rsidP="007425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5,203,988</w:t>
            </w:r>
          </w:p>
        </w:tc>
        <w:tc>
          <w:tcPr>
            <w:tcW w:w="270" w:type="dxa"/>
          </w:tcPr>
          <w:p w:rsidR="007425C0" w:rsidRPr="0046749D" w:rsidRDefault="007425C0" w:rsidP="007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7425C0" w:rsidRPr="0046749D" w:rsidRDefault="007425C0" w:rsidP="007425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467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5,383,612</w:t>
            </w:r>
          </w:p>
        </w:tc>
        <w:tc>
          <w:tcPr>
            <w:tcW w:w="270" w:type="dxa"/>
          </w:tcPr>
          <w:p w:rsidR="007425C0" w:rsidRPr="0046749D" w:rsidRDefault="007425C0" w:rsidP="0074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7425C0" w:rsidRPr="0046749D" w:rsidRDefault="007425C0" w:rsidP="007425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5,014,260</w:t>
            </w:r>
          </w:p>
        </w:tc>
      </w:tr>
    </w:tbl>
    <w:p w:rsidR="007425C0" w:rsidRPr="0046749D" w:rsidRDefault="007425C0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396A2A" w:rsidRPr="0046749D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6749D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:rsidR="00396A2A" w:rsidRPr="0046749D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5C548E" w:rsidRPr="0046749D" w:rsidRDefault="00F6780E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46749D">
        <w:rPr>
          <w:rFonts w:ascii="Angsana New" w:hAnsi="Angsana New" w:hint="cs"/>
          <w:sz w:val="30"/>
          <w:szCs w:val="30"/>
          <w:cs/>
        </w:rPr>
        <w:t>กลุ่ม</w:t>
      </w:r>
      <w:r w:rsidR="00985DF6" w:rsidRPr="0046749D">
        <w:rPr>
          <w:rFonts w:ascii="Angsana New" w:hAnsi="Angsana New"/>
          <w:sz w:val="30"/>
          <w:szCs w:val="30"/>
          <w:cs/>
        </w:rPr>
        <w:t>บริษัทมี</w:t>
      </w:r>
      <w:r w:rsidR="00396A2A" w:rsidRPr="0046749D">
        <w:rPr>
          <w:rFonts w:ascii="Angsana New" w:hAnsi="Angsana New"/>
          <w:sz w:val="30"/>
          <w:szCs w:val="30"/>
          <w:cs/>
        </w:rPr>
        <w:t>รายได้จากลูกค้ารายหนึ่งของ</w:t>
      </w:r>
      <w:r w:rsidR="004F17E5" w:rsidRPr="0046749D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396A2A" w:rsidRPr="0046749D">
        <w:rPr>
          <w:rFonts w:ascii="Angsana New" w:hAnsi="Angsana New"/>
          <w:sz w:val="30"/>
          <w:szCs w:val="30"/>
          <w:cs/>
        </w:rPr>
        <w:t>เป็น</w:t>
      </w:r>
      <w:r w:rsidR="00985DF6" w:rsidRPr="0046749D">
        <w:rPr>
          <w:rFonts w:ascii="Angsana New" w:hAnsi="Angsana New"/>
          <w:sz w:val="30"/>
          <w:szCs w:val="30"/>
          <w:cs/>
        </w:rPr>
        <w:t>จำนวน</w:t>
      </w:r>
      <w:r w:rsidR="00396A2A" w:rsidRPr="0046749D">
        <w:rPr>
          <w:rFonts w:ascii="Angsana New" w:hAnsi="Angsana New"/>
          <w:sz w:val="30"/>
          <w:szCs w:val="30"/>
          <w:cs/>
        </w:rPr>
        <w:t xml:space="preserve">เงินประมาณ </w:t>
      </w:r>
      <w:r w:rsidR="00C51CBE" w:rsidRPr="0046749D">
        <w:rPr>
          <w:rFonts w:ascii="Angsana New" w:hAnsi="Angsana New"/>
          <w:sz w:val="30"/>
          <w:szCs w:val="30"/>
          <w:lang w:val="en-US"/>
        </w:rPr>
        <w:t>3,69</w:t>
      </w:r>
      <w:r w:rsidR="00EA58C3" w:rsidRPr="0046749D">
        <w:rPr>
          <w:rFonts w:ascii="Angsana New" w:hAnsi="Angsana New"/>
          <w:sz w:val="30"/>
          <w:szCs w:val="30"/>
          <w:lang w:val="en-US"/>
        </w:rPr>
        <w:t>8.5</w:t>
      </w:r>
      <w:r w:rsidR="00A513D4" w:rsidRPr="0046749D">
        <w:rPr>
          <w:rFonts w:ascii="Angsana New" w:hAnsi="Angsana New"/>
          <w:sz w:val="30"/>
          <w:szCs w:val="30"/>
          <w:lang w:val="en-US"/>
        </w:rPr>
        <w:t xml:space="preserve"> </w:t>
      </w:r>
      <w:r w:rsidR="00396A2A" w:rsidRPr="0046749D">
        <w:rPr>
          <w:rFonts w:ascii="Angsana New" w:hAnsi="Angsana New"/>
          <w:sz w:val="30"/>
          <w:szCs w:val="30"/>
          <w:cs/>
        </w:rPr>
        <w:t>ล้านบาท</w:t>
      </w:r>
      <w:r w:rsidR="00B108F5" w:rsidRPr="0046749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51CBE" w:rsidRPr="0046749D">
        <w:rPr>
          <w:rFonts w:ascii="Angsana New" w:hAnsi="Angsana New"/>
          <w:sz w:val="30"/>
          <w:szCs w:val="30"/>
          <w:lang w:val="en-US"/>
        </w:rPr>
        <w:t>3,397</w:t>
      </w:r>
      <w:r w:rsidR="00945427" w:rsidRPr="0046749D">
        <w:rPr>
          <w:rFonts w:ascii="Angsana New" w:hAnsi="Angsana New"/>
          <w:sz w:val="30"/>
          <w:szCs w:val="30"/>
          <w:lang w:val="en-US"/>
        </w:rPr>
        <w:t>.2</w:t>
      </w:r>
      <w:r w:rsidR="00B108F5" w:rsidRPr="0046749D">
        <w:rPr>
          <w:rFonts w:ascii="Angsana New" w:hAnsi="Angsana New"/>
          <w:sz w:val="30"/>
          <w:szCs w:val="30"/>
          <w:lang w:val="en-US"/>
        </w:rPr>
        <w:t xml:space="preserve"> </w:t>
      </w:r>
      <w:r w:rsidR="00B108F5" w:rsidRPr="0046749D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DD5F54" w:rsidRPr="0046749D">
        <w:rPr>
          <w:rFonts w:ascii="Angsana New" w:hAnsi="Angsana New" w:hint="cs"/>
          <w:sz w:val="30"/>
          <w:szCs w:val="30"/>
          <w:cs/>
          <w:lang w:val="en-US"/>
        </w:rPr>
        <w:t>สำหรับงบการเงินรวม</w:t>
      </w:r>
      <w:r w:rsidR="00B108F5" w:rsidRPr="0046749D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46749D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B108F5" w:rsidRPr="0046749D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A513D4" w:rsidRPr="0046749D">
        <w:rPr>
          <w:rFonts w:ascii="Angsana New" w:hAnsi="Angsana New"/>
          <w:sz w:val="30"/>
          <w:szCs w:val="30"/>
          <w:lang w:val="en-US"/>
        </w:rPr>
        <w:t xml:space="preserve"> </w:t>
      </w:r>
      <w:r w:rsidR="00396A03" w:rsidRPr="0046749D">
        <w:rPr>
          <w:rFonts w:ascii="Angsana New" w:hAnsi="Angsana New"/>
          <w:i/>
          <w:iCs/>
          <w:sz w:val="30"/>
          <w:szCs w:val="30"/>
        </w:rPr>
        <w:t>(25</w:t>
      </w:r>
      <w:r w:rsidR="00DE2E61" w:rsidRPr="0046749D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2F5E45" w:rsidRPr="0046749D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396A2A" w:rsidRPr="0046749D">
        <w:rPr>
          <w:rFonts w:ascii="Angsana New" w:hAnsi="Angsana New"/>
          <w:i/>
          <w:iCs/>
          <w:sz w:val="30"/>
          <w:szCs w:val="30"/>
        </w:rPr>
        <w:t>:</w:t>
      </w:r>
      <w:r w:rsidR="00396A03" w:rsidRPr="0046749D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D014BC" w:rsidRPr="0046749D">
        <w:rPr>
          <w:rFonts w:ascii="Angsana New" w:hAnsi="Angsana New"/>
          <w:i/>
          <w:iCs/>
          <w:sz w:val="30"/>
          <w:szCs w:val="30"/>
          <w:lang w:val="en-US"/>
        </w:rPr>
        <w:t>3,</w:t>
      </w:r>
      <w:r w:rsidR="008C014D" w:rsidRPr="0046749D">
        <w:rPr>
          <w:rFonts w:ascii="Angsana New" w:hAnsi="Angsana New"/>
          <w:i/>
          <w:iCs/>
          <w:sz w:val="30"/>
          <w:szCs w:val="30"/>
          <w:lang w:val="en-US"/>
        </w:rPr>
        <w:t>283.1</w:t>
      </w:r>
      <w:r w:rsidR="00D014BC" w:rsidRPr="0046749D">
        <w:rPr>
          <w:rFonts w:ascii="Angsana New" w:hAnsi="Angsana New"/>
          <w:sz w:val="30"/>
          <w:szCs w:val="30"/>
          <w:lang w:val="en-US"/>
        </w:rPr>
        <w:t xml:space="preserve"> </w:t>
      </w:r>
      <w:r w:rsidR="00396A2A" w:rsidRPr="0046749D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6749D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D014BC" w:rsidRPr="0046749D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และ </w:t>
      </w:r>
      <w:r w:rsidR="00D014BC" w:rsidRPr="0046749D">
        <w:rPr>
          <w:rFonts w:ascii="Angsana New" w:hAnsi="Angsana New"/>
          <w:i/>
          <w:iCs/>
          <w:sz w:val="30"/>
          <w:szCs w:val="30"/>
          <w:lang w:val="en-US"/>
        </w:rPr>
        <w:t>3,</w:t>
      </w:r>
      <w:r w:rsidR="008C014D" w:rsidRPr="0046749D">
        <w:rPr>
          <w:rFonts w:ascii="Angsana New" w:hAnsi="Angsana New"/>
          <w:i/>
          <w:iCs/>
          <w:sz w:val="30"/>
          <w:szCs w:val="30"/>
          <w:lang w:val="en-US"/>
        </w:rPr>
        <w:t>079.2</w:t>
      </w:r>
      <w:r w:rsidR="00D014BC" w:rsidRPr="0046749D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ล้านบาท</w:t>
      </w:r>
      <w:r w:rsidR="00D014BC" w:rsidRPr="0046749D">
        <w:rPr>
          <w:rFonts w:ascii="Angsana New" w:hAnsi="Angsana New"/>
          <w:sz w:val="30"/>
          <w:szCs w:val="30"/>
          <w:lang w:val="en-US"/>
        </w:rPr>
        <w:t xml:space="preserve"> </w:t>
      </w:r>
      <w:r w:rsidRPr="0046749D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สำหรับ</w:t>
      </w:r>
      <w:r w:rsidR="00D014BC" w:rsidRPr="0046749D">
        <w:rPr>
          <w:rFonts w:ascii="Angsana New" w:hAnsi="Angsana New" w:hint="cs"/>
          <w:i/>
          <w:iCs/>
          <w:sz w:val="30"/>
          <w:szCs w:val="30"/>
          <w:cs/>
          <w:lang w:val="en-US"/>
        </w:rPr>
        <w:t>งบการเงินรวม</w:t>
      </w:r>
      <w:r w:rsidRPr="0046749D">
        <w:rPr>
          <w:rFonts w:ascii="Angsana New" w:hAnsi="Angsana New" w:hint="cs"/>
          <w:i/>
          <w:iCs/>
          <w:sz w:val="30"/>
          <w:szCs w:val="30"/>
          <w:cs/>
          <w:lang w:val="en-US"/>
        </w:rPr>
        <w:t>และงบการเงินเฉพาะกิจการ</w:t>
      </w:r>
      <w:r w:rsidR="00D014BC" w:rsidRPr="0046749D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ตามลำดับ</w:t>
      </w:r>
      <w:r w:rsidR="00396A2A" w:rsidRPr="0046749D">
        <w:rPr>
          <w:rFonts w:ascii="Angsana New" w:hAnsi="Angsana New"/>
          <w:i/>
          <w:iCs/>
          <w:sz w:val="30"/>
          <w:szCs w:val="30"/>
          <w:cs/>
        </w:rPr>
        <w:t>)</w:t>
      </w:r>
      <w:r w:rsidR="00396A2A" w:rsidRPr="0046749D">
        <w:rPr>
          <w:rFonts w:ascii="Angsana New" w:hAnsi="Angsana New"/>
          <w:sz w:val="30"/>
          <w:szCs w:val="30"/>
          <w:cs/>
        </w:rPr>
        <w:t xml:space="preserve"> จากรายได้รวมของ</w:t>
      </w:r>
      <w:r w:rsidRPr="0046749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="00396A2A" w:rsidRPr="0046749D">
        <w:rPr>
          <w:rFonts w:ascii="Angsana New" w:hAnsi="Angsana New"/>
          <w:sz w:val="30"/>
          <w:szCs w:val="30"/>
          <w:cs/>
        </w:rPr>
        <w:t>บริษัท</w:t>
      </w:r>
      <w:r w:rsidRPr="0046749D">
        <w:rPr>
          <w:rFonts w:ascii="Angsana New" w:hAnsi="Angsana New" w:hint="cs"/>
          <w:sz w:val="30"/>
          <w:szCs w:val="30"/>
          <w:cs/>
        </w:rPr>
        <w:t>และบริษัท</w:t>
      </w:r>
    </w:p>
    <w:p w:rsidR="00E5612A" w:rsidRPr="0046749D" w:rsidRDefault="00E5612A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46749D" w:rsidRDefault="00467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E5612A" w:rsidRPr="00D373BE" w:rsidRDefault="00E5612A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D373B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สิทธิประโยชน์จากการส่งเสริมการลงทุน</w:t>
      </w:r>
      <w:r w:rsidRPr="00D373BE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:rsidR="00C931A1" w:rsidRPr="00D373BE" w:rsidRDefault="00C931A1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E5612A" w:rsidRPr="00D373BE" w:rsidRDefault="00E5612A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D373BE">
        <w:rPr>
          <w:rFonts w:ascii="Angsana New" w:hAnsi="Angsana New" w:hint="cs"/>
          <w:sz w:val="30"/>
          <w:szCs w:val="30"/>
          <w:cs/>
          <w:lang w:val="en-US"/>
        </w:rPr>
        <w:t>กลุ่มบริษัทได้รับบัตรส่งเสริมการลงทุนจากสำนักงานคณะกรรมการส่งเสริมการลงทุนสำหรั</w:t>
      </w:r>
      <w:r w:rsidR="00DF48E6" w:rsidRPr="00D373BE">
        <w:rPr>
          <w:rFonts w:ascii="Angsana New" w:hAnsi="Angsana New" w:hint="cs"/>
          <w:sz w:val="30"/>
          <w:szCs w:val="30"/>
          <w:cs/>
          <w:lang w:val="en-US"/>
        </w:rPr>
        <w:t xml:space="preserve">บการผลิตน้ำพืช ผัก ผลไม้ บรรจุภาชนะผนึก </w:t>
      </w:r>
      <w:r w:rsidRPr="00D373BE">
        <w:rPr>
          <w:rFonts w:ascii="Angsana New" w:hAnsi="Angsana New" w:hint="cs"/>
          <w:sz w:val="30"/>
          <w:szCs w:val="30"/>
          <w:cs/>
          <w:lang w:val="en-US"/>
        </w:rPr>
        <w:t>จึงได้รับสิทธิประโยชน์หลายประการรวมถึงการยกเว้นและ</w:t>
      </w:r>
      <w:r w:rsidRPr="00D373BE">
        <w:rPr>
          <w:rFonts w:ascii="Angsana New" w:hAnsi="Angsana New"/>
          <w:sz w:val="30"/>
          <w:szCs w:val="30"/>
          <w:cs/>
          <w:lang w:val="en-US"/>
        </w:rPr>
        <w:t>/</w:t>
      </w:r>
      <w:r w:rsidRPr="00D373BE">
        <w:rPr>
          <w:rFonts w:ascii="Angsana New" w:hAnsi="Angsana New" w:hint="cs"/>
          <w:sz w:val="30"/>
          <w:szCs w:val="30"/>
          <w:cs/>
          <w:lang w:val="en-US"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Pr="00D373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373BE">
        <w:rPr>
          <w:rFonts w:ascii="Angsana New" w:hAnsi="Angsana New" w:hint="cs"/>
          <w:sz w:val="30"/>
          <w:szCs w:val="30"/>
          <w:cs/>
          <w:lang w:val="en-US"/>
        </w:rPr>
        <w:t>เงื่อนไขและข้อกำหนดที่ระบุในบัตรส่งเสริมการลงทุน</w:t>
      </w:r>
    </w:p>
    <w:p w:rsidR="00E5612A" w:rsidRPr="00D373BE" w:rsidRDefault="00E5612A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931A1" w:rsidRPr="00D373BE" w:rsidRDefault="00C931A1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D373BE">
        <w:rPr>
          <w:rFonts w:ascii="Angsana New" w:hAnsi="Angsana New" w:hint="cs"/>
          <w:sz w:val="30"/>
          <w:szCs w:val="30"/>
          <w:cs/>
          <w:lang w:val="en-US"/>
        </w:rPr>
        <w:t xml:space="preserve">รายได้ที่ได้รับการส่งเสริมการลงทุนและที่ไม่ได้รับการส่งเสริมการลงทุนสำหรับแต่ละปีสิ้นสุดวันที่ </w:t>
      </w:r>
      <w:r w:rsidRPr="00D373BE">
        <w:rPr>
          <w:rFonts w:ascii="Angsana New" w:hAnsi="Angsana New"/>
          <w:sz w:val="30"/>
          <w:szCs w:val="30"/>
          <w:lang w:val="en-US"/>
        </w:rPr>
        <w:t xml:space="preserve">31 </w:t>
      </w:r>
      <w:r w:rsidRPr="00D373BE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D373BE">
        <w:rPr>
          <w:rFonts w:ascii="Angsana New" w:hAnsi="Angsana New"/>
          <w:sz w:val="30"/>
          <w:szCs w:val="30"/>
          <w:lang w:val="en-US"/>
        </w:rPr>
        <w:t xml:space="preserve">2562 </w:t>
      </w:r>
      <w:r w:rsidRPr="00D373BE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D373BE">
        <w:rPr>
          <w:rFonts w:ascii="Angsana New" w:hAnsi="Angsana New"/>
          <w:sz w:val="30"/>
          <w:szCs w:val="30"/>
          <w:lang w:val="en-US"/>
        </w:rPr>
        <w:t xml:space="preserve">2561 </w:t>
      </w:r>
      <w:r w:rsidRPr="00D373BE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C931A1" w:rsidRPr="00D373BE" w:rsidRDefault="00C931A1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28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270"/>
        <w:gridCol w:w="1053"/>
        <w:gridCol w:w="270"/>
        <w:gridCol w:w="1017"/>
        <w:gridCol w:w="270"/>
        <w:gridCol w:w="1017"/>
        <w:gridCol w:w="243"/>
        <w:gridCol w:w="1080"/>
        <w:gridCol w:w="243"/>
        <w:gridCol w:w="27"/>
        <w:gridCol w:w="990"/>
      </w:tblGrid>
      <w:tr w:rsidR="00E5612A" w:rsidRPr="00D373BE" w:rsidTr="0073330E">
        <w:trPr>
          <w:cantSplit/>
          <w:trHeight w:val="272"/>
        </w:trPr>
        <w:tc>
          <w:tcPr>
            <w:tcW w:w="1728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2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612A" w:rsidRPr="00D373BE" w:rsidTr="0073330E">
        <w:trPr>
          <w:cantSplit/>
          <w:trHeight w:val="272"/>
        </w:trPr>
        <w:tc>
          <w:tcPr>
            <w:tcW w:w="1728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5"/>
            <w:tcBorders>
              <w:top w:val="nil"/>
              <w:bottom w:val="single" w:sz="4" w:space="0" w:color="auto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6"/>
            <w:tcBorders>
              <w:top w:val="nil"/>
              <w:bottom w:val="single" w:sz="4" w:space="0" w:color="auto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5612A" w:rsidRPr="00D373BE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612A" w:rsidRPr="00D373BE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left" w:pos="267"/>
              </w:tabs>
              <w:ind w:right="-90" w:firstLine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5612A" w:rsidRPr="00D373BE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E5612A" w:rsidRPr="00D373BE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2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D373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373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373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5612A" w:rsidRPr="00D373BE" w:rsidTr="0073330E">
        <w:trPr>
          <w:cantSplit/>
        </w:trPr>
        <w:tc>
          <w:tcPr>
            <w:tcW w:w="1728" w:type="dxa"/>
            <w:tcBorders>
              <w:bottom w:val="nil"/>
            </w:tcBorders>
          </w:tcPr>
          <w:p w:rsidR="00E5612A" w:rsidRPr="00D373BE" w:rsidRDefault="00E5612A" w:rsidP="0073330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  <w:tcBorders>
              <w:bottom w:val="nil"/>
            </w:tcBorders>
          </w:tcPr>
          <w:p w:rsidR="00E5612A" w:rsidRPr="00D373BE" w:rsidRDefault="00F95D8B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2,024,77</w:t>
            </w:r>
            <w:r w:rsidR="004513EB" w:rsidRPr="00D373B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E5612A" w:rsidRPr="00D373BE" w:rsidRDefault="00F95D8B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1,830,626</w:t>
            </w:r>
          </w:p>
        </w:tc>
        <w:tc>
          <w:tcPr>
            <w:tcW w:w="270" w:type="dxa"/>
            <w:tcBorders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nil"/>
            </w:tcBorders>
          </w:tcPr>
          <w:p w:rsidR="00E5612A" w:rsidRPr="00D373BE" w:rsidRDefault="00F95D8B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3,855,400</w:t>
            </w:r>
          </w:p>
        </w:tc>
        <w:tc>
          <w:tcPr>
            <w:tcW w:w="270" w:type="dxa"/>
            <w:tcBorders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1,775,095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1,735,700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3,510,795</w:t>
            </w:r>
          </w:p>
        </w:tc>
      </w:tr>
      <w:tr w:rsidR="00E5612A" w:rsidRPr="00D373BE" w:rsidTr="0073330E">
        <w:trPr>
          <w:cantSplit/>
        </w:trPr>
        <w:tc>
          <w:tcPr>
            <w:tcW w:w="1728" w:type="dxa"/>
            <w:tcBorders>
              <w:bottom w:val="nil"/>
            </w:tcBorders>
          </w:tcPr>
          <w:p w:rsidR="00E5612A" w:rsidRPr="00D373BE" w:rsidRDefault="00E5612A" w:rsidP="0073330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5612A" w:rsidRPr="00D373BE" w:rsidRDefault="00F95D8B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1,173,19</w:t>
            </w:r>
            <w:r w:rsidR="004513EB" w:rsidRPr="00D373B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E5612A" w:rsidRPr="00D373BE" w:rsidRDefault="00F95D8B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305,615</w:t>
            </w:r>
          </w:p>
        </w:tc>
        <w:tc>
          <w:tcPr>
            <w:tcW w:w="270" w:type="dxa"/>
            <w:tcBorders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E5612A" w:rsidRPr="00D373BE" w:rsidRDefault="00F95D8B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1,478,814</w:t>
            </w:r>
          </w:p>
        </w:tc>
        <w:tc>
          <w:tcPr>
            <w:tcW w:w="270" w:type="dxa"/>
            <w:tcBorders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1,264,779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428,414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1,693,193</w:t>
            </w:r>
          </w:p>
        </w:tc>
      </w:tr>
      <w:tr w:rsidR="00E5612A" w:rsidRPr="00D373BE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D373BE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5612A" w:rsidRPr="00D373BE" w:rsidRDefault="00F95D8B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73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3,197,973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E5612A" w:rsidRPr="00D373BE" w:rsidRDefault="00F95D8B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73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2,136,241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E5612A" w:rsidRPr="00D373BE" w:rsidRDefault="00F95D8B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73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5,334,214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73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3,039,874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73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2,164,114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73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5,203,988</w:t>
            </w:r>
          </w:p>
        </w:tc>
      </w:tr>
    </w:tbl>
    <w:p w:rsidR="006E33EB" w:rsidRPr="00D373BE" w:rsidRDefault="006E33EB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8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270"/>
        <w:gridCol w:w="1053"/>
        <w:gridCol w:w="270"/>
        <w:gridCol w:w="1017"/>
        <w:gridCol w:w="270"/>
        <w:gridCol w:w="1017"/>
        <w:gridCol w:w="243"/>
        <w:gridCol w:w="1080"/>
        <w:gridCol w:w="243"/>
        <w:gridCol w:w="27"/>
        <w:gridCol w:w="990"/>
      </w:tblGrid>
      <w:tr w:rsidR="00E5612A" w:rsidRPr="00D373BE" w:rsidTr="0073330E">
        <w:trPr>
          <w:cantSplit/>
          <w:trHeight w:val="272"/>
        </w:trPr>
        <w:tc>
          <w:tcPr>
            <w:tcW w:w="1728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2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612A" w:rsidRPr="00D373BE" w:rsidTr="0073330E">
        <w:trPr>
          <w:cantSplit/>
          <w:trHeight w:val="272"/>
        </w:trPr>
        <w:tc>
          <w:tcPr>
            <w:tcW w:w="1728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5"/>
            <w:tcBorders>
              <w:top w:val="nil"/>
              <w:bottom w:val="single" w:sz="4" w:space="0" w:color="auto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6"/>
            <w:tcBorders>
              <w:top w:val="nil"/>
              <w:bottom w:val="single" w:sz="4" w:space="0" w:color="auto"/>
            </w:tcBorders>
          </w:tcPr>
          <w:p w:rsidR="00E5612A" w:rsidRPr="00D373BE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5612A" w:rsidRPr="00D373BE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612A" w:rsidRPr="00D373BE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left" w:pos="267"/>
              </w:tabs>
              <w:ind w:right="-90" w:firstLine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5612A" w:rsidRPr="00D373BE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E5612A" w:rsidRPr="00D373BE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2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D373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373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373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5612A" w:rsidRPr="00D373BE" w:rsidTr="0073330E">
        <w:trPr>
          <w:cantSplit/>
        </w:trPr>
        <w:tc>
          <w:tcPr>
            <w:tcW w:w="1728" w:type="dxa"/>
            <w:tcBorders>
              <w:bottom w:val="nil"/>
            </w:tcBorders>
          </w:tcPr>
          <w:p w:rsidR="00E5612A" w:rsidRPr="00D373BE" w:rsidRDefault="00E5612A" w:rsidP="00E5612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  <w:tcBorders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2,202,326</w:t>
            </w:r>
          </w:p>
        </w:tc>
        <w:tc>
          <w:tcPr>
            <w:tcW w:w="270" w:type="dxa"/>
            <w:tcBorders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1,702,472</w:t>
            </w:r>
          </w:p>
        </w:tc>
        <w:tc>
          <w:tcPr>
            <w:tcW w:w="270" w:type="dxa"/>
            <w:tcBorders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3,904,798</w:t>
            </w:r>
          </w:p>
        </w:tc>
        <w:tc>
          <w:tcPr>
            <w:tcW w:w="270" w:type="dxa"/>
            <w:tcBorders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1,771,985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1,549,082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3,321,067</w:t>
            </w:r>
          </w:p>
        </w:tc>
      </w:tr>
      <w:tr w:rsidR="00E5612A" w:rsidRPr="00D373BE" w:rsidTr="0073330E">
        <w:trPr>
          <w:cantSplit/>
        </w:trPr>
        <w:tc>
          <w:tcPr>
            <w:tcW w:w="1728" w:type="dxa"/>
            <w:tcBorders>
              <w:bottom w:val="nil"/>
            </w:tcBorders>
          </w:tcPr>
          <w:p w:rsidR="00E5612A" w:rsidRPr="00D373BE" w:rsidRDefault="00E5612A" w:rsidP="00E5612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1,173,199</w:t>
            </w:r>
          </w:p>
        </w:tc>
        <w:tc>
          <w:tcPr>
            <w:tcW w:w="270" w:type="dxa"/>
            <w:tcBorders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305,615</w:t>
            </w:r>
          </w:p>
        </w:tc>
        <w:tc>
          <w:tcPr>
            <w:tcW w:w="270" w:type="dxa"/>
            <w:tcBorders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1,478,814</w:t>
            </w:r>
          </w:p>
        </w:tc>
        <w:tc>
          <w:tcPr>
            <w:tcW w:w="270" w:type="dxa"/>
            <w:tcBorders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1,264,779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428,414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73BE">
              <w:rPr>
                <w:rFonts w:ascii="Angsana New" w:hAnsi="Angsana New" w:cs="Angsana New"/>
                <w:sz w:val="30"/>
                <w:szCs w:val="30"/>
              </w:rPr>
              <w:t>1,693,193</w:t>
            </w:r>
          </w:p>
        </w:tc>
      </w:tr>
      <w:tr w:rsidR="00E5612A" w:rsidRPr="00D373BE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D373BE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73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3,375,525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73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2,008,087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73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5,383,612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73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3,036,764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73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1,977,496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5612A" w:rsidRPr="00D373BE" w:rsidRDefault="00E5612A" w:rsidP="00E56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73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5,014,260</w:t>
            </w:r>
          </w:p>
        </w:tc>
      </w:tr>
    </w:tbl>
    <w:p w:rsidR="007425C0" w:rsidRPr="00D373BE" w:rsidRDefault="007425C0" w:rsidP="00742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:rsidR="007425C0" w:rsidRDefault="007425C0" w:rsidP="00742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:rsidR="00BF5143" w:rsidRPr="007B1EE2" w:rsidRDefault="00BF5143" w:rsidP="00070B2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EE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ค่าใช้จ่ายผลประโยชน์</w:t>
      </w:r>
      <w:r w:rsidR="00187530" w:rsidRPr="007B1EE2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ของ</w:t>
      </w:r>
      <w:r w:rsidRPr="007B1EE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พนักงาน</w:t>
      </w:r>
    </w:p>
    <w:p w:rsidR="00BF5143" w:rsidRPr="007B1EE2" w:rsidRDefault="00BF5143" w:rsidP="00BF5143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170"/>
        <w:gridCol w:w="270"/>
        <w:gridCol w:w="1170"/>
        <w:gridCol w:w="270"/>
        <w:gridCol w:w="1170"/>
        <w:gridCol w:w="270"/>
        <w:gridCol w:w="1170"/>
      </w:tblGrid>
      <w:tr w:rsidR="00D014BC" w:rsidRPr="007B1EE2" w:rsidTr="00D373BE">
        <w:tc>
          <w:tcPr>
            <w:tcW w:w="2790" w:type="dxa"/>
          </w:tcPr>
          <w:p w:rsidR="00D014BC" w:rsidRPr="007B1EE2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014BC" w:rsidRPr="007B1EE2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014BC" w:rsidRPr="007B1EE2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014BC" w:rsidRPr="007B1EE2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014BC" w:rsidRPr="007B1EE2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7B1E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517" w:rsidRPr="007B1EE2" w:rsidTr="00D373BE">
        <w:tc>
          <w:tcPr>
            <w:tcW w:w="279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14517" w:rsidRPr="007B1EE2" w:rsidTr="00D373BE">
        <w:tc>
          <w:tcPr>
            <w:tcW w:w="279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7B1E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7B1E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14517" w:rsidRPr="007B1EE2" w:rsidTr="00D373BE">
        <w:tc>
          <w:tcPr>
            <w:tcW w:w="279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  <w:r w:rsidRPr="007B1EE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7B1EE2" w:rsidRDefault="004B2F79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227,666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203,934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7B1EE2" w:rsidRDefault="006D4E38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227,</w:t>
            </w:r>
            <w:r w:rsidR="00542B08" w:rsidRPr="007B1EE2">
              <w:rPr>
                <w:rFonts w:ascii="Angsana New" w:hAnsi="Angsana New" w:cs="Angsana New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203,934</w:t>
            </w:r>
          </w:p>
        </w:tc>
      </w:tr>
      <w:tr w:rsidR="004B2F79" w:rsidRPr="007B1EE2" w:rsidTr="00D373BE">
        <w:tc>
          <w:tcPr>
            <w:tcW w:w="2790" w:type="dxa"/>
          </w:tcPr>
          <w:p w:rsidR="004B2F79" w:rsidRPr="007B1EE2" w:rsidRDefault="004B2F79" w:rsidP="004B2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DF48E6" w:rsidRPr="007B1EE2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7,39</w:t>
            </w:r>
            <w:r w:rsidR="00630DB5" w:rsidRPr="007B1EE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3,934</w:t>
            </w:r>
          </w:p>
        </w:tc>
        <w:tc>
          <w:tcPr>
            <w:tcW w:w="270" w:type="dxa"/>
          </w:tcPr>
          <w:p w:rsidR="004B2F79" w:rsidRPr="007B1EE2" w:rsidRDefault="004B2F79" w:rsidP="004B2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7,39</w:t>
            </w:r>
            <w:r w:rsidR="00630DB5" w:rsidRPr="007B1EE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4B2F79" w:rsidRPr="007B1EE2" w:rsidRDefault="004B2F79" w:rsidP="004B2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3,934</w:t>
            </w:r>
          </w:p>
        </w:tc>
      </w:tr>
      <w:tr w:rsidR="004B2F79" w:rsidRPr="007B1EE2" w:rsidTr="00D373BE">
        <w:tc>
          <w:tcPr>
            <w:tcW w:w="2790" w:type="dxa"/>
          </w:tcPr>
          <w:p w:rsidR="004B2F79" w:rsidRPr="007B1EE2" w:rsidRDefault="004B2F79" w:rsidP="004B2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4,530</w:t>
            </w:r>
          </w:p>
        </w:tc>
        <w:tc>
          <w:tcPr>
            <w:tcW w:w="27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4,278</w:t>
            </w:r>
          </w:p>
        </w:tc>
        <w:tc>
          <w:tcPr>
            <w:tcW w:w="270" w:type="dxa"/>
          </w:tcPr>
          <w:p w:rsidR="004B2F79" w:rsidRPr="007B1EE2" w:rsidRDefault="004B2F79" w:rsidP="004B2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4,530</w:t>
            </w:r>
          </w:p>
        </w:tc>
        <w:tc>
          <w:tcPr>
            <w:tcW w:w="270" w:type="dxa"/>
          </w:tcPr>
          <w:p w:rsidR="004B2F79" w:rsidRPr="007B1EE2" w:rsidRDefault="004B2F79" w:rsidP="004B2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4,278</w:t>
            </w:r>
          </w:p>
        </w:tc>
      </w:tr>
      <w:tr w:rsidR="004B2F79" w:rsidRPr="007B1EE2" w:rsidTr="00D373BE">
        <w:tc>
          <w:tcPr>
            <w:tcW w:w="2790" w:type="dxa"/>
          </w:tcPr>
          <w:p w:rsidR="004B2F79" w:rsidRPr="007B1EE2" w:rsidRDefault="004B2F79" w:rsidP="004B2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22,69</w:t>
            </w:r>
            <w:r w:rsidR="00630DB5" w:rsidRPr="007B1EE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21,295</w:t>
            </w:r>
          </w:p>
        </w:tc>
        <w:tc>
          <w:tcPr>
            <w:tcW w:w="270" w:type="dxa"/>
          </w:tcPr>
          <w:p w:rsidR="004B2F79" w:rsidRPr="007B1EE2" w:rsidRDefault="004B2F79" w:rsidP="004B2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22,69</w:t>
            </w:r>
            <w:r w:rsidR="00630DB5" w:rsidRPr="007B1EE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B2F79" w:rsidRPr="007B1EE2" w:rsidRDefault="004B2F79" w:rsidP="004B2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21,295</w:t>
            </w:r>
          </w:p>
        </w:tc>
      </w:tr>
      <w:tr w:rsidR="004B2F79" w:rsidRPr="007B1EE2" w:rsidTr="00D373BE">
        <w:tc>
          <w:tcPr>
            <w:tcW w:w="2790" w:type="dxa"/>
          </w:tcPr>
          <w:p w:rsidR="004B2F79" w:rsidRPr="007B1EE2" w:rsidRDefault="004B2F79" w:rsidP="004B2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262,282</w:t>
            </w:r>
          </w:p>
        </w:tc>
        <w:tc>
          <w:tcPr>
            <w:tcW w:w="270" w:type="dxa"/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233,441</w:t>
            </w:r>
          </w:p>
        </w:tc>
        <w:tc>
          <w:tcPr>
            <w:tcW w:w="270" w:type="dxa"/>
          </w:tcPr>
          <w:p w:rsidR="004B2F79" w:rsidRPr="007B1EE2" w:rsidRDefault="004B2F79" w:rsidP="004B2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262,282</w:t>
            </w:r>
          </w:p>
        </w:tc>
        <w:tc>
          <w:tcPr>
            <w:tcW w:w="270" w:type="dxa"/>
          </w:tcPr>
          <w:p w:rsidR="004B2F79" w:rsidRPr="007B1EE2" w:rsidRDefault="004B2F79" w:rsidP="004B2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2F79" w:rsidRPr="007B1EE2" w:rsidRDefault="004B2F79" w:rsidP="004B2F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233,441</w:t>
            </w:r>
          </w:p>
        </w:tc>
      </w:tr>
    </w:tbl>
    <w:p w:rsidR="001E6471" w:rsidRPr="007B1EE2" w:rsidRDefault="001E6471" w:rsidP="009D246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9D2465" w:rsidRPr="007B1EE2" w:rsidRDefault="009D2465" w:rsidP="009D246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EE2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โครงการสมทบเงินที่กำหนดไว้</w:t>
      </w:r>
    </w:p>
    <w:p w:rsidR="001E6471" w:rsidRPr="007B1EE2" w:rsidRDefault="001E6471" w:rsidP="009D246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:rsidR="009D2465" w:rsidRPr="007B1EE2" w:rsidRDefault="00225A75" w:rsidP="009D246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B1EE2">
        <w:rPr>
          <w:rFonts w:ascii="Angsana New" w:hAnsi="Angsana New" w:hint="cs"/>
          <w:sz w:val="30"/>
          <w:szCs w:val="30"/>
          <w:cs/>
        </w:rPr>
        <w:t>กลุ่ม</w:t>
      </w:r>
      <w:r w:rsidR="009D2465" w:rsidRPr="007B1EE2">
        <w:rPr>
          <w:rFonts w:ascii="Angsana New" w:hAnsi="Angsana New" w:hint="cs"/>
          <w:sz w:val="30"/>
          <w:szCs w:val="30"/>
          <w:cs/>
        </w:rPr>
        <w:t>บริษัทได้จัดตั้งกองทุนสำรองเลี้ยงชีพสำหรับพนักงานของ</w:t>
      </w:r>
      <w:r w:rsidRPr="007B1EE2">
        <w:rPr>
          <w:rFonts w:ascii="Angsana New" w:hAnsi="Angsana New" w:hint="cs"/>
          <w:sz w:val="30"/>
          <w:szCs w:val="30"/>
          <w:cs/>
        </w:rPr>
        <w:t>กลุ่ม</w:t>
      </w:r>
      <w:r w:rsidR="009D2465" w:rsidRPr="007B1EE2">
        <w:rPr>
          <w:rFonts w:ascii="Angsana New" w:hAnsi="Angsana New" w:hint="cs"/>
          <w:sz w:val="30"/>
          <w:szCs w:val="30"/>
          <w:cs/>
        </w:rPr>
        <w:t>บริษัทบนพื้นฐานความสมัครใจของพนักงานในการเป็นสมาชิกของกองทุน โดย</w:t>
      </w:r>
      <w:r w:rsidR="00007666" w:rsidRPr="007B1EE2">
        <w:rPr>
          <w:rFonts w:ascii="Angsana New" w:hAnsi="Angsana New" w:hint="cs"/>
          <w:sz w:val="30"/>
          <w:szCs w:val="30"/>
          <w:cs/>
        </w:rPr>
        <w:t>กลุ่ม</w:t>
      </w:r>
      <w:r w:rsidR="004B2794" w:rsidRPr="007B1EE2">
        <w:rPr>
          <w:rFonts w:ascii="Angsana New" w:hAnsi="Angsana New" w:hint="cs"/>
          <w:sz w:val="30"/>
          <w:szCs w:val="30"/>
          <w:cs/>
        </w:rPr>
        <w:t>บริษัทและ</w:t>
      </w:r>
      <w:r w:rsidR="009D2465" w:rsidRPr="007B1EE2">
        <w:rPr>
          <w:rFonts w:ascii="Angsana New" w:hAnsi="Angsana New" w:hint="cs"/>
          <w:sz w:val="30"/>
          <w:szCs w:val="30"/>
          <w:cs/>
        </w:rPr>
        <w:t>พนักงานจ่ายเงินสะสมในอัตรา</w:t>
      </w:r>
      <w:r w:rsidR="004B2794" w:rsidRPr="007B1EE2">
        <w:rPr>
          <w:rFonts w:ascii="Angsana New" w:hAnsi="Angsana New" w:hint="cs"/>
          <w:sz w:val="30"/>
          <w:szCs w:val="30"/>
          <w:cs/>
        </w:rPr>
        <w:t>ระหว่าง</w:t>
      </w:r>
      <w:r w:rsidR="009D2465" w:rsidRPr="007B1EE2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DB6B27" w:rsidRPr="007B1EE2">
        <w:rPr>
          <w:rFonts w:ascii="Angsana New" w:hAnsi="Angsana New"/>
          <w:sz w:val="30"/>
          <w:szCs w:val="30"/>
        </w:rPr>
        <w:t>2</w:t>
      </w:r>
      <w:r w:rsidR="009D2465" w:rsidRPr="007B1EE2">
        <w:rPr>
          <w:rFonts w:ascii="Angsana New" w:hAnsi="Angsana New"/>
          <w:sz w:val="30"/>
          <w:szCs w:val="30"/>
        </w:rPr>
        <w:t xml:space="preserve"> </w:t>
      </w:r>
      <w:r w:rsidR="009D2465" w:rsidRPr="007B1EE2">
        <w:rPr>
          <w:rFonts w:ascii="Angsana New" w:hAnsi="Angsana New" w:hint="cs"/>
          <w:sz w:val="30"/>
          <w:szCs w:val="30"/>
          <w:cs/>
        </w:rPr>
        <w:t xml:space="preserve">ถึงอัตราร้อยละ </w:t>
      </w:r>
      <w:r w:rsidR="00DB6B27" w:rsidRPr="007B1EE2">
        <w:rPr>
          <w:rFonts w:ascii="Angsana New" w:hAnsi="Angsana New"/>
          <w:sz w:val="30"/>
          <w:szCs w:val="30"/>
        </w:rPr>
        <w:t>5</w:t>
      </w:r>
      <w:r w:rsidR="009D2465" w:rsidRPr="007B1EE2"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46749D" w:rsidRPr="00D373BE" w:rsidRDefault="0046749D" w:rsidP="00D373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p w:rsidR="007B1EE2" w:rsidRDefault="007B1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:rsidR="009D2465" w:rsidRPr="007B1EE2" w:rsidRDefault="009D2465" w:rsidP="00070B2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1EE2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ค่าใช้จ่ายตามลักษณะ</w:t>
      </w:r>
    </w:p>
    <w:p w:rsidR="0046749D" w:rsidRPr="007B1EE2" w:rsidRDefault="0046749D" w:rsidP="009D246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062"/>
        <w:gridCol w:w="270"/>
        <w:gridCol w:w="1080"/>
        <w:gridCol w:w="270"/>
        <w:gridCol w:w="1080"/>
        <w:gridCol w:w="270"/>
        <w:gridCol w:w="1080"/>
      </w:tblGrid>
      <w:tr w:rsidR="00D014BC" w:rsidRPr="007B1EE2" w:rsidTr="000F1CFC">
        <w:trPr>
          <w:tblHeader/>
        </w:trPr>
        <w:tc>
          <w:tcPr>
            <w:tcW w:w="3330" w:type="dxa"/>
          </w:tcPr>
          <w:p w:rsidR="00D014BC" w:rsidRPr="007B1EE2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014BC" w:rsidRPr="007B1EE2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:rsidR="00D014BC" w:rsidRPr="007B1EE2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014BC" w:rsidRPr="007B1EE2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D014BC" w:rsidRPr="007B1EE2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7B1E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517" w:rsidRPr="007B1EE2" w:rsidTr="000F1CFC">
        <w:trPr>
          <w:tblHeader/>
        </w:trPr>
        <w:tc>
          <w:tcPr>
            <w:tcW w:w="333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2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14517" w:rsidRPr="007B1EE2" w:rsidTr="000F1CFC">
        <w:trPr>
          <w:tblHeader/>
        </w:trPr>
        <w:tc>
          <w:tcPr>
            <w:tcW w:w="333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12" w:type="dxa"/>
            <w:gridSpan w:val="7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7B1E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7B1E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7B1EE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53,38</w:t>
            </w:r>
            <w:r w:rsidR="0046749D" w:rsidRPr="007B1EE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55,191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542B08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104,954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(96,624)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ต้นทุนวัตถุดิบและวัสดุสิ้นเปลือง</w:t>
            </w:r>
            <w:r w:rsidR="00B242F0">
              <w:rPr>
                <w:rFonts w:ascii="Angsana New" w:hAnsi="Angsana New" w:cs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2,543,266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2,730,513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542B08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2,543,266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2,734,553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561,121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560,585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542B08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561,121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560,585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 w:hint="cs"/>
                <w:sz w:val="30"/>
                <w:szCs w:val="30"/>
                <w:cs/>
              </w:rPr>
              <w:t>ค่าภาษีสรรพสามิต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537,276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411,182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542B08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537,276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411,182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254,964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239,762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542B08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254,964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239,762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662497" w:rsidRPr="007B1EE2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ผลประโยชน์ของ</w:t>
            </w:r>
            <w:r w:rsidRPr="007B1EE2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150,637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138,314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542B08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150,637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138,314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21,433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22,807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542B08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21,433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22,807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220,8</w:t>
            </w:r>
            <w:r w:rsidR="0046749D" w:rsidRPr="007B1EE2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272,895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542B08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220,8</w:t>
            </w:r>
            <w:r w:rsidR="0046749D" w:rsidRPr="007B1EE2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272,895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4,342,955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4,431,249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4517" w:rsidRPr="007B1EE2" w:rsidRDefault="00542B08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4,394,52</w:t>
            </w:r>
            <w:r w:rsidR="0046749D"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4,283,474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52BF" w:rsidRPr="007B1EE2" w:rsidTr="000F1CFC">
        <w:tc>
          <w:tcPr>
            <w:tcW w:w="3330" w:type="dxa"/>
          </w:tcPr>
          <w:p w:rsidR="004552BF" w:rsidRPr="007B1EE2" w:rsidRDefault="004552BF" w:rsidP="0011451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810" w:type="dxa"/>
          </w:tcPr>
          <w:p w:rsidR="004552BF" w:rsidRPr="007B1EE2" w:rsidRDefault="004552BF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4552BF" w:rsidRPr="007B1EE2" w:rsidRDefault="004552BF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52BF" w:rsidRPr="007B1EE2" w:rsidRDefault="004552BF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2BF" w:rsidRPr="007B1EE2" w:rsidRDefault="004552BF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52BF" w:rsidRPr="007B1EE2" w:rsidRDefault="004552BF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2BF" w:rsidRPr="007B1EE2" w:rsidRDefault="004552BF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52BF" w:rsidRPr="007B1EE2" w:rsidRDefault="004552BF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2BF" w:rsidRPr="007B1EE2" w:rsidRDefault="004552BF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388,021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488,489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542B08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388,021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474,269</w:t>
            </w:r>
          </w:p>
        </w:tc>
      </w:tr>
      <w:tr w:rsidR="0046749D" w:rsidRPr="007B1EE2" w:rsidTr="000F1CFC">
        <w:tc>
          <w:tcPr>
            <w:tcW w:w="3330" w:type="dxa"/>
          </w:tcPr>
          <w:p w:rsidR="0046749D" w:rsidRPr="007B1EE2" w:rsidRDefault="0046749D" w:rsidP="00DF287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810" w:type="dxa"/>
          </w:tcPr>
          <w:p w:rsidR="0046749D" w:rsidRPr="007B1EE2" w:rsidRDefault="0046749D" w:rsidP="00DF28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46749D" w:rsidRPr="007B1EE2" w:rsidRDefault="0046749D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11,954</w:t>
            </w:r>
          </w:p>
        </w:tc>
        <w:tc>
          <w:tcPr>
            <w:tcW w:w="270" w:type="dxa"/>
          </w:tcPr>
          <w:p w:rsidR="0046749D" w:rsidRPr="007B1EE2" w:rsidRDefault="0046749D" w:rsidP="00DF28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6749D" w:rsidRPr="007B1EE2" w:rsidRDefault="0046749D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12,952</w:t>
            </w:r>
          </w:p>
        </w:tc>
        <w:tc>
          <w:tcPr>
            <w:tcW w:w="270" w:type="dxa"/>
          </w:tcPr>
          <w:p w:rsidR="0046749D" w:rsidRPr="007B1EE2" w:rsidRDefault="0046749D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6749D" w:rsidRPr="007B1EE2" w:rsidRDefault="0046749D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11,954</w:t>
            </w:r>
          </w:p>
        </w:tc>
        <w:tc>
          <w:tcPr>
            <w:tcW w:w="270" w:type="dxa"/>
          </w:tcPr>
          <w:p w:rsidR="0046749D" w:rsidRPr="007B1EE2" w:rsidRDefault="0046749D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6749D" w:rsidRPr="007B1EE2" w:rsidRDefault="0046749D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12,659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 w:hint="cs"/>
                <w:sz w:val="30"/>
                <w:szCs w:val="30"/>
                <w:cs/>
              </w:rPr>
              <w:t>ค่าแรกเข้าและค่าบริการอื่น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5,970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11,789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542B08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5,969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11,836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ค่าใช้จ่ายในการส่งออก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1,228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1,398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542B08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1,228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1,398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407,173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514,628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4517" w:rsidRPr="007B1EE2" w:rsidRDefault="00542B08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407,172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500,162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7336D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14517" w:rsidRPr="007B1EE2" w:rsidRDefault="00114517" w:rsidP="0017336D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:rsidR="00114517" w:rsidRPr="007B1EE2" w:rsidRDefault="00114517" w:rsidP="0017336D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14517" w:rsidRPr="007B1EE2" w:rsidRDefault="00114517" w:rsidP="0017336D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14517" w:rsidRPr="007B1EE2" w:rsidRDefault="00114517" w:rsidP="0017336D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14517" w:rsidRPr="007B1EE2" w:rsidRDefault="00114517" w:rsidP="0017336D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14517" w:rsidRPr="007B1EE2" w:rsidRDefault="00114517" w:rsidP="0017336D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14517" w:rsidRPr="007B1EE2" w:rsidRDefault="00114517" w:rsidP="0017336D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14517" w:rsidRPr="007B1EE2" w:rsidRDefault="00114517" w:rsidP="0017336D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749D" w:rsidRPr="007B1EE2" w:rsidTr="000F1CFC">
        <w:tc>
          <w:tcPr>
            <w:tcW w:w="3330" w:type="dxa"/>
          </w:tcPr>
          <w:p w:rsidR="0046749D" w:rsidRPr="007B1EE2" w:rsidRDefault="00F058D9" w:rsidP="00DF287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:rsidR="0046749D" w:rsidRPr="007B1EE2" w:rsidRDefault="0046749D" w:rsidP="00DF28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46749D" w:rsidRPr="007B1EE2" w:rsidRDefault="0046749D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110,882</w:t>
            </w:r>
          </w:p>
        </w:tc>
        <w:tc>
          <w:tcPr>
            <w:tcW w:w="270" w:type="dxa"/>
          </w:tcPr>
          <w:p w:rsidR="0046749D" w:rsidRPr="007B1EE2" w:rsidRDefault="0046749D" w:rsidP="00DF28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6749D" w:rsidRPr="007B1EE2" w:rsidRDefault="0046749D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94,273</w:t>
            </w:r>
          </w:p>
        </w:tc>
        <w:tc>
          <w:tcPr>
            <w:tcW w:w="270" w:type="dxa"/>
          </w:tcPr>
          <w:p w:rsidR="0046749D" w:rsidRPr="007B1EE2" w:rsidRDefault="0046749D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6749D" w:rsidRPr="007B1EE2" w:rsidRDefault="0046749D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110,882</w:t>
            </w:r>
          </w:p>
        </w:tc>
        <w:tc>
          <w:tcPr>
            <w:tcW w:w="270" w:type="dxa"/>
          </w:tcPr>
          <w:p w:rsidR="0046749D" w:rsidRPr="007B1EE2" w:rsidRDefault="0046749D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6749D" w:rsidRPr="007B1EE2" w:rsidRDefault="0046749D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94,273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i/>
                <w:iCs/>
                <w:sz w:val="30"/>
                <w:szCs w:val="30"/>
              </w:rPr>
              <w:t>9, 12</w:t>
            </w:r>
          </w:p>
        </w:tc>
        <w:tc>
          <w:tcPr>
            <w:tcW w:w="1062" w:type="dxa"/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10,02</w:t>
            </w:r>
            <w:r w:rsidR="00B14029" w:rsidRPr="007B1EE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4,310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B1402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47,62</w:t>
            </w:r>
            <w:r w:rsidR="0017336D" w:rsidRPr="007B1EE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137,310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13,142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9,011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4D1E8C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13,142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9,011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10,203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6,140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4D1E8C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10,203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6,140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25,18</w:t>
            </w:r>
            <w:r w:rsidR="00B14029" w:rsidRPr="007B1EE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25,547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4D1E8C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24,87</w:t>
            </w:r>
            <w:r w:rsidR="0017336D" w:rsidRPr="007B1EE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sz w:val="30"/>
                <w:szCs w:val="30"/>
              </w:rPr>
              <w:t>24,517</w:t>
            </w:r>
          </w:p>
        </w:tc>
      </w:tr>
      <w:tr w:rsidR="00114517" w:rsidRPr="007B1EE2" w:rsidTr="000F1CFC">
        <w:tc>
          <w:tcPr>
            <w:tcW w:w="333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114517" w:rsidRPr="007B1EE2" w:rsidRDefault="004B2F7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169,43</w:t>
            </w:r>
            <w:r w:rsidR="00B14029"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139,281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4517" w:rsidRPr="007B1EE2" w:rsidRDefault="00B14029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206,725</w:t>
            </w:r>
          </w:p>
        </w:tc>
        <w:tc>
          <w:tcPr>
            <w:tcW w:w="270" w:type="dxa"/>
          </w:tcPr>
          <w:p w:rsidR="00114517" w:rsidRPr="007B1EE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4517" w:rsidRPr="007B1EE2" w:rsidRDefault="00114517" w:rsidP="006624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271,251</w:t>
            </w:r>
          </w:p>
        </w:tc>
      </w:tr>
    </w:tbl>
    <w:p w:rsidR="006E33EB" w:rsidRPr="003A4F09" w:rsidRDefault="006E33EB" w:rsidP="0017336D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7B1EE2" w:rsidRDefault="007B1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:rsidR="00A2383E" w:rsidRPr="0017336D" w:rsidRDefault="00A2383E" w:rsidP="0047230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7336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:rsidR="00A2383E" w:rsidRPr="003A4F09" w:rsidRDefault="00A2383E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17336D" w:rsidRDefault="0017336D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7336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17336D" w:rsidRPr="003A4F09" w:rsidRDefault="0017336D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792"/>
        <w:gridCol w:w="1170"/>
        <w:gridCol w:w="270"/>
        <w:gridCol w:w="1170"/>
        <w:gridCol w:w="270"/>
        <w:gridCol w:w="1170"/>
        <w:gridCol w:w="270"/>
        <w:gridCol w:w="1170"/>
      </w:tblGrid>
      <w:tr w:rsidR="00FB79C3" w:rsidRPr="0017336D" w:rsidTr="00CE3E79">
        <w:tc>
          <w:tcPr>
            <w:tcW w:w="3762" w:type="dxa"/>
            <w:gridSpan w:val="2"/>
          </w:tcPr>
          <w:p w:rsidR="00FB79C3" w:rsidRPr="0017336D" w:rsidRDefault="00FB79C3" w:rsidP="00F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FB79C3" w:rsidRPr="0017336D" w:rsidRDefault="00FB79C3" w:rsidP="0026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B79C3" w:rsidRPr="0017336D" w:rsidRDefault="00FB79C3" w:rsidP="0026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FB79C3" w:rsidRPr="0017336D" w:rsidRDefault="00FB79C3" w:rsidP="0026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33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1733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517" w:rsidRPr="0017336D" w:rsidTr="00CE3E79">
        <w:tc>
          <w:tcPr>
            <w:tcW w:w="2970" w:type="dxa"/>
          </w:tcPr>
          <w:p w:rsidR="00114517" w:rsidRPr="0017336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114517" w:rsidRPr="0017336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14517" w:rsidRPr="0017336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14517" w:rsidRPr="0017336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17336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14517" w:rsidRPr="0017336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14517" w:rsidRPr="0017336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14517" w:rsidRPr="0017336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17336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14517" w:rsidRPr="0017336D" w:rsidTr="00CE3E79">
        <w:tc>
          <w:tcPr>
            <w:tcW w:w="2970" w:type="dxa"/>
          </w:tcPr>
          <w:p w:rsidR="00114517" w:rsidRPr="0017336D" w:rsidRDefault="00114517" w:rsidP="00114517">
            <w:pPr>
              <w:pStyle w:val="Heading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" w:type="dxa"/>
          </w:tcPr>
          <w:p w:rsidR="00114517" w:rsidRPr="0017336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:rsidR="00114517" w:rsidRPr="0017336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14517" w:rsidRPr="0017336D" w:rsidTr="00CE3E79">
        <w:tc>
          <w:tcPr>
            <w:tcW w:w="2970" w:type="dxa"/>
          </w:tcPr>
          <w:p w:rsidR="00114517" w:rsidRPr="0017336D" w:rsidRDefault="00114517" w:rsidP="0011451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33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92" w:type="dxa"/>
          </w:tcPr>
          <w:p w:rsidR="00114517" w:rsidRPr="0017336D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17336D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17336D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14517" w:rsidRPr="0017336D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14517" w:rsidRPr="0017336D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14517" w:rsidRPr="0017336D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17336D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17336D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1F1F" w:rsidRPr="0017336D" w:rsidTr="00CE3E79">
        <w:tc>
          <w:tcPr>
            <w:tcW w:w="2970" w:type="dxa"/>
          </w:tcPr>
          <w:p w:rsidR="00781F1F" w:rsidRPr="0017336D" w:rsidRDefault="00781F1F" w:rsidP="00781F1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792" w:type="dxa"/>
          </w:tcPr>
          <w:p w:rsidR="00781F1F" w:rsidRPr="0017336D" w:rsidRDefault="00781F1F" w:rsidP="0078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81F1F" w:rsidRPr="0017336D" w:rsidRDefault="00781F1F" w:rsidP="0078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1F1F" w:rsidRPr="0017336D" w:rsidRDefault="00781F1F" w:rsidP="00781F1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81F1F" w:rsidRPr="0017336D" w:rsidRDefault="00781F1F" w:rsidP="0078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sz w:val="30"/>
                <w:szCs w:val="30"/>
              </w:rPr>
              <w:t>2,573</w:t>
            </w:r>
          </w:p>
        </w:tc>
        <w:tc>
          <w:tcPr>
            <w:tcW w:w="270" w:type="dxa"/>
            <w:shd w:val="clear" w:color="auto" w:fill="auto"/>
          </w:tcPr>
          <w:p w:rsidR="00781F1F" w:rsidRPr="0017336D" w:rsidRDefault="00781F1F" w:rsidP="00781F1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81F1F" w:rsidRPr="0017336D" w:rsidRDefault="00781F1F" w:rsidP="0078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1F1F" w:rsidRPr="0017336D" w:rsidRDefault="00781F1F" w:rsidP="0078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81F1F" w:rsidRPr="0017336D" w:rsidRDefault="00781F1F" w:rsidP="0078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sz w:val="30"/>
                <w:szCs w:val="30"/>
              </w:rPr>
              <w:t>2,573</w:t>
            </w:r>
          </w:p>
        </w:tc>
      </w:tr>
      <w:tr w:rsidR="00781F1F" w:rsidRPr="0017336D" w:rsidTr="00CE3E79">
        <w:tc>
          <w:tcPr>
            <w:tcW w:w="2970" w:type="dxa"/>
          </w:tcPr>
          <w:p w:rsidR="00781F1F" w:rsidRPr="0017336D" w:rsidRDefault="00781F1F" w:rsidP="00781F1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" w:type="dxa"/>
          </w:tcPr>
          <w:p w:rsidR="00781F1F" w:rsidRPr="0017336D" w:rsidRDefault="00781F1F" w:rsidP="0078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81F1F" w:rsidRPr="0017336D" w:rsidRDefault="00781F1F" w:rsidP="0078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1F1F" w:rsidRPr="0017336D" w:rsidRDefault="00781F1F" w:rsidP="00781F1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1F1F" w:rsidRPr="0017336D" w:rsidRDefault="00781F1F" w:rsidP="0078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2,573</w:t>
            </w:r>
          </w:p>
        </w:tc>
        <w:tc>
          <w:tcPr>
            <w:tcW w:w="270" w:type="dxa"/>
            <w:shd w:val="clear" w:color="auto" w:fill="auto"/>
          </w:tcPr>
          <w:p w:rsidR="00781F1F" w:rsidRPr="0017336D" w:rsidRDefault="00781F1F" w:rsidP="00781F1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1F1F" w:rsidRPr="0017336D" w:rsidRDefault="00781F1F" w:rsidP="0078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1F1F" w:rsidRPr="0017336D" w:rsidRDefault="00781F1F" w:rsidP="0078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81F1F" w:rsidRPr="0017336D" w:rsidRDefault="00781F1F" w:rsidP="0078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2,573</w:t>
            </w:r>
          </w:p>
        </w:tc>
      </w:tr>
      <w:tr w:rsidR="00E91462" w:rsidRPr="0017336D" w:rsidTr="00CE3E79">
        <w:tc>
          <w:tcPr>
            <w:tcW w:w="2970" w:type="dxa"/>
          </w:tcPr>
          <w:p w:rsidR="00E91462" w:rsidRPr="0017336D" w:rsidRDefault="00E91462" w:rsidP="00E9146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33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92" w:type="dxa"/>
          </w:tcPr>
          <w:p w:rsidR="00E91462" w:rsidRPr="0017336D" w:rsidRDefault="00E91462" w:rsidP="00E914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91462" w:rsidRPr="0017336D" w:rsidRDefault="00E91462" w:rsidP="00E914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1462" w:rsidRPr="0017336D" w:rsidRDefault="00E91462" w:rsidP="00E914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91462" w:rsidRPr="0017336D" w:rsidRDefault="00E91462" w:rsidP="00E914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91462" w:rsidRPr="0017336D" w:rsidRDefault="00E91462" w:rsidP="00E914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91462" w:rsidRPr="0017336D" w:rsidRDefault="00E91462" w:rsidP="00E914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1462" w:rsidRPr="0017336D" w:rsidRDefault="00E91462" w:rsidP="00E9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91462" w:rsidRPr="0017336D" w:rsidRDefault="00E91462" w:rsidP="00E914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4029" w:rsidRPr="0017336D" w:rsidTr="00CE3E79">
        <w:tc>
          <w:tcPr>
            <w:tcW w:w="2970" w:type="dxa"/>
          </w:tcPr>
          <w:p w:rsidR="00B14029" w:rsidRPr="0017336D" w:rsidRDefault="00B14029" w:rsidP="00B14029">
            <w:pPr>
              <w:tabs>
                <w:tab w:val="clear" w:pos="25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336D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92" w:type="dxa"/>
          </w:tcPr>
          <w:p w:rsidR="00B14029" w:rsidRPr="0017336D" w:rsidRDefault="00B14029" w:rsidP="00B14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sz w:val="30"/>
                <w:szCs w:val="30"/>
              </w:rPr>
              <w:t>(45,941)</w:t>
            </w:r>
          </w:p>
        </w:tc>
        <w:tc>
          <w:tcPr>
            <w:tcW w:w="270" w:type="dxa"/>
          </w:tcPr>
          <w:p w:rsidR="00B14029" w:rsidRPr="0017336D" w:rsidRDefault="00B14029" w:rsidP="00B14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sz w:val="30"/>
                <w:szCs w:val="30"/>
              </w:rPr>
              <w:t>(84,755)</w:t>
            </w:r>
          </w:p>
        </w:tc>
        <w:tc>
          <w:tcPr>
            <w:tcW w:w="270" w:type="dxa"/>
            <w:shd w:val="clear" w:color="auto" w:fill="auto"/>
          </w:tcPr>
          <w:p w:rsidR="00B14029" w:rsidRPr="0017336D" w:rsidRDefault="00B14029" w:rsidP="00B14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sz w:val="30"/>
                <w:szCs w:val="30"/>
              </w:rPr>
              <w:t>(45,941)</w:t>
            </w:r>
          </w:p>
        </w:tc>
        <w:tc>
          <w:tcPr>
            <w:tcW w:w="270" w:type="dxa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sz w:val="30"/>
                <w:szCs w:val="30"/>
              </w:rPr>
              <w:t>(84,755)</w:t>
            </w:r>
          </w:p>
        </w:tc>
      </w:tr>
      <w:tr w:rsidR="00B14029" w:rsidRPr="0017336D" w:rsidTr="00CE3E79">
        <w:tc>
          <w:tcPr>
            <w:tcW w:w="2970" w:type="dxa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173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(45,941)</w:t>
            </w:r>
          </w:p>
        </w:tc>
        <w:tc>
          <w:tcPr>
            <w:tcW w:w="270" w:type="dxa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(84,755)</w:t>
            </w:r>
          </w:p>
        </w:tc>
        <w:tc>
          <w:tcPr>
            <w:tcW w:w="270" w:type="dxa"/>
            <w:shd w:val="clear" w:color="auto" w:fill="auto"/>
          </w:tcPr>
          <w:p w:rsidR="00B14029" w:rsidRPr="0017336D" w:rsidRDefault="00B14029" w:rsidP="00B14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173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(45,941)</w:t>
            </w:r>
          </w:p>
        </w:tc>
        <w:tc>
          <w:tcPr>
            <w:tcW w:w="270" w:type="dxa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(84,755)</w:t>
            </w:r>
          </w:p>
        </w:tc>
      </w:tr>
      <w:tr w:rsidR="00B14029" w:rsidRPr="0017336D" w:rsidTr="00CE3E79">
        <w:trPr>
          <w:trHeight w:val="64"/>
        </w:trPr>
        <w:tc>
          <w:tcPr>
            <w:tcW w:w="2970" w:type="dxa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33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(45,941)</w:t>
            </w:r>
          </w:p>
        </w:tc>
        <w:tc>
          <w:tcPr>
            <w:tcW w:w="270" w:type="dxa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(82,182)</w:t>
            </w:r>
          </w:p>
        </w:tc>
        <w:tc>
          <w:tcPr>
            <w:tcW w:w="270" w:type="dxa"/>
            <w:shd w:val="clear" w:color="auto" w:fill="auto"/>
          </w:tcPr>
          <w:p w:rsidR="00B14029" w:rsidRPr="0017336D" w:rsidRDefault="00B14029" w:rsidP="00B14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(45,941)</w:t>
            </w:r>
          </w:p>
        </w:tc>
        <w:tc>
          <w:tcPr>
            <w:tcW w:w="270" w:type="dxa"/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14029" w:rsidRPr="0017336D" w:rsidRDefault="00B14029" w:rsidP="00B1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(82,182)</w:t>
            </w:r>
          </w:p>
        </w:tc>
      </w:tr>
    </w:tbl>
    <w:p w:rsidR="007B1EE2" w:rsidRDefault="007B1EE2" w:rsidP="003A4F0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A4F09" w:rsidRPr="003A4F09" w:rsidRDefault="003A4F09" w:rsidP="003A4F0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17336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เบ็ดเสร็จอื่น</w:t>
      </w:r>
    </w:p>
    <w:p w:rsidR="001E6471" w:rsidRPr="0017336D" w:rsidRDefault="001E6471" w:rsidP="00B20B9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tbl>
      <w:tblPr>
        <w:tblW w:w="92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1038"/>
      </w:tblGrid>
      <w:tr w:rsidR="00FB79C3" w:rsidRPr="00FB79C3" w:rsidTr="00CE3E79">
        <w:trPr>
          <w:trHeight w:val="20"/>
          <w:tblHeader/>
        </w:trPr>
        <w:tc>
          <w:tcPr>
            <w:tcW w:w="2860" w:type="dxa"/>
          </w:tcPr>
          <w:p w:rsidR="00FB79C3" w:rsidRPr="00FB79C3" w:rsidRDefault="00FB79C3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81" w:type="dxa"/>
            <w:gridSpan w:val="11"/>
          </w:tcPr>
          <w:p w:rsidR="00FB79C3" w:rsidRPr="00FB79C3" w:rsidRDefault="00FB79C3" w:rsidP="0037048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79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3A4F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B1402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/</w:t>
            </w:r>
            <w:r w:rsidR="003A4F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B140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79C3" w:rsidRPr="00FB79C3" w:rsidTr="00CE3E79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:rsidR="00FB79C3" w:rsidRPr="00FB79C3" w:rsidRDefault="00FB79C3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  <w:gridSpan w:val="5"/>
          </w:tcPr>
          <w:p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4" w:type="dxa"/>
            <w:gridSpan w:val="5"/>
          </w:tcPr>
          <w:p w:rsidR="00FB79C3" w:rsidRPr="00FB79C3" w:rsidRDefault="00FB79C3" w:rsidP="0037048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FB79C3" w:rsidRPr="00FB79C3" w:rsidTr="00CE3E79">
        <w:trPr>
          <w:trHeight w:val="20"/>
          <w:tblHeader/>
        </w:trPr>
        <w:tc>
          <w:tcPr>
            <w:tcW w:w="2860" w:type="dxa"/>
            <w:vMerge/>
          </w:tcPr>
          <w:p w:rsidR="00FB79C3" w:rsidRPr="00FB79C3" w:rsidRDefault="00FB79C3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FB79C3" w:rsidRPr="00FB79C3" w:rsidRDefault="00FB79C3" w:rsidP="0037048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:rsidR="00FB79C3" w:rsidRPr="00FB79C3" w:rsidRDefault="00FB79C3" w:rsidP="0037048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FB79C3" w:rsidRPr="00FB79C3" w:rsidRDefault="00FB79C3" w:rsidP="0037048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FB79C3" w:rsidRPr="00FB79C3" w:rsidRDefault="00FB79C3" w:rsidP="0037048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:rsidR="00FB79C3" w:rsidRPr="00FB79C3" w:rsidRDefault="00FB79C3" w:rsidP="0037048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B79C3" w:rsidRPr="00FB79C3" w:rsidTr="00CE3E79">
        <w:trPr>
          <w:trHeight w:val="20"/>
          <w:tblHeader/>
        </w:trPr>
        <w:tc>
          <w:tcPr>
            <w:tcW w:w="2860" w:type="dxa"/>
          </w:tcPr>
          <w:p w:rsidR="00FB79C3" w:rsidRPr="00FB79C3" w:rsidRDefault="00FB79C3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1" w:type="dxa"/>
            <w:gridSpan w:val="11"/>
          </w:tcPr>
          <w:p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79C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B140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B79C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B79C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67881" w:rsidRPr="00FB79C3" w:rsidTr="00CE3E79">
        <w:trPr>
          <w:cantSplit/>
          <w:trHeight w:val="20"/>
        </w:trPr>
        <w:tc>
          <w:tcPr>
            <w:tcW w:w="2860" w:type="dxa"/>
          </w:tcPr>
          <w:p w:rsidR="00167881" w:rsidRPr="00FB79C3" w:rsidRDefault="00167881" w:rsidP="0016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:rsidR="00167881" w:rsidRPr="00FB79C3" w:rsidRDefault="00B14029" w:rsidP="001678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180" w:type="dxa"/>
          </w:tcPr>
          <w:p w:rsidR="00167881" w:rsidRPr="00FB79C3" w:rsidRDefault="00167881" w:rsidP="0016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167881" w:rsidRPr="00FB79C3" w:rsidRDefault="00167881" w:rsidP="001678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(70)</w:t>
            </w:r>
          </w:p>
        </w:tc>
        <w:tc>
          <w:tcPr>
            <w:tcW w:w="180" w:type="dxa"/>
          </w:tcPr>
          <w:p w:rsidR="00167881" w:rsidRPr="00FB79C3" w:rsidRDefault="00167881" w:rsidP="0016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167881" w:rsidRPr="00FB79C3" w:rsidRDefault="00A34BDA" w:rsidP="001678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180" w:type="dxa"/>
          </w:tcPr>
          <w:p w:rsidR="00167881" w:rsidRPr="00FB79C3" w:rsidRDefault="00167881" w:rsidP="0016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:rsidR="00167881" w:rsidRPr="00FB79C3" w:rsidRDefault="00A34BDA" w:rsidP="001678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4,353</w:t>
            </w:r>
          </w:p>
        </w:tc>
        <w:tc>
          <w:tcPr>
            <w:tcW w:w="180" w:type="dxa"/>
            <w:vAlign w:val="bottom"/>
          </w:tcPr>
          <w:p w:rsidR="00167881" w:rsidRPr="00FB79C3" w:rsidRDefault="00167881" w:rsidP="0016788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:rsidR="00167881" w:rsidRPr="00FB79C3" w:rsidRDefault="00167881" w:rsidP="001678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(871)</w:t>
            </w:r>
          </w:p>
        </w:tc>
        <w:tc>
          <w:tcPr>
            <w:tcW w:w="180" w:type="dxa"/>
          </w:tcPr>
          <w:p w:rsidR="00167881" w:rsidRPr="00FB79C3" w:rsidRDefault="00167881" w:rsidP="0016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:rsidR="00167881" w:rsidRPr="00FB79C3" w:rsidRDefault="00A34BDA" w:rsidP="001678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3,482</w:t>
            </w:r>
          </w:p>
        </w:tc>
      </w:tr>
      <w:tr w:rsidR="00167881" w:rsidRPr="00FB79C3" w:rsidTr="00CE3E79">
        <w:trPr>
          <w:cantSplit/>
          <w:trHeight w:val="20"/>
        </w:trPr>
        <w:tc>
          <w:tcPr>
            <w:tcW w:w="2860" w:type="dxa"/>
          </w:tcPr>
          <w:p w:rsidR="00167881" w:rsidRPr="00FB79C3" w:rsidRDefault="00167881" w:rsidP="0016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79C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7881" w:rsidRPr="00167881" w:rsidRDefault="00B14029" w:rsidP="001678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180" w:type="dxa"/>
            <w:vAlign w:val="bottom"/>
          </w:tcPr>
          <w:p w:rsidR="00167881" w:rsidRPr="00BC3D6F" w:rsidRDefault="00167881" w:rsidP="0016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7881" w:rsidRPr="00BC3D6F" w:rsidRDefault="00167881" w:rsidP="001678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78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(70)</w:t>
            </w:r>
          </w:p>
        </w:tc>
        <w:tc>
          <w:tcPr>
            <w:tcW w:w="180" w:type="dxa"/>
            <w:vAlign w:val="bottom"/>
          </w:tcPr>
          <w:p w:rsidR="00167881" w:rsidRPr="00FB79C3" w:rsidRDefault="00167881" w:rsidP="0016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7881" w:rsidRPr="00BC3D6F" w:rsidRDefault="00A34BDA" w:rsidP="001678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180" w:type="dxa"/>
            <w:vAlign w:val="bottom"/>
          </w:tcPr>
          <w:p w:rsidR="00167881" w:rsidRPr="00FB79C3" w:rsidRDefault="00167881" w:rsidP="0016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7881" w:rsidRPr="00167881" w:rsidRDefault="00A34BDA" w:rsidP="001678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4,353</w:t>
            </w:r>
          </w:p>
        </w:tc>
        <w:tc>
          <w:tcPr>
            <w:tcW w:w="180" w:type="dxa"/>
            <w:vAlign w:val="bottom"/>
          </w:tcPr>
          <w:p w:rsidR="00167881" w:rsidRPr="00167881" w:rsidRDefault="00167881" w:rsidP="0016788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7881" w:rsidRPr="00FB79C3" w:rsidRDefault="00167881" w:rsidP="001678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FB79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167881" w:rsidRPr="00FB79C3" w:rsidRDefault="00167881" w:rsidP="0016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7881" w:rsidRPr="00FB79C3" w:rsidRDefault="00A34BDA" w:rsidP="001678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3,482</w:t>
            </w:r>
          </w:p>
        </w:tc>
      </w:tr>
    </w:tbl>
    <w:p w:rsidR="00FB79C3" w:rsidRDefault="00FB79C3" w:rsidP="00B20B9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:rsidR="005B71E2" w:rsidRDefault="005B71E2" w:rsidP="00B20B9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  <w:sectPr w:rsidR="005B71E2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:rsidR="006E33EB" w:rsidRDefault="00D81438" w:rsidP="00D81438">
      <w:pPr>
        <w:pStyle w:val="BodyText2"/>
        <w:tabs>
          <w:tab w:val="left" w:pos="540"/>
        </w:tabs>
        <w:spacing w:line="260" w:lineRule="atLeast"/>
        <w:ind w:left="540" w:firstLine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B79C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:rsidR="00D81438" w:rsidRDefault="00D81438" w:rsidP="00D81438">
      <w:pPr>
        <w:pStyle w:val="BodyText2"/>
        <w:tabs>
          <w:tab w:val="left" w:pos="540"/>
        </w:tabs>
        <w:spacing w:line="260" w:lineRule="atLeast"/>
        <w:ind w:left="540" w:firstLine="72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tbl>
      <w:tblPr>
        <w:tblW w:w="1399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3780"/>
        <w:gridCol w:w="994"/>
        <w:gridCol w:w="270"/>
        <w:gridCol w:w="1084"/>
        <w:gridCol w:w="270"/>
        <w:gridCol w:w="902"/>
        <w:gridCol w:w="270"/>
        <w:gridCol w:w="1180"/>
        <w:gridCol w:w="270"/>
        <w:gridCol w:w="994"/>
        <w:gridCol w:w="252"/>
        <w:gridCol w:w="1102"/>
        <w:gridCol w:w="252"/>
        <w:gridCol w:w="1012"/>
        <w:gridCol w:w="252"/>
        <w:gridCol w:w="1106"/>
      </w:tblGrid>
      <w:tr w:rsidR="005B71E2" w:rsidRPr="005900A1" w:rsidTr="00D81438">
        <w:trPr>
          <w:trHeight w:val="426"/>
        </w:trPr>
        <w:tc>
          <w:tcPr>
            <w:tcW w:w="3780" w:type="dxa"/>
            <w:shd w:val="clear" w:color="auto" w:fill="auto"/>
          </w:tcPr>
          <w:p w:rsidR="005B71E2" w:rsidRPr="00FB79C3" w:rsidRDefault="005B71E2" w:rsidP="001E6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70" w:type="dxa"/>
            <w:gridSpan w:val="7"/>
            <w:vAlign w:val="bottom"/>
          </w:tcPr>
          <w:p w:rsidR="005B71E2" w:rsidRPr="00962D2E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2D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5B71E2" w:rsidRPr="00962D2E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70" w:type="dxa"/>
            <w:gridSpan w:val="7"/>
          </w:tcPr>
          <w:p w:rsidR="005B71E2" w:rsidRPr="00962D2E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2D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71E2" w:rsidRPr="005900A1" w:rsidTr="00D81438">
        <w:trPr>
          <w:trHeight w:val="416"/>
        </w:trPr>
        <w:tc>
          <w:tcPr>
            <w:tcW w:w="3780" w:type="dxa"/>
            <w:shd w:val="clear" w:color="auto" w:fill="auto"/>
          </w:tcPr>
          <w:p w:rsidR="005B71E2" w:rsidRPr="005900A1" w:rsidRDefault="005B71E2" w:rsidP="001E6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348" w:type="dxa"/>
            <w:gridSpan w:val="3"/>
            <w:vAlign w:val="bottom"/>
          </w:tcPr>
          <w:p w:rsidR="005B71E2" w:rsidRPr="005900A1" w:rsidRDefault="005B71E2" w:rsidP="001E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5B71E2" w:rsidRPr="005900A1" w:rsidRDefault="005B71E2" w:rsidP="001E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:rsidR="005B71E2" w:rsidRPr="005900A1" w:rsidRDefault="005B71E2" w:rsidP="001E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B71E2" w:rsidRDefault="005B71E2" w:rsidP="001E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:rsidR="005B71E2" w:rsidRDefault="005B71E2" w:rsidP="001E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:rsidR="005B71E2" w:rsidRDefault="005B71E2" w:rsidP="001E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:rsidR="005B71E2" w:rsidRDefault="005B71E2" w:rsidP="001E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E0859" w:rsidRPr="005900A1" w:rsidTr="00D81438">
        <w:trPr>
          <w:trHeight w:val="406"/>
        </w:trPr>
        <w:tc>
          <w:tcPr>
            <w:tcW w:w="3780" w:type="dxa"/>
            <w:shd w:val="clear" w:color="auto" w:fill="auto"/>
          </w:tcPr>
          <w:p w:rsidR="005B71E2" w:rsidRPr="005900A1" w:rsidRDefault="005B71E2" w:rsidP="005B7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5B71E2" w:rsidRPr="005900A1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:rsidR="005B71E2" w:rsidRPr="005900A1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5B71E2" w:rsidRPr="005900A1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71E2" w:rsidRPr="005900A1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5B71E2" w:rsidRPr="005900A1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:rsidR="005B71E2" w:rsidRPr="005900A1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5B71E2" w:rsidRPr="005900A1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71E2" w:rsidRPr="005900A1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5B71E2" w:rsidRPr="005900A1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2" w:type="dxa"/>
            <w:vAlign w:val="bottom"/>
          </w:tcPr>
          <w:p w:rsidR="005B71E2" w:rsidRPr="005900A1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5B71E2" w:rsidRPr="005900A1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5B71E2" w:rsidRPr="005900A1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:rsidR="005B71E2" w:rsidRPr="005900A1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2" w:type="dxa"/>
            <w:vAlign w:val="bottom"/>
          </w:tcPr>
          <w:p w:rsidR="005B71E2" w:rsidRPr="005900A1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:rsidR="005B71E2" w:rsidRPr="005900A1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0859" w:rsidRPr="0089336A" w:rsidTr="00D81438">
        <w:trPr>
          <w:trHeight w:val="416"/>
        </w:trPr>
        <w:tc>
          <w:tcPr>
            <w:tcW w:w="3780" w:type="dxa"/>
            <w:shd w:val="clear" w:color="auto" w:fill="auto"/>
          </w:tcPr>
          <w:p w:rsidR="005B71E2" w:rsidRPr="0089336A" w:rsidRDefault="005B71E2" w:rsidP="005B7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5B71E2" w:rsidRPr="0089336A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:rsidR="005B71E2" w:rsidRPr="0089336A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5B71E2" w:rsidRPr="0089336A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:rsidR="005B71E2" w:rsidRPr="0089336A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5B71E2" w:rsidRPr="0089336A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:rsidR="005B71E2" w:rsidRPr="0089336A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5B71E2" w:rsidRPr="0089336A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:rsidR="005B71E2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bottom"/>
          </w:tcPr>
          <w:p w:rsidR="005B71E2" w:rsidRPr="0089336A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" w:type="dxa"/>
            <w:vAlign w:val="bottom"/>
          </w:tcPr>
          <w:p w:rsidR="005B71E2" w:rsidRPr="0089336A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:rsidR="005B71E2" w:rsidRPr="0089336A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52" w:type="dxa"/>
          </w:tcPr>
          <w:p w:rsidR="005B71E2" w:rsidRPr="0089336A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:rsidR="005B71E2" w:rsidRPr="0089336A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" w:type="dxa"/>
            <w:vAlign w:val="bottom"/>
          </w:tcPr>
          <w:p w:rsidR="005B71E2" w:rsidRPr="0089336A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:rsidR="005B71E2" w:rsidRPr="0089336A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0859" w:rsidRPr="00671549" w:rsidTr="00D81438">
        <w:trPr>
          <w:trHeight w:val="416"/>
        </w:trPr>
        <w:tc>
          <w:tcPr>
            <w:tcW w:w="3780" w:type="dxa"/>
          </w:tcPr>
          <w:p w:rsidR="00E222AA" w:rsidRPr="00962D2E" w:rsidRDefault="00E222AA" w:rsidP="00E22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2D2E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962D2E">
              <w:rPr>
                <w:rFonts w:ascii="Angsana New" w:hAnsi="Angsana New" w:cs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4" w:type="dxa"/>
            <w:shd w:val="clear" w:color="auto" w:fill="auto"/>
          </w:tcPr>
          <w:p w:rsidR="00E222AA" w:rsidRPr="00962D2E" w:rsidRDefault="00E222AA" w:rsidP="00E222A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222AA" w:rsidRPr="00962D2E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:rsidR="00E222AA" w:rsidRPr="00402694" w:rsidRDefault="00E222AA" w:rsidP="00E222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361,510</w:t>
            </w:r>
          </w:p>
        </w:tc>
        <w:tc>
          <w:tcPr>
            <w:tcW w:w="270" w:type="dxa"/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:rsidR="00E222AA" w:rsidRPr="00962D2E" w:rsidRDefault="00E222AA" w:rsidP="00E222A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222AA" w:rsidRPr="00962D2E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E222AA" w:rsidRPr="00402694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(38,341)</w:t>
            </w:r>
          </w:p>
        </w:tc>
        <w:tc>
          <w:tcPr>
            <w:tcW w:w="270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:rsidR="00E222AA" w:rsidRPr="00402694" w:rsidRDefault="00E222AA" w:rsidP="00E222A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26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355,76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:rsidR="00E222AA" w:rsidRPr="00402694" w:rsidRDefault="00E222AA" w:rsidP="004E7B2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(79,028)</w:t>
            </w:r>
          </w:p>
        </w:tc>
      </w:tr>
      <w:tr w:rsidR="000E0859" w:rsidRPr="00671549" w:rsidTr="00D81438">
        <w:trPr>
          <w:trHeight w:val="406"/>
        </w:trPr>
        <w:tc>
          <w:tcPr>
            <w:tcW w:w="3780" w:type="dxa"/>
          </w:tcPr>
          <w:p w:rsidR="00E222AA" w:rsidRPr="00962D2E" w:rsidRDefault="00E222AA" w:rsidP="00E22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2D2E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4" w:type="dxa"/>
            <w:shd w:val="clear" w:color="auto" w:fill="auto"/>
          </w:tcPr>
          <w:p w:rsidR="00E222AA" w:rsidRPr="00962D2E" w:rsidRDefault="00E222AA" w:rsidP="00E222AA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E222AA" w:rsidRPr="00962D2E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:rsidR="00E222AA" w:rsidRPr="00EB0A35" w:rsidRDefault="00E222AA" w:rsidP="00E222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72,302</w:t>
            </w:r>
          </w:p>
        </w:tc>
        <w:tc>
          <w:tcPr>
            <w:tcW w:w="270" w:type="dxa"/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:rsidR="00E222AA" w:rsidRPr="00962D2E" w:rsidRDefault="00E222AA" w:rsidP="00E222AA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E222AA" w:rsidRPr="00962D2E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:rsidR="00E222AA" w:rsidRPr="00412351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(7,668)</w:t>
            </w:r>
          </w:p>
        </w:tc>
        <w:tc>
          <w:tcPr>
            <w:tcW w:w="270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:rsidR="00E222AA" w:rsidRPr="00962D2E" w:rsidRDefault="00E222AA" w:rsidP="00E222AA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:rsidR="00E222AA" w:rsidRPr="00412351" w:rsidRDefault="00E222AA" w:rsidP="00E222A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26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71,153</w:t>
            </w:r>
          </w:p>
        </w:tc>
        <w:tc>
          <w:tcPr>
            <w:tcW w:w="25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</w:tcPr>
          <w:p w:rsidR="00E222AA" w:rsidRPr="00962D2E" w:rsidRDefault="00E222AA" w:rsidP="00E222AA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</w:tcPr>
          <w:p w:rsidR="00E222AA" w:rsidRPr="00412351" w:rsidRDefault="00E222AA" w:rsidP="004E7B2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(15,806)</w:t>
            </w:r>
          </w:p>
        </w:tc>
      </w:tr>
      <w:tr w:rsidR="005B71E2" w:rsidRPr="00671549" w:rsidTr="00D81438">
        <w:trPr>
          <w:trHeight w:val="416"/>
        </w:trPr>
        <w:tc>
          <w:tcPr>
            <w:tcW w:w="3780" w:type="dxa"/>
          </w:tcPr>
          <w:p w:rsidR="005B71E2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ส่วนแบ่งขาดทุนในเงินลงทุนในการร่วมค้า</w:t>
            </w:r>
          </w:p>
        </w:tc>
        <w:tc>
          <w:tcPr>
            <w:tcW w:w="994" w:type="dxa"/>
            <w:shd w:val="clear" w:color="auto" w:fill="auto"/>
          </w:tcPr>
          <w:p w:rsidR="005B71E2" w:rsidRDefault="005B71E2" w:rsidP="005B71E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B71E2" w:rsidRPr="00962D2E" w:rsidRDefault="005B71E2" w:rsidP="005B71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:rsidR="005B71E2" w:rsidRPr="00EB0A35" w:rsidRDefault="005B71E2" w:rsidP="005B71E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(1,565)</w:t>
            </w:r>
          </w:p>
        </w:tc>
        <w:tc>
          <w:tcPr>
            <w:tcW w:w="270" w:type="dxa"/>
          </w:tcPr>
          <w:p w:rsidR="005B71E2" w:rsidRPr="00D95591" w:rsidRDefault="005B71E2" w:rsidP="005B71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:rsidR="005B71E2" w:rsidRDefault="005B71E2" w:rsidP="005B71E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B71E2" w:rsidRPr="00962D2E" w:rsidRDefault="005B71E2" w:rsidP="005B71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:rsidR="005B71E2" w:rsidRPr="006D42BB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(4,609)</w:t>
            </w:r>
          </w:p>
        </w:tc>
        <w:tc>
          <w:tcPr>
            <w:tcW w:w="270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</w:tcPr>
          <w:p w:rsidR="005B71E2" w:rsidRDefault="00041622" w:rsidP="00E222A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</w:tcPr>
          <w:p w:rsidR="005B71E2" w:rsidRDefault="00041622" w:rsidP="004E7B2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22AA" w:rsidRPr="00671549" w:rsidTr="00D81438">
        <w:trPr>
          <w:trHeight w:val="406"/>
        </w:trPr>
        <w:tc>
          <w:tcPr>
            <w:tcW w:w="3780" w:type="dxa"/>
          </w:tcPr>
          <w:p w:rsidR="00E222AA" w:rsidRPr="00962D2E" w:rsidRDefault="00E222AA" w:rsidP="00E22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2D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4" w:type="dxa"/>
            <w:shd w:val="clear" w:color="auto" w:fill="auto"/>
          </w:tcPr>
          <w:p w:rsidR="00E222AA" w:rsidRPr="00EC5C51" w:rsidRDefault="00E222AA" w:rsidP="00E222A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222AA" w:rsidRPr="00EC5C5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:rsidR="00E222AA" w:rsidRPr="00EB0A35" w:rsidRDefault="00E222AA" w:rsidP="00E222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bidi="th-TH"/>
              </w:rPr>
              <w:t>(9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1,064</w:t>
            </w:r>
            <w:r w:rsidRPr="007B51B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:rsidR="00E222AA" w:rsidRPr="00EC5C51" w:rsidRDefault="00E222AA" w:rsidP="00E222A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222AA" w:rsidRPr="00EC5C5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:rsidR="00E222AA" w:rsidRPr="00EF13A3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(43,967)</w:t>
            </w:r>
          </w:p>
        </w:tc>
        <w:tc>
          <w:tcPr>
            <w:tcW w:w="270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26A3">
              <w:rPr>
                <w:rFonts w:ascii="Angsana New" w:hAnsi="Angsana New" w:cs="Angsana New"/>
                <w:sz w:val="30"/>
                <w:szCs w:val="30"/>
                <w:lang w:bidi="th-TH"/>
              </w:rPr>
              <w:t>(9</w:t>
            </w:r>
            <w:r w:rsidR="00541694">
              <w:rPr>
                <w:rFonts w:ascii="Angsana New" w:hAnsi="Angsana New" w:cs="Angsana New"/>
                <w:sz w:val="30"/>
                <w:szCs w:val="30"/>
                <w:lang w:bidi="th-TH"/>
              </w:rPr>
              <w:t>1,064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6" w:type="dxa"/>
          </w:tcPr>
          <w:p w:rsidR="00E222AA" w:rsidRPr="00D95591" w:rsidRDefault="00E222AA" w:rsidP="004E7B2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(43,967)</w:t>
            </w:r>
          </w:p>
        </w:tc>
      </w:tr>
      <w:tr w:rsidR="00E222AA" w:rsidRPr="00671549" w:rsidTr="00D81438">
        <w:trPr>
          <w:trHeight w:val="416"/>
        </w:trPr>
        <w:tc>
          <w:tcPr>
            <w:tcW w:w="3780" w:type="dxa"/>
          </w:tcPr>
          <w:p w:rsidR="00E222AA" w:rsidRPr="00962D2E" w:rsidRDefault="00E222AA" w:rsidP="00E22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2D2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4" w:type="dxa"/>
            <w:shd w:val="clear" w:color="auto" w:fill="auto"/>
          </w:tcPr>
          <w:p w:rsidR="00E222AA" w:rsidRPr="00EC5C51" w:rsidRDefault="00E222AA" w:rsidP="00E222A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222AA" w:rsidRPr="00EC5C5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:rsidR="00E222AA" w:rsidRPr="00EB0A35" w:rsidRDefault="00E222AA" w:rsidP="00E222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4,400</w:t>
            </w:r>
          </w:p>
        </w:tc>
        <w:tc>
          <w:tcPr>
            <w:tcW w:w="270" w:type="dxa"/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:rsidR="00E222AA" w:rsidRPr="00EC5C51" w:rsidRDefault="00E222AA" w:rsidP="00E222A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222AA" w:rsidRPr="00EC5C5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:rsidR="00E222AA" w:rsidRPr="00EF13A3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(4,162)</w:t>
            </w:r>
          </w:p>
        </w:tc>
        <w:tc>
          <w:tcPr>
            <w:tcW w:w="270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3,44</w:t>
            </w:r>
            <w:r w:rsidR="00541694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5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6" w:type="dxa"/>
          </w:tcPr>
          <w:p w:rsidR="00E222AA" w:rsidRPr="00D95591" w:rsidRDefault="00E222AA" w:rsidP="004E7B2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4,250</w:t>
            </w:r>
          </w:p>
        </w:tc>
      </w:tr>
      <w:tr w:rsidR="00E222AA" w:rsidRPr="00671549" w:rsidTr="00D81438">
        <w:trPr>
          <w:trHeight w:val="406"/>
        </w:trPr>
        <w:tc>
          <w:tcPr>
            <w:tcW w:w="3780" w:type="dxa"/>
          </w:tcPr>
          <w:p w:rsidR="00E222AA" w:rsidRDefault="00E222AA" w:rsidP="00E22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4" w:type="dxa"/>
            <w:shd w:val="clear" w:color="auto" w:fill="auto"/>
          </w:tcPr>
          <w:p w:rsidR="00E222AA" w:rsidRPr="00EC5C51" w:rsidRDefault="00E222AA" w:rsidP="00E222A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2AA" w:rsidRPr="00EC5C5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E222AA" w:rsidRPr="00EB0A35" w:rsidRDefault="00E222AA" w:rsidP="00E222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bidi="th-TH"/>
              </w:rPr>
              <w:t>(29,47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7B51B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:rsidR="00E222AA" w:rsidRPr="00EC5C51" w:rsidRDefault="00E222AA" w:rsidP="00E222A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2AA" w:rsidRPr="00EC5C5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E222AA" w:rsidRPr="00EF13A3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(29,232)</w:t>
            </w:r>
          </w:p>
        </w:tc>
        <w:tc>
          <w:tcPr>
            <w:tcW w:w="270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</w:tcPr>
          <w:p w:rsidR="00E222AA" w:rsidRPr="000E7EAF" w:rsidRDefault="00E222AA" w:rsidP="00E222A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(29,47</w:t>
            </w:r>
            <w:r w:rsidR="005416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6" w:type="dxa"/>
          </w:tcPr>
          <w:p w:rsidR="00E222AA" w:rsidRPr="000E7EAF" w:rsidRDefault="00E222AA" w:rsidP="004E7B2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(29,232)</w:t>
            </w:r>
          </w:p>
        </w:tc>
      </w:tr>
      <w:tr w:rsidR="004E7B20" w:rsidRPr="00671549" w:rsidTr="00D81438">
        <w:trPr>
          <w:trHeight w:val="347"/>
        </w:trPr>
        <w:tc>
          <w:tcPr>
            <w:tcW w:w="3780" w:type="dxa"/>
          </w:tcPr>
          <w:p w:rsidR="004E7B20" w:rsidRDefault="004E7B20" w:rsidP="00E22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7B20">
              <w:rPr>
                <w:rFonts w:ascii="Angsana New" w:hAnsi="Angsana New" w:cs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4" w:type="dxa"/>
            <w:shd w:val="clear" w:color="auto" w:fill="auto"/>
          </w:tcPr>
          <w:p w:rsidR="004E7B20" w:rsidRPr="00EC5C51" w:rsidRDefault="004E7B20" w:rsidP="00E222A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E7B20" w:rsidRPr="00EC5C51" w:rsidRDefault="004E7B20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4E7B20" w:rsidRPr="007B51BE" w:rsidRDefault="004E7B20" w:rsidP="00E222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(539)</w:t>
            </w:r>
          </w:p>
        </w:tc>
        <w:tc>
          <w:tcPr>
            <w:tcW w:w="270" w:type="dxa"/>
          </w:tcPr>
          <w:p w:rsidR="004E7B20" w:rsidRPr="00D95591" w:rsidRDefault="004E7B20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:rsidR="004E7B20" w:rsidRPr="00EC5C51" w:rsidRDefault="004E7B20" w:rsidP="00E222A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E7B20" w:rsidRPr="00EC5C51" w:rsidRDefault="004E7B20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4E7B20" w:rsidRDefault="004E7B20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E7B20" w:rsidRDefault="004E7B20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:rsidR="004E7B20" w:rsidRDefault="004E7B20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4E7B20" w:rsidRDefault="004E7B20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</w:tcPr>
          <w:p w:rsidR="004E7B20" w:rsidRDefault="004E7B20" w:rsidP="00E222A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:rsidR="004E7B20" w:rsidRDefault="004E7B20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</w:tcPr>
          <w:p w:rsidR="004E7B20" w:rsidRDefault="004E7B20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4E7B20" w:rsidRDefault="004E7B20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6" w:type="dxa"/>
          </w:tcPr>
          <w:p w:rsidR="004E7B20" w:rsidRDefault="004E7B20" w:rsidP="004E7B2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B71E2" w:rsidRPr="00671549" w:rsidTr="00D81438">
        <w:trPr>
          <w:trHeight w:val="406"/>
        </w:trPr>
        <w:tc>
          <w:tcPr>
            <w:tcW w:w="3780" w:type="dxa"/>
          </w:tcPr>
          <w:p w:rsidR="005B71E2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</w:tc>
        <w:tc>
          <w:tcPr>
            <w:tcW w:w="994" w:type="dxa"/>
            <w:shd w:val="clear" w:color="auto" w:fill="auto"/>
          </w:tcPr>
          <w:p w:rsidR="005B71E2" w:rsidRPr="00EC5C51" w:rsidRDefault="005B71E2" w:rsidP="005B71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71E2" w:rsidRPr="00EC5C51" w:rsidRDefault="005B71E2" w:rsidP="005B71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5B71E2" w:rsidRPr="004E7B20" w:rsidRDefault="005B71E2" w:rsidP="005B71E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:rsidR="005B71E2" w:rsidRPr="00D95591" w:rsidRDefault="005B71E2" w:rsidP="005B71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:rsidR="005B71E2" w:rsidRPr="00EC5C51" w:rsidRDefault="005B71E2" w:rsidP="005B71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71E2" w:rsidRPr="00EC5C51" w:rsidRDefault="005B71E2" w:rsidP="005B71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</w:tcPr>
          <w:p w:rsidR="005B71E2" w:rsidRDefault="005B71E2" w:rsidP="00E222A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6" w:type="dxa"/>
          </w:tcPr>
          <w:p w:rsidR="005B71E2" w:rsidRDefault="005B71E2" w:rsidP="004E7B2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E0859" w:rsidRPr="00671549" w:rsidTr="000B3B59">
        <w:trPr>
          <w:trHeight w:val="416"/>
        </w:trPr>
        <w:tc>
          <w:tcPr>
            <w:tcW w:w="3780" w:type="dxa"/>
          </w:tcPr>
          <w:p w:rsidR="005B71E2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994" w:type="dxa"/>
            <w:shd w:val="clear" w:color="auto" w:fill="auto"/>
          </w:tcPr>
          <w:p w:rsidR="005B71E2" w:rsidRPr="00EC5C51" w:rsidRDefault="005B71E2" w:rsidP="005B71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71E2" w:rsidRPr="00EC5C51" w:rsidRDefault="005B71E2" w:rsidP="005B71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5B71E2" w:rsidRPr="00EB0A35" w:rsidRDefault="004E7B20" w:rsidP="005B71E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B71E2" w:rsidRPr="00D95591" w:rsidRDefault="005B71E2" w:rsidP="005B71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:rsidR="005B71E2" w:rsidRPr="00EC5C51" w:rsidRDefault="005B71E2" w:rsidP="005B71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71E2" w:rsidRPr="00EC5C51" w:rsidRDefault="005B71E2" w:rsidP="005B71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B71E2" w:rsidRPr="00F804C9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4,883</w:t>
            </w:r>
          </w:p>
        </w:tc>
        <w:tc>
          <w:tcPr>
            <w:tcW w:w="270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</w:tcPr>
          <w:p w:rsidR="005B71E2" w:rsidRDefault="00041622" w:rsidP="00E222A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</w:tcPr>
          <w:p w:rsidR="005B71E2" w:rsidRDefault="00041622" w:rsidP="004E7B2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E0859" w:rsidRPr="00671549" w:rsidTr="000B3B59">
        <w:trPr>
          <w:trHeight w:val="406"/>
        </w:trPr>
        <w:tc>
          <w:tcPr>
            <w:tcW w:w="3780" w:type="dxa"/>
          </w:tcPr>
          <w:p w:rsidR="005B71E2" w:rsidRDefault="005B71E2" w:rsidP="005B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5B71E2" w:rsidRPr="00EC5C51" w:rsidRDefault="005B71E2" w:rsidP="005B71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71E2" w:rsidRPr="00EC5C51" w:rsidRDefault="005B71E2" w:rsidP="005B71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5B71E2" w:rsidRPr="00EB0A35" w:rsidRDefault="005B71E2" w:rsidP="005B71E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B71E2" w:rsidRPr="00D95591" w:rsidRDefault="005B71E2" w:rsidP="005B71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5B71E2" w:rsidRPr="00EC5C51" w:rsidRDefault="005B71E2" w:rsidP="005B71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71E2" w:rsidRPr="00EC5C51" w:rsidRDefault="005B71E2" w:rsidP="005B71E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B71E2" w:rsidRPr="00F804C9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2,573</w:t>
            </w:r>
          </w:p>
        </w:tc>
        <w:tc>
          <w:tcPr>
            <w:tcW w:w="270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</w:tcPr>
          <w:p w:rsidR="005B71E2" w:rsidRDefault="00E222AA" w:rsidP="00E222A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:rsidR="005B71E2" w:rsidRDefault="005B71E2" w:rsidP="005B71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</w:tcPr>
          <w:p w:rsidR="005B71E2" w:rsidRDefault="00E222AA" w:rsidP="004E7B2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2,573</w:t>
            </w:r>
          </w:p>
        </w:tc>
      </w:tr>
      <w:tr w:rsidR="000E0859" w:rsidRPr="00D95591" w:rsidTr="000B3B59">
        <w:trPr>
          <w:trHeight w:val="426"/>
        </w:trPr>
        <w:tc>
          <w:tcPr>
            <w:tcW w:w="3780" w:type="dxa"/>
          </w:tcPr>
          <w:p w:rsidR="00E222AA" w:rsidRPr="00962D2E" w:rsidRDefault="00E222AA" w:rsidP="00E22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2D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(13)</w:t>
            </w:r>
          </w:p>
        </w:tc>
        <w:tc>
          <w:tcPr>
            <w:tcW w:w="270" w:type="dxa"/>
            <w:shd w:val="clear" w:color="auto" w:fill="auto"/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22AA" w:rsidRPr="00EB0A35" w:rsidRDefault="00E222AA" w:rsidP="00E222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7B51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(45,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941</w:t>
            </w:r>
            <w:r w:rsidRPr="007B51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(214)</w:t>
            </w:r>
          </w:p>
        </w:tc>
        <w:tc>
          <w:tcPr>
            <w:tcW w:w="270" w:type="dxa"/>
            <w:shd w:val="clear" w:color="auto" w:fill="auto"/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(82,182)</w:t>
            </w:r>
          </w:p>
        </w:tc>
        <w:tc>
          <w:tcPr>
            <w:tcW w:w="270" w:type="dxa"/>
          </w:tcPr>
          <w:p w:rsidR="00E222AA" w:rsidRDefault="00E222AA" w:rsidP="00E222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(13)</w:t>
            </w:r>
          </w:p>
        </w:tc>
        <w:tc>
          <w:tcPr>
            <w:tcW w:w="252" w:type="dxa"/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:rsidR="00E222AA" w:rsidRPr="00D95591" w:rsidRDefault="00E222AA" w:rsidP="000416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526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(45</w:t>
            </w:r>
            <w:r w:rsidR="0054169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,941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(104)</w:t>
            </w:r>
          </w:p>
        </w:tc>
        <w:tc>
          <w:tcPr>
            <w:tcW w:w="252" w:type="dxa"/>
          </w:tcPr>
          <w:p w:rsidR="00E222AA" w:rsidRPr="00D95591" w:rsidRDefault="00E222AA" w:rsidP="00E222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:rsidR="00E222AA" w:rsidRPr="00D95591" w:rsidRDefault="00E222AA" w:rsidP="004E7B2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(82,182)</w:t>
            </w:r>
          </w:p>
        </w:tc>
      </w:tr>
    </w:tbl>
    <w:p w:rsidR="00FB79C3" w:rsidRDefault="00FB79C3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5B71E2" w:rsidRDefault="005B71E2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5B71E2" w:rsidRDefault="005B71E2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  <w:sectPr w:rsidR="005B71E2" w:rsidSect="005B71E2">
          <w:headerReference w:type="default" r:id="rId16"/>
          <w:footerReference w:type="default" r:id="rId17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70"/>
        <w:gridCol w:w="1080"/>
        <w:gridCol w:w="270"/>
        <w:gridCol w:w="1080"/>
        <w:gridCol w:w="270"/>
        <w:gridCol w:w="1080"/>
      </w:tblGrid>
      <w:tr w:rsidR="00301D1C" w:rsidRPr="004D2480" w:rsidTr="00080B5D">
        <w:tc>
          <w:tcPr>
            <w:tcW w:w="4122" w:type="dxa"/>
          </w:tcPr>
          <w:p w:rsidR="00301D1C" w:rsidRDefault="00301D1C" w:rsidP="0030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E03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5130" w:type="dxa"/>
            <w:gridSpan w:val="7"/>
          </w:tcPr>
          <w:p w:rsidR="00301D1C" w:rsidRPr="004D2480" w:rsidRDefault="00301D1C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E03E6" w:rsidRPr="004D2480" w:rsidTr="00080B5D">
        <w:tc>
          <w:tcPr>
            <w:tcW w:w="4122" w:type="dxa"/>
          </w:tcPr>
          <w:p w:rsidR="00EE03E6" w:rsidRPr="00301D1C" w:rsidRDefault="006E33EB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4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รวม / </w:t>
            </w:r>
            <w:r w:rsidRPr="004D24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3E6" w:rsidRPr="004D2480" w:rsidTr="00080B5D">
        <w:tc>
          <w:tcPr>
            <w:tcW w:w="4122" w:type="dxa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EE03E6" w:rsidRPr="007B3D24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7B3D2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7B3D24">
              <w:rPr>
                <w:rFonts w:ascii="Angsana New" w:hAnsi="Angsana New" w:cs="Angsana New"/>
                <w:spacing w:val="-6"/>
                <w:sz w:val="30"/>
                <w:szCs w:val="30"/>
              </w:rPr>
              <w:t>(</w:t>
            </w:r>
            <w:r w:rsidRPr="007B3D2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รายจ่าย</w:t>
            </w:r>
            <w:r w:rsidRPr="007B3D24">
              <w:rPr>
                <w:rFonts w:ascii="Angsana New" w:hAnsi="Angsana New" w:cs="Angsana New"/>
                <w:spacing w:val="-6"/>
                <w:sz w:val="30"/>
                <w:szCs w:val="30"/>
              </w:rPr>
              <w:t>)</w:t>
            </w:r>
            <w:r w:rsidRPr="007B3D2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7B3D2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/ </w:t>
            </w:r>
            <w:r w:rsidRPr="007B3D2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E03E6" w:rsidRPr="004D2480" w:rsidTr="00080B5D">
        <w:tc>
          <w:tcPr>
            <w:tcW w:w="4122" w:type="dxa"/>
            <w:shd w:val="clear" w:color="auto" w:fill="auto"/>
          </w:tcPr>
          <w:p w:rsidR="00EE03E6" w:rsidRPr="004D2480" w:rsidRDefault="00EE03E6" w:rsidP="00733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4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D24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E03E6" w:rsidRPr="007B3D24" w:rsidTr="00080B5D">
        <w:tc>
          <w:tcPr>
            <w:tcW w:w="4122" w:type="dxa"/>
            <w:shd w:val="clear" w:color="auto" w:fill="auto"/>
          </w:tcPr>
          <w:p w:rsidR="00EE03E6" w:rsidRPr="004D2480" w:rsidRDefault="00EE03E6" w:rsidP="00733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E03E6" w:rsidRPr="007B3D24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4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B3D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E03E6" w:rsidRPr="007B3D24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B3D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E03E6" w:rsidRPr="004D2480" w:rsidTr="00080B5D">
        <w:tc>
          <w:tcPr>
            <w:tcW w:w="4122" w:type="dxa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EE03E6" w:rsidRPr="004D2480" w:rsidRDefault="00EE03E6" w:rsidP="0073330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D248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41694" w:rsidRPr="004D2480" w:rsidTr="00080B5D">
        <w:tc>
          <w:tcPr>
            <w:tcW w:w="4122" w:type="dxa"/>
          </w:tcPr>
          <w:p w:rsidR="00541694" w:rsidRPr="004D2480" w:rsidRDefault="00541694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130" w:type="dxa"/>
            <w:gridSpan w:val="7"/>
          </w:tcPr>
          <w:p w:rsidR="00541694" w:rsidRPr="004D2480" w:rsidRDefault="00541694" w:rsidP="0073330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E03E6" w:rsidRPr="004D2480" w:rsidTr="00080B5D">
        <w:tc>
          <w:tcPr>
            <w:tcW w:w="4122" w:type="dxa"/>
          </w:tcPr>
          <w:p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3" w:name="_Hlk32954517"/>
            <w:r w:rsidRPr="004D24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:rsidR="00EE03E6" w:rsidRPr="004D2480" w:rsidRDefault="00EE03E6" w:rsidP="0073330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E03E6" w:rsidRPr="004D2480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E03E6" w:rsidRPr="004D2480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E03E6" w:rsidRPr="004D2480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E03E6" w:rsidRPr="004D2480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E03E6" w:rsidRPr="004D2480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E03E6" w:rsidRPr="004D2480" w:rsidRDefault="00EE03E6" w:rsidP="0073330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bookmarkEnd w:id="3"/>
      <w:tr w:rsidR="004A72F9" w:rsidRPr="004D2480" w:rsidTr="00080B5D">
        <w:tc>
          <w:tcPr>
            <w:tcW w:w="4122" w:type="dxa"/>
          </w:tcPr>
          <w:p w:rsidR="004A72F9" w:rsidRPr="004D2480" w:rsidRDefault="004A72F9" w:rsidP="004A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การลด</w:t>
            </w: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:rsidR="004A72F9" w:rsidRPr="004D2480" w:rsidRDefault="004A72F9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1,180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A72F9" w:rsidRPr="004D2480" w:rsidRDefault="004A72F9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72F9">
              <w:rPr>
                <w:rFonts w:ascii="Angsana New" w:hAnsi="Angsana New" w:cs="Angsana New"/>
                <w:sz w:val="30"/>
                <w:szCs w:val="30"/>
                <w:lang w:bidi="th-TH"/>
              </w:rPr>
              <w:t>610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A72F9" w:rsidRPr="004D2480" w:rsidRDefault="00E112F2" w:rsidP="004A72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A72F9" w:rsidRPr="004D2480" w:rsidRDefault="00E112F2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2F2">
              <w:rPr>
                <w:rFonts w:ascii="Angsana New" w:hAnsi="Angsana New" w:cs="Angsana New"/>
                <w:sz w:val="30"/>
                <w:szCs w:val="30"/>
                <w:lang w:bidi="th-TH"/>
              </w:rPr>
              <w:t>1,790</w:t>
            </w:r>
          </w:p>
        </w:tc>
      </w:tr>
      <w:tr w:rsidR="004A72F9" w:rsidTr="00080B5D">
        <w:tc>
          <w:tcPr>
            <w:tcW w:w="4122" w:type="dxa"/>
          </w:tcPr>
          <w:p w:rsidR="004A72F9" w:rsidRDefault="004A72F9" w:rsidP="004A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:rsidR="004A72F9" w:rsidRDefault="004A72F9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21,938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A72F9" w:rsidRDefault="00E112F2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72F9">
              <w:rPr>
                <w:rFonts w:ascii="Angsana New" w:hAnsi="Angsana New" w:cs="Angsana New"/>
                <w:sz w:val="30"/>
                <w:szCs w:val="30"/>
                <w:lang w:bidi="th-TH"/>
              </w:rPr>
              <w:t>(2,106)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A72F9" w:rsidRPr="004D2480" w:rsidRDefault="00E112F2" w:rsidP="004A72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A72F9" w:rsidRDefault="00E112F2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2F2">
              <w:rPr>
                <w:rFonts w:ascii="Angsana New" w:hAnsi="Angsana New" w:cs="Angsana New"/>
                <w:sz w:val="30"/>
                <w:szCs w:val="30"/>
                <w:lang w:bidi="th-TH"/>
              </w:rPr>
              <w:t>19,832</w:t>
            </w:r>
          </w:p>
        </w:tc>
      </w:tr>
      <w:tr w:rsidR="004A72F9" w:rsidTr="00080B5D">
        <w:tc>
          <w:tcPr>
            <w:tcW w:w="4122" w:type="dxa"/>
          </w:tcPr>
          <w:p w:rsidR="004A72F9" w:rsidRDefault="004A72F9" w:rsidP="004A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ขาดทุนจากการด้อยค่าเงินลงทุนในการร่วมค้า</w:t>
            </w:r>
          </w:p>
        </w:tc>
        <w:tc>
          <w:tcPr>
            <w:tcW w:w="1080" w:type="dxa"/>
            <w:shd w:val="clear" w:color="auto" w:fill="auto"/>
          </w:tcPr>
          <w:p w:rsidR="004A72F9" w:rsidRDefault="004A72F9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88,800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A72F9" w:rsidRDefault="00E112F2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2F2">
              <w:rPr>
                <w:rFonts w:ascii="Angsana New" w:hAnsi="Angsana New" w:cs="Angsana New"/>
                <w:sz w:val="30"/>
                <w:szCs w:val="30"/>
                <w:lang w:bidi="th-TH"/>
              </w:rPr>
              <w:t>7,520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A72F9" w:rsidRDefault="00E112F2" w:rsidP="004A72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A72F9" w:rsidRDefault="00E112F2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2F2">
              <w:rPr>
                <w:rFonts w:ascii="Angsana New" w:hAnsi="Angsana New" w:cs="Angsana New"/>
                <w:sz w:val="30"/>
                <w:szCs w:val="30"/>
                <w:lang w:bidi="th-TH"/>
              </w:rPr>
              <w:t>96,320</w:t>
            </w:r>
          </w:p>
        </w:tc>
      </w:tr>
      <w:tr w:rsidR="004A72F9" w:rsidRPr="003C47A5" w:rsidTr="00080B5D">
        <w:tc>
          <w:tcPr>
            <w:tcW w:w="4122" w:type="dxa"/>
          </w:tcPr>
          <w:p w:rsidR="004A72F9" w:rsidRPr="004D2480" w:rsidRDefault="004A72F9" w:rsidP="004A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:rsidR="004A72F9" w:rsidRPr="003C47A5" w:rsidRDefault="004A72F9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5,873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A72F9" w:rsidRPr="00BA5859" w:rsidRDefault="00541694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1,478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A72F9" w:rsidRPr="004D2480" w:rsidRDefault="00E112F2" w:rsidP="004A72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2F2">
              <w:rPr>
                <w:rFonts w:ascii="Angsana New" w:hAnsi="Angsana New" w:cs="Angsana New"/>
                <w:sz w:val="30"/>
                <w:szCs w:val="30"/>
                <w:lang w:bidi="th-TH"/>
              </w:rPr>
              <w:t>(70)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A72F9" w:rsidRPr="003C47A5" w:rsidRDefault="00827A0A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7,281</w:t>
            </w:r>
          </w:p>
        </w:tc>
      </w:tr>
      <w:tr w:rsidR="004A72F9" w:rsidRPr="003C47A5" w:rsidTr="00080B5D">
        <w:tc>
          <w:tcPr>
            <w:tcW w:w="4122" w:type="dxa"/>
          </w:tcPr>
          <w:p w:rsidR="004A72F9" w:rsidRDefault="004A72F9" w:rsidP="004A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ยอดขาดทุนทางภาษียกไป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A72F9" w:rsidRPr="003C47A5" w:rsidRDefault="004A72F9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60,722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A72F9" w:rsidRDefault="003A4842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48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38,43</w:t>
            </w:r>
            <w:r w:rsidR="00827A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A72F9" w:rsidRPr="004D2480" w:rsidRDefault="00E112F2" w:rsidP="004A72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A72F9" w:rsidRPr="003C47A5" w:rsidRDefault="00E112F2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1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99,16</w:t>
            </w:r>
            <w:r w:rsidR="00827A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A72F9" w:rsidRPr="004D2480" w:rsidTr="00080B5D">
        <w:tc>
          <w:tcPr>
            <w:tcW w:w="4122" w:type="dxa"/>
          </w:tcPr>
          <w:p w:rsidR="004A72F9" w:rsidRPr="004D2480" w:rsidRDefault="004A72F9" w:rsidP="004A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4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72F9" w:rsidRPr="006762A0" w:rsidRDefault="004A72F9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178,5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72F9" w:rsidRPr="004D2480" w:rsidRDefault="003A4842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A48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827A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,941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72F9" w:rsidRPr="004D2480" w:rsidRDefault="00E112F2" w:rsidP="004A72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12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(70)</w:t>
            </w:r>
          </w:p>
        </w:tc>
        <w:tc>
          <w:tcPr>
            <w:tcW w:w="270" w:type="dxa"/>
            <w:shd w:val="clear" w:color="auto" w:fill="auto"/>
          </w:tcPr>
          <w:p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72F9" w:rsidRPr="006762A0" w:rsidRDefault="00E112F2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11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827A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4,384</w:t>
            </w:r>
          </w:p>
        </w:tc>
      </w:tr>
    </w:tbl>
    <w:p w:rsidR="00DF48E6" w:rsidRDefault="00DF48E6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22"/>
        <w:gridCol w:w="18"/>
        <w:gridCol w:w="1062"/>
        <w:gridCol w:w="270"/>
        <w:gridCol w:w="1080"/>
        <w:gridCol w:w="270"/>
        <w:gridCol w:w="1080"/>
        <w:gridCol w:w="270"/>
        <w:gridCol w:w="1080"/>
      </w:tblGrid>
      <w:tr w:rsidR="00C832F4" w:rsidRPr="004D2480" w:rsidTr="00080B5D">
        <w:tc>
          <w:tcPr>
            <w:tcW w:w="4140" w:type="dxa"/>
            <w:gridSpan w:val="2"/>
          </w:tcPr>
          <w:p w:rsidR="00C832F4" w:rsidRPr="004D2480" w:rsidRDefault="00827A0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062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01D1C" w:rsidRPr="004D2480" w:rsidTr="005E53BC">
        <w:tc>
          <w:tcPr>
            <w:tcW w:w="4122" w:type="dxa"/>
          </w:tcPr>
          <w:p w:rsidR="00301D1C" w:rsidRPr="004D2480" w:rsidRDefault="00301D1C" w:rsidP="005E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24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01D1C" w:rsidRPr="004D2480" w:rsidRDefault="00301D1C" w:rsidP="005E53B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1D1C" w:rsidRPr="004D2480" w:rsidRDefault="00301D1C" w:rsidP="005E53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301D1C" w:rsidRPr="004D2480" w:rsidRDefault="00301D1C" w:rsidP="005E53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1D1C" w:rsidRPr="004D2480" w:rsidRDefault="00301D1C" w:rsidP="005E53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301D1C" w:rsidRPr="004D2480" w:rsidRDefault="00301D1C" w:rsidP="005E53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1D1C" w:rsidRPr="004D2480" w:rsidRDefault="00301D1C" w:rsidP="005E53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301D1C" w:rsidRPr="004D2480" w:rsidRDefault="00301D1C" w:rsidP="005E53B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832F4" w:rsidRPr="004D2480" w:rsidTr="00080B5D">
        <w:tc>
          <w:tcPr>
            <w:tcW w:w="4140" w:type="dxa"/>
            <w:gridSpan w:val="2"/>
          </w:tcPr>
          <w:p w:rsidR="00C832F4" w:rsidRPr="004D2480" w:rsidRDefault="00C832F4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การลด</w:t>
            </w: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062" w:type="dxa"/>
            <w:shd w:val="clear" w:color="auto" w:fill="auto"/>
          </w:tcPr>
          <w:p w:rsidR="00C832F4" w:rsidRPr="00080B5D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0B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1,050</w:t>
            </w: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832F4" w:rsidRPr="00080B5D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0B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832F4" w:rsidRPr="00080B5D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0B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1,180</w:t>
            </w:r>
          </w:p>
        </w:tc>
      </w:tr>
      <w:tr w:rsidR="00C832F4" w:rsidTr="00080B5D">
        <w:tc>
          <w:tcPr>
            <w:tcW w:w="4140" w:type="dxa"/>
            <w:gridSpan w:val="2"/>
          </w:tcPr>
          <w:p w:rsidR="00C832F4" w:rsidRDefault="00C832F4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62" w:type="dxa"/>
            <w:shd w:val="clear" w:color="auto" w:fill="auto"/>
          </w:tcPr>
          <w:p w:rsidR="00C832F4" w:rsidRPr="00080B5D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0B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25,422</w:t>
            </w: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832F4" w:rsidRPr="00080B5D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(3,484)</w:t>
            </w: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832F4" w:rsidRPr="00080B5D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0B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21,938</w:t>
            </w:r>
          </w:p>
        </w:tc>
      </w:tr>
      <w:tr w:rsidR="00C832F4" w:rsidTr="00080B5D">
        <w:tc>
          <w:tcPr>
            <w:tcW w:w="4140" w:type="dxa"/>
            <w:gridSpan w:val="2"/>
          </w:tcPr>
          <w:p w:rsidR="00C832F4" w:rsidRDefault="00C832F4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ขาดทุนจากการด้อยค่าเงินลงทุนในการร่วมค้า</w:t>
            </w:r>
          </w:p>
        </w:tc>
        <w:tc>
          <w:tcPr>
            <w:tcW w:w="1062" w:type="dxa"/>
            <w:shd w:val="clear" w:color="auto" w:fill="auto"/>
          </w:tcPr>
          <w:p w:rsidR="00C832F4" w:rsidRPr="00080B5D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0B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62,200</w:t>
            </w: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832F4" w:rsidRPr="00080B5D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0B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26,600</w:t>
            </w: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832F4" w:rsidRDefault="00C832F4" w:rsidP="007333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832F4" w:rsidRPr="00080B5D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0B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88,800</w:t>
            </w:r>
          </w:p>
        </w:tc>
      </w:tr>
      <w:tr w:rsidR="00C832F4" w:rsidRPr="003C47A5" w:rsidTr="00080B5D">
        <w:tc>
          <w:tcPr>
            <w:tcW w:w="4140" w:type="dxa"/>
            <w:gridSpan w:val="2"/>
          </w:tcPr>
          <w:p w:rsidR="00C832F4" w:rsidRPr="004D2480" w:rsidRDefault="00C832F4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62" w:type="dxa"/>
            <w:shd w:val="clear" w:color="auto" w:fill="auto"/>
          </w:tcPr>
          <w:p w:rsidR="00C832F4" w:rsidRPr="003C47A5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5,957</w:t>
            </w: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832F4" w:rsidRPr="00BA5859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(871)</w:t>
            </w: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832F4" w:rsidRPr="003C47A5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5,873</w:t>
            </w:r>
          </w:p>
        </w:tc>
      </w:tr>
      <w:tr w:rsidR="00C832F4" w:rsidRPr="003C47A5" w:rsidTr="00080B5D">
        <w:tc>
          <w:tcPr>
            <w:tcW w:w="4140" w:type="dxa"/>
            <w:gridSpan w:val="2"/>
          </w:tcPr>
          <w:p w:rsidR="00C832F4" w:rsidRDefault="00C832F4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ยอดขาดทุนทางภาษียกไป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C832F4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832F4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60,722</w:t>
            </w: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832F4" w:rsidRPr="003C47A5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60,722</w:t>
            </w:r>
          </w:p>
        </w:tc>
      </w:tr>
      <w:tr w:rsidR="00C832F4" w:rsidRPr="004D2480" w:rsidTr="00080B5D">
        <w:tc>
          <w:tcPr>
            <w:tcW w:w="4140" w:type="dxa"/>
            <w:gridSpan w:val="2"/>
          </w:tcPr>
          <w:p w:rsidR="00C832F4" w:rsidRPr="004D2480" w:rsidRDefault="00C832F4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4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32F4" w:rsidRPr="00080B5D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80B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94,629</w:t>
            </w:r>
          </w:p>
        </w:tc>
        <w:tc>
          <w:tcPr>
            <w:tcW w:w="270" w:type="dxa"/>
            <w:shd w:val="clear" w:color="auto" w:fill="auto"/>
          </w:tcPr>
          <w:p w:rsidR="00C832F4" w:rsidRPr="00080B5D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32F4" w:rsidRPr="00080B5D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80B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84,755</w:t>
            </w:r>
          </w:p>
        </w:tc>
        <w:tc>
          <w:tcPr>
            <w:tcW w:w="270" w:type="dxa"/>
            <w:shd w:val="clear" w:color="auto" w:fill="auto"/>
          </w:tcPr>
          <w:p w:rsidR="00C832F4" w:rsidRPr="00080B5D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32F4" w:rsidRPr="00080B5D" w:rsidRDefault="00C832F4" w:rsidP="007333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80B5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(871)</w:t>
            </w:r>
          </w:p>
        </w:tc>
        <w:tc>
          <w:tcPr>
            <w:tcW w:w="270" w:type="dxa"/>
            <w:shd w:val="clear" w:color="auto" w:fill="auto"/>
          </w:tcPr>
          <w:p w:rsidR="00C832F4" w:rsidRPr="00080B5D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32F4" w:rsidRPr="00080B5D" w:rsidRDefault="00C832F4" w:rsidP="00080B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80B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178,513</w:t>
            </w:r>
          </w:p>
        </w:tc>
      </w:tr>
    </w:tbl>
    <w:p w:rsidR="00C832F4" w:rsidRDefault="00C832F4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832F4" w:rsidRDefault="00C832F4" w:rsidP="00C8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26C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ณ วันที่ </w:t>
      </w:r>
      <w:r w:rsidRPr="00CF26CC">
        <w:rPr>
          <w:rFonts w:ascii="Angsana New" w:hAnsi="Angsana New" w:cs="Angsana New"/>
          <w:sz w:val="30"/>
          <w:szCs w:val="30"/>
        </w:rPr>
        <w:t xml:space="preserve">31 </w:t>
      </w:r>
      <w:r w:rsidRPr="00CF26C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F26CC">
        <w:rPr>
          <w:rFonts w:ascii="Angsana New" w:hAnsi="Angsana New" w:cs="Angsana New"/>
          <w:sz w:val="30"/>
          <w:szCs w:val="30"/>
        </w:rPr>
        <w:t xml:space="preserve">2562 </w:t>
      </w:r>
      <w:r w:rsidRPr="00CF26CC">
        <w:rPr>
          <w:rFonts w:ascii="Angsana New" w:hAnsi="Angsana New" w:cs="Angsana New" w:hint="cs"/>
          <w:sz w:val="30"/>
          <w:szCs w:val="30"/>
          <w:cs/>
        </w:rPr>
        <w:t>กลุ่มบริษัทมีขาดทุนทางภาษี</w:t>
      </w:r>
      <w:r w:rsidR="00CF26CC" w:rsidRPr="00CF26CC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CF26CC" w:rsidRPr="00CF26CC">
        <w:rPr>
          <w:rFonts w:ascii="Angsana New" w:hAnsi="Angsana New" w:cs="Angsana New"/>
          <w:sz w:val="30"/>
          <w:szCs w:val="30"/>
        </w:rPr>
        <w:t xml:space="preserve">78.8 </w:t>
      </w:r>
      <w:r w:rsidR="00CF26CC" w:rsidRPr="00CF26C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CF26CC" w:rsidRPr="00CF26CC">
        <w:rPr>
          <w:rFonts w:ascii="Angsana New" w:hAnsi="Angsana New" w:cs="Angsana New"/>
          <w:i/>
          <w:iCs/>
          <w:sz w:val="30"/>
          <w:szCs w:val="30"/>
        </w:rPr>
        <w:t>(2561: 81.</w:t>
      </w:r>
      <w:r w:rsidR="008B52B4">
        <w:rPr>
          <w:rFonts w:ascii="Angsana New" w:hAnsi="Angsana New" w:cs="Angsana New"/>
          <w:i/>
          <w:iCs/>
          <w:sz w:val="30"/>
          <w:szCs w:val="30"/>
        </w:rPr>
        <w:t>5</w:t>
      </w:r>
      <w:r w:rsidR="00CF26CC" w:rsidRPr="00CF26C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F26CC" w:rsidRPr="00CF26C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CF26CC" w:rsidRPr="00CF26CC">
        <w:rPr>
          <w:rFonts w:ascii="Angsana New" w:hAnsi="Angsana New" w:cs="Angsana New"/>
          <w:i/>
          <w:iCs/>
          <w:sz w:val="30"/>
          <w:szCs w:val="30"/>
        </w:rPr>
        <w:t>)</w:t>
      </w:r>
      <w:r w:rsidR="00CF26CC" w:rsidRPr="00CF26CC">
        <w:rPr>
          <w:rFonts w:ascii="Angsana New" w:hAnsi="Angsana New" w:cs="Angsana New"/>
          <w:sz w:val="30"/>
          <w:szCs w:val="30"/>
        </w:rPr>
        <w:t xml:space="preserve"> </w:t>
      </w:r>
      <w:r w:rsidRPr="00CF26CC">
        <w:rPr>
          <w:rFonts w:ascii="Angsana New" w:hAnsi="Angsana New" w:cs="Angsana New" w:hint="cs"/>
          <w:sz w:val="30"/>
          <w:szCs w:val="30"/>
          <w:cs/>
        </w:rPr>
        <w:t>ที่ยังไม่ได้ใช้ซึ่งยังไม่ได้รับรู้รายการดังกล่าวเป็นสินทรัพย์ภาษีเงินได้รอตัดบัญชี</w:t>
      </w:r>
      <w:r w:rsidRPr="00CF26CC">
        <w:rPr>
          <w:rFonts w:ascii="Angsana New" w:hAnsi="Angsana New" w:cs="Angsana New"/>
          <w:sz w:val="30"/>
          <w:szCs w:val="30"/>
        </w:rPr>
        <w:t xml:space="preserve"> </w:t>
      </w:r>
      <w:r w:rsidRPr="00CF26CC">
        <w:rPr>
          <w:rFonts w:ascii="Angsana New" w:hAnsi="Angsana New" w:cs="Angsana New" w:hint="cs"/>
          <w:sz w:val="30"/>
          <w:szCs w:val="30"/>
          <w:cs/>
        </w:rPr>
        <w:t>เนื่องจากความไม่แน่นอนที่จะใช้ประโยชน์ทางภาษีจากรายการดังกล่าวในอนาคต</w:t>
      </w:r>
    </w:p>
    <w:p w:rsidR="00AE4C86" w:rsidRDefault="00AE4C86" w:rsidP="00C8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D0B43" w:rsidRDefault="009D0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:rsidR="008443B9" w:rsidRPr="0003380D" w:rsidRDefault="008443B9" w:rsidP="00070B2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3380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กำไรต่อหุ้น</w:t>
      </w:r>
      <w:r w:rsidR="00176837" w:rsidRPr="0003380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:rsidR="008443B9" w:rsidRPr="00E41BF5" w:rsidRDefault="008443B9" w:rsidP="008443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4"/>
        <w:gridCol w:w="1123"/>
      </w:tblGrid>
      <w:tr w:rsidR="003B490F" w:rsidRPr="00E41BF5" w:rsidTr="00CE3E79">
        <w:trPr>
          <w:tblHeader/>
        </w:trPr>
        <w:tc>
          <w:tcPr>
            <w:tcW w:w="3780" w:type="dxa"/>
          </w:tcPr>
          <w:p w:rsidR="003B490F" w:rsidRPr="00E41BF5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3B490F" w:rsidRPr="00E41BF5" w:rsidRDefault="003B490F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B490F" w:rsidRPr="00E41BF5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3B490F" w:rsidRPr="00E41BF5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E41BF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517" w:rsidRPr="00E41BF5" w:rsidTr="00CE3E79">
        <w:trPr>
          <w:tblHeader/>
        </w:trPr>
        <w:tc>
          <w:tcPr>
            <w:tcW w:w="3780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4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14517" w:rsidRPr="00E41BF5" w:rsidTr="00CE3E79">
        <w:trPr>
          <w:tblHeader/>
        </w:trPr>
        <w:tc>
          <w:tcPr>
            <w:tcW w:w="3780" w:type="dxa"/>
          </w:tcPr>
          <w:p w:rsidR="00114517" w:rsidRPr="00E41BF5" w:rsidRDefault="00114517" w:rsidP="00114517">
            <w:pPr>
              <w:pStyle w:val="Heading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14517" w:rsidRPr="00E41BF5" w:rsidTr="00CE3E79">
        <w:tc>
          <w:tcPr>
            <w:tcW w:w="3780" w:type="dxa"/>
          </w:tcPr>
          <w:p w:rsidR="00114517" w:rsidRPr="00E41BF5" w:rsidRDefault="00114517" w:rsidP="00114517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 </w:t>
            </w:r>
          </w:p>
        </w:tc>
        <w:tc>
          <w:tcPr>
            <w:tcW w:w="1170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4517" w:rsidRPr="00E41BF5" w:rsidTr="00CE3E79">
        <w:tc>
          <w:tcPr>
            <w:tcW w:w="3780" w:type="dxa"/>
          </w:tcPr>
          <w:p w:rsidR="00114517" w:rsidRPr="00E41BF5" w:rsidRDefault="00114517" w:rsidP="0011451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14517" w:rsidRPr="00BE35D2" w:rsidRDefault="009D0B43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35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407,451</w:t>
            </w:r>
          </w:p>
        </w:tc>
        <w:tc>
          <w:tcPr>
            <w:tcW w:w="270" w:type="dxa"/>
          </w:tcPr>
          <w:p w:rsidR="00114517" w:rsidRPr="00BE35D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14517" w:rsidRPr="00BE35D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35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43,841</w:t>
            </w:r>
          </w:p>
        </w:tc>
        <w:tc>
          <w:tcPr>
            <w:tcW w:w="270" w:type="dxa"/>
          </w:tcPr>
          <w:p w:rsidR="00114517" w:rsidRPr="00BE35D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114517" w:rsidRPr="00BE35D2" w:rsidRDefault="009D0B43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35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401,707</w:t>
            </w:r>
          </w:p>
        </w:tc>
        <w:tc>
          <w:tcPr>
            <w:tcW w:w="274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3,154</w:t>
            </w:r>
          </w:p>
        </w:tc>
      </w:tr>
      <w:tr w:rsidR="00114517" w:rsidRPr="00E41BF5" w:rsidTr="00CE3E79">
        <w:trPr>
          <w:trHeight w:val="89"/>
        </w:trPr>
        <w:tc>
          <w:tcPr>
            <w:tcW w:w="3780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14517" w:rsidRPr="00E41BF5" w:rsidTr="00CE3E79">
        <w:tc>
          <w:tcPr>
            <w:tcW w:w="3780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E41BF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70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4517" w:rsidRPr="00E41BF5" w:rsidTr="00CE3E79">
        <w:tc>
          <w:tcPr>
            <w:tcW w:w="3780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14517" w:rsidRPr="00E41BF5" w:rsidRDefault="007571DC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114517" w:rsidRPr="00E41BF5" w:rsidRDefault="007571DC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4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</w:tr>
      <w:tr w:rsidR="00114517" w:rsidRPr="00E41BF5" w:rsidTr="00CE3E79">
        <w:tc>
          <w:tcPr>
            <w:tcW w:w="3780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4517" w:rsidRPr="00E41BF5" w:rsidTr="00CE3E79">
        <w:tc>
          <w:tcPr>
            <w:tcW w:w="3780" w:type="dxa"/>
          </w:tcPr>
          <w:p w:rsidR="00114517" w:rsidRPr="00E41BF5" w:rsidRDefault="00114517" w:rsidP="00114517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41BF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14517" w:rsidRPr="00E41BF5" w:rsidRDefault="00070CA6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0.31</w:t>
            </w:r>
          </w:p>
        </w:tc>
        <w:tc>
          <w:tcPr>
            <w:tcW w:w="270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114517" w:rsidRPr="00E41BF5" w:rsidRDefault="00DE3726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0.31</w:t>
            </w:r>
          </w:p>
        </w:tc>
        <w:tc>
          <w:tcPr>
            <w:tcW w:w="274" w:type="dxa"/>
          </w:tcPr>
          <w:p w:rsidR="00114517" w:rsidRPr="00E41BF5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114517" w:rsidRPr="00E41BF5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0.00</w:t>
            </w:r>
          </w:p>
        </w:tc>
      </w:tr>
    </w:tbl>
    <w:p w:rsidR="00B40EAF" w:rsidRPr="00E41BF5" w:rsidRDefault="00B40EAF" w:rsidP="00B40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7920"/>
        </w:tabs>
        <w:spacing w:line="26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D31312" w:rsidRPr="00E41BF5" w:rsidRDefault="00D31312" w:rsidP="00070B2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7920"/>
        </w:tabs>
        <w:spacing w:line="260" w:lineRule="atLeast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41BF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เงินปันผล</w:t>
      </w:r>
    </w:p>
    <w:p w:rsidR="005D40B6" w:rsidRPr="00E41BF5" w:rsidRDefault="005D40B6" w:rsidP="00FD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B2766" w:rsidRPr="00E41BF5" w:rsidRDefault="00BB2766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41BF5"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:rsidR="00BB2766" w:rsidRPr="00E41BF5" w:rsidRDefault="00BB2766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06" w:type="dxa"/>
        <w:tblInd w:w="450" w:type="dxa"/>
        <w:tblLook w:val="04A0" w:firstRow="1" w:lastRow="0" w:firstColumn="1" w:lastColumn="0" w:noHBand="0" w:noVBand="1"/>
      </w:tblPr>
      <w:tblGrid>
        <w:gridCol w:w="3078"/>
        <w:gridCol w:w="1620"/>
        <w:gridCol w:w="1800"/>
        <w:gridCol w:w="1278"/>
        <w:gridCol w:w="236"/>
        <w:gridCol w:w="1294"/>
      </w:tblGrid>
      <w:tr w:rsidR="001C6D7A" w:rsidRPr="00E41BF5" w:rsidTr="001C6D7A">
        <w:tc>
          <w:tcPr>
            <w:tcW w:w="3078" w:type="dxa"/>
            <w:shd w:val="clear" w:color="auto" w:fill="auto"/>
            <w:vAlign w:val="bottom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BB2766" w:rsidRPr="00E41BF5" w:rsidDel="00D43E7A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1C6D7A" w:rsidRPr="00E41BF5" w:rsidTr="001C6D7A">
        <w:tc>
          <w:tcPr>
            <w:tcW w:w="3078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6F0F54" w:rsidRPr="00E41B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41B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6D7A" w:rsidRPr="00E41BF5" w:rsidTr="001C6D7A">
        <w:tc>
          <w:tcPr>
            <w:tcW w:w="3078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E41BF5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1C6D7A" w:rsidRPr="00E41BF5" w:rsidTr="001C6D7A">
        <w:tc>
          <w:tcPr>
            <w:tcW w:w="3078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  <w:r w:rsidRPr="00E41BF5">
              <w:rPr>
                <w:rFonts w:ascii="Angsana New" w:hAnsi="Angsana New" w:cs="Angsana New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620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E41BF5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E41BF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41BF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 w:rsidRPr="00E41BF5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E41BF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41BF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  <w:r w:rsidR="006F0F54"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</w:tr>
      <w:tr w:rsidR="001C6D7A" w:rsidRPr="00E41BF5" w:rsidTr="001C6D7A">
        <w:tc>
          <w:tcPr>
            <w:tcW w:w="3078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</w:tr>
      <w:tr w:rsidR="001C6D7A" w:rsidRPr="00E41BF5" w:rsidTr="001C6D7A">
        <w:tc>
          <w:tcPr>
            <w:tcW w:w="3078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E41BF5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</w:tr>
      <w:tr w:rsidR="001C6D7A" w:rsidRPr="00E41BF5" w:rsidTr="001C6D7A">
        <w:tc>
          <w:tcPr>
            <w:tcW w:w="3078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  <w:r w:rsidRPr="00E41BF5">
              <w:rPr>
                <w:rFonts w:ascii="Angsana New" w:hAnsi="Angsana New" w:cs="Angsana New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620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E41BF5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E41BF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41BF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0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E41BF5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E41BF5">
              <w:rPr>
                <w:rFonts w:ascii="Angsana New" w:hAnsi="Angsana New" w:cs="Angsana New"/>
                <w:sz w:val="30"/>
                <w:szCs w:val="30"/>
              </w:rPr>
              <w:t xml:space="preserve"> 2561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236" w:type="dxa"/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195</w:t>
            </w:r>
            <w:r w:rsidR="006F0F54"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</w:tr>
    </w:tbl>
    <w:p w:rsidR="00E25327" w:rsidRPr="00E41BF5" w:rsidRDefault="00E25327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E41BF5" w:rsidRDefault="00E41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:rsidR="00635170" w:rsidRPr="00EF13A3" w:rsidRDefault="00635170" w:rsidP="00070B2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F13A3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635170" w:rsidRPr="00EF13A3" w:rsidRDefault="00635170" w:rsidP="00635170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635170" w:rsidRPr="00EF13A3" w:rsidRDefault="009B76DC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13A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9B76DC" w:rsidRPr="00EF13A3" w:rsidRDefault="009B76DC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9B76DC" w:rsidRDefault="0000562C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9B76DC" w:rsidRPr="00EF13A3">
        <w:rPr>
          <w:rFonts w:ascii="Angsana New" w:hAnsi="Angsana New" w:hint="cs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9B76DC" w:rsidRPr="00EF13A3">
        <w:rPr>
          <w:rFonts w:ascii="Angsana New" w:hAnsi="Angsana New" w:hint="cs"/>
          <w:sz w:val="30"/>
          <w:szCs w:val="30"/>
          <w:cs/>
        </w:rPr>
        <w:t>บริษัทไ</w:t>
      </w:r>
      <w:r w:rsidR="002A4C7C">
        <w:rPr>
          <w:rFonts w:ascii="Angsana New" w:hAnsi="Angsana New" w:hint="cs"/>
          <w:sz w:val="30"/>
          <w:szCs w:val="30"/>
          <w:cs/>
        </w:rPr>
        <w:t>ม่มีการถือหรือออกตราสารอนุพันธ์</w:t>
      </w:r>
      <w:r w:rsidR="009B76DC" w:rsidRPr="00EF13A3">
        <w:rPr>
          <w:rFonts w:ascii="Angsana New" w:hAnsi="Angsana New" w:hint="cs"/>
          <w:sz w:val="30"/>
          <w:szCs w:val="30"/>
          <w:cs/>
        </w:rPr>
        <w:t>เพื่อการเก็งกำไรหรือการค้า</w:t>
      </w:r>
    </w:p>
    <w:p w:rsidR="00E25327" w:rsidRDefault="00E25327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9B76DC" w:rsidRPr="00EF13A3" w:rsidRDefault="00D15644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EF13A3">
        <w:rPr>
          <w:rFonts w:ascii="Angsana New" w:hAnsi="Angsana New" w:hint="cs"/>
          <w:sz w:val="30"/>
          <w:szCs w:val="30"/>
          <w:cs/>
        </w:rPr>
        <w:t>การจัดการความเสี่ยงเป็นส่วนที่สำคัญของธุรกิจของ</w:t>
      </w:r>
      <w:r w:rsidR="0000562C">
        <w:rPr>
          <w:rFonts w:ascii="Angsana New" w:hAnsi="Angsana New" w:hint="cs"/>
          <w:sz w:val="30"/>
          <w:szCs w:val="30"/>
          <w:cs/>
        </w:rPr>
        <w:t>กลุ่ม</w:t>
      </w:r>
      <w:r w:rsidRPr="00EF13A3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00562C">
        <w:rPr>
          <w:rFonts w:ascii="Angsana New" w:hAnsi="Angsana New" w:hint="cs"/>
          <w:sz w:val="30"/>
          <w:szCs w:val="30"/>
          <w:cs/>
        </w:rPr>
        <w:t>กลุ่ม</w:t>
      </w:r>
      <w:r w:rsidRPr="00EF13A3">
        <w:rPr>
          <w:rFonts w:ascii="Angsana New" w:hAnsi="Angsana New" w:hint="cs"/>
          <w:sz w:val="30"/>
          <w:szCs w:val="30"/>
          <w:cs/>
        </w:rPr>
        <w:t>บริษัทม</w:t>
      </w:r>
      <w:r w:rsidR="004B2794" w:rsidRPr="00EF13A3">
        <w:rPr>
          <w:rFonts w:ascii="Angsana New" w:hAnsi="Angsana New" w:hint="cs"/>
          <w:sz w:val="30"/>
          <w:szCs w:val="30"/>
          <w:cs/>
        </w:rPr>
        <w:t>ี</w:t>
      </w:r>
      <w:r w:rsidRPr="00EF13A3">
        <w:rPr>
          <w:rFonts w:ascii="Angsana New" w:hAnsi="Angsana New" w:hint="cs"/>
          <w:sz w:val="30"/>
          <w:szCs w:val="30"/>
          <w:cs/>
        </w:rPr>
        <w:t>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</w:t>
      </w:r>
      <w:r w:rsidR="0000562C">
        <w:rPr>
          <w:rFonts w:ascii="Angsana New" w:hAnsi="Angsana New" w:hint="cs"/>
          <w:sz w:val="30"/>
          <w:szCs w:val="30"/>
          <w:cs/>
        </w:rPr>
        <w:t>กลุ่ม</w:t>
      </w:r>
      <w:r w:rsidRPr="00EF13A3">
        <w:rPr>
          <w:rFonts w:ascii="Angsana New" w:hAnsi="Angsana New" w:hint="cs"/>
          <w:sz w:val="30"/>
          <w:szCs w:val="30"/>
          <w:cs/>
        </w:rPr>
        <w:t>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6F0F54" w:rsidRDefault="006F0F54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D15644" w:rsidRPr="00EF13A3" w:rsidRDefault="00D15644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13A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D15644" w:rsidRPr="00EF13A3" w:rsidRDefault="00D15644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D15644" w:rsidRPr="00EF13A3" w:rsidRDefault="00D15644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EF13A3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DE6F11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EF13A3">
        <w:rPr>
          <w:rFonts w:ascii="Angsana New" w:hAnsi="Angsana New" w:hint="cs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</w:t>
      </w:r>
      <w:r w:rsidR="0000562C">
        <w:rPr>
          <w:rFonts w:ascii="Angsana New" w:hAnsi="Angsana New" w:hint="cs"/>
          <w:sz w:val="30"/>
          <w:szCs w:val="30"/>
          <w:cs/>
        </w:rPr>
        <w:t>กลุ่ม</w:t>
      </w:r>
      <w:r w:rsidRPr="00EF13A3">
        <w:rPr>
          <w:rFonts w:ascii="Angsana New" w:hAnsi="Angsana New" w:hint="cs"/>
          <w:sz w:val="30"/>
          <w:szCs w:val="30"/>
          <w:cs/>
        </w:rPr>
        <w:t>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:rsidR="009E79CA" w:rsidRPr="00EF13A3" w:rsidRDefault="009E79CA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D15644" w:rsidRPr="00EF13A3" w:rsidRDefault="00D15644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13A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D15644" w:rsidRPr="00EF13A3" w:rsidRDefault="00D15644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FD1799" w:rsidRDefault="00D15644" w:rsidP="000A431A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EF13A3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</w:t>
      </w:r>
      <w:r w:rsidR="00D9532E">
        <w:rPr>
          <w:rFonts w:ascii="Angsana New" w:hAnsi="Angsana New"/>
          <w:sz w:val="30"/>
          <w:szCs w:val="30"/>
          <w:cs/>
        </w:rPr>
        <w:br/>
      </w:r>
      <w:r w:rsidRPr="00EF13A3">
        <w:rPr>
          <w:rFonts w:ascii="Angsana New" w:hAnsi="Angsana New" w:hint="cs"/>
          <w:sz w:val="30"/>
          <w:szCs w:val="30"/>
          <w:cs/>
        </w:rPr>
        <w:t xml:space="preserve">ในตลาด </w:t>
      </w:r>
      <w:r w:rsidR="000B4CAC" w:rsidRPr="00EF13A3">
        <w:rPr>
          <w:rFonts w:ascii="Angsana New" w:hAnsi="Angsana New" w:hint="cs"/>
          <w:sz w:val="30"/>
          <w:szCs w:val="30"/>
          <w:cs/>
        </w:rPr>
        <w:t>ซึ่งส่งผลกระทบต่อการดำเนินงานและกระแสเงินสดของ</w:t>
      </w:r>
      <w:r w:rsidR="00DE6786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="000B4CAC" w:rsidRPr="00EF13A3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DE6786">
        <w:rPr>
          <w:rFonts w:ascii="Angsana New" w:hAnsi="Angsana New" w:hint="cs"/>
          <w:sz w:val="30"/>
          <w:szCs w:val="30"/>
          <w:cs/>
        </w:rPr>
        <w:t>กลุ่ม</w:t>
      </w:r>
      <w:r w:rsidRPr="00EF13A3">
        <w:rPr>
          <w:rFonts w:ascii="Angsana New" w:hAnsi="Angsana New" w:hint="cs"/>
          <w:sz w:val="30"/>
          <w:szCs w:val="30"/>
          <w:cs/>
        </w:rPr>
        <w:t>บริษัทมีความเสี่ยงด้าน</w:t>
      </w:r>
      <w:r w:rsidR="00DE6786">
        <w:rPr>
          <w:rFonts w:ascii="Angsana New" w:hAnsi="Angsana New"/>
          <w:sz w:val="30"/>
          <w:szCs w:val="30"/>
          <w:cs/>
        </w:rPr>
        <w:br/>
      </w:r>
      <w:r w:rsidRPr="00EF13A3">
        <w:rPr>
          <w:rFonts w:ascii="Angsana New" w:hAnsi="Angsana New" w:hint="cs"/>
          <w:sz w:val="30"/>
          <w:szCs w:val="30"/>
          <w:cs/>
        </w:rPr>
        <w:t>อัตราดอกเบี้ยที่เกิดจากเงินกู้ยืม (ดูหมายเหตุ</w:t>
      </w:r>
      <w:r w:rsidR="006673BF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EF13A3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EF13A3">
        <w:rPr>
          <w:rFonts w:ascii="Angsana New" w:hAnsi="Angsana New"/>
          <w:sz w:val="30"/>
          <w:szCs w:val="30"/>
        </w:rPr>
        <w:t>1</w:t>
      </w:r>
      <w:r w:rsidR="00E41BF5">
        <w:rPr>
          <w:rFonts w:ascii="Angsana New" w:hAnsi="Angsana New"/>
          <w:sz w:val="30"/>
          <w:szCs w:val="30"/>
          <w:lang w:val="en-US"/>
        </w:rPr>
        <w:t>3</w:t>
      </w:r>
      <w:r w:rsidRPr="00054800">
        <w:rPr>
          <w:rFonts w:ascii="Angsana New" w:hAnsi="Angsana New" w:hint="cs"/>
          <w:sz w:val="30"/>
          <w:szCs w:val="30"/>
          <w:cs/>
        </w:rPr>
        <w:t>)</w:t>
      </w:r>
      <w:r w:rsidR="007B0C3D" w:rsidRPr="00054800">
        <w:rPr>
          <w:rFonts w:ascii="Angsana New" w:hAnsi="Angsana New" w:hint="cs"/>
          <w:sz w:val="30"/>
          <w:szCs w:val="30"/>
          <w:cs/>
        </w:rPr>
        <w:t xml:space="preserve"> </w:t>
      </w:r>
      <w:r w:rsidR="00DE6786">
        <w:rPr>
          <w:rFonts w:ascii="Angsana New" w:hAnsi="Angsana New" w:hint="cs"/>
          <w:sz w:val="30"/>
          <w:szCs w:val="30"/>
          <w:cs/>
        </w:rPr>
        <w:t>กลุ่ม</w:t>
      </w:r>
      <w:r w:rsidR="007B0C3D" w:rsidRPr="00054800">
        <w:rPr>
          <w:rFonts w:ascii="Angsana New" w:hAnsi="Angsana New" w:hint="cs"/>
          <w:sz w:val="30"/>
          <w:szCs w:val="30"/>
          <w:cs/>
        </w:rPr>
        <w:t>บริษัท</w:t>
      </w:r>
      <w:r w:rsidR="007B0C3D" w:rsidRPr="00054800">
        <w:rPr>
          <w:rFonts w:ascii="Angsana New" w:hAnsi="Angsana New"/>
          <w:sz w:val="30"/>
          <w:szCs w:val="30"/>
          <w:cs/>
        </w:rPr>
        <w:t>ได้</w:t>
      </w:r>
      <w:r w:rsidR="006A1A23" w:rsidRPr="00054800">
        <w:rPr>
          <w:rFonts w:ascii="Angsana New" w:hAnsi="Angsana New" w:hint="cs"/>
          <w:sz w:val="30"/>
          <w:szCs w:val="30"/>
          <w:cs/>
          <w:lang w:val="en-US"/>
        </w:rPr>
        <w:t>จัดการความเสี่ยงดังกล่าว</w:t>
      </w:r>
      <w:r w:rsidR="00054800" w:rsidRPr="00054800">
        <w:rPr>
          <w:rFonts w:ascii="Angsana New" w:hAnsi="Angsana New" w:hint="cs"/>
          <w:sz w:val="30"/>
          <w:szCs w:val="30"/>
          <w:cs/>
          <w:lang w:val="en-US"/>
        </w:rPr>
        <w:t>โดยพิจารณาสินทรัพย์และหนี้สินทางการเงินทั้งอัตราดอกเบี้ยคงที่และอัตราดอกเบี้ยลอยตัวตาม</w:t>
      </w:r>
      <w:r w:rsidR="00054800">
        <w:rPr>
          <w:rFonts w:ascii="Angsana New" w:hAnsi="Angsana New" w:hint="cs"/>
          <w:sz w:val="30"/>
          <w:szCs w:val="30"/>
          <w:cs/>
          <w:lang w:val="en-US"/>
        </w:rPr>
        <w:t>ความเหมาะสมของสภาพตลาด</w:t>
      </w:r>
    </w:p>
    <w:p w:rsidR="006F0F54" w:rsidRDefault="006F0F54" w:rsidP="000A431A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41BF5" w:rsidRDefault="00E41BF5">
      <w:pPr>
        <w:rPr>
          <w:rFonts w:cstheme="minorBidi"/>
        </w:rPr>
      </w:pPr>
      <w:bookmarkStart w:id="4" w:name="_Hlk31976848"/>
      <w:r>
        <w:br w:type="page"/>
      </w:r>
    </w:p>
    <w:p w:rsidR="006673BF" w:rsidRPr="006673BF" w:rsidRDefault="006673BF" w:rsidP="006673B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673BF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อัตราดอกเบี้ยของหนี้สินทางการเงินที่มีภาระดอกเบี้ย ณ วันที่ </w:t>
      </w:r>
      <w:r w:rsidRPr="006673BF">
        <w:rPr>
          <w:rFonts w:ascii="Angsana New" w:hAnsi="Angsana New"/>
          <w:sz w:val="30"/>
          <w:szCs w:val="30"/>
          <w:lang w:val="en-US"/>
        </w:rPr>
        <w:t xml:space="preserve">31 </w:t>
      </w:r>
      <w:r w:rsidRPr="006673B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6673BF">
        <w:rPr>
          <w:rFonts w:ascii="Angsana New" w:hAnsi="Angsana New"/>
          <w:sz w:val="30"/>
          <w:szCs w:val="30"/>
          <w:lang w:val="en-US"/>
        </w:rPr>
        <w:t xml:space="preserve">2562 </w:t>
      </w:r>
      <w:r w:rsidRPr="006673BF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6673BF">
        <w:rPr>
          <w:rFonts w:ascii="Angsana New" w:hAnsi="Angsana New"/>
          <w:sz w:val="30"/>
          <w:szCs w:val="30"/>
          <w:lang w:val="en-US"/>
        </w:rPr>
        <w:t xml:space="preserve">2561 </w:t>
      </w:r>
      <w:r w:rsidRPr="006673BF">
        <w:rPr>
          <w:rFonts w:ascii="Angsana New" w:hAnsi="Angsana New" w:hint="cs"/>
          <w:sz w:val="30"/>
          <w:szCs w:val="30"/>
          <w:cs/>
          <w:lang w:val="en-US"/>
        </w:rPr>
        <w:t>และระยะเวลาครบกำหนดชำระ มีดังนี้</w:t>
      </w:r>
    </w:p>
    <w:p w:rsidR="006673BF" w:rsidRPr="00DC2270" w:rsidRDefault="006673BF" w:rsidP="005E53BC">
      <w:pPr>
        <w:pStyle w:val="BodyText2"/>
        <w:spacing w:line="240" w:lineRule="atLeast"/>
        <w:ind w:left="547" w:firstLine="0"/>
        <w:jc w:val="thaiDistribute"/>
        <w:rPr>
          <w:rFonts w:ascii="Angsana New" w:hAnsi="Angsana New"/>
          <w:sz w:val="27"/>
          <w:szCs w:val="27"/>
          <w:lang w:val="en-US"/>
        </w:rPr>
      </w:pPr>
    </w:p>
    <w:tbl>
      <w:tblPr>
        <w:tblW w:w="954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990"/>
        <w:gridCol w:w="243"/>
        <w:gridCol w:w="1107"/>
        <w:gridCol w:w="243"/>
        <w:gridCol w:w="1017"/>
        <w:gridCol w:w="270"/>
        <w:gridCol w:w="990"/>
      </w:tblGrid>
      <w:tr w:rsidR="00170573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60" w:type="dxa"/>
            <w:gridSpan w:val="7"/>
            <w:tcBorders>
              <w:top w:val="nil"/>
              <w:bottom w:val="nil"/>
            </w:tcBorders>
          </w:tcPr>
          <w:p w:rsidR="00170573" w:rsidRPr="00BF2E9F" w:rsidRDefault="0000562C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งบการเงินรวม </w:t>
            </w:r>
            <w:r w:rsidRPr="00BF2E9F">
              <w:rPr>
                <w:rFonts w:ascii="Angsana New" w:hAnsi="Angsana New" w:cs="Angsana New"/>
                <w:b/>
                <w:bCs/>
                <w:sz w:val="27"/>
                <w:szCs w:val="27"/>
              </w:rPr>
              <w:t>/</w:t>
            </w:r>
            <w:r w:rsidRPr="00BF2E9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="00170573" w:rsidRPr="00BF2E9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25327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:rsidR="00E25327" w:rsidRPr="00BF2E9F" w:rsidRDefault="00E25327" w:rsidP="00550040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E25327" w:rsidRPr="00BF2E9F" w:rsidRDefault="00E25327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60" w:type="dxa"/>
            <w:gridSpan w:val="7"/>
            <w:tcBorders>
              <w:top w:val="nil"/>
              <w:bottom w:val="nil"/>
            </w:tcBorders>
          </w:tcPr>
          <w:p w:rsidR="00E25327" w:rsidRPr="00BF2E9F" w:rsidRDefault="00E25327" w:rsidP="00550040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ระยะเวลาที่ครบกำหนดชำระ</w:t>
            </w:r>
          </w:p>
        </w:tc>
      </w:tr>
      <w:tr w:rsidR="00170573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170573" w:rsidRPr="00BF2E9F" w:rsidRDefault="00170573" w:rsidP="00550040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:rsidR="00170573" w:rsidRPr="00BF2E9F" w:rsidRDefault="00170573" w:rsidP="00550040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9360"/>
              </w:tabs>
              <w:ind w:left="-9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หลังจาก</w:t>
            </w: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:rsidR="00170573" w:rsidRPr="00BF2E9F" w:rsidRDefault="00170573" w:rsidP="00550040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</w:tcPr>
          <w:p w:rsidR="00170573" w:rsidRPr="00BF2E9F" w:rsidRDefault="00170573" w:rsidP="00550040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170573" w:rsidRPr="00BF2E9F" w:rsidRDefault="00170573" w:rsidP="00550040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170573" w:rsidRPr="00BF2E9F" w:rsidRDefault="00170573" w:rsidP="00550040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170573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:rsidR="00170573" w:rsidRPr="00BF2E9F" w:rsidRDefault="00E25327" w:rsidP="00550040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ณ</w:t>
            </w:r>
            <w:r w:rsidRPr="00BF2E9F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BF2E9F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วันที่</w:t>
            </w:r>
            <w:r w:rsidRPr="00BF2E9F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BF2E9F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BF2E9F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ind w:left="-108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ภายใน</w:t>
            </w: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1 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9360"/>
              </w:tabs>
              <w:ind w:left="-9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แต่ภายใน</w:t>
            </w: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5 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9360"/>
              </w:tabs>
              <w:ind w:left="-9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หลังจาก</w:t>
            </w: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5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170573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170573" w:rsidRPr="00BF2E9F" w:rsidRDefault="00170573" w:rsidP="00550040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ind w:left="-108" w:right="-81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4860" w:type="dxa"/>
            <w:gridSpan w:val="7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bookmarkEnd w:id="4"/>
      <w:tr w:rsidR="00170573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170573" w:rsidRPr="00BF2E9F" w:rsidRDefault="00170573" w:rsidP="00550040">
            <w:pPr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>256</w:t>
            </w:r>
            <w:r w:rsidR="00114517" w:rsidRPr="00BF2E9F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>2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170573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170573" w:rsidRPr="00BF2E9F" w:rsidRDefault="00752615" w:rsidP="00550040">
            <w:pPr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170573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ราคาตลาด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70573" w:rsidRPr="00BF2E9F" w:rsidRDefault="007571DC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260,000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170573" w:rsidRPr="00BF2E9F" w:rsidRDefault="007571DC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170573" w:rsidRPr="00BF2E9F" w:rsidRDefault="007571DC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70573" w:rsidRPr="00BF2E9F" w:rsidRDefault="00170573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70573" w:rsidRPr="00BF2E9F" w:rsidRDefault="007571DC" w:rsidP="0055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260,000</w:t>
            </w:r>
          </w:p>
        </w:tc>
      </w:tr>
      <w:tr w:rsidR="00752615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MLR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ลบร้อยละ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52615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2.12 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และ</w:t>
            </w: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BIBOR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52615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ประเภท</w:t>
            </w: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6 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52615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บวกร้อยละ</w:t>
            </w: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1.25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215,990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215,990</w:t>
            </w:r>
          </w:p>
        </w:tc>
      </w:tr>
      <w:tr w:rsidR="00752615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MLR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ลบร้อยละ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52615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2.12 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และ</w:t>
            </w: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BIBOR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52615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ประเภท</w:t>
            </w: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6 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52615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บวกร้อยละ</w:t>
            </w: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1.25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324,674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324,674</w:t>
            </w:r>
          </w:p>
        </w:tc>
      </w:tr>
      <w:tr w:rsidR="00752615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/>
                <w:b/>
                <w:bCs/>
                <w:sz w:val="27"/>
                <w:szCs w:val="27"/>
              </w:rPr>
              <w:t>475,990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/>
                <w:b/>
                <w:bCs/>
                <w:sz w:val="27"/>
                <w:szCs w:val="27"/>
              </w:rPr>
              <w:t>324,674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/>
                <w:b/>
                <w:bCs/>
                <w:sz w:val="27"/>
                <w:szCs w:val="27"/>
              </w:rPr>
              <w:t>800,664</w:t>
            </w:r>
          </w:p>
        </w:tc>
      </w:tr>
      <w:tr w:rsidR="00752615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8242DF">
            <w:pPr>
              <w:pStyle w:val="BodyText2"/>
              <w:spacing w:line="240" w:lineRule="atLeast"/>
              <w:ind w:left="547" w:firstLine="0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8242DF">
            <w:pPr>
              <w:pStyle w:val="BodyText2"/>
              <w:spacing w:line="240" w:lineRule="atLeast"/>
              <w:ind w:left="547" w:firstLine="0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:rsidR="00752615" w:rsidRPr="00BF2E9F" w:rsidRDefault="00752615" w:rsidP="008242DF">
            <w:pPr>
              <w:pStyle w:val="BodyText2"/>
              <w:spacing w:line="240" w:lineRule="atLeast"/>
              <w:ind w:left="547" w:firstLine="0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8242DF">
            <w:pPr>
              <w:pStyle w:val="BodyText2"/>
              <w:spacing w:line="240" w:lineRule="atLeast"/>
              <w:ind w:left="547" w:firstLine="0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nil"/>
            </w:tcBorders>
          </w:tcPr>
          <w:p w:rsidR="00752615" w:rsidRPr="00BF2E9F" w:rsidRDefault="00752615" w:rsidP="008242DF">
            <w:pPr>
              <w:pStyle w:val="BodyText2"/>
              <w:spacing w:line="240" w:lineRule="atLeast"/>
              <w:ind w:left="547" w:firstLine="0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8242DF">
            <w:pPr>
              <w:pStyle w:val="BodyText2"/>
              <w:spacing w:line="240" w:lineRule="atLeast"/>
              <w:ind w:left="547" w:firstLine="0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nil"/>
            </w:tcBorders>
          </w:tcPr>
          <w:p w:rsidR="00752615" w:rsidRPr="00BF2E9F" w:rsidRDefault="00752615" w:rsidP="008242DF">
            <w:pPr>
              <w:pStyle w:val="BodyText2"/>
              <w:spacing w:line="240" w:lineRule="atLeast"/>
              <w:ind w:left="547" w:firstLine="0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2615" w:rsidRPr="00BF2E9F" w:rsidRDefault="00752615" w:rsidP="008242DF">
            <w:pPr>
              <w:pStyle w:val="BodyText2"/>
              <w:spacing w:line="240" w:lineRule="atLeast"/>
              <w:ind w:left="547" w:firstLine="0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:rsidR="00752615" w:rsidRPr="00BF2E9F" w:rsidRDefault="00752615" w:rsidP="008242DF">
            <w:pPr>
              <w:pStyle w:val="BodyText2"/>
              <w:spacing w:line="240" w:lineRule="atLeast"/>
              <w:ind w:left="547" w:firstLine="0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52615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BF2E9F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ปี </w:t>
            </w:r>
            <w:r w:rsidRPr="00BF2E9F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>2561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2615" w:rsidRPr="00BF2E9F" w:rsidRDefault="00752615" w:rsidP="0075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E05CA2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E05CA2" w:rsidRPr="00BF2E9F" w:rsidRDefault="00E05CA2" w:rsidP="00E05CA2">
            <w:pPr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E05CA2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ราคาตลาด</w:t>
            </w:r>
            <w:r w:rsidR="008242DF" w:rsidRPr="00BF2E9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460,000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460,000</w:t>
            </w:r>
          </w:p>
        </w:tc>
      </w:tr>
      <w:tr w:rsidR="00E05CA2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E05CA2" w:rsidRPr="00BF2E9F" w:rsidRDefault="00BA20A9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MLR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E05CA2"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ลบร้อยละ</w:t>
            </w:r>
            <w:r w:rsidR="008242DF" w:rsidRPr="00BF2E9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0D415A" w:rsidRPr="00BF2E9F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05CA2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E05CA2" w:rsidRPr="00BF2E9F" w:rsidRDefault="00E05CA2" w:rsidP="00E05CA2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E05CA2" w:rsidRPr="00BF2E9F" w:rsidRDefault="00BA20A9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และ</w:t>
            </w:r>
            <w:r w:rsidR="000D415A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E05CA2" w:rsidRPr="00BF2E9F">
              <w:rPr>
                <w:rFonts w:ascii="Angsana New" w:hAnsi="Angsana New" w:cs="Angsana New"/>
                <w:sz w:val="27"/>
                <w:szCs w:val="27"/>
              </w:rPr>
              <w:t>MLR</w:t>
            </w:r>
            <w:r w:rsidR="00E05CA2"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8242DF"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ลบ</w:t>
            </w:r>
            <w:r w:rsidR="008242DF" w:rsidRPr="00BF2E9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E05CA2" w:rsidRPr="00BF2E9F" w:rsidRDefault="00E05CA2" w:rsidP="00E0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242DF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8242DF" w:rsidP="008242DF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BA20A9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ร้อยละ</w:t>
            </w: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8242DF" w:rsidRPr="00BF2E9F">
              <w:rPr>
                <w:rFonts w:ascii="Angsana New" w:hAnsi="Angsana New" w:cs="Angsana New"/>
                <w:sz w:val="27"/>
                <w:szCs w:val="27"/>
              </w:rPr>
              <w:t xml:space="preserve">2.12 </w:t>
            </w:r>
            <w:r w:rsidR="008242DF"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และ</w:t>
            </w:r>
            <w:r w:rsidR="008242DF" w:rsidRPr="00BF2E9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242DF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8242DF" w:rsidP="008242DF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0D415A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BIBOR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8242DF"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ประเภท</w:t>
            </w:r>
            <w:r w:rsidR="008242DF" w:rsidRPr="00BF2E9F">
              <w:rPr>
                <w:rFonts w:ascii="Angsana New" w:hAnsi="Angsana New" w:cs="Angsana New"/>
                <w:sz w:val="27"/>
                <w:szCs w:val="27"/>
              </w:rPr>
              <w:t xml:space="preserve"> 6 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8242DF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8242DF" w:rsidP="008242DF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0D415A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</w:t>
            </w:r>
            <w:r w:rsidR="008242DF"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บวกร้อยละ</w:t>
            </w:r>
            <w:r w:rsidR="008242DF" w:rsidRPr="00BF2E9F">
              <w:rPr>
                <w:rFonts w:ascii="Angsana New" w:hAnsi="Angsana New" w:cs="Angsana New"/>
                <w:sz w:val="27"/>
                <w:szCs w:val="27"/>
              </w:rPr>
              <w:t xml:space="preserve"> 1.25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444,225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444,225</w:t>
            </w:r>
          </w:p>
        </w:tc>
      </w:tr>
      <w:tr w:rsidR="008242DF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MLR 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ลบร้อยละ</w:t>
            </w: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2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242DF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และ</w:t>
            </w: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MLR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ลบร้อยละ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242DF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2.12 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และ</w:t>
            </w: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BIBOR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242DF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8242DF" w:rsidP="008242DF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ประเภท</w:t>
            </w: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6 </w:t>
            </w: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242DF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8242DF" w:rsidP="008242DF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 w:hint="cs"/>
                <w:sz w:val="27"/>
                <w:szCs w:val="27"/>
                <w:cs/>
              </w:rPr>
              <w:t>บวกร้อยละ</w:t>
            </w:r>
            <w:r w:rsidRPr="00BF2E9F">
              <w:rPr>
                <w:rFonts w:ascii="Angsana New" w:hAnsi="Angsana New" w:cs="Angsana New"/>
                <w:sz w:val="27"/>
                <w:szCs w:val="27"/>
              </w:rPr>
              <w:t xml:space="preserve"> 1.25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432,439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108,225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7"/>
                <w:szCs w:val="27"/>
              </w:rPr>
            </w:pPr>
            <w:r w:rsidRPr="00BF2E9F">
              <w:rPr>
                <w:rFonts w:ascii="Angsana New" w:hAnsi="Angsana New" w:cs="Angsana New"/>
                <w:sz w:val="27"/>
                <w:szCs w:val="27"/>
              </w:rPr>
              <w:t>540,664</w:t>
            </w:r>
          </w:p>
        </w:tc>
      </w:tr>
      <w:tr w:rsidR="008242DF" w:rsidRPr="00BF2E9F" w:rsidTr="000D415A">
        <w:trPr>
          <w:cantSplit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8242DF" w:rsidP="008242DF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/>
                <w:b/>
                <w:bCs/>
                <w:sz w:val="27"/>
                <w:szCs w:val="27"/>
              </w:rPr>
              <w:t>904,225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/>
                <w:b/>
                <w:bCs/>
                <w:sz w:val="27"/>
                <w:szCs w:val="27"/>
              </w:rPr>
              <w:t>432,439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/>
                <w:b/>
                <w:bCs/>
                <w:sz w:val="27"/>
                <w:szCs w:val="27"/>
              </w:rPr>
              <w:t>108,225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242DF" w:rsidRPr="00BF2E9F" w:rsidRDefault="008242DF" w:rsidP="0082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F2E9F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1,444,889</w:t>
            </w:r>
          </w:p>
        </w:tc>
      </w:tr>
    </w:tbl>
    <w:p w:rsidR="00E05CA2" w:rsidRDefault="00E05CA2" w:rsidP="00B80389">
      <w:pPr>
        <w:pStyle w:val="BodyText2"/>
        <w:spacing w:line="260" w:lineRule="atLeast"/>
        <w:ind w:left="45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E05CA2" w:rsidSect="00B16945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</w:sectPr>
      </w:pPr>
    </w:p>
    <w:p w:rsidR="00D15644" w:rsidRPr="00F11837" w:rsidRDefault="00D15644" w:rsidP="003A4F09">
      <w:pPr>
        <w:pStyle w:val="BodyText2"/>
        <w:spacing w:line="260" w:lineRule="atLeast"/>
        <w:ind w:left="450" w:firstLine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1183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F630B9" w:rsidRPr="00F11837" w:rsidRDefault="00F630B9" w:rsidP="00B80389">
      <w:pPr>
        <w:pStyle w:val="BodyText2"/>
        <w:spacing w:line="260" w:lineRule="atLeast"/>
        <w:ind w:left="450" w:firstLine="9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B4DA9" w:rsidRDefault="00983864" w:rsidP="00BF2E9F">
      <w:pPr>
        <w:pStyle w:val="BodyText2"/>
        <w:spacing w:line="260" w:lineRule="atLeast"/>
        <w:ind w:left="117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D15644" w:rsidRPr="00F11837">
        <w:rPr>
          <w:rFonts w:ascii="Angsana New" w:hAnsi="Angsana New" w:hint="cs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</w:t>
      </w:r>
      <w:r w:rsidR="004B2794" w:rsidRPr="00F11837">
        <w:rPr>
          <w:rFonts w:ascii="Angsana New" w:hAnsi="Angsana New" w:hint="cs"/>
          <w:sz w:val="30"/>
          <w:szCs w:val="30"/>
          <w:cs/>
        </w:rPr>
        <w:t xml:space="preserve"> </w:t>
      </w:r>
    </w:p>
    <w:p w:rsidR="00BB4DA9" w:rsidRDefault="00BB4DA9" w:rsidP="00BF2E9F">
      <w:pPr>
        <w:pStyle w:val="BodyText2"/>
        <w:spacing w:line="260" w:lineRule="atLeast"/>
        <w:ind w:left="1170" w:firstLine="0"/>
        <w:jc w:val="thaiDistribute"/>
        <w:rPr>
          <w:rFonts w:ascii="Angsana New" w:hAnsi="Angsana New"/>
          <w:sz w:val="30"/>
          <w:szCs w:val="30"/>
        </w:rPr>
      </w:pPr>
    </w:p>
    <w:p w:rsidR="00D15644" w:rsidRDefault="00BF2E9F" w:rsidP="00BF2E9F">
      <w:pPr>
        <w:pStyle w:val="BodyText2"/>
        <w:spacing w:line="260" w:lineRule="atLeast"/>
        <w:ind w:left="117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/>
          <w:sz w:val="30"/>
          <w:szCs w:val="30"/>
          <w:lang w:val="en-US"/>
        </w:rPr>
        <w:t xml:space="preserve">2562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z w:val="30"/>
          <w:szCs w:val="30"/>
          <w:lang w:val="en-US"/>
        </w:rPr>
        <w:t xml:space="preserve">2561 </w:t>
      </w: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กลุ่มบริษัทมีความเสี่ยงจากอัตราแลกเปลี่ยนเงินตราต่างประเทศ อันเป็นผลมาจากการมีหนี้สิน</w:t>
      </w:r>
      <w:r w:rsidR="00B242F0">
        <w:rPr>
          <w:rFonts w:ascii="Angsana New" w:hAnsi="Angsana New" w:hint="cs"/>
          <w:sz w:val="30"/>
          <w:szCs w:val="30"/>
          <w:cs/>
          <w:lang w:val="en-US"/>
        </w:rPr>
        <w:t>ทางการเงิน</w:t>
      </w:r>
      <w:r>
        <w:rPr>
          <w:rFonts w:ascii="Angsana New" w:hAnsi="Angsana New" w:hint="cs"/>
          <w:sz w:val="30"/>
          <w:szCs w:val="30"/>
          <w:cs/>
          <w:lang w:val="en-US"/>
        </w:rPr>
        <w:t>ที่เป็นเงินตราต่างประเทศ ดังนี้</w:t>
      </w:r>
      <w:r w:rsidR="00DB4B1B">
        <w:rPr>
          <w:rFonts w:ascii="Angsana New" w:hAnsi="Angsana New"/>
          <w:sz w:val="30"/>
          <w:szCs w:val="30"/>
        </w:rPr>
        <w:tab/>
      </w:r>
    </w:p>
    <w:p w:rsidR="00C832F4" w:rsidRPr="00F11837" w:rsidRDefault="00C832F4" w:rsidP="00B80389">
      <w:pPr>
        <w:pStyle w:val="BodyText2"/>
        <w:spacing w:line="260" w:lineRule="atLeast"/>
        <w:ind w:left="45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046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3258"/>
        <w:gridCol w:w="252"/>
        <w:gridCol w:w="1260"/>
        <w:gridCol w:w="270"/>
        <w:gridCol w:w="1080"/>
        <w:gridCol w:w="270"/>
        <w:gridCol w:w="1080"/>
        <w:gridCol w:w="270"/>
        <w:gridCol w:w="1080"/>
        <w:gridCol w:w="252"/>
        <w:gridCol w:w="1278"/>
        <w:gridCol w:w="252"/>
        <w:gridCol w:w="1008"/>
        <w:gridCol w:w="252"/>
        <w:gridCol w:w="918"/>
        <w:gridCol w:w="252"/>
        <w:gridCol w:w="1008"/>
        <w:gridCol w:w="6"/>
      </w:tblGrid>
      <w:tr w:rsidR="00BF2E9F" w:rsidRPr="000C107E" w:rsidTr="00AE38FC">
        <w:trPr>
          <w:gridAfter w:val="1"/>
          <w:wAfter w:w="6" w:type="dxa"/>
          <w:tblHeader/>
        </w:trPr>
        <w:tc>
          <w:tcPr>
            <w:tcW w:w="3258" w:type="dxa"/>
          </w:tcPr>
          <w:p w:rsidR="00BF2E9F" w:rsidRPr="000C107E" w:rsidRDefault="00BF2E9F" w:rsidP="007C4F7A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5" w:name="_Hlk32004119"/>
          </w:p>
        </w:tc>
        <w:tc>
          <w:tcPr>
            <w:tcW w:w="252" w:type="dxa"/>
          </w:tcPr>
          <w:p w:rsidR="00BF2E9F" w:rsidRPr="000C107E" w:rsidRDefault="00BF2E9F" w:rsidP="007C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530" w:type="dxa"/>
            <w:gridSpan w:val="15"/>
            <w:tcBorders>
              <w:top w:val="nil"/>
              <w:left w:val="nil"/>
              <w:right w:val="nil"/>
            </w:tcBorders>
            <w:hideMark/>
          </w:tcPr>
          <w:p w:rsidR="00BF2E9F" w:rsidRPr="000C107E" w:rsidRDefault="00BF2E9F" w:rsidP="007C4F7A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107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41FD" w:rsidRPr="000C107E" w:rsidTr="00AE38FC">
        <w:trPr>
          <w:gridAfter w:val="1"/>
          <w:wAfter w:w="6" w:type="dxa"/>
          <w:tblHeader/>
        </w:trPr>
        <w:tc>
          <w:tcPr>
            <w:tcW w:w="3258" w:type="dxa"/>
          </w:tcPr>
          <w:p w:rsidR="009D41FD" w:rsidRPr="000C107E" w:rsidRDefault="009D41FD" w:rsidP="00AE38FC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9D41FD" w:rsidRPr="000C107E" w:rsidRDefault="009D41FD" w:rsidP="00AE3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right w:val="nil"/>
            </w:tcBorders>
          </w:tcPr>
          <w:p w:rsidR="009D41FD" w:rsidRPr="00BF2E9F" w:rsidRDefault="009D41FD" w:rsidP="00AE38FC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F2E9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9D41FD" w:rsidRPr="00BF2E9F" w:rsidRDefault="009D41FD" w:rsidP="00AE38FC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68" w:type="dxa"/>
            <w:gridSpan w:val="7"/>
            <w:tcBorders>
              <w:top w:val="nil"/>
              <w:left w:val="nil"/>
              <w:right w:val="nil"/>
            </w:tcBorders>
          </w:tcPr>
          <w:p w:rsidR="009D41FD" w:rsidRPr="00BF2E9F" w:rsidRDefault="009D41FD" w:rsidP="00AE38FC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2E9F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B4B1B" w:rsidRPr="000C107E" w:rsidTr="003A4F09">
        <w:trPr>
          <w:gridAfter w:val="1"/>
          <w:wAfter w:w="6" w:type="dxa"/>
        </w:trPr>
        <w:tc>
          <w:tcPr>
            <w:tcW w:w="3258" w:type="dxa"/>
          </w:tcPr>
          <w:p w:rsidR="00DB4B1B" w:rsidRPr="000C107E" w:rsidRDefault="00DB4B1B" w:rsidP="00DB4B1B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B4B1B" w:rsidRPr="004C01B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01BB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:rsidR="00DB4B1B" w:rsidRPr="004C01B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B4B1B" w:rsidRPr="004C01B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DB4B1B" w:rsidRPr="004C01B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01BB">
              <w:rPr>
                <w:rFonts w:ascii="Angsana New" w:hAnsi="Angsana New" w:cs="Angsana New"/>
                <w:sz w:val="30"/>
                <w:szCs w:val="30"/>
                <w:cs/>
              </w:rPr>
              <w:t>เงิน</w:t>
            </w:r>
            <w:r w:rsidRPr="004C01BB">
              <w:rPr>
                <w:rFonts w:ascii="Angsana New" w:hAnsi="Angsana New" w:cs="Angsana New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270" w:type="dxa"/>
          </w:tcPr>
          <w:p w:rsidR="00DB4B1B" w:rsidRPr="004C01B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B4B1B" w:rsidRPr="004C01B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DB4B1B" w:rsidRPr="004C01B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01BB">
              <w:rPr>
                <w:rFonts w:ascii="Angsana New" w:hAnsi="Angsana New" w:cs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:rsidR="00DB4B1B" w:rsidRPr="000C107E" w:rsidRDefault="00DB4B1B" w:rsidP="00DB4B1B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B4B1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52" w:type="dxa"/>
          </w:tcPr>
          <w:p w:rsidR="00DB4B1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DB4B1B" w:rsidRPr="004C01B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01BB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:rsidR="00DB4B1B" w:rsidRPr="004C01B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DB4B1B" w:rsidRPr="004C01B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DB4B1B" w:rsidRPr="004C01B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01BB">
              <w:rPr>
                <w:rFonts w:ascii="Angsana New" w:hAnsi="Angsana New" w:cs="Angsana New"/>
                <w:sz w:val="30"/>
                <w:szCs w:val="30"/>
                <w:cs/>
              </w:rPr>
              <w:t>เงิน</w:t>
            </w:r>
            <w:r w:rsidRPr="004C01BB">
              <w:rPr>
                <w:rFonts w:ascii="Angsana New" w:hAnsi="Angsana New" w:cs="Angsana New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252" w:type="dxa"/>
          </w:tcPr>
          <w:p w:rsidR="00DB4B1B" w:rsidRPr="004C01B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:rsidR="00DB4B1B" w:rsidRPr="004C01B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DB4B1B" w:rsidRPr="004C01B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01BB">
              <w:rPr>
                <w:rFonts w:ascii="Angsana New" w:hAnsi="Angsana New" w:cs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52" w:type="dxa"/>
          </w:tcPr>
          <w:p w:rsidR="00DB4B1B" w:rsidRPr="000C107E" w:rsidRDefault="00DB4B1B" w:rsidP="00DB4B1B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B4B1B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BF2E9F" w:rsidRPr="000C107E" w:rsidTr="00AE38FC">
        <w:trPr>
          <w:gridAfter w:val="1"/>
          <w:wAfter w:w="6" w:type="dxa"/>
        </w:trPr>
        <w:tc>
          <w:tcPr>
            <w:tcW w:w="3258" w:type="dxa"/>
          </w:tcPr>
          <w:p w:rsidR="00BF2E9F" w:rsidRPr="000C107E" w:rsidRDefault="00BF2E9F" w:rsidP="00DB4B1B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:rsidR="00BF2E9F" w:rsidRPr="000C107E" w:rsidRDefault="00BF2E9F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5"/>
          </w:tcPr>
          <w:p w:rsidR="00BF2E9F" w:rsidRPr="00BF2E9F" w:rsidRDefault="00BF2E9F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F2E9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775F" w:rsidRPr="000C107E" w:rsidTr="003A4F09">
        <w:tc>
          <w:tcPr>
            <w:tcW w:w="3258" w:type="dxa"/>
          </w:tcPr>
          <w:p w:rsidR="0090775F" w:rsidRPr="000C107E" w:rsidRDefault="0090775F" w:rsidP="0090775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6" w:name="_Hlk31977817"/>
            <w:r w:rsidRPr="00D438B2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เจ้าหนี้ค่าซื้อที่ดิน</w:t>
            </w:r>
            <w:r w:rsidRPr="00D438B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38B2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52" w:type="dxa"/>
          </w:tcPr>
          <w:p w:rsidR="0090775F" w:rsidRPr="000C107E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775F" w:rsidRPr="00B10F95" w:rsidRDefault="0090775F" w:rsidP="008B55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(14,459)</w:t>
            </w:r>
          </w:p>
        </w:tc>
        <w:tc>
          <w:tcPr>
            <w:tcW w:w="270" w:type="dxa"/>
          </w:tcPr>
          <w:p w:rsidR="0090775F" w:rsidRPr="000C107E" w:rsidRDefault="0090775F" w:rsidP="0090775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0775F" w:rsidRPr="000C107E" w:rsidRDefault="0090775F" w:rsidP="008B55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 w:rsidRPr="00D438B2">
              <w:rPr>
                <w:rFonts w:ascii="Angsana New" w:hAnsi="Angsana New" w:cs="Angsana New"/>
                <w:sz w:val="30"/>
                <w:szCs w:val="30"/>
              </w:rPr>
              <w:t>(152)</w:t>
            </w:r>
          </w:p>
        </w:tc>
        <w:tc>
          <w:tcPr>
            <w:tcW w:w="270" w:type="dxa"/>
          </w:tcPr>
          <w:p w:rsidR="0090775F" w:rsidRPr="000C107E" w:rsidRDefault="0090775F" w:rsidP="0090775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0775F" w:rsidRPr="000C107E" w:rsidRDefault="0090775F" w:rsidP="008B55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 w:rsidRPr="00D438B2">
              <w:rPr>
                <w:rFonts w:ascii="Angsana New" w:hAnsi="Angsana New" w:cs="Angsana New"/>
                <w:sz w:val="30"/>
                <w:szCs w:val="30"/>
              </w:rPr>
              <w:t>(40,902)</w:t>
            </w:r>
          </w:p>
        </w:tc>
        <w:tc>
          <w:tcPr>
            <w:tcW w:w="270" w:type="dxa"/>
          </w:tcPr>
          <w:p w:rsidR="0090775F" w:rsidRPr="000C107E" w:rsidRDefault="0090775F" w:rsidP="0090775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0775F" w:rsidRPr="000C107E" w:rsidRDefault="0090775F" w:rsidP="008B55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(55,513)</w:t>
            </w:r>
          </w:p>
        </w:tc>
        <w:tc>
          <w:tcPr>
            <w:tcW w:w="252" w:type="dxa"/>
          </w:tcPr>
          <w:p w:rsidR="0090775F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90775F" w:rsidRPr="00D438B2" w:rsidRDefault="0090775F" w:rsidP="008B55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 w:rsidRPr="00D438B2">
              <w:rPr>
                <w:rFonts w:ascii="Angsana New" w:hAnsi="Angsana New" w:cs="Angsana New"/>
                <w:sz w:val="30"/>
                <w:szCs w:val="30"/>
                <w:cs/>
              </w:rPr>
              <w:t>(17</w:t>
            </w:r>
            <w:r w:rsidRPr="00D438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438B2">
              <w:rPr>
                <w:rFonts w:ascii="Angsana New" w:hAnsi="Angsana New" w:cs="Angsana New"/>
                <w:sz w:val="30"/>
                <w:szCs w:val="30"/>
                <w:cs/>
              </w:rPr>
              <w:t>141)</w:t>
            </w:r>
          </w:p>
        </w:tc>
        <w:tc>
          <w:tcPr>
            <w:tcW w:w="252" w:type="dxa"/>
          </w:tcPr>
          <w:p w:rsidR="0090775F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90775F" w:rsidRPr="000C107E" w:rsidRDefault="0090775F" w:rsidP="003A4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 w:rsidRPr="00D438B2">
              <w:rPr>
                <w:rFonts w:ascii="Angsana New" w:hAnsi="Angsana New" w:cs="Angsana New"/>
                <w:sz w:val="30"/>
                <w:szCs w:val="30"/>
              </w:rPr>
              <w:t>(161)</w:t>
            </w:r>
          </w:p>
        </w:tc>
        <w:tc>
          <w:tcPr>
            <w:tcW w:w="252" w:type="dxa"/>
          </w:tcPr>
          <w:p w:rsidR="0090775F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90775F" w:rsidRPr="000C107E" w:rsidRDefault="0090775F" w:rsidP="003A4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 w:rsidRPr="00D438B2">
              <w:rPr>
                <w:rFonts w:ascii="Angsana New" w:hAnsi="Angsana New" w:cs="Angsana New"/>
                <w:sz w:val="30"/>
                <w:szCs w:val="30"/>
              </w:rPr>
              <w:t>(53,115)</w:t>
            </w:r>
          </w:p>
        </w:tc>
        <w:tc>
          <w:tcPr>
            <w:tcW w:w="252" w:type="dxa"/>
          </w:tcPr>
          <w:p w:rsidR="0090775F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:rsidR="0090775F" w:rsidRPr="000C107E" w:rsidRDefault="0090775F" w:rsidP="003A4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 w:rsidRPr="00D438B2">
              <w:rPr>
                <w:rFonts w:ascii="Angsana New" w:hAnsi="Angsana New" w:cs="Angsana New"/>
                <w:sz w:val="30"/>
                <w:szCs w:val="30"/>
              </w:rPr>
              <w:t>(70,417)</w:t>
            </w:r>
          </w:p>
        </w:tc>
      </w:tr>
      <w:tr w:rsidR="0090775F" w:rsidRPr="000C107E" w:rsidTr="003A4F09">
        <w:tc>
          <w:tcPr>
            <w:tcW w:w="3258" w:type="dxa"/>
          </w:tcPr>
          <w:p w:rsidR="0090775F" w:rsidRPr="000C107E" w:rsidRDefault="0090775F" w:rsidP="0090775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438B2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2" w:type="dxa"/>
          </w:tcPr>
          <w:p w:rsidR="0090775F" w:rsidRPr="000C107E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0775F" w:rsidRDefault="0090775F" w:rsidP="008B55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(8,791)</w:t>
            </w:r>
          </w:p>
        </w:tc>
        <w:tc>
          <w:tcPr>
            <w:tcW w:w="270" w:type="dxa"/>
          </w:tcPr>
          <w:p w:rsidR="0090775F" w:rsidRPr="000C107E" w:rsidRDefault="0090775F" w:rsidP="0090775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0775F" w:rsidRPr="000C107E" w:rsidRDefault="0090775F" w:rsidP="008B55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775F" w:rsidRPr="000C107E" w:rsidRDefault="0090775F" w:rsidP="0090775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0775F" w:rsidRPr="000C107E" w:rsidRDefault="0090775F" w:rsidP="008B55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775F" w:rsidRPr="000C107E" w:rsidRDefault="0090775F" w:rsidP="0090775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0775F" w:rsidRPr="000C107E" w:rsidRDefault="0090775F" w:rsidP="008B55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 w:rsidRPr="00D438B2">
              <w:rPr>
                <w:rFonts w:ascii="Angsana New" w:hAnsi="Angsana New" w:cs="Angsana New"/>
                <w:sz w:val="30"/>
                <w:szCs w:val="30"/>
              </w:rPr>
              <w:t>(8,791)</w:t>
            </w:r>
          </w:p>
        </w:tc>
        <w:tc>
          <w:tcPr>
            <w:tcW w:w="252" w:type="dxa"/>
          </w:tcPr>
          <w:p w:rsidR="0090775F" w:rsidRPr="00D438B2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90775F" w:rsidRPr="000C107E" w:rsidRDefault="0090775F" w:rsidP="008B55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0775F" w:rsidRPr="00D438B2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90775F" w:rsidRPr="000C107E" w:rsidRDefault="0090775F" w:rsidP="003A4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0775F" w:rsidRPr="00D438B2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90775F" w:rsidRPr="000C107E" w:rsidRDefault="0090775F" w:rsidP="003A4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0775F" w:rsidRPr="00D438B2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tcBorders>
              <w:bottom w:val="single" w:sz="4" w:space="0" w:color="auto"/>
            </w:tcBorders>
            <w:vAlign w:val="bottom"/>
          </w:tcPr>
          <w:p w:rsidR="0090775F" w:rsidRPr="000C107E" w:rsidRDefault="0090775F" w:rsidP="003A4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0775F" w:rsidRPr="000C107E" w:rsidTr="003A4F09">
        <w:tc>
          <w:tcPr>
            <w:tcW w:w="3510" w:type="dxa"/>
            <w:gridSpan w:val="2"/>
          </w:tcPr>
          <w:p w:rsidR="0090775F" w:rsidRPr="000C107E" w:rsidRDefault="0090775F" w:rsidP="0090775F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0C107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0C10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775F" w:rsidRPr="008B55FE" w:rsidRDefault="0090775F" w:rsidP="008B55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(23,250)</w:t>
            </w:r>
          </w:p>
        </w:tc>
        <w:tc>
          <w:tcPr>
            <w:tcW w:w="270" w:type="dxa"/>
          </w:tcPr>
          <w:p w:rsidR="0090775F" w:rsidRPr="008B55FE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0775F" w:rsidRPr="008B55FE" w:rsidRDefault="0090775F" w:rsidP="008B55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(152)</w:t>
            </w:r>
          </w:p>
        </w:tc>
        <w:tc>
          <w:tcPr>
            <w:tcW w:w="270" w:type="dxa"/>
          </w:tcPr>
          <w:p w:rsidR="0090775F" w:rsidRPr="008B55FE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775F" w:rsidRPr="008B55FE" w:rsidRDefault="0090775F" w:rsidP="008B55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(40,902)</w:t>
            </w:r>
          </w:p>
        </w:tc>
        <w:tc>
          <w:tcPr>
            <w:tcW w:w="270" w:type="dxa"/>
          </w:tcPr>
          <w:p w:rsidR="0090775F" w:rsidRPr="008B55FE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775F" w:rsidRPr="008B55FE" w:rsidRDefault="0090775F" w:rsidP="008B55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(64,304)</w:t>
            </w:r>
          </w:p>
        </w:tc>
        <w:tc>
          <w:tcPr>
            <w:tcW w:w="252" w:type="dxa"/>
          </w:tcPr>
          <w:p w:rsidR="0090775F" w:rsidRPr="008B55FE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775F" w:rsidRPr="008B55FE" w:rsidRDefault="0090775F" w:rsidP="008B55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(17,141)</w:t>
            </w:r>
          </w:p>
        </w:tc>
        <w:tc>
          <w:tcPr>
            <w:tcW w:w="252" w:type="dxa"/>
          </w:tcPr>
          <w:p w:rsidR="0090775F" w:rsidRPr="008B55FE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775F" w:rsidRPr="003A4F09" w:rsidRDefault="0090775F" w:rsidP="003A4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F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(161)</w:t>
            </w:r>
          </w:p>
        </w:tc>
        <w:tc>
          <w:tcPr>
            <w:tcW w:w="252" w:type="dxa"/>
          </w:tcPr>
          <w:p w:rsidR="0090775F" w:rsidRPr="003A4F09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775F" w:rsidRPr="003A4F09" w:rsidRDefault="0090775F" w:rsidP="003A4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F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(53,115)</w:t>
            </w:r>
          </w:p>
        </w:tc>
        <w:tc>
          <w:tcPr>
            <w:tcW w:w="252" w:type="dxa"/>
          </w:tcPr>
          <w:p w:rsidR="0090775F" w:rsidRPr="003A4F09" w:rsidRDefault="0090775F" w:rsidP="00907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775F" w:rsidRPr="003A4F09" w:rsidRDefault="0090775F" w:rsidP="003A4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F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(70,417)</w:t>
            </w:r>
          </w:p>
        </w:tc>
      </w:tr>
      <w:tr w:rsidR="00DB4B1B" w:rsidRPr="000C107E" w:rsidTr="003A4F09">
        <w:trPr>
          <w:gridAfter w:val="1"/>
          <w:wAfter w:w="6" w:type="dxa"/>
        </w:trPr>
        <w:tc>
          <w:tcPr>
            <w:tcW w:w="3510" w:type="dxa"/>
            <w:gridSpan w:val="2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:rsidR="00DB4B1B" w:rsidRPr="000C107E" w:rsidRDefault="00DB4B1B" w:rsidP="00DB4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bookmarkEnd w:id="5"/>
      <w:bookmarkEnd w:id="6"/>
    </w:tbl>
    <w:p w:rsidR="00C422B7" w:rsidRDefault="00C422B7" w:rsidP="00ED6462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C422B7" w:rsidSect="00BF2E9F">
          <w:headerReference w:type="default" r:id="rId20"/>
          <w:pgSz w:w="16834" w:h="11909" w:orient="landscape" w:code="9"/>
          <w:pgMar w:top="1152" w:right="1174" w:bottom="1152" w:left="576" w:header="720" w:footer="720" w:gutter="0"/>
          <w:cols w:space="720"/>
          <w:docGrid w:linePitch="245"/>
        </w:sectPr>
      </w:pPr>
    </w:p>
    <w:p w:rsidR="00D15644" w:rsidRPr="00C0363B" w:rsidRDefault="00D15644" w:rsidP="00E41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C0363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:rsidR="00D15644" w:rsidRPr="00C0363B" w:rsidRDefault="00D15644" w:rsidP="00ED6462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F07A47" w:rsidRDefault="00D74794" w:rsidP="00F07A47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ความเสี่ยงทางด้านสินเชื่อ</w:t>
      </w:r>
      <w:r w:rsidR="003C1D6C">
        <w:rPr>
          <w:rFonts w:ascii="Angsana New" w:hAnsi="Angsana New" w:hint="cs"/>
          <w:sz w:val="30"/>
          <w:szCs w:val="30"/>
          <w:cs/>
        </w:rPr>
        <w:t>คื</w:t>
      </w:r>
      <w:r w:rsidR="00D15644" w:rsidRPr="00C0363B">
        <w:rPr>
          <w:rFonts w:ascii="Angsana New" w:hAnsi="Angsana New" w:hint="cs"/>
          <w:sz w:val="30"/>
          <w:szCs w:val="30"/>
          <w:cs/>
        </w:rPr>
        <w:t>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15644" w:rsidRPr="00C0363B">
        <w:rPr>
          <w:rFonts w:ascii="Angsana New" w:hAnsi="Angsana New" w:hint="cs"/>
          <w:sz w:val="30"/>
          <w:szCs w:val="30"/>
          <w:cs/>
        </w:rPr>
        <w:t>ความเสี่ยงที่ลูกค้าหรือคู่สัญญาไม่สามารถชำระหนี้แก่</w:t>
      </w:r>
      <w:r w:rsidR="00983864">
        <w:rPr>
          <w:rFonts w:ascii="Angsana New" w:hAnsi="Angsana New" w:hint="cs"/>
          <w:sz w:val="30"/>
          <w:szCs w:val="30"/>
          <w:cs/>
        </w:rPr>
        <w:t>กลุ่ม</w:t>
      </w:r>
      <w:r w:rsidR="00D15644" w:rsidRPr="00C0363B">
        <w:rPr>
          <w:rFonts w:ascii="Angsana New" w:hAnsi="Angsana New" w:hint="cs"/>
          <w:sz w:val="30"/>
          <w:szCs w:val="30"/>
          <w:cs/>
        </w:rPr>
        <w:t>บริษัทตามเงื่อนไขที่ตกลงไว้เมื่อครบกำหนด</w:t>
      </w:r>
    </w:p>
    <w:p w:rsidR="00F07A47" w:rsidRPr="00C0363B" w:rsidRDefault="00F07A47" w:rsidP="00F07A47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D15644" w:rsidRPr="00C0363B" w:rsidRDefault="00D15644" w:rsidP="00ED6462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C0363B">
        <w:rPr>
          <w:rFonts w:ascii="Angsana New" w:hAnsi="Angsana New" w:hint="cs"/>
          <w:sz w:val="30"/>
          <w:szCs w:val="30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="00F630B9">
        <w:rPr>
          <w:rFonts w:ascii="Angsana New" w:hAnsi="Angsana New" w:hint="cs"/>
          <w:sz w:val="30"/>
          <w:szCs w:val="30"/>
          <w:cs/>
        </w:rPr>
        <w:t xml:space="preserve">         </w:t>
      </w:r>
      <w:r w:rsidRPr="00C0363B">
        <w:rPr>
          <w:rFonts w:ascii="Angsana New" w:hAnsi="Angsana New" w:hint="cs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</w:t>
      </w:r>
      <w:r w:rsidR="003D0CD8">
        <w:rPr>
          <w:rFonts w:ascii="Angsana New" w:hAnsi="Angsana New"/>
          <w:sz w:val="30"/>
          <w:szCs w:val="30"/>
          <w:lang w:val="en-US"/>
        </w:rPr>
        <w:t xml:space="preserve">           </w:t>
      </w:r>
      <w:r w:rsidR="00EE20D9" w:rsidRPr="00C0363B">
        <w:rPr>
          <w:rFonts w:ascii="Angsana New" w:hAnsi="Angsana New" w:hint="cs"/>
          <w:sz w:val="30"/>
          <w:szCs w:val="30"/>
          <w:cs/>
        </w:rPr>
        <w:t>ความเสี่ยงจากสินเชื่อที่เป็นนัย</w:t>
      </w:r>
      <w:r w:rsidRPr="00C0363B">
        <w:rPr>
          <w:rFonts w:ascii="Angsana New" w:hAnsi="Angsana New" w:hint="cs"/>
          <w:sz w:val="30"/>
          <w:szCs w:val="30"/>
          <w:cs/>
        </w:rPr>
        <w:t>สำคัญ ความเสี่ยงสูงสุดทางด้านสินเชื่อแสดงไว้ในราคาตามบัญชีของสินทรัพย์</w:t>
      </w:r>
      <w:r w:rsidR="00F97034">
        <w:rPr>
          <w:rFonts w:ascii="Angsana New" w:hAnsi="Angsana New"/>
          <w:sz w:val="30"/>
          <w:szCs w:val="30"/>
          <w:lang w:val="en-US"/>
        </w:rPr>
        <w:t xml:space="preserve">      </w:t>
      </w:r>
      <w:r w:rsidR="008130FC" w:rsidRPr="00C0363B">
        <w:rPr>
          <w:rFonts w:ascii="Angsana New" w:hAnsi="Angsana New" w:hint="cs"/>
          <w:sz w:val="30"/>
          <w:szCs w:val="30"/>
          <w:cs/>
        </w:rPr>
        <w:t>ทางการเงินแต่ละรายการในงบแสดงฐานะ</w:t>
      </w:r>
      <w:r w:rsidR="00B76C53" w:rsidRPr="00C0363B">
        <w:rPr>
          <w:rFonts w:ascii="Angsana New" w:hAnsi="Angsana New" w:hint="cs"/>
          <w:sz w:val="30"/>
          <w:szCs w:val="30"/>
          <w:cs/>
        </w:rPr>
        <w:t>การเงิน อย่างไรก็ตาม</w:t>
      </w:r>
      <w:r w:rsidR="008130FC" w:rsidRPr="00C0363B">
        <w:rPr>
          <w:rFonts w:ascii="Angsana New" w:hAnsi="Angsana New" w:hint="cs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:rsidR="00F97034" w:rsidRDefault="00F97034" w:rsidP="00ED6462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130FC" w:rsidRPr="00E70682" w:rsidRDefault="008130FC" w:rsidP="00ED6462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7068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8130FC" w:rsidRPr="00DE3D02" w:rsidRDefault="008130FC" w:rsidP="00ED6462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8130FC" w:rsidRPr="00E70682" w:rsidRDefault="00983864" w:rsidP="00ED6462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983864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="008130FC" w:rsidRPr="00983864">
        <w:rPr>
          <w:rFonts w:ascii="Angsana New" w:hAnsi="Angsana New" w:hint="cs"/>
          <w:spacing w:val="-2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="008130FC" w:rsidRPr="00E70682">
        <w:rPr>
          <w:rFonts w:ascii="Angsana New" w:hAnsi="Angsana New" w:hint="cs"/>
          <w:sz w:val="30"/>
          <w:szCs w:val="30"/>
          <w:cs/>
        </w:rPr>
        <w:t>ให้เพียงพอต่อการดำเนินงานของ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8130FC" w:rsidRPr="00E70682">
        <w:rPr>
          <w:rFonts w:ascii="Angsana New" w:hAnsi="Angsana New" w:hint="cs"/>
          <w:sz w:val="30"/>
          <w:szCs w:val="30"/>
          <w:cs/>
        </w:rPr>
        <w:t>บริษัท และเพื่อทำให้ผลกระทบจากความผันผวนของกระแสเงินสดลดลง</w:t>
      </w:r>
    </w:p>
    <w:p w:rsidR="00E41B1B" w:rsidRDefault="00E41B1B" w:rsidP="00785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785A46" w:rsidRPr="00046E11" w:rsidRDefault="00785A46" w:rsidP="00785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702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AA3B2E" w:rsidRPr="00AA3B2E" w:rsidRDefault="00AA3B2E" w:rsidP="00AA3B2E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AA3B2E" w:rsidRDefault="00AA3B2E" w:rsidP="00AA3B2E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AA3B2E">
        <w:rPr>
          <w:rFonts w:ascii="Angsana New" w:hAnsi="Angsana New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และเงินกู้ยืมมีอัตราดอกเบี้ยใกล้เคียงกับอัตราด</w:t>
      </w:r>
      <w:r w:rsidR="00FE0BDD">
        <w:rPr>
          <w:rFonts w:ascii="Angsana New" w:hAnsi="Angsana New"/>
          <w:sz w:val="30"/>
          <w:szCs w:val="30"/>
          <w:cs/>
        </w:rPr>
        <w:t>อกเบี้ยในตลาด ฝ่ายบริหารของ</w:t>
      </w:r>
      <w:r w:rsidR="00983864">
        <w:rPr>
          <w:rFonts w:ascii="Angsana New" w:hAnsi="Angsana New" w:hint="cs"/>
          <w:sz w:val="30"/>
          <w:szCs w:val="30"/>
          <w:cs/>
        </w:rPr>
        <w:t>กลุ่ม</w:t>
      </w:r>
      <w:r w:rsidRPr="00AA3B2E">
        <w:rPr>
          <w:rFonts w:ascii="Angsana New" w:hAnsi="Angsana New"/>
          <w:sz w:val="30"/>
          <w:szCs w:val="30"/>
          <w:cs/>
        </w:rPr>
        <w:t xml:space="preserve">บริษัทเชื่อว่า ณ วันที่ </w:t>
      </w:r>
      <w:r>
        <w:rPr>
          <w:rFonts w:ascii="Angsana New" w:hAnsi="Angsana New"/>
          <w:sz w:val="30"/>
          <w:szCs w:val="30"/>
        </w:rPr>
        <w:t>31</w:t>
      </w:r>
      <w:r w:rsidRPr="00AA3B2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65F24">
        <w:rPr>
          <w:rFonts w:ascii="Angsana New" w:hAnsi="Angsana New"/>
          <w:sz w:val="30"/>
          <w:szCs w:val="30"/>
        </w:rPr>
        <w:t>25</w:t>
      </w:r>
      <w:r w:rsidR="00A65F24">
        <w:rPr>
          <w:rFonts w:ascii="Angsana New" w:hAnsi="Angsana New"/>
          <w:sz w:val="30"/>
          <w:szCs w:val="30"/>
          <w:lang w:val="en-US"/>
        </w:rPr>
        <w:t>6</w:t>
      </w:r>
      <w:r w:rsidR="0019569B">
        <w:rPr>
          <w:rFonts w:ascii="Angsana New" w:hAnsi="Angsana New"/>
          <w:sz w:val="30"/>
          <w:szCs w:val="30"/>
          <w:lang w:val="en-US"/>
        </w:rPr>
        <w:t>2</w:t>
      </w:r>
      <w:r w:rsidRPr="00AA3B2E">
        <w:rPr>
          <w:rFonts w:ascii="Angsana New" w:hAnsi="Angsana New"/>
          <w:sz w:val="30"/>
          <w:szCs w:val="30"/>
          <w:cs/>
        </w:rPr>
        <w:t xml:space="preserve"> และ </w:t>
      </w:r>
      <w:r w:rsidR="00A65F24">
        <w:rPr>
          <w:rFonts w:ascii="Angsana New" w:hAnsi="Angsana New"/>
          <w:sz w:val="30"/>
          <w:szCs w:val="30"/>
        </w:rPr>
        <w:t>25</w:t>
      </w:r>
      <w:r w:rsidR="00312EFA">
        <w:rPr>
          <w:rFonts w:ascii="Angsana New" w:hAnsi="Angsana New"/>
          <w:sz w:val="30"/>
          <w:szCs w:val="30"/>
          <w:lang w:val="en-US"/>
        </w:rPr>
        <w:t>6</w:t>
      </w:r>
      <w:r w:rsidR="0019569B">
        <w:rPr>
          <w:rFonts w:ascii="Angsana New" w:hAnsi="Angsana New"/>
          <w:sz w:val="30"/>
          <w:szCs w:val="30"/>
          <w:lang w:val="en-US"/>
        </w:rPr>
        <w:t>1</w:t>
      </w:r>
      <w:r w:rsidRPr="00AA3B2E">
        <w:rPr>
          <w:rFonts w:ascii="Angsana New" w:hAnsi="Angsana New"/>
          <w:sz w:val="30"/>
          <w:szCs w:val="30"/>
          <w:cs/>
        </w:rPr>
        <w:t xml:space="preserve"> มูลค่าตามบัญชี</w:t>
      </w:r>
      <w:r w:rsidR="00FE0BDD">
        <w:rPr>
          <w:rFonts w:ascii="Angsana New" w:hAnsi="Angsana New"/>
          <w:sz w:val="30"/>
          <w:szCs w:val="30"/>
          <w:cs/>
        </w:rPr>
        <w:br/>
      </w:r>
      <w:r w:rsidR="00C33311">
        <w:rPr>
          <w:rFonts w:ascii="Angsana New" w:hAnsi="Angsana New"/>
          <w:sz w:val="30"/>
          <w:szCs w:val="30"/>
          <w:cs/>
        </w:rPr>
        <w:t>ของเครื่องมือทางการเงินของ</w:t>
      </w:r>
      <w:r w:rsidR="00983864">
        <w:rPr>
          <w:rFonts w:ascii="Angsana New" w:hAnsi="Angsana New" w:hint="cs"/>
          <w:sz w:val="30"/>
          <w:szCs w:val="30"/>
          <w:cs/>
        </w:rPr>
        <w:t>กลุ่ม</w:t>
      </w:r>
      <w:r w:rsidRPr="00AA3B2E">
        <w:rPr>
          <w:rFonts w:ascii="Angsana New" w:hAnsi="Angsana New"/>
          <w:sz w:val="30"/>
          <w:szCs w:val="30"/>
          <w:cs/>
        </w:rPr>
        <w:t>บริษัทไม่แตกต่างไปจากมูลค่ายุติธรรมอย่างมีสาระสำคัญ</w:t>
      </w:r>
    </w:p>
    <w:p w:rsidR="0099704D" w:rsidRPr="001B51E7" w:rsidRDefault="0099704D" w:rsidP="0004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273916" w:rsidRPr="00E70682" w:rsidRDefault="00A22316" w:rsidP="008041F3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041F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ภาระผูกพัน</w:t>
      </w:r>
      <w:r w:rsidRPr="008041F3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:rsidR="00273916" w:rsidRDefault="00273916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737B2" w:rsidRDefault="00B737B2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711EA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:rsidR="00B737B2" w:rsidRDefault="00B737B2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FE1E6F" w:rsidRPr="005D0474" w:rsidTr="00B737B2">
        <w:tc>
          <w:tcPr>
            <w:tcW w:w="3780" w:type="dxa"/>
          </w:tcPr>
          <w:p w:rsidR="00FE1E6F" w:rsidRPr="005D0474" w:rsidRDefault="00FE1E6F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FE1E6F" w:rsidRPr="00A521B6" w:rsidRDefault="00FE1E6F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E1E6F" w:rsidRPr="005D0474" w:rsidRDefault="00FE1E6F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FE1E6F" w:rsidRPr="00D26AE4" w:rsidRDefault="00FE1E6F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517" w:rsidRPr="005D0474" w:rsidTr="00B737B2">
        <w:tc>
          <w:tcPr>
            <w:tcW w:w="3780" w:type="dxa"/>
          </w:tcPr>
          <w:p w:rsidR="00114517" w:rsidRPr="005D0474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14517" w:rsidRPr="002E3550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14517" w:rsidRPr="002E3550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2E3550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14517" w:rsidRPr="002E3550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114517" w:rsidRPr="002E3550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14517" w:rsidRPr="002E3550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114517" w:rsidRPr="002E3550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14517" w:rsidRPr="005D0474" w:rsidTr="00B737B2">
        <w:tc>
          <w:tcPr>
            <w:tcW w:w="3780" w:type="dxa"/>
          </w:tcPr>
          <w:p w:rsidR="00114517" w:rsidRPr="005D0474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114517" w:rsidRPr="005D0474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14517" w:rsidRPr="005D0474" w:rsidTr="00B737B2">
        <w:tc>
          <w:tcPr>
            <w:tcW w:w="3780" w:type="dxa"/>
          </w:tcPr>
          <w:p w:rsidR="00114517" w:rsidRPr="00E711EA" w:rsidRDefault="00114517" w:rsidP="0011451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11EA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114517" w:rsidRPr="00351858" w:rsidRDefault="00244313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14517" w:rsidRPr="00E711EA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351858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20,601</w:t>
            </w:r>
          </w:p>
        </w:tc>
        <w:tc>
          <w:tcPr>
            <w:tcW w:w="270" w:type="dxa"/>
          </w:tcPr>
          <w:p w:rsidR="00114517" w:rsidRPr="00E711EA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114517" w:rsidRPr="00E711EA" w:rsidRDefault="00244313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14517" w:rsidRPr="00E711EA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114517" w:rsidRPr="00E711EA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20,601</w:t>
            </w:r>
          </w:p>
        </w:tc>
      </w:tr>
      <w:tr w:rsidR="00114517" w:rsidRPr="005D0474" w:rsidTr="00B737B2">
        <w:tc>
          <w:tcPr>
            <w:tcW w:w="3780" w:type="dxa"/>
          </w:tcPr>
          <w:p w:rsidR="00114517" w:rsidRPr="00E711EA" w:rsidRDefault="00114517" w:rsidP="00114517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E711EA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14517" w:rsidRPr="00351858" w:rsidRDefault="00244313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1" w:right="-2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14517" w:rsidRPr="00E711EA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14517" w:rsidRPr="00351858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2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20,601</w:t>
            </w:r>
          </w:p>
        </w:tc>
        <w:tc>
          <w:tcPr>
            <w:tcW w:w="270" w:type="dxa"/>
          </w:tcPr>
          <w:p w:rsidR="00114517" w:rsidRPr="00E711EA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114517" w:rsidRPr="00E711EA" w:rsidRDefault="00244313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14517" w:rsidRPr="00E711EA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114517" w:rsidRPr="00E711EA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20,601</w:t>
            </w:r>
          </w:p>
        </w:tc>
      </w:tr>
    </w:tbl>
    <w:p w:rsidR="00FE1E6F" w:rsidRDefault="00FE1E6F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029A8" w:rsidRDefault="003029A8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3A6A1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จำนวนเงินขั้นต่ำที่ต้องจ่าย</w:t>
      </w:r>
      <w:r w:rsidRPr="003A6A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ในอนาคต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ทั้งสิ้น</w:t>
      </w:r>
      <w:r w:rsidRPr="003A6A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ภายใต้</w:t>
      </w:r>
      <w:r w:rsidRPr="003A6A1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สัญญาเช่าดำเนินงานที่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บอก</w:t>
      </w:r>
      <w:r w:rsidRPr="003A6A10">
        <w:rPr>
          <w:rFonts w:ascii="Angsana New" w:hAnsi="Angsana New"/>
          <w:b/>
          <w:bCs/>
          <w:i/>
          <w:iCs/>
          <w:sz w:val="30"/>
          <w:szCs w:val="30"/>
          <w:cs/>
        </w:rPr>
        <w:t>เลิกไม่ได้</w:t>
      </w:r>
    </w:p>
    <w:p w:rsidR="003029A8" w:rsidRDefault="003029A8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E41B1B" w:rsidRPr="005D0474" w:rsidTr="003029A8">
        <w:tc>
          <w:tcPr>
            <w:tcW w:w="3780" w:type="dxa"/>
          </w:tcPr>
          <w:p w:rsidR="00E41B1B" w:rsidRPr="005D0474" w:rsidRDefault="00E41B1B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E41B1B" w:rsidRPr="00A521B6" w:rsidRDefault="00E41B1B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41B1B" w:rsidRPr="005D0474" w:rsidRDefault="00E41B1B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E41B1B" w:rsidRPr="00D26AE4" w:rsidRDefault="00E41B1B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1B1B" w:rsidRPr="005D0474" w:rsidTr="003029A8">
        <w:tc>
          <w:tcPr>
            <w:tcW w:w="3780" w:type="dxa"/>
          </w:tcPr>
          <w:p w:rsidR="00E41B1B" w:rsidRPr="005D0474" w:rsidRDefault="00E41B1B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41B1B" w:rsidRPr="002E3550" w:rsidRDefault="00E41B1B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41B1B" w:rsidRPr="002E3550" w:rsidRDefault="00E41B1B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1B1B" w:rsidRPr="002E3550" w:rsidRDefault="00E41B1B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41B1B" w:rsidRPr="002E3550" w:rsidRDefault="00E41B1B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E41B1B" w:rsidRPr="002E3550" w:rsidRDefault="00E41B1B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41B1B" w:rsidRPr="002E3550" w:rsidRDefault="00E41B1B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E41B1B" w:rsidRPr="002E3550" w:rsidRDefault="00E41B1B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41B1B" w:rsidRPr="005D0474" w:rsidTr="003029A8">
        <w:tc>
          <w:tcPr>
            <w:tcW w:w="3780" w:type="dxa"/>
          </w:tcPr>
          <w:p w:rsidR="00E41B1B" w:rsidRPr="005D0474" w:rsidRDefault="00E41B1B" w:rsidP="00DF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E41B1B" w:rsidRPr="005D0474" w:rsidRDefault="00E41B1B" w:rsidP="00DF28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41B1B" w:rsidRPr="005D0474" w:rsidTr="003029A8">
        <w:tc>
          <w:tcPr>
            <w:tcW w:w="3780" w:type="dxa"/>
          </w:tcPr>
          <w:p w:rsidR="00E41B1B" w:rsidRPr="00E711EA" w:rsidRDefault="00E41B1B" w:rsidP="00E41B1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1 </w:t>
            </w: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2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7,274</w:t>
            </w:r>
          </w:p>
        </w:tc>
        <w:tc>
          <w:tcPr>
            <w:tcW w:w="270" w:type="dxa"/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2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13,724</w:t>
            </w:r>
          </w:p>
        </w:tc>
        <w:tc>
          <w:tcPr>
            <w:tcW w:w="270" w:type="dxa"/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1" w:right="-2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7,274</w:t>
            </w:r>
          </w:p>
        </w:tc>
        <w:tc>
          <w:tcPr>
            <w:tcW w:w="270" w:type="dxa"/>
          </w:tcPr>
          <w:p w:rsidR="00E41B1B" w:rsidRPr="00E711EA" w:rsidRDefault="00E41B1B" w:rsidP="00E41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2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13,724</w:t>
            </w:r>
          </w:p>
        </w:tc>
      </w:tr>
      <w:tr w:rsidR="00E41B1B" w:rsidRPr="005D0474" w:rsidTr="003029A8">
        <w:tc>
          <w:tcPr>
            <w:tcW w:w="3780" w:type="dxa"/>
          </w:tcPr>
          <w:p w:rsidR="00E41B1B" w:rsidRPr="00E711EA" w:rsidRDefault="00E41B1B" w:rsidP="00E41B1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1 - 5 </w:t>
            </w: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2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13,332</w:t>
            </w:r>
          </w:p>
        </w:tc>
        <w:tc>
          <w:tcPr>
            <w:tcW w:w="270" w:type="dxa"/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2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20,667</w:t>
            </w:r>
          </w:p>
        </w:tc>
        <w:tc>
          <w:tcPr>
            <w:tcW w:w="270" w:type="dxa"/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1" w:right="-2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13,332</w:t>
            </w:r>
          </w:p>
        </w:tc>
        <w:tc>
          <w:tcPr>
            <w:tcW w:w="270" w:type="dxa"/>
          </w:tcPr>
          <w:p w:rsidR="00E41B1B" w:rsidRPr="00E711EA" w:rsidRDefault="00E41B1B" w:rsidP="00E41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2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20,667</w:t>
            </w:r>
          </w:p>
        </w:tc>
      </w:tr>
      <w:tr w:rsidR="00E41B1B" w:rsidRPr="005D0474" w:rsidTr="003029A8">
        <w:tc>
          <w:tcPr>
            <w:tcW w:w="3780" w:type="dxa"/>
          </w:tcPr>
          <w:p w:rsidR="00E41B1B" w:rsidRPr="00E711EA" w:rsidRDefault="00E41B1B" w:rsidP="00E41B1B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E711EA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2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20,606</w:t>
            </w:r>
          </w:p>
        </w:tc>
        <w:tc>
          <w:tcPr>
            <w:tcW w:w="270" w:type="dxa"/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2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34,391</w:t>
            </w:r>
          </w:p>
        </w:tc>
        <w:tc>
          <w:tcPr>
            <w:tcW w:w="270" w:type="dxa"/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1" w:right="-2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20,606</w:t>
            </w:r>
          </w:p>
        </w:tc>
        <w:tc>
          <w:tcPr>
            <w:tcW w:w="270" w:type="dxa"/>
          </w:tcPr>
          <w:p w:rsidR="00E41B1B" w:rsidRPr="00E711EA" w:rsidRDefault="00E41B1B" w:rsidP="00E41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E41B1B" w:rsidRPr="00E711EA" w:rsidRDefault="00E41B1B" w:rsidP="00E41B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2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34,391</w:t>
            </w:r>
          </w:p>
        </w:tc>
      </w:tr>
    </w:tbl>
    <w:p w:rsidR="00E70682" w:rsidRPr="00BD67B2" w:rsidRDefault="00E70682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5D7EEA" w:rsidRPr="00BD67B2" w:rsidRDefault="00983864" w:rsidP="00BB1EB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3029A8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="00D72D3A" w:rsidRPr="003029A8">
        <w:rPr>
          <w:rFonts w:ascii="Angsana New" w:hAnsi="Angsana New"/>
          <w:spacing w:val="-2"/>
          <w:sz w:val="30"/>
          <w:szCs w:val="30"/>
          <w:cs/>
        </w:rPr>
        <w:t>บริษัทมีสั</w:t>
      </w:r>
      <w:r w:rsidR="00A84282" w:rsidRPr="003029A8">
        <w:rPr>
          <w:rFonts w:ascii="Angsana New" w:hAnsi="Angsana New"/>
          <w:spacing w:val="-2"/>
          <w:sz w:val="30"/>
          <w:szCs w:val="30"/>
          <w:cs/>
        </w:rPr>
        <w:t>ญญาเช่าหลายฉบับกับ</w:t>
      </w:r>
      <w:r w:rsidR="00040A6E" w:rsidRPr="003029A8">
        <w:rPr>
          <w:rFonts w:ascii="Angsana New" w:hAnsi="Angsana New" w:hint="cs"/>
          <w:spacing w:val="-2"/>
          <w:sz w:val="30"/>
          <w:szCs w:val="30"/>
          <w:cs/>
        </w:rPr>
        <w:t>บริษัทในประเทศบางแห่ง</w:t>
      </w:r>
      <w:r w:rsidR="00D72D3A" w:rsidRPr="003029A8">
        <w:rPr>
          <w:rFonts w:ascii="Angsana New" w:hAnsi="Angsana New"/>
          <w:spacing w:val="-2"/>
          <w:sz w:val="30"/>
          <w:szCs w:val="30"/>
          <w:cs/>
        </w:rPr>
        <w:t xml:space="preserve"> ซึ่งครอบคลุมการเช่า</w:t>
      </w:r>
      <w:r w:rsidR="00BD67B2" w:rsidRPr="003029A8">
        <w:rPr>
          <w:rFonts w:ascii="Angsana New" w:hAnsi="Angsana New" w:hint="cs"/>
          <w:spacing w:val="-2"/>
          <w:sz w:val="30"/>
          <w:szCs w:val="30"/>
          <w:cs/>
        </w:rPr>
        <w:t>เครื่องใช้</w:t>
      </w:r>
      <w:r w:rsidR="00D72D3A" w:rsidRPr="003029A8">
        <w:rPr>
          <w:rFonts w:ascii="Angsana New" w:hAnsi="Angsana New"/>
          <w:spacing w:val="-2"/>
          <w:sz w:val="30"/>
          <w:szCs w:val="30"/>
          <w:cs/>
        </w:rPr>
        <w:t>สำนัก</w:t>
      </w:r>
      <w:r w:rsidR="001616E2" w:rsidRPr="003029A8">
        <w:rPr>
          <w:rFonts w:ascii="Angsana New" w:hAnsi="Angsana New"/>
          <w:spacing w:val="-2"/>
          <w:sz w:val="30"/>
          <w:szCs w:val="30"/>
          <w:cs/>
        </w:rPr>
        <w:t>งาน</w:t>
      </w:r>
      <w:r w:rsidR="003029A8">
        <w:rPr>
          <w:rFonts w:ascii="Angsana New" w:hAnsi="Angsana New" w:hint="cs"/>
          <w:sz w:val="30"/>
          <w:szCs w:val="30"/>
          <w:cs/>
        </w:rPr>
        <w:t xml:space="preserve"> ยาน</w:t>
      </w:r>
      <w:r w:rsidR="00BD67B2" w:rsidRPr="00BD67B2">
        <w:rPr>
          <w:rFonts w:ascii="Angsana New" w:hAnsi="Angsana New" w:hint="cs"/>
          <w:sz w:val="30"/>
          <w:szCs w:val="30"/>
          <w:cs/>
        </w:rPr>
        <w:t>พาหนะ</w:t>
      </w:r>
      <w:r w:rsidR="00AC0A0A" w:rsidRPr="00BD67B2">
        <w:rPr>
          <w:rFonts w:ascii="Angsana New" w:hAnsi="Angsana New"/>
          <w:sz w:val="30"/>
          <w:szCs w:val="30"/>
          <w:cs/>
        </w:rPr>
        <w:t xml:space="preserve">และอื่นๆ โดยมีระยะเวลา </w:t>
      </w:r>
      <w:r w:rsidR="00BD67B2" w:rsidRPr="00BD67B2">
        <w:rPr>
          <w:rFonts w:ascii="Angsana New" w:hAnsi="Angsana New"/>
          <w:sz w:val="30"/>
          <w:szCs w:val="30"/>
          <w:lang w:val="en-US"/>
        </w:rPr>
        <w:t>1</w:t>
      </w:r>
      <w:r w:rsidR="00D72D3A" w:rsidRPr="00BD67B2">
        <w:rPr>
          <w:rFonts w:ascii="Angsana New" w:hAnsi="Angsana New"/>
          <w:sz w:val="30"/>
          <w:szCs w:val="30"/>
          <w:cs/>
        </w:rPr>
        <w:t xml:space="preserve"> </w:t>
      </w:r>
      <w:r w:rsidR="004039C5" w:rsidRPr="00BD67B2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D72D3A" w:rsidRPr="00BD67B2">
        <w:rPr>
          <w:rFonts w:ascii="Angsana New" w:hAnsi="Angsana New"/>
          <w:sz w:val="30"/>
          <w:szCs w:val="30"/>
          <w:cs/>
        </w:rPr>
        <w:t xml:space="preserve">ถึง </w:t>
      </w:r>
      <w:r w:rsidR="00A84282" w:rsidRPr="00BD67B2">
        <w:rPr>
          <w:rFonts w:ascii="Angsana New" w:hAnsi="Angsana New"/>
          <w:sz w:val="30"/>
          <w:szCs w:val="30"/>
        </w:rPr>
        <w:t>4</w:t>
      </w:r>
      <w:r w:rsidR="00D72D3A" w:rsidRPr="00BD67B2">
        <w:rPr>
          <w:rFonts w:ascii="Angsana New" w:hAnsi="Angsana New" w:hint="cs"/>
          <w:sz w:val="30"/>
          <w:szCs w:val="30"/>
          <w:cs/>
        </w:rPr>
        <w:t xml:space="preserve"> ปี ซึ่งจะสิ้นสุดใน</w:t>
      </w:r>
      <w:r w:rsidR="00AC0A0A" w:rsidRPr="00BD67B2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="00670265" w:rsidRPr="00BD67B2">
        <w:rPr>
          <w:rFonts w:ascii="Angsana New" w:hAnsi="Angsana New"/>
          <w:sz w:val="30"/>
          <w:szCs w:val="30"/>
          <w:lang w:val="en-US"/>
        </w:rPr>
        <w:t>256</w:t>
      </w:r>
      <w:r w:rsidR="00BD67B2" w:rsidRPr="00BD67B2">
        <w:rPr>
          <w:rFonts w:ascii="Angsana New" w:hAnsi="Angsana New"/>
          <w:sz w:val="30"/>
          <w:szCs w:val="30"/>
          <w:lang w:val="en-US"/>
        </w:rPr>
        <w:t>3</w:t>
      </w:r>
      <w:r w:rsidR="00AC0A0A" w:rsidRPr="00BD67B2">
        <w:rPr>
          <w:rFonts w:ascii="Angsana New" w:hAnsi="Angsana New" w:hint="cs"/>
          <w:sz w:val="30"/>
          <w:szCs w:val="30"/>
          <w:cs/>
        </w:rPr>
        <w:t xml:space="preserve"> ถึง </w:t>
      </w:r>
      <w:r w:rsidR="00AC0A0A" w:rsidRPr="00BD67B2">
        <w:rPr>
          <w:rFonts w:ascii="Angsana New" w:hAnsi="Angsana New"/>
          <w:sz w:val="30"/>
          <w:szCs w:val="30"/>
          <w:lang w:val="en-US"/>
        </w:rPr>
        <w:t>2</w:t>
      </w:r>
      <w:r w:rsidR="00AC0A0A" w:rsidRPr="00BD67B2">
        <w:rPr>
          <w:rFonts w:ascii="Angsana New" w:hAnsi="Angsana New"/>
          <w:sz w:val="30"/>
          <w:szCs w:val="30"/>
        </w:rPr>
        <w:t>56</w:t>
      </w:r>
      <w:r w:rsidR="00BD67B2" w:rsidRPr="00BD67B2">
        <w:rPr>
          <w:rFonts w:ascii="Angsana New" w:hAnsi="Angsana New"/>
          <w:sz w:val="30"/>
          <w:szCs w:val="30"/>
          <w:lang w:val="en-US"/>
        </w:rPr>
        <w:t>6</w:t>
      </w:r>
    </w:p>
    <w:p w:rsidR="00415D24" w:rsidRDefault="00415D24" w:rsidP="00BB1EB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029A8" w:rsidRDefault="003029A8" w:rsidP="00BB1EB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BD67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ภาระผูกพันอื่นๆ</w:t>
      </w:r>
    </w:p>
    <w:p w:rsidR="003029A8" w:rsidRPr="00BD67B2" w:rsidRDefault="003029A8" w:rsidP="00BB1EB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97719A" w:rsidRPr="00BD67B2" w:rsidTr="003029A8">
        <w:tc>
          <w:tcPr>
            <w:tcW w:w="3780" w:type="dxa"/>
          </w:tcPr>
          <w:p w:rsidR="0097719A" w:rsidRPr="00BD67B2" w:rsidRDefault="0097719A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97719A" w:rsidRPr="00BD67B2" w:rsidRDefault="0097719A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7719A" w:rsidRPr="00BD67B2" w:rsidRDefault="0097719A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97719A" w:rsidRPr="00BD67B2" w:rsidRDefault="0097719A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D67B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BD67B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517" w:rsidRPr="00BD67B2" w:rsidTr="003029A8">
        <w:tc>
          <w:tcPr>
            <w:tcW w:w="3780" w:type="dxa"/>
          </w:tcPr>
          <w:p w:rsidR="00114517" w:rsidRPr="00BD67B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14517" w:rsidRPr="00BD67B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14517" w:rsidRPr="00BD67B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517" w:rsidRPr="00BD67B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14517" w:rsidRPr="00BD67B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114517" w:rsidRPr="00BD67B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14517" w:rsidRPr="00BD67B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114517" w:rsidRPr="00BD67B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14517" w:rsidRPr="00BD67B2" w:rsidTr="003029A8">
        <w:tc>
          <w:tcPr>
            <w:tcW w:w="3780" w:type="dxa"/>
          </w:tcPr>
          <w:p w:rsidR="00114517" w:rsidRPr="00BD67B2" w:rsidRDefault="00114517" w:rsidP="0011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114517" w:rsidRPr="00BD67B2" w:rsidRDefault="00114517" w:rsidP="0011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BD67B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BD67B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244313" w:rsidRPr="00BD67B2" w:rsidTr="003029A8">
        <w:tc>
          <w:tcPr>
            <w:tcW w:w="3780" w:type="dxa"/>
          </w:tcPr>
          <w:p w:rsidR="00244313" w:rsidRPr="00BD67B2" w:rsidRDefault="00244313" w:rsidP="00244313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67B2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170" w:type="dxa"/>
          </w:tcPr>
          <w:p w:rsidR="00244313" w:rsidRPr="00BD67B2" w:rsidRDefault="00244313" w:rsidP="002443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sz w:val="30"/>
                <w:szCs w:val="30"/>
              </w:rPr>
              <w:t>40,902</w:t>
            </w:r>
          </w:p>
        </w:tc>
        <w:tc>
          <w:tcPr>
            <w:tcW w:w="270" w:type="dxa"/>
          </w:tcPr>
          <w:p w:rsidR="00244313" w:rsidRPr="00BD67B2" w:rsidRDefault="00244313" w:rsidP="0024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44313" w:rsidRPr="00BD67B2" w:rsidRDefault="00244313" w:rsidP="002443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sz w:val="30"/>
                <w:szCs w:val="30"/>
              </w:rPr>
              <w:t>55,258</w:t>
            </w:r>
          </w:p>
        </w:tc>
        <w:tc>
          <w:tcPr>
            <w:tcW w:w="270" w:type="dxa"/>
          </w:tcPr>
          <w:p w:rsidR="00244313" w:rsidRPr="00BD67B2" w:rsidRDefault="00244313" w:rsidP="0024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244313" w:rsidRPr="00BD67B2" w:rsidRDefault="00244313" w:rsidP="002443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sz w:val="30"/>
                <w:szCs w:val="30"/>
              </w:rPr>
              <w:t>40,902</w:t>
            </w:r>
          </w:p>
        </w:tc>
        <w:tc>
          <w:tcPr>
            <w:tcW w:w="270" w:type="dxa"/>
          </w:tcPr>
          <w:p w:rsidR="00244313" w:rsidRPr="00BD67B2" w:rsidRDefault="00244313" w:rsidP="0024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244313" w:rsidRPr="00BD67B2" w:rsidRDefault="00244313" w:rsidP="002443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sz w:val="30"/>
                <w:szCs w:val="30"/>
              </w:rPr>
              <w:t>55,258</w:t>
            </w:r>
          </w:p>
        </w:tc>
      </w:tr>
      <w:tr w:rsidR="00244313" w:rsidRPr="00BD67B2" w:rsidTr="003029A8">
        <w:tc>
          <w:tcPr>
            <w:tcW w:w="3780" w:type="dxa"/>
          </w:tcPr>
          <w:p w:rsidR="00244313" w:rsidRPr="00BD67B2" w:rsidRDefault="00244313" w:rsidP="0024431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67B2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</w:tcPr>
          <w:p w:rsidR="00244313" w:rsidRPr="00BD67B2" w:rsidRDefault="00244313" w:rsidP="002443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sz w:val="30"/>
                <w:szCs w:val="30"/>
              </w:rPr>
              <w:t>181,694</w:t>
            </w:r>
          </w:p>
        </w:tc>
        <w:tc>
          <w:tcPr>
            <w:tcW w:w="270" w:type="dxa"/>
          </w:tcPr>
          <w:p w:rsidR="00244313" w:rsidRPr="00BD67B2" w:rsidRDefault="00244313" w:rsidP="0024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44313" w:rsidRPr="00BD67B2" w:rsidRDefault="00244313" w:rsidP="002443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sz w:val="30"/>
                <w:szCs w:val="30"/>
              </w:rPr>
              <w:t>54,972</w:t>
            </w:r>
          </w:p>
        </w:tc>
        <w:tc>
          <w:tcPr>
            <w:tcW w:w="270" w:type="dxa"/>
          </w:tcPr>
          <w:p w:rsidR="00244313" w:rsidRPr="00BD67B2" w:rsidRDefault="00244313" w:rsidP="0024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244313" w:rsidRPr="00BD67B2" w:rsidRDefault="00244313" w:rsidP="002443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sz w:val="30"/>
                <w:szCs w:val="30"/>
              </w:rPr>
              <w:t>181,694</w:t>
            </w:r>
          </w:p>
        </w:tc>
        <w:tc>
          <w:tcPr>
            <w:tcW w:w="270" w:type="dxa"/>
          </w:tcPr>
          <w:p w:rsidR="00244313" w:rsidRPr="00BD67B2" w:rsidRDefault="00244313" w:rsidP="0024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244313" w:rsidRPr="00BD67B2" w:rsidRDefault="00244313" w:rsidP="002443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sz w:val="30"/>
                <w:szCs w:val="30"/>
              </w:rPr>
              <w:t>54,972</w:t>
            </w:r>
          </w:p>
        </w:tc>
      </w:tr>
      <w:tr w:rsidR="00244313" w:rsidRPr="00BD67B2" w:rsidTr="003029A8">
        <w:tc>
          <w:tcPr>
            <w:tcW w:w="3780" w:type="dxa"/>
          </w:tcPr>
          <w:p w:rsidR="00244313" w:rsidRPr="00BD67B2" w:rsidRDefault="00244313" w:rsidP="0024431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67B2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44313" w:rsidRPr="00BD67B2" w:rsidRDefault="00244313" w:rsidP="002443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222,596</w:t>
            </w:r>
          </w:p>
        </w:tc>
        <w:tc>
          <w:tcPr>
            <w:tcW w:w="270" w:type="dxa"/>
          </w:tcPr>
          <w:p w:rsidR="00244313" w:rsidRPr="00BD67B2" w:rsidRDefault="00244313" w:rsidP="0024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44313" w:rsidRPr="00BD67B2" w:rsidRDefault="00244313" w:rsidP="002443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110,230</w:t>
            </w:r>
          </w:p>
        </w:tc>
        <w:tc>
          <w:tcPr>
            <w:tcW w:w="270" w:type="dxa"/>
          </w:tcPr>
          <w:p w:rsidR="00244313" w:rsidRPr="00BD67B2" w:rsidRDefault="00244313" w:rsidP="0024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244313" w:rsidRPr="00BD67B2" w:rsidRDefault="00244313" w:rsidP="002443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222,596</w:t>
            </w:r>
          </w:p>
        </w:tc>
        <w:tc>
          <w:tcPr>
            <w:tcW w:w="270" w:type="dxa"/>
          </w:tcPr>
          <w:p w:rsidR="00244313" w:rsidRPr="00BD67B2" w:rsidRDefault="00244313" w:rsidP="0024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244313" w:rsidRPr="00BD67B2" w:rsidRDefault="00244313" w:rsidP="002443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110,230</w:t>
            </w:r>
          </w:p>
        </w:tc>
      </w:tr>
    </w:tbl>
    <w:p w:rsidR="00BD67B2" w:rsidRDefault="00BD67B2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A2E14" w:rsidRPr="00BD67B2" w:rsidRDefault="000A2E14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67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:rsidR="000A2E14" w:rsidRPr="00BD67B2" w:rsidRDefault="000A2E14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0A2E14" w:rsidRPr="00BD67B2" w:rsidRDefault="003029A8" w:rsidP="000A2E14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2562 </w:t>
      </w:r>
      <w:r w:rsidR="000A2E14" w:rsidRPr="00BD67B2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บริษัทมีภาระผูกพันจากการที่สถาบันการเงินแห่งหนึ่งออกหนังสือค้ำประกันบริษัทต่อรัฐวิสาหกิจแห่งหนึ่งเป็นจำนวนเงิน</w:t>
      </w:r>
      <w:r w:rsidR="0085288A" w:rsidRPr="00BD67B2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244313" w:rsidRPr="00BD67B2">
        <w:rPr>
          <w:rFonts w:ascii="Angsana New" w:hAnsi="Angsana New" w:cs="Angsana New"/>
          <w:color w:val="000000"/>
          <w:spacing w:val="-4"/>
          <w:sz w:val="30"/>
          <w:szCs w:val="30"/>
        </w:rPr>
        <w:t>17.9</w:t>
      </w:r>
      <w:r w:rsidR="00255953" w:rsidRPr="00BD67B2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A2E14" w:rsidRPr="00BD67B2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ล้านบาท </w:t>
      </w:r>
      <w:r w:rsidR="000A2E14" w:rsidRPr="00BD67B2">
        <w:rPr>
          <w:rFonts w:ascii="Angsana New" w:hAnsi="Angsana New" w:cs="Angsana New"/>
          <w:i/>
          <w:iCs/>
          <w:color w:val="000000"/>
          <w:spacing w:val="-4"/>
          <w:sz w:val="30"/>
          <w:szCs w:val="30"/>
          <w:cs/>
        </w:rPr>
        <w:t>(25</w:t>
      </w:r>
      <w:r w:rsidR="00630078" w:rsidRPr="00BD67B2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>6</w:t>
      </w:r>
      <w:r w:rsidR="00114517" w:rsidRPr="00BD67B2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>1</w:t>
      </w:r>
      <w:r w:rsidR="000A2E14" w:rsidRPr="00BD67B2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 xml:space="preserve">: </w:t>
      </w:r>
      <w:r w:rsidR="00114517" w:rsidRPr="00BD67B2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>17.9</w:t>
      </w:r>
      <w:r w:rsidR="00016DFA" w:rsidRPr="00BD67B2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 xml:space="preserve"> </w:t>
      </w:r>
      <w:r w:rsidR="00016DFA" w:rsidRPr="00BD67B2">
        <w:rPr>
          <w:rFonts w:ascii="Angsana New" w:hAnsi="Angsana New" w:cs="Angsana New" w:hint="cs"/>
          <w:i/>
          <w:iCs/>
          <w:color w:val="000000"/>
          <w:spacing w:val="-4"/>
          <w:sz w:val="30"/>
          <w:szCs w:val="30"/>
          <w:cs/>
        </w:rPr>
        <w:t>ล้านบาท</w:t>
      </w:r>
      <w:r w:rsidR="000A2E14" w:rsidRPr="00BD67B2">
        <w:rPr>
          <w:rFonts w:ascii="Angsana New" w:hAnsi="Angsana New" w:cs="Angsana New"/>
          <w:i/>
          <w:iCs/>
          <w:color w:val="000000"/>
          <w:spacing w:val="-4"/>
          <w:sz w:val="30"/>
          <w:szCs w:val="30"/>
          <w:cs/>
        </w:rPr>
        <w:t>)</w:t>
      </w:r>
    </w:p>
    <w:p w:rsidR="001A3D9E" w:rsidRPr="00BD67B2" w:rsidRDefault="001A3D9E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D67B2" w:rsidRDefault="00BD6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F34BE7" w:rsidRPr="00BD67B2" w:rsidRDefault="00F34BE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D67B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สัญญาสำคัญที่ทำกับกิจการที่ไม่เกี่ยวข้องกัน</w:t>
      </w:r>
    </w:p>
    <w:p w:rsidR="00F34BE7" w:rsidRPr="004D0288" w:rsidRDefault="00F34BE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:rsidR="00987DF3" w:rsidRPr="00BD67B2" w:rsidRDefault="00987DF3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D67B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D67B2">
        <w:rPr>
          <w:rFonts w:ascii="Angsana New" w:hAnsi="Angsana New"/>
          <w:sz w:val="30"/>
          <w:szCs w:val="30"/>
          <w:lang w:val="en-US"/>
        </w:rPr>
        <w:t xml:space="preserve">31 </w:t>
      </w:r>
      <w:r w:rsidRPr="00BD67B2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A65F24" w:rsidRPr="00BD67B2">
        <w:rPr>
          <w:rFonts w:ascii="Angsana New" w:hAnsi="Angsana New"/>
          <w:sz w:val="30"/>
          <w:szCs w:val="30"/>
          <w:lang w:val="en-US"/>
        </w:rPr>
        <w:t>256</w:t>
      </w:r>
      <w:r w:rsidR="0019569B" w:rsidRPr="00BD67B2">
        <w:rPr>
          <w:rFonts w:ascii="Angsana New" w:hAnsi="Angsana New"/>
          <w:sz w:val="30"/>
          <w:szCs w:val="30"/>
          <w:lang w:val="en-US"/>
        </w:rPr>
        <w:t>2</w:t>
      </w:r>
      <w:r w:rsidRPr="00BD67B2">
        <w:rPr>
          <w:rFonts w:ascii="Angsana New" w:hAnsi="Angsana New"/>
          <w:sz w:val="30"/>
          <w:szCs w:val="30"/>
          <w:lang w:val="en-US"/>
        </w:rPr>
        <w:t xml:space="preserve"> </w:t>
      </w:r>
      <w:r w:rsidR="00983864" w:rsidRPr="00BD67B2">
        <w:rPr>
          <w:rFonts w:ascii="Angsana New" w:hAnsi="Angsana New" w:hint="cs"/>
          <w:sz w:val="30"/>
          <w:szCs w:val="30"/>
          <w:cs/>
        </w:rPr>
        <w:t>กลุ่ม</w:t>
      </w:r>
      <w:r w:rsidRPr="00BD67B2">
        <w:rPr>
          <w:rFonts w:ascii="Angsana New" w:hAnsi="Angsana New" w:hint="cs"/>
          <w:sz w:val="30"/>
          <w:szCs w:val="30"/>
          <w:cs/>
          <w:lang w:val="en-US"/>
        </w:rPr>
        <w:t>บริษัทมีสัญญาที่สำคัญกับกิจการที่ไม่เกี</w:t>
      </w:r>
      <w:r w:rsidR="00E53A3E" w:rsidRPr="00BD67B2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Pr="00BD67B2">
        <w:rPr>
          <w:rFonts w:ascii="Angsana New" w:hAnsi="Angsana New" w:hint="cs"/>
          <w:sz w:val="30"/>
          <w:szCs w:val="30"/>
          <w:cs/>
          <w:lang w:val="en-US"/>
        </w:rPr>
        <w:t>ยวข้องกัน ดังนี้</w:t>
      </w:r>
    </w:p>
    <w:p w:rsidR="00987DF3" w:rsidRPr="004D0288" w:rsidRDefault="00987DF3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:rsidR="00123A97" w:rsidRPr="00251B8D" w:rsidRDefault="00123A9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51B8D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="00C3143B" w:rsidRPr="00251B8D">
        <w:rPr>
          <w:rFonts w:ascii="Angsana New" w:hAnsi="Angsana New" w:hint="cs"/>
          <w:i/>
          <w:iCs/>
          <w:sz w:val="30"/>
          <w:szCs w:val="30"/>
          <w:cs/>
        </w:rPr>
        <w:t>แต่งตั้งผู้</w:t>
      </w:r>
      <w:r w:rsidRPr="00251B8D">
        <w:rPr>
          <w:rFonts w:ascii="Angsana New" w:hAnsi="Angsana New"/>
          <w:i/>
          <w:iCs/>
          <w:sz w:val="30"/>
          <w:szCs w:val="30"/>
          <w:cs/>
        </w:rPr>
        <w:t>จัดจำหน่ายสินค้า</w:t>
      </w:r>
    </w:p>
    <w:p w:rsidR="00123A97" w:rsidRPr="004D0288" w:rsidRDefault="00123A9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:rsidR="0097719A" w:rsidRPr="008F3610" w:rsidRDefault="0097719A" w:rsidP="0097719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8207A">
        <w:rPr>
          <w:rFonts w:ascii="Angsana New" w:hAnsi="Angsana New"/>
          <w:spacing w:val="-3"/>
          <w:sz w:val="30"/>
          <w:szCs w:val="30"/>
          <w:cs/>
        </w:rPr>
        <w:t>บริษัท</w:t>
      </w:r>
      <w:r w:rsidRPr="00F8207A">
        <w:rPr>
          <w:rFonts w:ascii="Angsana New" w:hAnsi="Angsana New" w:hint="cs"/>
          <w:spacing w:val="-3"/>
          <w:sz w:val="30"/>
          <w:szCs w:val="30"/>
          <w:cs/>
        </w:rPr>
        <w:t>มี</w:t>
      </w:r>
      <w:r w:rsidRPr="00F8207A">
        <w:rPr>
          <w:rFonts w:ascii="Angsana New" w:hAnsi="Angsana New"/>
          <w:spacing w:val="-3"/>
          <w:sz w:val="30"/>
          <w:szCs w:val="30"/>
          <w:cs/>
        </w:rPr>
        <w:t>สัญญาแต่งตั้ง</w:t>
      </w:r>
      <w:r w:rsidRPr="00F8207A">
        <w:rPr>
          <w:rFonts w:ascii="Angsana New" w:hAnsi="Angsana New" w:hint="cs"/>
          <w:spacing w:val="-3"/>
          <w:sz w:val="30"/>
          <w:szCs w:val="30"/>
          <w:cs/>
        </w:rPr>
        <w:t>ผู้จัดจำหน่ายสินค้า</w:t>
      </w:r>
      <w:r w:rsidR="00FA1106">
        <w:rPr>
          <w:rFonts w:ascii="Angsana New" w:hAnsi="Angsana New" w:hint="cs"/>
          <w:spacing w:val="-3"/>
          <w:sz w:val="30"/>
          <w:szCs w:val="30"/>
          <w:cs/>
          <w:lang w:val="en-US"/>
        </w:rPr>
        <w:t>สี่</w:t>
      </w:r>
      <w:r w:rsidRPr="00F8207A">
        <w:rPr>
          <w:rFonts w:ascii="Angsana New" w:hAnsi="Angsana New" w:hint="cs"/>
          <w:spacing w:val="-3"/>
          <w:sz w:val="30"/>
          <w:szCs w:val="30"/>
          <w:cs/>
        </w:rPr>
        <w:t>ฉบับกับ</w:t>
      </w:r>
      <w:r w:rsidRPr="00F8207A">
        <w:rPr>
          <w:rFonts w:ascii="Angsana New" w:hAnsi="Angsana New"/>
          <w:spacing w:val="-3"/>
          <w:sz w:val="30"/>
          <w:szCs w:val="30"/>
          <w:cs/>
        </w:rPr>
        <w:t>บริษัทในประเทศ</w:t>
      </w:r>
      <w:r w:rsidRPr="00F8207A">
        <w:rPr>
          <w:rFonts w:ascii="Angsana New" w:hAnsi="Angsana New" w:hint="cs"/>
          <w:spacing w:val="-3"/>
          <w:sz w:val="30"/>
          <w:szCs w:val="30"/>
          <w:cs/>
        </w:rPr>
        <w:t>สอง</w:t>
      </w:r>
      <w:r w:rsidRPr="00F8207A">
        <w:rPr>
          <w:rFonts w:ascii="Angsana New" w:hAnsi="Angsana New"/>
          <w:spacing w:val="-3"/>
          <w:sz w:val="30"/>
          <w:szCs w:val="30"/>
          <w:cs/>
        </w:rPr>
        <w:t>แห่ง</w:t>
      </w:r>
      <w:r w:rsidRPr="00F8207A">
        <w:rPr>
          <w:rFonts w:ascii="Angsana New" w:hAnsi="Angsana New" w:hint="cs"/>
          <w:spacing w:val="-3"/>
          <w:sz w:val="30"/>
          <w:szCs w:val="30"/>
          <w:cs/>
        </w:rPr>
        <w:t>และบริษัทในต่างประเทศอีก</w:t>
      </w:r>
      <w:r w:rsidRPr="00F8207A">
        <w:rPr>
          <w:rFonts w:ascii="Angsana New" w:hAnsi="Angsana New" w:hint="cs"/>
          <w:spacing w:val="-3"/>
          <w:sz w:val="30"/>
          <w:szCs w:val="30"/>
          <w:cs/>
          <w:lang w:val="en-US"/>
        </w:rPr>
        <w:t>ส</w:t>
      </w:r>
      <w:r w:rsidR="00D438B2">
        <w:rPr>
          <w:rFonts w:ascii="Angsana New" w:hAnsi="Angsana New" w:hint="cs"/>
          <w:spacing w:val="-3"/>
          <w:sz w:val="30"/>
          <w:szCs w:val="30"/>
          <w:cs/>
          <w:lang w:val="en-US"/>
        </w:rPr>
        <w:t>อง</w:t>
      </w:r>
      <w:r w:rsidRPr="00F8207A">
        <w:rPr>
          <w:rFonts w:ascii="Angsana New" w:hAnsi="Angsana New" w:hint="cs"/>
          <w:spacing w:val="-3"/>
          <w:sz w:val="30"/>
          <w:szCs w:val="30"/>
          <w:cs/>
        </w:rPr>
        <w:t>แห่ง</w:t>
      </w:r>
      <w:r w:rsidRPr="00F8207A">
        <w:rPr>
          <w:rFonts w:ascii="Angsana New" w:hAnsi="Angsana New"/>
          <w:sz w:val="30"/>
          <w:szCs w:val="30"/>
          <w:cs/>
        </w:rPr>
        <w:t xml:space="preserve">ภายใต้เงื่อนไขของสัญญา </w:t>
      </w:r>
      <w:r w:rsidRPr="00FA1106">
        <w:rPr>
          <w:rFonts w:ascii="Angsana New" w:hAnsi="Angsana New"/>
          <w:sz w:val="30"/>
          <w:szCs w:val="30"/>
          <w:cs/>
        </w:rPr>
        <w:t>บริษัทตกลงที่จะชำระค่าจัดจำหน่ายสินค้าตามอัตราที่กำหนดในสัญญา สัญญาฉบับที่หนึ่งมีผลบังคับใช้ตั้งแต่วันที่</w:t>
      </w:r>
      <w:r w:rsidRPr="00FA1106">
        <w:rPr>
          <w:rFonts w:ascii="Angsana New" w:hAnsi="Angsana New" w:hint="cs"/>
          <w:sz w:val="30"/>
          <w:szCs w:val="30"/>
          <w:cs/>
        </w:rPr>
        <w:t xml:space="preserve"> </w:t>
      </w:r>
      <w:r w:rsidRPr="00FA1106">
        <w:rPr>
          <w:rFonts w:ascii="Angsana New" w:hAnsi="Angsana New"/>
          <w:sz w:val="30"/>
          <w:szCs w:val="30"/>
        </w:rPr>
        <w:t xml:space="preserve">1 </w:t>
      </w:r>
      <w:r w:rsidRPr="00FA1106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FA1106">
        <w:rPr>
          <w:rFonts w:ascii="Angsana New" w:hAnsi="Angsana New"/>
          <w:sz w:val="30"/>
          <w:szCs w:val="30"/>
        </w:rPr>
        <w:t>25</w:t>
      </w:r>
      <w:r w:rsidR="003779E8" w:rsidRPr="00FA1106">
        <w:rPr>
          <w:rFonts w:ascii="Angsana New" w:hAnsi="Angsana New"/>
          <w:sz w:val="30"/>
          <w:szCs w:val="30"/>
          <w:lang w:val="en-US"/>
        </w:rPr>
        <w:t>62</w:t>
      </w:r>
      <w:r w:rsidRPr="00FA1106">
        <w:rPr>
          <w:rFonts w:ascii="Angsana New" w:hAnsi="Angsana New"/>
          <w:sz w:val="30"/>
          <w:szCs w:val="30"/>
        </w:rPr>
        <w:t xml:space="preserve"> </w:t>
      </w:r>
      <w:r w:rsidRPr="00FA1106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FA1106">
        <w:rPr>
          <w:rFonts w:ascii="Angsana New" w:hAnsi="Angsana New"/>
          <w:sz w:val="30"/>
          <w:szCs w:val="30"/>
        </w:rPr>
        <w:t xml:space="preserve">31 </w:t>
      </w:r>
      <w:r w:rsidRPr="00FA1106">
        <w:rPr>
          <w:rFonts w:ascii="Angsana New" w:hAnsi="Angsana New"/>
          <w:sz w:val="30"/>
          <w:szCs w:val="30"/>
          <w:cs/>
        </w:rPr>
        <w:t xml:space="preserve">มกราคม </w:t>
      </w:r>
      <w:r w:rsidRPr="00FA1106">
        <w:rPr>
          <w:rFonts w:ascii="Angsana New" w:hAnsi="Angsana New"/>
          <w:sz w:val="30"/>
          <w:szCs w:val="30"/>
        </w:rPr>
        <w:t>25</w:t>
      </w:r>
      <w:r w:rsidRPr="00FA1106">
        <w:rPr>
          <w:rFonts w:ascii="Angsana New" w:hAnsi="Angsana New"/>
          <w:sz w:val="30"/>
          <w:szCs w:val="30"/>
          <w:lang w:val="en-US"/>
        </w:rPr>
        <w:t>6</w:t>
      </w:r>
      <w:r w:rsidR="00FA1106" w:rsidRPr="00FA1106">
        <w:rPr>
          <w:rFonts w:ascii="Angsana New" w:hAnsi="Angsana New"/>
          <w:sz w:val="30"/>
          <w:szCs w:val="30"/>
          <w:lang w:val="en-US"/>
        </w:rPr>
        <w:t>5</w:t>
      </w:r>
      <w:r w:rsidRPr="00F8207A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และสามารถต่ออายุสัญญาได้โดยอัตโนมัติครั้งละ </w:t>
      </w:r>
      <w:r w:rsidRPr="00F8207A">
        <w:rPr>
          <w:rFonts w:ascii="Angsana New" w:hAnsi="Angsana New"/>
          <w:sz w:val="30"/>
          <w:szCs w:val="30"/>
        </w:rPr>
        <w:t>3</w:t>
      </w:r>
      <w:r w:rsidRPr="00F8207A">
        <w:rPr>
          <w:rFonts w:ascii="Angsana New" w:hAnsi="Angsana New"/>
          <w:sz w:val="30"/>
          <w:szCs w:val="30"/>
          <w:cs/>
        </w:rPr>
        <w:t xml:space="preserve"> ปี จนกว่าฝ่ายใดฝ่ายหนึ่งจะบอกเลิกสัญญาล่วงหน้าไม่น้อยกว่า </w:t>
      </w:r>
      <w:r w:rsidRPr="00F8207A">
        <w:rPr>
          <w:rFonts w:ascii="Angsana New" w:hAnsi="Angsana New"/>
          <w:sz w:val="30"/>
          <w:szCs w:val="30"/>
        </w:rPr>
        <w:t>6</w:t>
      </w:r>
      <w:r w:rsidRPr="00F8207A">
        <w:rPr>
          <w:rFonts w:ascii="Angsana New" w:hAnsi="Angsana New"/>
          <w:sz w:val="30"/>
          <w:szCs w:val="30"/>
          <w:cs/>
        </w:rPr>
        <w:t xml:space="preserve"> เดือน</w:t>
      </w:r>
      <w:r w:rsidRPr="00F8207A">
        <w:rPr>
          <w:rFonts w:ascii="Angsana New" w:hAnsi="Angsana New" w:hint="cs"/>
          <w:sz w:val="30"/>
          <w:szCs w:val="30"/>
          <w:cs/>
        </w:rPr>
        <w:t>ก่อนวันสิ้นสุดสัญญา สัญญาฉบับที่สอง</w:t>
      </w:r>
      <w:r w:rsidRPr="00F8207A">
        <w:rPr>
          <w:rFonts w:ascii="Angsana New" w:hAnsi="Angsana New"/>
          <w:sz w:val="30"/>
          <w:szCs w:val="30"/>
          <w:cs/>
        </w:rPr>
        <w:t>มีผลบังคับใช้</w:t>
      </w:r>
      <w:r w:rsidRPr="003779E8">
        <w:rPr>
          <w:rFonts w:ascii="Angsana New" w:hAnsi="Angsana New"/>
          <w:sz w:val="30"/>
          <w:szCs w:val="30"/>
          <w:cs/>
        </w:rPr>
        <w:t>ตั้งแต่วันที่</w:t>
      </w:r>
      <w:r w:rsidRPr="003779E8">
        <w:rPr>
          <w:rFonts w:ascii="Angsana New" w:hAnsi="Angsana New"/>
          <w:sz w:val="30"/>
          <w:szCs w:val="30"/>
          <w:lang w:val="en-GB"/>
        </w:rPr>
        <w:t xml:space="preserve"> </w:t>
      </w:r>
      <w:r w:rsidRPr="003779E8">
        <w:rPr>
          <w:rFonts w:ascii="Angsana New" w:hAnsi="Angsana New"/>
          <w:sz w:val="30"/>
          <w:szCs w:val="30"/>
          <w:lang w:val="en-US"/>
        </w:rPr>
        <w:t>1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 พฤศจิกายน </w:t>
      </w:r>
      <w:r w:rsidRPr="003779E8">
        <w:rPr>
          <w:rFonts w:ascii="Angsana New" w:hAnsi="Angsana New"/>
          <w:sz w:val="30"/>
          <w:szCs w:val="30"/>
          <w:lang w:val="en-US"/>
        </w:rPr>
        <w:t>2560</w:t>
      </w:r>
      <w:r w:rsidRPr="003779E8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Pr="003779E8">
        <w:rPr>
          <w:rFonts w:ascii="Angsana New" w:hAnsi="Angsana New"/>
          <w:sz w:val="30"/>
          <w:szCs w:val="30"/>
        </w:rPr>
        <w:t>31</w:t>
      </w:r>
      <w:r w:rsidRPr="003779E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3779E8">
        <w:rPr>
          <w:rFonts w:ascii="Angsana New" w:hAnsi="Angsana New"/>
          <w:sz w:val="30"/>
          <w:szCs w:val="30"/>
        </w:rPr>
        <w:t>25</w:t>
      </w:r>
      <w:r w:rsidRPr="003779E8">
        <w:rPr>
          <w:rFonts w:ascii="Angsana New" w:hAnsi="Angsana New"/>
          <w:sz w:val="30"/>
          <w:szCs w:val="30"/>
          <w:lang w:val="en-US"/>
        </w:rPr>
        <w:t>63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 สัญญาฉบับที่สามมีผลบังคับใช้ตั้งแต่วันที่ </w:t>
      </w:r>
      <w:r w:rsidRPr="003779E8">
        <w:rPr>
          <w:rFonts w:ascii="Angsana New" w:hAnsi="Angsana New"/>
          <w:sz w:val="30"/>
          <w:szCs w:val="30"/>
          <w:lang w:val="en-US"/>
        </w:rPr>
        <w:t xml:space="preserve">30 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3779E8">
        <w:rPr>
          <w:rFonts w:ascii="Angsana New" w:hAnsi="Angsana New"/>
          <w:sz w:val="30"/>
          <w:szCs w:val="30"/>
          <w:lang w:val="en-US"/>
        </w:rPr>
        <w:t xml:space="preserve">2560 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3779E8">
        <w:rPr>
          <w:rFonts w:ascii="Angsana New" w:hAnsi="Angsana New"/>
          <w:sz w:val="30"/>
          <w:szCs w:val="30"/>
          <w:lang w:val="en-US"/>
        </w:rPr>
        <w:t xml:space="preserve">29 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3779E8">
        <w:rPr>
          <w:rFonts w:ascii="Angsana New" w:hAnsi="Angsana New"/>
          <w:sz w:val="30"/>
          <w:szCs w:val="30"/>
          <w:lang w:val="en-US"/>
        </w:rPr>
        <w:t>2565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 และสามารถต่ออายุสัญญาได้โดยอัตโนมัติครั้งละ </w:t>
      </w:r>
      <w:r w:rsidRPr="003779E8">
        <w:rPr>
          <w:rFonts w:ascii="Angsana New" w:hAnsi="Angsana New"/>
          <w:sz w:val="30"/>
          <w:szCs w:val="30"/>
          <w:lang w:val="en-US"/>
        </w:rPr>
        <w:t xml:space="preserve">5 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ปี จนกว่าฝ่ายใดฝ่ายหนึ่งจะบอกยกเลิกสัญญาล่วงหน้าไม่น้อยกว่า </w:t>
      </w:r>
      <w:r w:rsidRPr="003779E8">
        <w:rPr>
          <w:rFonts w:ascii="Angsana New" w:hAnsi="Angsana New"/>
          <w:sz w:val="30"/>
          <w:szCs w:val="30"/>
          <w:lang w:val="en-US"/>
        </w:rPr>
        <w:t xml:space="preserve">1 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ปีก่อนวันสิ้นสุดสัญญา สัญญาฉบับที่สี่มีผลบังคับใช้ตั้งแต่วันที่ </w:t>
      </w:r>
      <w:r w:rsidRPr="003779E8">
        <w:rPr>
          <w:rFonts w:ascii="Angsana New" w:hAnsi="Angsana New"/>
          <w:sz w:val="30"/>
          <w:szCs w:val="30"/>
          <w:lang w:val="en-US"/>
        </w:rPr>
        <w:t xml:space="preserve">1 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3779E8">
        <w:rPr>
          <w:rFonts w:ascii="Angsana New" w:hAnsi="Angsana New"/>
          <w:sz w:val="30"/>
          <w:szCs w:val="30"/>
          <w:lang w:val="en-US"/>
        </w:rPr>
        <w:t xml:space="preserve">2560 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3779E8">
        <w:rPr>
          <w:rFonts w:ascii="Angsana New" w:hAnsi="Angsana New"/>
          <w:sz w:val="30"/>
          <w:szCs w:val="30"/>
          <w:lang w:val="en-US"/>
        </w:rPr>
        <w:t xml:space="preserve">30 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3779E8">
        <w:rPr>
          <w:rFonts w:ascii="Angsana New" w:hAnsi="Angsana New"/>
          <w:sz w:val="30"/>
          <w:szCs w:val="30"/>
          <w:lang w:val="en-US"/>
        </w:rPr>
        <w:t>2565</w:t>
      </w:r>
      <w:r w:rsidRPr="00F8207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:rsidR="00FA1106" w:rsidRPr="004D0288" w:rsidRDefault="00FA1106" w:rsidP="00EF12D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:rsidR="00EF12DA" w:rsidRPr="006F5C15" w:rsidRDefault="00EF12DA" w:rsidP="00EF12D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6F1983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6F1983">
        <w:rPr>
          <w:rFonts w:ascii="Angsana New" w:hAnsi="Angsana New" w:hint="cs"/>
          <w:spacing w:val="-2"/>
          <w:sz w:val="30"/>
          <w:szCs w:val="30"/>
          <w:cs/>
          <w:lang w:val="en-US"/>
        </w:rPr>
        <w:t>ย</w:t>
      </w:r>
      <w:r w:rsidR="00BC5967">
        <w:rPr>
          <w:rFonts w:ascii="Angsana New" w:hAnsi="Angsana New" w:hint="cs"/>
          <w:spacing w:val="-2"/>
          <w:sz w:val="30"/>
          <w:szCs w:val="30"/>
          <w:cs/>
          <w:lang w:val="en-US"/>
        </w:rPr>
        <w:t>่อยแห่งหนึ่ง (บริษัท อิชิตัน เพา</w:t>
      </w:r>
      <w:r w:rsidRPr="006F1983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เวอร์ จำกัด) </w:t>
      </w:r>
      <w:r w:rsidRPr="006F1983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Pr="006F1983">
        <w:rPr>
          <w:rFonts w:ascii="Angsana New" w:hAnsi="Angsana New"/>
          <w:spacing w:val="-2"/>
          <w:sz w:val="30"/>
          <w:szCs w:val="30"/>
          <w:cs/>
        </w:rPr>
        <w:t>สัญญาแต่งตั้ง</w:t>
      </w:r>
      <w:r w:rsidRPr="006F1983">
        <w:rPr>
          <w:rFonts w:ascii="Angsana New" w:hAnsi="Angsana New" w:hint="cs"/>
          <w:spacing w:val="-2"/>
          <w:sz w:val="30"/>
          <w:szCs w:val="30"/>
          <w:cs/>
        </w:rPr>
        <w:t>ผู้จัดจำหน่ายสินค้ากับ</w:t>
      </w:r>
      <w:r w:rsidRPr="006F1983">
        <w:rPr>
          <w:rFonts w:ascii="Angsana New" w:hAnsi="Angsana New"/>
          <w:spacing w:val="-2"/>
          <w:sz w:val="30"/>
          <w:szCs w:val="30"/>
          <w:cs/>
        </w:rPr>
        <w:t>บริษัทในประเทศ</w:t>
      </w:r>
      <w:r w:rsidR="002A4C7C">
        <w:rPr>
          <w:rFonts w:ascii="Angsana New" w:hAnsi="Angsana New" w:hint="cs"/>
          <w:spacing w:val="-2"/>
          <w:sz w:val="30"/>
          <w:szCs w:val="30"/>
          <w:cs/>
          <w:lang w:val="en-US"/>
        </w:rPr>
        <w:t>แห่งหนึ่ง</w:t>
      </w:r>
      <w:r w:rsidRPr="006F5C15">
        <w:rPr>
          <w:rFonts w:ascii="Angsana New" w:hAnsi="Angsana New"/>
          <w:sz w:val="30"/>
          <w:szCs w:val="30"/>
          <w:cs/>
        </w:rPr>
        <w:t>ภายใต้เงื่อนไขของสัญญา บริษัท</w:t>
      </w:r>
      <w:r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Pr="006F5C15">
        <w:rPr>
          <w:rFonts w:ascii="Angsana New" w:hAnsi="Angsana New"/>
          <w:sz w:val="30"/>
          <w:szCs w:val="30"/>
          <w:cs/>
        </w:rPr>
        <w:t xml:space="preserve">ตกลงที่จะชำระค่าจัดจำหน่ายสินค้าตามอัตราที่กำหนดในสัญญา </w:t>
      </w:r>
      <w:r w:rsidR="00196B56">
        <w:rPr>
          <w:rFonts w:ascii="Angsana New" w:hAnsi="Angsana New"/>
          <w:sz w:val="30"/>
          <w:szCs w:val="30"/>
          <w:cs/>
        </w:rPr>
        <w:t>สัญญาฉบับนี</w:t>
      </w:r>
      <w:r w:rsidR="00196B56">
        <w:rPr>
          <w:rFonts w:ascii="Angsana New" w:hAnsi="Angsana New" w:hint="cs"/>
          <w:sz w:val="30"/>
          <w:szCs w:val="30"/>
          <w:cs/>
          <w:lang w:val="en-US"/>
        </w:rPr>
        <w:t>้</w:t>
      </w:r>
      <w:r w:rsidRPr="006F5C15">
        <w:rPr>
          <w:rFonts w:ascii="Angsana New" w:hAnsi="Angsana New"/>
          <w:sz w:val="30"/>
          <w:szCs w:val="30"/>
          <w:cs/>
        </w:rPr>
        <w:t>มีผลบังคับใช้</w:t>
      </w:r>
      <w:r w:rsidRPr="003779E8">
        <w:rPr>
          <w:rFonts w:ascii="Angsana New" w:hAnsi="Angsana New"/>
          <w:sz w:val="30"/>
          <w:szCs w:val="30"/>
          <w:cs/>
        </w:rPr>
        <w:t>ตั้งแต่วันที่</w:t>
      </w:r>
      <w:r w:rsidRPr="003779E8">
        <w:rPr>
          <w:rFonts w:ascii="Angsana New" w:hAnsi="Angsana New" w:hint="cs"/>
          <w:sz w:val="30"/>
          <w:szCs w:val="30"/>
          <w:cs/>
        </w:rPr>
        <w:t xml:space="preserve"> </w:t>
      </w:r>
      <w:r w:rsidRPr="003779E8">
        <w:rPr>
          <w:rFonts w:ascii="Angsana New" w:hAnsi="Angsana New"/>
          <w:sz w:val="30"/>
          <w:szCs w:val="30"/>
        </w:rPr>
        <w:t xml:space="preserve">1 </w:t>
      </w:r>
      <w:r w:rsidRPr="003779E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3779E8">
        <w:rPr>
          <w:rFonts w:ascii="Angsana New" w:hAnsi="Angsana New"/>
          <w:sz w:val="30"/>
          <w:szCs w:val="30"/>
        </w:rPr>
        <w:t>25</w:t>
      </w:r>
      <w:r w:rsidRPr="003779E8">
        <w:rPr>
          <w:rFonts w:ascii="Angsana New" w:hAnsi="Angsana New"/>
          <w:sz w:val="30"/>
          <w:szCs w:val="30"/>
          <w:lang w:val="en-US"/>
        </w:rPr>
        <w:t>6</w:t>
      </w:r>
      <w:r w:rsidR="003779E8" w:rsidRPr="003779E8">
        <w:rPr>
          <w:rFonts w:ascii="Angsana New" w:hAnsi="Angsana New"/>
          <w:sz w:val="30"/>
          <w:szCs w:val="30"/>
          <w:lang w:val="en-US"/>
        </w:rPr>
        <w:t>2</w:t>
      </w:r>
      <w:r w:rsidRPr="003779E8">
        <w:rPr>
          <w:rFonts w:ascii="Angsana New" w:hAnsi="Angsana New"/>
          <w:sz w:val="30"/>
          <w:szCs w:val="30"/>
        </w:rPr>
        <w:t xml:space="preserve"> </w:t>
      </w:r>
      <w:r w:rsidRPr="003779E8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3779E8">
        <w:rPr>
          <w:rFonts w:ascii="Angsana New" w:hAnsi="Angsana New"/>
          <w:sz w:val="30"/>
          <w:szCs w:val="30"/>
        </w:rPr>
        <w:t xml:space="preserve">31 </w:t>
      </w:r>
      <w:r w:rsidRPr="003779E8">
        <w:rPr>
          <w:rFonts w:ascii="Angsana New" w:hAnsi="Angsana New"/>
          <w:sz w:val="30"/>
          <w:szCs w:val="30"/>
          <w:cs/>
        </w:rPr>
        <w:t xml:space="preserve">มกราคม </w:t>
      </w:r>
      <w:r w:rsidRPr="003779E8">
        <w:rPr>
          <w:rFonts w:ascii="Angsana New" w:hAnsi="Angsana New"/>
          <w:sz w:val="30"/>
          <w:szCs w:val="30"/>
        </w:rPr>
        <w:t>25</w:t>
      </w:r>
      <w:r w:rsidRPr="003779E8">
        <w:rPr>
          <w:rFonts w:ascii="Angsana New" w:hAnsi="Angsana New"/>
          <w:sz w:val="30"/>
          <w:szCs w:val="30"/>
          <w:lang w:val="en-US"/>
        </w:rPr>
        <w:t>6</w:t>
      </w:r>
      <w:r w:rsidR="00FA1106">
        <w:rPr>
          <w:rFonts w:ascii="Angsana New" w:hAnsi="Angsana New"/>
          <w:sz w:val="30"/>
          <w:szCs w:val="30"/>
          <w:lang w:val="en-US"/>
        </w:rPr>
        <w:t>5</w:t>
      </w:r>
      <w:r w:rsidRPr="003779E8">
        <w:rPr>
          <w:rFonts w:ascii="Angsana New" w:hAnsi="Angsana New"/>
          <w:sz w:val="30"/>
          <w:szCs w:val="30"/>
          <w:cs/>
        </w:rPr>
        <w:t xml:space="preserve"> และ</w:t>
      </w:r>
      <w:r w:rsidRPr="006F5C15">
        <w:rPr>
          <w:rFonts w:ascii="Angsana New" w:hAnsi="Angsana New"/>
          <w:sz w:val="30"/>
          <w:szCs w:val="30"/>
          <w:cs/>
        </w:rPr>
        <w:t>สามารถต่ออายุสัญญาได้โดยอัตโนมัติ</w:t>
      </w:r>
      <w:r>
        <w:rPr>
          <w:rFonts w:ascii="Angsana New" w:hAnsi="Angsana New"/>
          <w:sz w:val="30"/>
          <w:szCs w:val="30"/>
          <w:cs/>
        </w:rPr>
        <w:br/>
      </w:r>
      <w:r w:rsidRPr="006F5C15">
        <w:rPr>
          <w:rFonts w:ascii="Angsana New" w:hAnsi="Angsana New"/>
          <w:sz w:val="30"/>
          <w:szCs w:val="30"/>
          <w:cs/>
        </w:rPr>
        <w:t xml:space="preserve">ครั้งละ </w:t>
      </w:r>
      <w:r w:rsidRPr="006F5C15">
        <w:rPr>
          <w:rFonts w:ascii="Angsana New" w:hAnsi="Angsana New"/>
          <w:sz w:val="30"/>
          <w:szCs w:val="30"/>
        </w:rPr>
        <w:t>3</w:t>
      </w:r>
      <w:r w:rsidRPr="006F5C15">
        <w:rPr>
          <w:rFonts w:ascii="Angsana New" w:hAnsi="Angsana New"/>
          <w:sz w:val="30"/>
          <w:szCs w:val="30"/>
          <w:cs/>
        </w:rPr>
        <w:t xml:space="preserve"> ปี จนกว่าฝ่ายใดฝ่ายหนึ่งจะบอกเลิกสัญญาล่วงหน้าไม่น้อยกว่า </w:t>
      </w:r>
      <w:r w:rsidRPr="006F5C15">
        <w:rPr>
          <w:rFonts w:ascii="Angsana New" w:hAnsi="Angsana New"/>
          <w:sz w:val="30"/>
          <w:szCs w:val="30"/>
        </w:rPr>
        <w:t>6</w:t>
      </w:r>
      <w:r w:rsidRPr="006F5C15">
        <w:rPr>
          <w:rFonts w:ascii="Angsana New" w:hAnsi="Angsana New"/>
          <w:sz w:val="30"/>
          <w:szCs w:val="30"/>
          <w:cs/>
        </w:rPr>
        <w:t xml:space="preserve"> เดือน</w:t>
      </w:r>
      <w:r w:rsidRPr="006F5C15">
        <w:rPr>
          <w:rFonts w:ascii="Angsana New" w:hAnsi="Angsana New" w:hint="cs"/>
          <w:sz w:val="30"/>
          <w:szCs w:val="30"/>
          <w:cs/>
        </w:rPr>
        <w:t>ก่อนวันสิ้นสุดสัญญา</w:t>
      </w:r>
    </w:p>
    <w:p w:rsidR="00EF12DA" w:rsidRPr="004D0288" w:rsidRDefault="00EF12DA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:rsidR="00601138" w:rsidRPr="00BB1EB2" w:rsidRDefault="00601138" w:rsidP="00BB1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x-none" w:eastAsia="x-none"/>
        </w:rPr>
      </w:pPr>
      <w:r w:rsidRPr="00D34470">
        <w:rPr>
          <w:rFonts w:ascii="Angsana New" w:hAnsi="Angsana New" w:cs="Angsana New" w:hint="cs"/>
          <w:i/>
          <w:iCs/>
          <w:sz w:val="30"/>
          <w:szCs w:val="30"/>
          <w:cs/>
        </w:rPr>
        <w:t>สัญญาซื้อขายก๊าซธรรมชาติ</w:t>
      </w:r>
    </w:p>
    <w:p w:rsidR="00EC7506" w:rsidRPr="004D0288" w:rsidRDefault="00EC7506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:rsidR="00601138" w:rsidRDefault="00601138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34470">
        <w:rPr>
          <w:rFonts w:ascii="Angsana New" w:hAnsi="Angsana New"/>
          <w:sz w:val="30"/>
          <w:szCs w:val="30"/>
          <w:cs/>
        </w:rPr>
        <w:t>บริษัท</w:t>
      </w:r>
      <w:r w:rsidR="00384607" w:rsidRPr="00D34470">
        <w:rPr>
          <w:rFonts w:ascii="Angsana New" w:hAnsi="Angsana New" w:hint="cs"/>
          <w:sz w:val="30"/>
          <w:szCs w:val="30"/>
          <w:cs/>
        </w:rPr>
        <w:t>มีสัญญา</w:t>
      </w:r>
      <w:r w:rsidRPr="00D34470">
        <w:rPr>
          <w:rFonts w:ascii="Angsana New" w:hAnsi="Angsana New"/>
          <w:sz w:val="30"/>
          <w:szCs w:val="30"/>
          <w:cs/>
        </w:rPr>
        <w:t xml:space="preserve">ซื้อขายก๊าซธรรมชาติกับบริษัทในประเทศแห่งหนึ่ง </w:t>
      </w:r>
      <w:r w:rsidR="00E90083" w:rsidRPr="00D34470">
        <w:rPr>
          <w:rFonts w:ascii="Angsana New" w:hAnsi="Angsana New"/>
          <w:sz w:val="30"/>
          <w:szCs w:val="30"/>
          <w:cs/>
        </w:rPr>
        <w:t xml:space="preserve">ภายใต้เงื่อนไขของสัญญา </w:t>
      </w:r>
      <w:r w:rsidRPr="00D34470">
        <w:rPr>
          <w:rFonts w:ascii="Angsana New" w:hAnsi="Angsana New"/>
          <w:sz w:val="30"/>
          <w:szCs w:val="30"/>
          <w:cs/>
        </w:rPr>
        <w:t>บริษัทตกลงที่จะจ่ายค่าใช้จ่ายต่างๆ และปฏิบัติตามเงื่อนไข</w:t>
      </w:r>
      <w:r w:rsidR="00E90083" w:rsidRPr="00D34470">
        <w:rPr>
          <w:rFonts w:ascii="Angsana New" w:hAnsi="Angsana New"/>
          <w:sz w:val="30"/>
          <w:szCs w:val="30"/>
          <w:cs/>
        </w:rPr>
        <w:t>ที่กำหนดไว้ในสัญญา สัญญาฉบับนี้มีผลบังคับใช้</w:t>
      </w:r>
      <w:r w:rsidRPr="00D34470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97719A">
        <w:rPr>
          <w:rFonts w:ascii="Angsana New" w:hAnsi="Angsana New"/>
          <w:sz w:val="30"/>
          <w:szCs w:val="30"/>
          <w:lang w:val="en-US"/>
        </w:rPr>
        <w:t>1</w:t>
      </w:r>
      <w:r w:rsidRPr="00D34470">
        <w:rPr>
          <w:rFonts w:ascii="Angsana New" w:hAnsi="Angsana New"/>
          <w:sz w:val="30"/>
          <w:szCs w:val="30"/>
        </w:rPr>
        <w:t xml:space="preserve"> </w:t>
      </w:r>
      <w:r w:rsidR="00025DB7" w:rsidRPr="00D34470">
        <w:rPr>
          <w:rFonts w:ascii="Angsana New" w:hAnsi="Angsana New"/>
          <w:sz w:val="30"/>
          <w:szCs w:val="30"/>
          <w:cs/>
        </w:rPr>
        <w:t>กันยายน</w:t>
      </w:r>
      <w:r w:rsidRPr="00D34470">
        <w:rPr>
          <w:rFonts w:ascii="Angsana New" w:hAnsi="Angsana New"/>
          <w:sz w:val="30"/>
          <w:szCs w:val="30"/>
          <w:cs/>
        </w:rPr>
        <w:t xml:space="preserve"> </w:t>
      </w:r>
      <w:r w:rsidRPr="00D34470">
        <w:rPr>
          <w:rFonts w:ascii="Angsana New" w:hAnsi="Angsana New"/>
          <w:sz w:val="30"/>
          <w:szCs w:val="30"/>
        </w:rPr>
        <w:t>25</w:t>
      </w:r>
      <w:r w:rsidR="0097719A">
        <w:rPr>
          <w:rFonts w:ascii="Angsana New" w:hAnsi="Angsana New"/>
          <w:sz w:val="30"/>
          <w:szCs w:val="30"/>
          <w:lang w:val="en-US"/>
        </w:rPr>
        <w:t>61</w:t>
      </w:r>
      <w:r w:rsidRPr="00D34470">
        <w:rPr>
          <w:rFonts w:ascii="Angsana New" w:hAnsi="Angsana New"/>
          <w:sz w:val="30"/>
          <w:szCs w:val="30"/>
        </w:rPr>
        <w:t xml:space="preserve"> </w:t>
      </w:r>
      <w:r w:rsidRPr="00D34470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D34470">
        <w:rPr>
          <w:rFonts w:ascii="Angsana New" w:hAnsi="Angsana New"/>
          <w:sz w:val="30"/>
          <w:szCs w:val="30"/>
        </w:rPr>
        <w:t>3</w:t>
      </w:r>
      <w:r w:rsidR="00025DB7" w:rsidRPr="00D34470">
        <w:rPr>
          <w:rFonts w:ascii="Angsana New" w:hAnsi="Angsana New"/>
          <w:sz w:val="30"/>
          <w:szCs w:val="30"/>
        </w:rPr>
        <w:t>1</w:t>
      </w:r>
      <w:r w:rsidRPr="00D34470">
        <w:rPr>
          <w:rFonts w:ascii="Angsana New" w:hAnsi="Angsana New"/>
          <w:sz w:val="30"/>
          <w:szCs w:val="30"/>
        </w:rPr>
        <w:t xml:space="preserve"> </w:t>
      </w:r>
      <w:r w:rsidR="00025DB7" w:rsidRPr="00D34470">
        <w:rPr>
          <w:rFonts w:ascii="Angsana New" w:hAnsi="Angsana New"/>
          <w:sz w:val="30"/>
          <w:szCs w:val="30"/>
          <w:cs/>
        </w:rPr>
        <w:t>สิงหาคม</w:t>
      </w:r>
      <w:r w:rsidRPr="00D34470">
        <w:rPr>
          <w:rFonts w:ascii="Angsana New" w:hAnsi="Angsana New"/>
          <w:sz w:val="30"/>
          <w:szCs w:val="30"/>
          <w:cs/>
        </w:rPr>
        <w:t xml:space="preserve"> </w:t>
      </w:r>
      <w:r w:rsidRPr="00D34470">
        <w:rPr>
          <w:rFonts w:ascii="Angsana New" w:hAnsi="Angsana New"/>
          <w:sz w:val="30"/>
          <w:szCs w:val="30"/>
        </w:rPr>
        <w:t>25</w:t>
      </w:r>
      <w:r w:rsidR="00025DB7" w:rsidRPr="00D34470">
        <w:rPr>
          <w:rFonts w:ascii="Angsana New" w:hAnsi="Angsana New"/>
          <w:sz w:val="30"/>
          <w:szCs w:val="30"/>
        </w:rPr>
        <w:t>6</w:t>
      </w:r>
      <w:r w:rsidR="0097719A">
        <w:rPr>
          <w:rFonts w:ascii="Angsana New" w:hAnsi="Angsana New"/>
          <w:sz w:val="30"/>
          <w:szCs w:val="30"/>
          <w:lang w:val="en-US"/>
        </w:rPr>
        <w:t>3</w:t>
      </w:r>
      <w:r w:rsidRPr="00D34470">
        <w:rPr>
          <w:rFonts w:ascii="Angsana New" w:hAnsi="Angsana New"/>
          <w:sz w:val="30"/>
          <w:szCs w:val="30"/>
        </w:rPr>
        <w:t xml:space="preserve"> </w:t>
      </w:r>
      <w:r w:rsidRPr="00D34470">
        <w:rPr>
          <w:rFonts w:ascii="Angsana New" w:hAnsi="Angsana New"/>
          <w:sz w:val="30"/>
          <w:szCs w:val="30"/>
          <w:cs/>
        </w:rPr>
        <w:t>และ</w:t>
      </w:r>
      <w:r w:rsidR="00E90083" w:rsidRPr="00D34470">
        <w:rPr>
          <w:rFonts w:ascii="Angsana New" w:hAnsi="Angsana New"/>
          <w:sz w:val="30"/>
          <w:szCs w:val="30"/>
          <w:cs/>
        </w:rPr>
        <w:t>สามารถ</w:t>
      </w:r>
      <w:r w:rsidRPr="00D34470">
        <w:rPr>
          <w:rFonts w:ascii="Angsana New" w:hAnsi="Angsana New"/>
          <w:sz w:val="30"/>
          <w:szCs w:val="30"/>
          <w:cs/>
        </w:rPr>
        <w:t>ต่ออายุสัญญา</w:t>
      </w:r>
      <w:r w:rsidR="00E90083" w:rsidRPr="00D34470">
        <w:rPr>
          <w:rFonts w:ascii="Angsana New" w:hAnsi="Angsana New"/>
          <w:sz w:val="30"/>
          <w:szCs w:val="30"/>
          <w:cs/>
        </w:rPr>
        <w:t>ได้โดย</w:t>
      </w:r>
      <w:r w:rsidRPr="00D34470">
        <w:rPr>
          <w:rFonts w:ascii="Angsana New" w:hAnsi="Angsana New"/>
          <w:sz w:val="30"/>
          <w:szCs w:val="30"/>
          <w:cs/>
        </w:rPr>
        <w:t xml:space="preserve">แจ้งเป็นลายลักษณ์อักษรไม่น้อยกว่า </w:t>
      </w:r>
      <w:r w:rsidRPr="00D34470">
        <w:rPr>
          <w:rFonts w:ascii="Angsana New" w:hAnsi="Angsana New"/>
          <w:sz w:val="30"/>
          <w:szCs w:val="30"/>
        </w:rPr>
        <w:t xml:space="preserve">90 </w:t>
      </w:r>
      <w:r w:rsidRPr="00D34470">
        <w:rPr>
          <w:rFonts w:ascii="Angsana New" w:hAnsi="Angsana New"/>
          <w:sz w:val="30"/>
          <w:szCs w:val="30"/>
          <w:cs/>
        </w:rPr>
        <w:t>วัน</w:t>
      </w:r>
      <w:r w:rsidR="00211566" w:rsidRPr="00D34470">
        <w:rPr>
          <w:rFonts w:ascii="Angsana New" w:hAnsi="Angsana New"/>
          <w:sz w:val="30"/>
          <w:szCs w:val="30"/>
          <w:cs/>
        </w:rPr>
        <w:t>ก่อน</w:t>
      </w:r>
      <w:r w:rsidR="00384607" w:rsidRPr="00D34470">
        <w:rPr>
          <w:rFonts w:ascii="Angsana New" w:hAnsi="Angsana New" w:hint="cs"/>
          <w:sz w:val="30"/>
          <w:szCs w:val="30"/>
          <w:cs/>
        </w:rPr>
        <w:t xml:space="preserve">   </w:t>
      </w:r>
      <w:r w:rsidR="0009097B">
        <w:rPr>
          <w:rFonts w:ascii="Angsana New" w:hAnsi="Angsana New"/>
          <w:sz w:val="30"/>
          <w:szCs w:val="30"/>
          <w:lang w:val="en-US"/>
        </w:rPr>
        <w:t xml:space="preserve">   </w:t>
      </w:r>
      <w:r w:rsidR="00384607" w:rsidRPr="00D34470">
        <w:rPr>
          <w:rFonts w:ascii="Angsana New" w:hAnsi="Angsana New" w:hint="cs"/>
          <w:sz w:val="30"/>
          <w:szCs w:val="30"/>
          <w:cs/>
        </w:rPr>
        <w:t xml:space="preserve">     </w:t>
      </w:r>
      <w:r w:rsidR="00211566" w:rsidRPr="00D34470">
        <w:rPr>
          <w:rFonts w:ascii="Angsana New" w:hAnsi="Angsana New"/>
          <w:sz w:val="30"/>
          <w:szCs w:val="30"/>
          <w:cs/>
        </w:rPr>
        <w:t>วันสิ้นสุดสัญญา</w:t>
      </w:r>
    </w:p>
    <w:p w:rsidR="004D0288" w:rsidRPr="004D0288" w:rsidRDefault="004D0288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:rsidR="003C25B9" w:rsidRPr="00967B14" w:rsidRDefault="003C25B9" w:rsidP="003C25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67B14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967B14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ขนส่ง</w:t>
      </w:r>
      <w:r w:rsidR="00384607" w:rsidRPr="00967B14">
        <w:rPr>
          <w:rFonts w:ascii="Angsana New" w:hAnsi="Angsana New" w:hint="cs"/>
          <w:i/>
          <w:iCs/>
          <w:sz w:val="30"/>
          <w:szCs w:val="30"/>
          <w:cs/>
          <w:lang w:val="en-US"/>
        </w:rPr>
        <w:t>ภายในประเทศ</w:t>
      </w:r>
    </w:p>
    <w:p w:rsidR="003C25B9" w:rsidRPr="004D0288" w:rsidRDefault="003C25B9" w:rsidP="003C25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:rsidR="00B17809" w:rsidRPr="00967B14" w:rsidRDefault="003C25B9" w:rsidP="001A3D9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67B14">
        <w:rPr>
          <w:rFonts w:ascii="Angsana New" w:hAnsi="Angsana New"/>
          <w:sz w:val="30"/>
          <w:szCs w:val="30"/>
          <w:cs/>
        </w:rPr>
        <w:t>บริษัท</w:t>
      </w:r>
      <w:r w:rsidR="004016DD" w:rsidRPr="00967B14">
        <w:rPr>
          <w:rFonts w:ascii="Angsana New" w:hAnsi="Angsana New" w:hint="cs"/>
          <w:sz w:val="30"/>
          <w:szCs w:val="30"/>
          <w:cs/>
        </w:rPr>
        <w:t>มี</w:t>
      </w:r>
      <w:r w:rsidRPr="00967B14">
        <w:rPr>
          <w:rFonts w:ascii="Angsana New" w:hAnsi="Angsana New"/>
          <w:sz w:val="30"/>
          <w:szCs w:val="30"/>
          <w:cs/>
        </w:rPr>
        <w:t>สัญญา</w:t>
      </w:r>
      <w:r w:rsidR="00071B0A" w:rsidRPr="00967B14">
        <w:rPr>
          <w:rFonts w:ascii="Angsana New" w:hAnsi="Angsana New" w:hint="cs"/>
          <w:sz w:val="30"/>
          <w:szCs w:val="30"/>
          <w:cs/>
        </w:rPr>
        <w:t>ขนส่ง</w:t>
      </w:r>
      <w:r w:rsidR="004016DD" w:rsidRPr="00967B14">
        <w:rPr>
          <w:rFonts w:ascii="Angsana New" w:hAnsi="Angsana New" w:hint="cs"/>
          <w:sz w:val="30"/>
          <w:szCs w:val="30"/>
          <w:cs/>
        </w:rPr>
        <w:t>ภายในประเทศ</w:t>
      </w:r>
      <w:r w:rsidRPr="00967B14">
        <w:rPr>
          <w:rFonts w:ascii="Angsana New" w:hAnsi="Angsana New"/>
          <w:sz w:val="30"/>
          <w:szCs w:val="30"/>
          <w:cs/>
        </w:rPr>
        <w:t>กับบริษัทในประเทศแห่งหนึ่ง ภายใต้เงื่อนไขของสัญญา บริษัทตกลงที่จะ</w:t>
      </w:r>
      <w:r w:rsidRPr="00967B14">
        <w:rPr>
          <w:rFonts w:ascii="Angsana New" w:hAnsi="Angsana New"/>
          <w:spacing w:val="-4"/>
          <w:sz w:val="30"/>
          <w:szCs w:val="30"/>
          <w:cs/>
        </w:rPr>
        <w:t>จ่ายค่าใช้จ่ายต่างๆ และปฏิบัติตามเงื่อนไขที่กำหนดไว้ในสัญญา สัญญาฉบับนี้มีผลบังคับใช้ตั้งแต่วันที่</w:t>
      </w:r>
      <w:r w:rsidR="00071B0A" w:rsidRPr="00967B14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4016DD" w:rsidRPr="00967B14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967B14">
        <w:rPr>
          <w:rFonts w:ascii="Angsana New" w:hAnsi="Angsana New"/>
          <w:spacing w:val="-4"/>
          <w:sz w:val="30"/>
          <w:szCs w:val="30"/>
        </w:rPr>
        <w:t xml:space="preserve"> </w:t>
      </w:r>
      <w:r w:rsidR="004016DD" w:rsidRPr="00967B14">
        <w:rPr>
          <w:rFonts w:ascii="Angsana New" w:hAnsi="Angsana New" w:hint="cs"/>
          <w:spacing w:val="-4"/>
          <w:sz w:val="30"/>
          <w:szCs w:val="30"/>
          <w:cs/>
        </w:rPr>
        <w:t>เมษายน</w:t>
      </w:r>
      <w:r w:rsidRPr="00967B1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67B14">
        <w:rPr>
          <w:rFonts w:ascii="Angsana New" w:hAnsi="Angsana New"/>
          <w:spacing w:val="-4"/>
          <w:sz w:val="30"/>
          <w:szCs w:val="30"/>
        </w:rPr>
        <w:t>25</w:t>
      </w:r>
      <w:r w:rsidR="00FA1106" w:rsidRPr="00967B14">
        <w:rPr>
          <w:rFonts w:ascii="Angsana New" w:hAnsi="Angsana New"/>
          <w:spacing w:val="-4"/>
          <w:sz w:val="30"/>
          <w:szCs w:val="30"/>
          <w:lang w:val="en-US"/>
        </w:rPr>
        <w:t xml:space="preserve">62 </w:t>
      </w:r>
      <w:r w:rsidRPr="00967B14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967B14">
        <w:rPr>
          <w:rFonts w:ascii="Angsana New" w:hAnsi="Angsana New"/>
          <w:sz w:val="30"/>
          <w:szCs w:val="30"/>
        </w:rPr>
        <w:t xml:space="preserve">31 </w:t>
      </w:r>
      <w:r w:rsidR="004016DD" w:rsidRPr="00967B14">
        <w:rPr>
          <w:rFonts w:ascii="Angsana New" w:hAnsi="Angsana New" w:hint="cs"/>
          <w:sz w:val="30"/>
          <w:szCs w:val="30"/>
          <w:cs/>
        </w:rPr>
        <w:t>มีนาคม</w:t>
      </w:r>
      <w:r w:rsidRPr="00967B14">
        <w:rPr>
          <w:rFonts w:ascii="Angsana New" w:hAnsi="Angsana New"/>
          <w:sz w:val="30"/>
          <w:szCs w:val="30"/>
          <w:cs/>
        </w:rPr>
        <w:t xml:space="preserve"> </w:t>
      </w:r>
      <w:r w:rsidRPr="00967B14">
        <w:rPr>
          <w:rFonts w:ascii="Angsana New" w:hAnsi="Angsana New"/>
          <w:sz w:val="30"/>
          <w:szCs w:val="30"/>
        </w:rPr>
        <w:t>25</w:t>
      </w:r>
      <w:r w:rsidR="004016DD" w:rsidRPr="00967B14">
        <w:rPr>
          <w:rFonts w:ascii="Angsana New" w:hAnsi="Angsana New"/>
          <w:sz w:val="30"/>
          <w:szCs w:val="30"/>
        </w:rPr>
        <w:t>6</w:t>
      </w:r>
      <w:r w:rsidR="00FA1106" w:rsidRPr="00967B14">
        <w:rPr>
          <w:rFonts w:ascii="Angsana New" w:hAnsi="Angsana New"/>
          <w:sz w:val="30"/>
          <w:szCs w:val="30"/>
          <w:lang w:val="en-US"/>
        </w:rPr>
        <w:t>7</w:t>
      </w:r>
      <w:r w:rsidRPr="00967B14">
        <w:rPr>
          <w:rFonts w:ascii="Angsana New" w:hAnsi="Angsana New"/>
          <w:sz w:val="30"/>
          <w:szCs w:val="30"/>
        </w:rPr>
        <w:t xml:space="preserve"> </w:t>
      </w:r>
      <w:r w:rsidRPr="00967B14">
        <w:rPr>
          <w:rFonts w:ascii="Angsana New" w:hAnsi="Angsana New"/>
          <w:sz w:val="30"/>
          <w:szCs w:val="30"/>
          <w:cs/>
        </w:rPr>
        <w:t>และสามารถต่ออายุสัญญาได้โดย</w:t>
      </w:r>
      <w:r w:rsidR="00384607" w:rsidRPr="00967B14">
        <w:rPr>
          <w:rFonts w:ascii="Angsana New" w:hAnsi="Angsana New" w:hint="cs"/>
          <w:sz w:val="30"/>
          <w:szCs w:val="30"/>
          <w:cs/>
        </w:rPr>
        <w:t>อัตโนมัติครั้งละ</w:t>
      </w:r>
      <w:r w:rsidR="00384607" w:rsidRPr="00967B14">
        <w:rPr>
          <w:rFonts w:ascii="Angsana New" w:hAnsi="Angsana New"/>
          <w:sz w:val="30"/>
          <w:szCs w:val="30"/>
          <w:lang w:val="en-US"/>
        </w:rPr>
        <w:t xml:space="preserve"> 5</w:t>
      </w:r>
      <w:r w:rsidR="00384607" w:rsidRPr="00967B14">
        <w:rPr>
          <w:rFonts w:ascii="Angsana New" w:hAnsi="Angsana New" w:hint="cs"/>
          <w:sz w:val="30"/>
          <w:szCs w:val="30"/>
          <w:cs/>
          <w:lang w:val="en-US"/>
        </w:rPr>
        <w:t xml:space="preserve"> ปี</w:t>
      </w:r>
      <w:r w:rsidR="00D34470" w:rsidRPr="00967B1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84607" w:rsidRPr="00967B14">
        <w:rPr>
          <w:rFonts w:ascii="Angsana New" w:hAnsi="Angsana New" w:hint="cs"/>
          <w:sz w:val="30"/>
          <w:szCs w:val="30"/>
          <w:cs/>
          <w:lang w:val="en-US"/>
        </w:rPr>
        <w:t>จนกว่าฝ่ายใดฝ่ายหนึ่งจะบอกเลิกสัญญาล่วงหน้า</w:t>
      </w:r>
      <w:r w:rsidRPr="00967B14">
        <w:rPr>
          <w:rFonts w:ascii="Angsana New" w:hAnsi="Angsana New"/>
          <w:sz w:val="30"/>
          <w:szCs w:val="30"/>
          <w:cs/>
        </w:rPr>
        <w:t>ไม่น้อยกว่า</w:t>
      </w:r>
      <w:r w:rsidR="004016DD" w:rsidRPr="00967B14">
        <w:rPr>
          <w:rFonts w:ascii="Angsana New" w:hAnsi="Angsana New" w:hint="cs"/>
          <w:sz w:val="30"/>
          <w:szCs w:val="30"/>
          <w:cs/>
        </w:rPr>
        <w:t xml:space="preserve"> </w:t>
      </w:r>
      <w:r w:rsidR="004016DD" w:rsidRPr="00967B14">
        <w:rPr>
          <w:rFonts w:ascii="Angsana New" w:hAnsi="Angsana New"/>
          <w:sz w:val="30"/>
          <w:szCs w:val="30"/>
          <w:lang w:val="en-US"/>
        </w:rPr>
        <w:t>6</w:t>
      </w:r>
      <w:r w:rsidRPr="00967B14">
        <w:rPr>
          <w:rFonts w:ascii="Angsana New" w:hAnsi="Angsana New"/>
          <w:sz w:val="30"/>
          <w:szCs w:val="30"/>
        </w:rPr>
        <w:t xml:space="preserve"> </w:t>
      </w:r>
      <w:r w:rsidR="004016DD" w:rsidRPr="00967B14">
        <w:rPr>
          <w:rFonts w:ascii="Angsana New" w:hAnsi="Angsana New" w:hint="cs"/>
          <w:sz w:val="30"/>
          <w:szCs w:val="30"/>
          <w:cs/>
        </w:rPr>
        <w:t>เดือน</w:t>
      </w:r>
      <w:r w:rsidRPr="00967B14">
        <w:rPr>
          <w:rFonts w:ascii="Angsana New" w:hAnsi="Angsana New"/>
          <w:sz w:val="30"/>
          <w:szCs w:val="30"/>
          <w:cs/>
        </w:rPr>
        <w:t>ก่อนวันสิ้นสุดสัญญา</w:t>
      </w:r>
    </w:p>
    <w:p w:rsidR="00020DD9" w:rsidRPr="00967B14" w:rsidRDefault="000E2B34" w:rsidP="00020DD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67B14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:rsidR="00020DD9" w:rsidRPr="00967B14" w:rsidRDefault="00020DD9" w:rsidP="00020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:rsidR="00020DD9" w:rsidRPr="00967B14" w:rsidRDefault="00983864" w:rsidP="00FA1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67B14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967B14">
        <w:rPr>
          <w:rFonts w:ascii="Angsana New" w:hAnsi="Angsana New"/>
          <w:sz w:val="30"/>
          <w:szCs w:val="30"/>
          <w:cs/>
        </w:rPr>
        <w:t xml:space="preserve"> </w:t>
      </w:r>
      <w:r w:rsidR="002A4C7C" w:rsidRPr="00967B14">
        <w:rPr>
          <w:rFonts w:ascii="Angsana New" w:hAnsi="Angsana New"/>
          <w:sz w:val="30"/>
          <w:szCs w:val="30"/>
        </w:rPr>
        <w:t>2</w:t>
      </w:r>
      <w:r w:rsidR="002A4C7C" w:rsidRPr="00967B14">
        <w:rPr>
          <w:rFonts w:ascii="Angsana New" w:hAnsi="Angsana New" w:cs="Angsana New"/>
          <w:sz w:val="30"/>
          <w:szCs w:val="30"/>
        </w:rPr>
        <w:t>5</w:t>
      </w:r>
      <w:r w:rsidRPr="00967B14">
        <w:rPr>
          <w:rFonts w:ascii="Angsana New" w:hAnsi="Angsana New"/>
          <w:sz w:val="30"/>
          <w:szCs w:val="30"/>
        </w:rPr>
        <w:t xml:space="preserve"> </w:t>
      </w:r>
      <w:r w:rsidRPr="00967B14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967B14">
        <w:rPr>
          <w:rFonts w:ascii="Angsana New" w:hAnsi="Angsana New" w:hint="cs"/>
          <w:sz w:val="30"/>
          <w:szCs w:val="30"/>
          <w:cs/>
        </w:rPr>
        <w:t xml:space="preserve"> </w:t>
      </w:r>
      <w:r w:rsidRPr="00967B14">
        <w:rPr>
          <w:rFonts w:ascii="Angsana New" w:hAnsi="Angsana New"/>
          <w:sz w:val="30"/>
          <w:szCs w:val="30"/>
        </w:rPr>
        <w:t>256</w:t>
      </w:r>
      <w:r w:rsidR="0019569B" w:rsidRPr="00967B14">
        <w:rPr>
          <w:rFonts w:ascii="Angsana New" w:hAnsi="Angsana New"/>
          <w:sz w:val="30"/>
          <w:szCs w:val="30"/>
        </w:rPr>
        <w:t>3</w:t>
      </w:r>
      <w:r w:rsidRPr="00967B14">
        <w:rPr>
          <w:rFonts w:ascii="Angsana New" w:hAnsi="Angsana New"/>
          <w:sz w:val="30"/>
          <w:szCs w:val="30"/>
        </w:rPr>
        <w:t xml:space="preserve"> </w:t>
      </w:r>
      <w:r w:rsidRPr="00967B14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ที่ประชุมคณะกรรมการของบริษัทได้มีมติอนุมัติการจัดสรรกำไรเป็นเงินปันผลประจำปี</w:t>
      </w:r>
      <w:r w:rsidRPr="00967B14">
        <w:rPr>
          <w:rFonts w:ascii="Angsana New" w:hAnsi="Angsana New" w:hint="cs"/>
          <w:sz w:val="30"/>
          <w:szCs w:val="30"/>
          <w:cs/>
        </w:rPr>
        <w:t xml:space="preserve"> </w:t>
      </w:r>
      <w:r w:rsidR="002A4C7C" w:rsidRPr="00967B14">
        <w:rPr>
          <w:rFonts w:ascii="Angsana New" w:hAnsi="Angsana New"/>
          <w:sz w:val="30"/>
          <w:szCs w:val="30"/>
        </w:rPr>
        <w:t>256</w:t>
      </w:r>
      <w:r w:rsidR="0019569B" w:rsidRPr="00967B14">
        <w:rPr>
          <w:rFonts w:ascii="Angsana New" w:hAnsi="Angsana New"/>
          <w:sz w:val="30"/>
          <w:szCs w:val="30"/>
        </w:rPr>
        <w:t>2</w:t>
      </w:r>
      <w:r w:rsidRPr="00967B14">
        <w:rPr>
          <w:rFonts w:ascii="Angsana New" w:hAnsi="Angsana New"/>
          <w:sz w:val="30"/>
          <w:szCs w:val="30"/>
        </w:rPr>
        <w:t xml:space="preserve"> </w:t>
      </w:r>
      <w:r w:rsidRPr="00967B14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967B14">
        <w:rPr>
          <w:rFonts w:ascii="Angsana New" w:hAnsi="Angsana New" w:hint="cs"/>
          <w:sz w:val="30"/>
          <w:szCs w:val="30"/>
          <w:cs/>
        </w:rPr>
        <w:t xml:space="preserve"> </w:t>
      </w:r>
      <w:r w:rsidR="001E346A">
        <w:rPr>
          <w:rFonts w:ascii="Angsana New" w:hAnsi="Angsana New"/>
          <w:sz w:val="30"/>
          <w:szCs w:val="30"/>
        </w:rPr>
        <w:t xml:space="preserve">0.35 </w:t>
      </w:r>
      <w:r w:rsidRPr="00967B14">
        <w:rPr>
          <w:rFonts w:ascii="Angsana New" w:hAnsi="Angsana New" w:cs="Angsana New" w:hint="cs"/>
          <w:sz w:val="30"/>
          <w:szCs w:val="30"/>
          <w:cs/>
        </w:rPr>
        <w:t>บาท</w:t>
      </w:r>
      <w:r w:rsidRPr="00967B14">
        <w:rPr>
          <w:rFonts w:ascii="Angsana New" w:hAnsi="Angsana New" w:hint="cs"/>
          <w:sz w:val="30"/>
          <w:szCs w:val="30"/>
          <w:cs/>
        </w:rPr>
        <w:t xml:space="preserve"> </w:t>
      </w:r>
      <w:r w:rsidRPr="00967B14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="001E346A">
        <w:rPr>
          <w:rFonts w:ascii="Angsana New" w:hAnsi="Angsana New"/>
          <w:sz w:val="30"/>
          <w:szCs w:val="30"/>
        </w:rPr>
        <w:t xml:space="preserve"> 455</w:t>
      </w:r>
      <w:r w:rsidRPr="00967B14">
        <w:rPr>
          <w:rFonts w:ascii="Angsana New" w:hAnsi="Angsana New"/>
          <w:sz w:val="30"/>
          <w:szCs w:val="30"/>
        </w:rPr>
        <w:t xml:space="preserve"> </w:t>
      </w:r>
      <w:r w:rsidRPr="00967B1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67B14">
        <w:rPr>
          <w:rFonts w:ascii="Angsana New" w:hAnsi="Angsana New" w:hint="cs"/>
          <w:sz w:val="30"/>
          <w:szCs w:val="30"/>
          <w:cs/>
        </w:rPr>
        <w:t xml:space="preserve"> </w:t>
      </w:r>
      <w:r w:rsidRPr="00967B14">
        <w:rPr>
          <w:rFonts w:ascii="Angsana New" w:hAnsi="Angsana New" w:cs="Angsana New" w:hint="cs"/>
          <w:sz w:val="30"/>
          <w:szCs w:val="30"/>
          <w:cs/>
        </w:rPr>
        <w:t>มีกำหนดจ่ายใน</w:t>
      </w:r>
      <w:r w:rsidRPr="002B5466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2B5466" w:rsidRPr="002B5466">
        <w:rPr>
          <w:rFonts w:ascii="Angsana New" w:hAnsi="Angsana New" w:cs="Angsana New"/>
          <w:sz w:val="30"/>
          <w:szCs w:val="30"/>
        </w:rPr>
        <w:t>21</w:t>
      </w:r>
      <w:r w:rsidRPr="002B5466">
        <w:rPr>
          <w:rFonts w:ascii="Angsana New" w:hAnsi="Angsana New" w:cs="Angsana New"/>
          <w:sz w:val="30"/>
          <w:szCs w:val="30"/>
        </w:rPr>
        <w:t xml:space="preserve"> </w:t>
      </w:r>
      <w:r w:rsidRPr="00967B14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2B54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5466">
        <w:rPr>
          <w:rFonts w:ascii="Angsana New" w:hAnsi="Angsana New" w:cs="Angsana New"/>
          <w:sz w:val="30"/>
          <w:szCs w:val="30"/>
        </w:rPr>
        <w:t>256</w:t>
      </w:r>
      <w:r w:rsidR="00FA1106" w:rsidRPr="002B5466">
        <w:rPr>
          <w:rFonts w:ascii="Angsana New" w:hAnsi="Angsana New" w:cs="Angsana New"/>
          <w:sz w:val="30"/>
          <w:szCs w:val="30"/>
        </w:rPr>
        <w:t>3</w:t>
      </w:r>
      <w:r w:rsidRPr="002B5466">
        <w:rPr>
          <w:rFonts w:ascii="Angsana New" w:hAnsi="Angsana New" w:cs="Angsana New"/>
          <w:sz w:val="30"/>
          <w:szCs w:val="30"/>
        </w:rPr>
        <w:t xml:space="preserve"> </w:t>
      </w:r>
      <w:r w:rsidRPr="00967B14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2B54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67B14">
        <w:rPr>
          <w:rFonts w:ascii="Angsana New" w:hAnsi="Angsana New" w:cs="Angsana New" w:hint="cs"/>
          <w:sz w:val="30"/>
          <w:szCs w:val="30"/>
          <w:cs/>
        </w:rPr>
        <w:t>เงินปันผลดังกล่าวต้องได้รับการอนุมัติครั้งสุดท้ายจากผู้ถือหุ้นของบริษัท</w:t>
      </w:r>
    </w:p>
    <w:p w:rsidR="003779E8" w:rsidRPr="00967B14" w:rsidRDefault="003779E8" w:rsidP="0071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60" w:lineRule="atLeast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</w:p>
    <w:p w:rsidR="00EA1682" w:rsidRPr="00967B14" w:rsidRDefault="00EA1682" w:rsidP="00EA1682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67B14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:rsidR="00EA1682" w:rsidRPr="00967B14" w:rsidRDefault="00EA1682" w:rsidP="00EA1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:rsidR="006E33EB" w:rsidRPr="00967B14" w:rsidRDefault="00EA1682" w:rsidP="006E3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967B14">
        <w:rPr>
          <w:rFonts w:ascii="Angsana New" w:hAnsi="Angsana New" w:cs="Angsana New" w:hint="cs"/>
          <w:sz w:val="30"/>
          <w:szCs w:val="30"/>
          <w:cs/>
          <w:lang w:val="th-TH"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</w:t>
      </w:r>
      <w:r w:rsidR="00967B1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</w:t>
      </w:r>
      <w:r w:rsidRPr="00967B14">
        <w:rPr>
          <w:rFonts w:ascii="Angsana New" w:hAnsi="Angsana New" w:cs="Angsana New" w:hint="cs"/>
          <w:sz w:val="30"/>
          <w:szCs w:val="30"/>
          <w:cs/>
          <w:lang w:val="th-TH"/>
        </w:rPr>
        <w:t>คาดว่า</w:t>
      </w:r>
      <w:r w:rsidRPr="00967B14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จะมีผลกระทบที่มีสาระสำคัญต่องบการเงินรวมหรืองบการเงินเฉพาะกิจการของบริษัท</w:t>
      </w:r>
      <w:r w:rsidRPr="00967B14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 </w:t>
      </w:r>
      <w:r w:rsidRPr="00967B14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เมื่อนำมาถือปฏิบัติเป็นครั้งแรก</w:t>
      </w:r>
      <w:r w:rsidRPr="00967B14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967B14">
        <w:rPr>
          <w:rFonts w:ascii="Angsana New" w:hAnsi="Angsana New" w:cs="Angsana New" w:hint="cs"/>
          <w:sz w:val="30"/>
          <w:szCs w:val="30"/>
          <w:cs/>
          <w:lang w:val="th-TH"/>
        </w:rPr>
        <w:t>และจะมีผลบังคับใช้</w:t>
      </w:r>
      <w:r w:rsidRPr="00967B14">
        <w:rPr>
          <w:rFonts w:ascii="Angsana New" w:hAnsi="Angsana New" w:cs="Angsana New" w:hint="cs"/>
          <w:sz w:val="30"/>
          <w:szCs w:val="30"/>
          <w:cs/>
          <w:lang w:val="th-TH"/>
        </w:rPr>
        <w:t>กับงบการเงินสำหรับรอบระยะเวลาบัญชีที่เริ่มในหรือหลังวันที่</w:t>
      </w:r>
      <w:r w:rsidRPr="00967B14">
        <w:rPr>
          <w:rFonts w:ascii="Angsana New" w:hAnsi="Angsana New" w:cs="Angsana New"/>
          <w:sz w:val="30"/>
          <w:szCs w:val="30"/>
          <w:cs/>
          <w:lang w:val="th-TH"/>
        </w:rPr>
        <w:t xml:space="preserve"> 1 </w:t>
      </w:r>
      <w:r w:rsidRPr="00967B14">
        <w:rPr>
          <w:rFonts w:ascii="Angsana New" w:hAnsi="Angsana New" w:cs="Angsana New" w:hint="cs"/>
          <w:sz w:val="30"/>
          <w:szCs w:val="30"/>
          <w:cs/>
          <w:lang w:val="th-TH"/>
        </w:rPr>
        <w:t>มกราคม</w:t>
      </w:r>
      <w:r w:rsidRPr="00967B14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D33778" w:rsidRPr="00967B14">
        <w:rPr>
          <w:rFonts w:ascii="Angsana New" w:hAnsi="Angsana New" w:cs="Angsana New"/>
          <w:sz w:val="30"/>
          <w:szCs w:val="30"/>
        </w:rPr>
        <w:t xml:space="preserve">2563 </w:t>
      </w:r>
      <w:r w:rsidR="00D33778" w:rsidRPr="00967B14">
        <w:rPr>
          <w:rFonts w:ascii="Angsana New" w:hAnsi="Angsana New" w:cs="Angsana New" w:hint="cs"/>
          <w:sz w:val="30"/>
          <w:szCs w:val="30"/>
          <w:cs/>
        </w:rPr>
        <w:t>มี</w:t>
      </w:r>
      <w:r w:rsidRPr="00967B14">
        <w:rPr>
          <w:rFonts w:ascii="Angsana New" w:hAnsi="Angsana New" w:cs="Angsana New" w:hint="cs"/>
          <w:sz w:val="30"/>
          <w:szCs w:val="30"/>
          <w:cs/>
          <w:lang w:val="th-TH"/>
        </w:rPr>
        <w:t>ดังต่อไปนี้</w:t>
      </w:r>
    </w:p>
    <w:p w:rsidR="006E33EB" w:rsidRPr="00967B14" w:rsidRDefault="006E33EB" w:rsidP="006E3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8910" w:type="dxa"/>
        <w:tblInd w:w="360" w:type="dxa"/>
        <w:tblLook w:val="04A0" w:firstRow="1" w:lastRow="0" w:firstColumn="1" w:lastColumn="0" w:noHBand="0" w:noVBand="1"/>
      </w:tblPr>
      <w:tblGrid>
        <w:gridCol w:w="3870"/>
        <w:gridCol w:w="5040"/>
      </w:tblGrid>
      <w:tr w:rsidR="00167881" w:rsidRPr="00967B14" w:rsidTr="00063FCF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:rsidR="00167881" w:rsidRPr="00967B14" w:rsidRDefault="006E33EB" w:rsidP="000E2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967B1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167881" w:rsidRPr="00967B14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shd w:val="clear" w:color="auto" w:fill="auto"/>
            <w:vAlign w:val="bottom"/>
          </w:tcPr>
          <w:p w:rsidR="00167881" w:rsidRPr="00967B14" w:rsidRDefault="00167881" w:rsidP="000E2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67B14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67881" w:rsidRPr="00967B14" w:rsidTr="00063FCF">
        <w:tc>
          <w:tcPr>
            <w:tcW w:w="3870" w:type="dxa"/>
            <w:shd w:val="clear" w:color="auto" w:fill="auto"/>
          </w:tcPr>
          <w:p w:rsidR="00167881" w:rsidRPr="00967B14" w:rsidRDefault="00167881" w:rsidP="000E2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90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67B14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967B14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5040" w:type="dxa"/>
            <w:shd w:val="clear" w:color="auto" w:fill="auto"/>
          </w:tcPr>
          <w:p w:rsidR="00167881" w:rsidRPr="00967B14" w:rsidRDefault="00167881" w:rsidP="0006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28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967B14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167881" w:rsidRPr="00967B14" w:rsidTr="00063FCF">
        <w:tc>
          <w:tcPr>
            <w:tcW w:w="3870" w:type="dxa"/>
            <w:shd w:val="clear" w:color="auto" w:fill="auto"/>
          </w:tcPr>
          <w:p w:rsidR="00167881" w:rsidRPr="00967B14" w:rsidRDefault="00167881" w:rsidP="000E2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9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967B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967B14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040" w:type="dxa"/>
            <w:shd w:val="clear" w:color="auto" w:fill="auto"/>
          </w:tcPr>
          <w:p w:rsidR="00167881" w:rsidRPr="00063FCF" w:rsidRDefault="00167881" w:rsidP="0006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7B14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B13B3" w:rsidRPr="00967B14" w:rsidTr="00063FCF">
        <w:tc>
          <w:tcPr>
            <w:tcW w:w="3870" w:type="dxa"/>
            <w:shd w:val="clear" w:color="auto" w:fill="auto"/>
          </w:tcPr>
          <w:p w:rsidR="007B13B3" w:rsidRPr="00891863" w:rsidRDefault="007B13B3" w:rsidP="007B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90"/>
              <w:rPr>
                <w:rFonts w:asciiTheme="majorBidi" w:eastAsia="Calibri" w:hAnsiTheme="majorBidi" w:cstheme="majorBidi"/>
                <w:sz w:val="28"/>
                <w:szCs w:val="28"/>
                <w:highlight w:val="cyan"/>
              </w:rPr>
            </w:pPr>
            <w:r w:rsidRPr="007B13B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B13B3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5040" w:type="dxa"/>
            <w:shd w:val="clear" w:color="auto" w:fill="auto"/>
          </w:tcPr>
          <w:p w:rsidR="007B13B3" w:rsidRPr="007B13B3" w:rsidRDefault="007B13B3" w:rsidP="007B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3B3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167881" w:rsidRPr="00967B14" w:rsidTr="00063FCF">
        <w:tc>
          <w:tcPr>
            <w:tcW w:w="3870" w:type="dxa"/>
            <w:shd w:val="clear" w:color="auto" w:fill="auto"/>
          </w:tcPr>
          <w:p w:rsidR="00167881" w:rsidRPr="00967B14" w:rsidRDefault="00167881" w:rsidP="000E2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90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967B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967B14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040" w:type="dxa"/>
            <w:shd w:val="clear" w:color="auto" w:fill="auto"/>
          </w:tcPr>
          <w:p w:rsidR="00167881" w:rsidRPr="00063FCF" w:rsidRDefault="00167881" w:rsidP="0006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7B14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167881" w:rsidRPr="00967B14" w:rsidTr="00063FCF">
        <w:tc>
          <w:tcPr>
            <w:tcW w:w="3870" w:type="dxa"/>
            <w:shd w:val="clear" w:color="auto" w:fill="auto"/>
          </w:tcPr>
          <w:p w:rsidR="00167881" w:rsidRPr="00967B14" w:rsidRDefault="00167881" w:rsidP="000E2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7B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</w:t>
            </w:r>
            <w:r w:rsidR="00063FCF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67B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967B14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040" w:type="dxa"/>
            <w:shd w:val="clear" w:color="auto" w:fill="auto"/>
          </w:tcPr>
          <w:p w:rsidR="00167881" w:rsidRPr="00063FCF" w:rsidRDefault="00167881" w:rsidP="0006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8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7B1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</w:tbl>
    <w:p w:rsidR="001B3AE6" w:rsidRPr="00967B14" w:rsidRDefault="001B3AE6" w:rsidP="00E66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E66724" w:rsidRPr="00967B14" w:rsidRDefault="00E66724" w:rsidP="00E66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67B14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967B14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967B14" w:rsidRDefault="00967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</w:p>
    <w:p w:rsidR="00E66724" w:rsidRPr="00967B14" w:rsidRDefault="00E66724" w:rsidP="00967B14">
      <w:pPr>
        <w:pStyle w:val="ListParagraph"/>
        <w:numPr>
          <w:ilvl w:val="0"/>
          <w:numId w:val="36"/>
        </w:numPr>
        <w:tabs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67B1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E66724" w:rsidRPr="00967B14" w:rsidRDefault="00E66724" w:rsidP="00967B14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967B14" w:rsidRPr="00967B14" w:rsidRDefault="00967B14" w:rsidP="00967B14">
      <w:pPr>
        <w:pStyle w:val="block"/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67B14">
        <w:rPr>
          <w:rFonts w:ascii="Angsana New" w:hAnsi="Angsana New" w:cs="Angsana New"/>
          <w:sz w:val="30"/>
          <w:szCs w:val="30"/>
          <w:cs/>
          <w:lang w:val="en-US"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7" w:name="_Hlk15580843"/>
      <w:bookmarkStart w:id="8" w:name="_Hlk15582546"/>
      <w:r w:rsidRPr="00967B14">
        <w:rPr>
          <w:rFonts w:ascii="Angsana New" w:hAnsi="Angsana New" w:cs="Angsana New"/>
          <w:sz w:val="30"/>
          <w:szCs w:val="30"/>
          <w:cs/>
          <w:lang w:val="en-US"/>
        </w:rPr>
        <w:t>เมื่อมาตรฐานการรายงานทางการเงินกลุ่มนี้</w:t>
      </w:r>
      <w:bookmarkEnd w:id="7"/>
      <w:r w:rsidRPr="00967B14">
        <w:rPr>
          <w:rFonts w:ascii="Angsana New" w:hAnsi="Angsana New" w:cs="Angsana New"/>
          <w:sz w:val="30"/>
          <w:szCs w:val="30"/>
          <w:cs/>
          <w:lang w:val="en-US"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8"/>
    </w:p>
    <w:p w:rsidR="00E66724" w:rsidRPr="006E33EB" w:rsidRDefault="00E66724" w:rsidP="00E667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4D0288" w:rsidRDefault="004D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D33778" w:rsidRPr="00D125CF" w:rsidRDefault="00D33778" w:rsidP="00967B14">
      <w:pPr>
        <w:pStyle w:val="ListParagraph"/>
        <w:numPr>
          <w:ilvl w:val="0"/>
          <w:numId w:val="36"/>
        </w:numPr>
        <w:tabs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125C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มาตรฐานการรายงานทางการเงินฉบับที่</w:t>
      </w:r>
      <w:r w:rsidRPr="00D125C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D125C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D125C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D125C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เรื่อง</w:t>
      </w:r>
      <w:r w:rsidRPr="00D125C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D125C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D33778" w:rsidRPr="006E33EB" w:rsidRDefault="00D33778" w:rsidP="00D33778">
      <w:pPr>
        <w:pStyle w:val="ListParagraph"/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:rsidR="00D33778" w:rsidRPr="0003766E" w:rsidRDefault="00967B14" w:rsidP="0003766E">
      <w:pPr>
        <w:pStyle w:val="block"/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3766E">
        <w:rPr>
          <w:rFonts w:ascii="Angsana New" w:hAnsi="Angsana New" w:cs="Angsana New"/>
          <w:sz w:val="30"/>
          <w:szCs w:val="30"/>
          <w:cs/>
          <w:lang w:val="en-US"/>
        </w:rPr>
        <w:t xml:space="preserve">มาตรฐานการรายงานทางการเงินฉบับที่ </w:t>
      </w:r>
      <w:r w:rsidRPr="0003766E">
        <w:rPr>
          <w:rFonts w:ascii="Angsana New" w:hAnsi="Angsana New" w:cs="Angsana New"/>
          <w:sz w:val="30"/>
          <w:szCs w:val="30"/>
          <w:lang w:val="en-US"/>
        </w:rPr>
        <w:t>16</w:t>
      </w:r>
      <w:r w:rsidRPr="0003766E">
        <w:rPr>
          <w:rFonts w:ascii="Angsana New" w:hAnsi="Angsana New" w:cs="Angsana New"/>
          <w:sz w:val="30"/>
          <w:szCs w:val="30"/>
          <w:cs/>
          <w:lang w:val="en-US"/>
        </w:rPr>
        <w:t xml:space="preserve"> ได้นำเสนอวิธีการบัญชีเดียวสำหรับผู้เช่า</w:t>
      </w:r>
      <w:r w:rsidRPr="0003766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3766E">
        <w:rPr>
          <w:rFonts w:ascii="Angsana New" w:hAnsi="Angsana New" w:cs="Angsana New"/>
          <w:sz w:val="30"/>
          <w:szCs w:val="30"/>
          <w:cs/>
          <w:lang w:val="en-US"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</w:t>
      </w:r>
      <w:r w:rsidRPr="0003766E">
        <w:rPr>
          <w:rFonts w:ascii="Angsana New" w:hAnsi="Angsana New" w:cs="Angsana New"/>
          <w:sz w:val="30"/>
          <w:szCs w:val="30"/>
          <w:lang w:val="en-US"/>
        </w:rPr>
        <w:t>31</w:t>
      </w:r>
      <w:r w:rsidRPr="0003766E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 </w:t>
      </w:r>
      <w:r w:rsidRPr="0003766E">
        <w:rPr>
          <w:rFonts w:ascii="Angsana New" w:hAnsi="Angsana New" w:cs="Angsana New"/>
          <w:sz w:val="30"/>
          <w:szCs w:val="30"/>
          <w:lang w:val="en-US"/>
        </w:rPr>
        <w:t>2562</w:t>
      </w:r>
      <w:r w:rsidRPr="0003766E">
        <w:rPr>
          <w:rFonts w:ascii="Angsana New" w:hAnsi="Angsana New" w:cs="Angsana New"/>
          <w:sz w:val="30"/>
          <w:szCs w:val="30"/>
          <w:cs/>
          <w:lang w:val="en-US"/>
        </w:rPr>
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มีจำนวน </w:t>
      </w:r>
      <w:r w:rsidRPr="0003766E">
        <w:rPr>
          <w:rFonts w:ascii="Angsana New" w:hAnsi="Angsana New" w:cs="Angsana New"/>
          <w:sz w:val="30"/>
          <w:szCs w:val="30"/>
          <w:lang w:val="en-US"/>
        </w:rPr>
        <w:t xml:space="preserve">54.5 </w:t>
      </w:r>
      <w:r w:rsidRPr="0003766E">
        <w:rPr>
          <w:rFonts w:ascii="Angsana New" w:hAnsi="Angsana New" w:cs="Angsana New"/>
          <w:sz w:val="30"/>
          <w:szCs w:val="30"/>
          <w:cs/>
          <w:lang w:val="en-US"/>
        </w:rPr>
        <w:t xml:space="preserve">ล้านบาท </w:t>
      </w:r>
      <w:bookmarkStart w:id="9" w:name="_Hlk15581419"/>
      <w:r w:rsidRPr="0003766E">
        <w:rPr>
          <w:rFonts w:ascii="Angsana New" w:hAnsi="Angsana New" w:cs="Angsana New"/>
          <w:sz w:val="30"/>
          <w:szCs w:val="30"/>
          <w:cs/>
          <w:lang w:val="en-US"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9"/>
      <w:r w:rsidRPr="0003766E">
        <w:rPr>
          <w:rFonts w:ascii="Angsana New" w:hAnsi="Angsana New" w:cs="Angsana New"/>
          <w:sz w:val="30"/>
          <w:szCs w:val="30"/>
          <w:cs/>
          <w:lang w:val="en-US"/>
        </w:rPr>
        <w:t>บางฉบับที่มีผลบังคับใช้อยู่ในปัจจุบันถูกยกเลิกไป</w:t>
      </w:r>
    </w:p>
    <w:p w:rsidR="0003766E" w:rsidRDefault="0003766E" w:rsidP="00967B14">
      <w:pPr>
        <w:pStyle w:val="ListParagraph"/>
        <w:tabs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  <w:lang w:bidi="ar-SA"/>
        </w:rPr>
      </w:pPr>
    </w:p>
    <w:p w:rsidR="00D33778" w:rsidRPr="00D33778" w:rsidRDefault="00D33778" w:rsidP="00967B14">
      <w:pPr>
        <w:pStyle w:val="ListParagraph"/>
        <w:tabs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D125CF">
        <w:rPr>
          <w:rFonts w:ascii="Angsana New" w:hAnsi="Angsana New" w:hint="cs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Pr="00D33778">
        <w:rPr>
          <w:rFonts w:ascii="Angsana New" w:hAnsi="Angsana New"/>
          <w:color w:val="000000"/>
          <w:sz w:val="30"/>
          <w:szCs w:val="30"/>
          <w:cs/>
        </w:rPr>
        <w:t xml:space="preserve">  </w:t>
      </w:r>
    </w:p>
    <w:sectPr w:rsidR="00D33778" w:rsidRPr="00D33778" w:rsidSect="00B16945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FDC" w:rsidRDefault="00860FDC" w:rsidP="004956B4">
      <w:r>
        <w:separator/>
      </w:r>
    </w:p>
  </w:endnote>
  <w:endnote w:type="continuationSeparator" w:id="0">
    <w:p w:rsidR="00860FDC" w:rsidRDefault="00860FD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D83CBA" w:rsidRDefault="0087036C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:rsidR="0087036C" w:rsidRPr="00AE75D6" w:rsidRDefault="0087036C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553844" w:rsidRDefault="0087036C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87036C" w:rsidRDefault="008703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D83CBA" w:rsidRDefault="0087036C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:rsidR="0087036C" w:rsidRPr="00AE75D6" w:rsidRDefault="0087036C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553844" w:rsidRDefault="0087036C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87036C" w:rsidRDefault="0087036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D83CBA" w:rsidRDefault="0087036C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:rsidR="0087036C" w:rsidRPr="00AE75D6" w:rsidRDefault="0087036C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D83CBA" w:rsidRDefault="0087036C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:rsidR="0087036C" w:rsidRPr="00AE75D6" w:rsidRDefault="0087036C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4A6" w:rsidRPr="00D83CBA" w:rsidRDefault="001E34A6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:rsidR="001E34A6" w:rsidRPr="00AE75D6" w:rsidRDefault="001E34A6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FDC" w:rsidRDefault="00860FDC" w:rsidP="004956B4">
      <w:r>
        <w:separator/>
      </w:r>
    </w:p>
  </w:footnote>
  <w:footnote w:type="continuationSeparator" w:id="0">
    <w:p w:rsidR="00860FDC" w:rsidRDefault="00860FD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225AE3" w:rsidRDefault="0087036C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87036C" w:rsidRDefault="0087036C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87036C" w:rsidRPr="002E2783" w:rsidRDefault="0087036C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:rsidR="0087036C" w:rsidRPr="00C8434E" w:rsidRDefault="0087036C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406DA7" w:rsidRDefault="0087036C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:rsidR="0087036C" w:rsidRPr="00406DA7" w:rsidRDefault="0087036C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:rsidR="0087036C" w:rsidRPr="002E2783" w:rsidRDefault="0087036C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87036C" w:rsidRPr="00A65EF6" w:rsidRDefault="0087036C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31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 w:cs="Angsana New"/>
        <w:b/>
        <w:bCs/>
        <w:sz w:val="32"/>
        <w:szCs w:val="32"/>
      </w:rPr>
      <w:t>2549</w:t>
    </w:r>
  </w:p>
  <w:p w:rsidR="0087036C" w:rsidRDefault="008703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225AE3" w:rsidRDefault="0087036C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87036C" w:rsidRDefault="0087036C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87036C" w:rsidRPr="002E2783" w:rsidRDefault="0087036C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:rsidR="0087036C" w:rsidRPr="00C8434E" w:rsidRDefault="0087036C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406DA7" w:rsidRDefault="0087036C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:rsidR="0087036C" w:rsidRPr="00406DA7" w:rsidRDefault="0087036C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:rsidR="0087036C" w:rsidRPr="002E2783" w:rsidRDefault="0087036C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87036C" w:rsidRPr="00A65EF6" w:rsidRDefault="0087036C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31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 w:cs="Angsana New"/>
        <w:b/>
        <w:bCs/>
        <w:sz w:val="32"/>
        <w:szCs w:val="32"/>
      </w:rPr>
      <w:t>2549</w:t>
    </w:r>
  </w:p>
  <w:p w:rsidR="0087036C" w:rsidRDefault="008703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225AE3" w:rsidRDefault="0087036C" w:rsidP="003A4F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87036C" w:rsidRDefault="0087036C" w:rsidP="003A4F09">
    <w:pPr>
      <w:ind w:left="72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87036C" w:rsidRPr="002E2783" w:rsidRDefault="0087036C" w:rsidP="003A4F09">
    <w:pPr>
      <w:ind w:left="72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:rsidR="0087036C" w:rsidRPr="00C8434E" w:rsidRDefault="0087036C" w:rsidP="003A4F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225AE3" w:rsidRDefault="0087036C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87036C" w:rsidRDefault="0087036C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87036C" w:rsidRPr="002E2783" w:rsidRDefault="0087036C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:rsidR="0087036C" w:rsidRPr="00C8434E" w:rsidRDefault="0087036C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225AE3" w:rsidRDefault="0087036C" w:rsidP="003A4F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firstLine="18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87036C" w:rsidRDefault="0087036C" w:rsidP="003A4F09">
    <w:pPr>
      <w:ind w:left="360" w:firstLine="18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87036C" w:rsidRPr="002E2783" w:rsidRDefault="0087036C" w:rsidP="003A4F09">
    <w:pPr>
      <w:ind w:left="360" w:firstLine="18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:rsidR="0087036C" w:rsidRPr="00C8434E" w:rsidRDefault="0087036C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6C" w:rsidRPr="00225AE3" w:rsidRDefault="0087036C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87036C" w:rsidRDefault="0087036C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87036C" w:rsidRPr="002E2783" w:rsidRDefault="0087036C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:rsidR="0087036C" w:rsidRPr="00C8434E" w:rsidRDefault="0087036C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7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1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29"/>
  </w:num>
  <w:num w:numId="14">
    <w:abstractNumId w:val="22"/>
  </w:num>
  <w:num w:numId="15">
    <w:abstractNumId w:val="25"/>
  </w:num>
  <w:num w:numId="16">
    <w:abstractNumId w:val="33"/>
  </w:num>
  <w:num w:numId="17">
    <w:abstractNumId w:val="35"/>
  </w:num>
  <w:num w:numId="18">
    <w:abstractNumId w:val="28"/>
  </w:num>
  <w:num w:numId="19">
    <w:abstractNumId w:val="31"/>
  </w:num>
  <w:num w:numId="20">
    <w:abstractNumId w:val="15"/>
  </w:num>
  <w:num w:numId="21">
    <w:abstractNumId w:val="21"/>
  </w:num>
  <w:num w:numId="22">
    <w:abstractNumId w:val="24"/>
  </w:num>
  <w:num w:numId="23">
    <w:abstractNumId w:val="26"/>
  </w:num>
  <w:num w:numId="24">
    <w:abstractNumId w:val="17"/>
  </w:num>
  <w:num w:numId="25">
    <w:abstractNumId w:val="18"/>
  </w:num>
  <w:num w:numId="26">
    <w:abstractNumId w:val="34"/>
  </w:num>
  <w:num w:numId="27">
    <w:abstractNumId w:val="27"/>
  </w:num>
  <w:num w:numId="28">
    <w:abstractNumId w:val="14"/>
  </w:num>
  <w:num w:numId="29">
    <w:abstractNumId w:val="13"/>
  </w:num>
  <w:num w:numId="30">
    <w:abstractNumId w:val="30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32"/>
  </w:num>
  <w:num w:numId="36">
    <w:abstractNumId w:val="12"/>
  </w:num>
  <w:num w:numId="37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562C"/>
    <w:rsid w:val="0000598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EA"/>
    <w:rsid w:val="000251B2"/>
    <w:rsid w:val="00025C34"/>
    <w:rsid w:val="00025DB7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11D1"/>
    <w:rsid w:val="000411DD"/>
    <w:rsid w:val="00041268"/>
    <w:rsid w:val="00041622"/>
    <w:rsid w:val="000418CC"/>
    <w:rsid w:val="0004247A"/>
    <w:rsid w:val="000425D8"/>
    <w:rsid w:val="00042835"/>
    <w:rsid w:val="00042A9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2361"/>
    <w:rsid w:val="00052CCC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74DA"/>
    <w:rsid w:val="00057A9F"/>
    <w:rsid w:val="00057E6D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30CF"/>
    <w:rsid w:val="000733C5"/>
    <w:rsid w:val="00073A84"/>
    <w:rsid w:val="00073DFD"/>
    <w:rsid w:val="000744FA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9FB"/>
    <w:rsid w:val="00083A5C"/>
    <w:rsid w:val="00083D2B"/>
    <w:rsid w:val="0008473C"/>
    <w:rsid w:val="00084C37"/>
    <w:rsid w:val="00085139"/>
    <w:rsid w:val="00085608"/>
    <w:rsid w:val="000857D6"/>
    <w:rsid w:val="0008621B"/>
    <w:rsid w:val="00086467"/>
    <w:rsid w:val="000865C6"/>
    <w:rsid w:val="00086CF8"/>
    <w:rsid w:val="000871C6"/>
    <w:rsid w:val="000872F5"/>
    <w:rsid w:val="00087C9A"/>
    <w:rsid w:val="00087F52"/>
    <w:rsid w:val="000902A6"/>
    <w:rsid w:val="000903C4"/>
    <w:rsid w:val="00090776"/>
    <w:rsid w:val="0009090A"/>
    <w:rsid w:val="0009097B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71E5"/>
    <w:rsid w:val="000973DA"/>
    <w:rsid w:val="0009744D"/>
    <w:rsid w:val="00097512"/>
    <w:rsid w:val="0009756E"/>
    <w:rsid w:val="00097687"/>
    <w:rsid w:val="000977BB"/>
    <w:rsid w:val="00097C35"/>
    <w:rsid w:val="000A07C2"/>
    <w:rsid w:val="000A094C"/>
    <w:rsid w:val="000A0CB9"/>
    <w:rsid w:val="000A1096"/>
    <w:rsid w:val="000A195D"/>
    <w:rsid w:val="000A1AF4"/>
    <w:rsid w:val="000A1D38"/>
    <w:rsid w:val="000A2230"/>
    <w:rsid w:val="000A2BD7"/>
    <w:rsid w:val="000A2E14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72D9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649"/>
    <w:rsid w:val="000B321E"/>
    <w:rsid w:val="000B3695"/>
    <w:rsid w:val="000B3B59"/>
    <w:rsid w:val="000B3C38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CEE"/>
    <w:rsid w:val="000D6A75"/>
    <w:rsid w:val="000D7308"/>
    <w:rsid w:val="000D79DC"/>
    <w:rsid w:val="000E06E7"/>
    <w:rsid w:val="000E082F"/>
    <w:rsid w:val="000E0859"/>
    <w:rsid w:val="000E0C6B"/>
    <w:rsid w:val="000E0D72"/>
    <w:rsid w:val="000E0FB5"/>
    <w:rsid w:val="000E153B"/>
    <w:rsid w:val="000E1727"/>
    <w:rsid w:val="000E1759"/>
    <w:rsid w:val="000E2489"/>
    <w:rsid w:val="000E2B34"/>
    <w:rsid w:val="000E2E74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F86"/>
    <w:rsid w:val="000F2B79"/>
    <w:rsid w:val="000F2E5F"/>
    <w:rsid w:val="000F3060"/>
    <w:rsid w:val="000F3191"/>
    <w:rsid w:val="000F31D2"/>
    <w:rsid w:val="000F37A7"/>
    <w:rsid w:val="000F411B"/>
    <w:rsid w:val="000F47CB"/>
    <w:rsid w:val="000F4D14"/>
    <w:rsid w:val="000F4E55"/>
    <w:rsid w:val="000F4F97"/>
    <w:rsid w:val="000F53F6"/>
    <w:rsid w:val="000F5658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FC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898"/>
    <w:rsid w:val="00120992"/>
    <w:rsid w:val="00120B1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D1A"/>
    <w:rsid w:val="00144F7A"/>
    <w:rsid w:val="00145407"/>
    <w:rsid w:val="001455B6"/>
    <w:rsid w:val="001455D3"/>
    <w:rsid w:val="00146187"/>
    <w:rsid w:val="00146495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6233"/>
    <w:rsid w:val="0016667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239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59A"/>
    <w:rsid w:val="001817CB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F3"/>
    <w:rsid w:val="00185BC0"/>
    <w:rsid w:val="00185EF9"/>
    <w:rsid w:val="00186CED"/>
    <w:rsid w:val="001873FA"/>
    <w:rsid w:val="00187530"/>
    <w:rsid w:val="00187796"/>
    <w:rsid w:val="00190ED2"/>
    <w:rsid w:val="0019117A"/>
    <w:rsid w:val="00191396"/>
    <w:rsid w:val="00191529"/>
    <w:rsid w:val="001915A5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A2A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A83"/>
    <w:rsid w:val="001A66BA"/>
    <w:rsid w:val="001A7328"/>
    <w:rsid w:val="001A744C"/>
    <w:rsid w:val="001A7C67"/>
    <w:rsid w:val="001B06EC"/>
    <w:rsid w:val="001B0ABD"/>
    <w:rsid w:val="001B0E05"/>
    <w:rsid w:val="001B1C98"/>
    <w:rsid w:val="001B1F7E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DC8"/>
    <w:rsid w:val="001B5F90"/>
    <w:rsid w:val="001B6335"/>
    <w:rsid w:val="001B6DC8"/>
    <w:rsid w:val="001B6F32"/>
    <w:rsid w:val="001B72CA"/>
    <w:rsid w:val="001B7411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A62"/>
    <w:rsid w:val="001E0E21"/>
    <w:rsid w:val="001E0F80"/>
    <w:rsid w:val="001E1C75"/>
    <w:rsid w:val="001E32C2"/>
    <w:rsid w:val="001E333F"/>
    <w:rsid w:val="001E33B1"/>
    <w:rsid w:val="001E346A"/>
    <w:rsid w:val="001E34A6"/>
    <w:rsid w:val="001E3E06"/>
    <w:rsid w:val="001E3E26"/>
    <w:rsid w:val="001E3E60"/>
    <w:rsid w:val="001E4C89"/>
    <w:rsid w:val="001E4F07"/>
    <w:rsid w:val="001E4FBC"/>
    <w:rsid w:val="001E592A"/>
    <w:rsid w:val="001E5DB7"/>
    <w:rsid w:val="001E6471"/>
    <w:rsid w:val="001E6CA3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C62"/>
    <w:rsid w:val="001F610E"/>
    <w:rsid w:val="001F6311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E19"/>
    <w:rsid w:val="00202650"/>
    <w:rsid w:val="002026FC"/>
    <w:rsid w:val="00202E0E"/>
    <w:rsid w:val="00202FB4"/>
    <w:rsid w:val="002033D6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9D3"/>
    <w:rsid w:val="00207A73"/>
    <w:rsid w:val="0021056F"/>
    <w:rsid w:val="00210B18"/>
    <w:rsid w:val="00210FB4"/>
    <w:rsid w:val="00211566"/>
    <w:rsid w:val="00211981"/>
    <w:rsid w:val="00211E97"/>
    <w:rsid w:val="0021381B"/>
    <w:rsid w:val="00213D42"/>
    <w:rsid w:val="00214992"/>
    <w:rsid w:val="0021583D"/>
    <w:rsid w:val="0021584F"/>
    <w:rsid w:val="00215EB8"/>
    <w:rsid w:val="0021648E"/>
    <w:rsid w:val="002164F9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AC3"/>
    <w:rsid w:val="00257C1A"/>
    <w:rsid w:val="00257E2F"/>
    <w:rsid w:val="002605D8"/>
    <w:rsid w:val="00260955"/>
    <w:rsid w:val="00260A19"/>
    <w:rsid w:val="00261320"/>
    <w:rsid w:val="00261BED"/>
    <w:rsid w:val="00261F1B"/>
    <w:rsid w:val="00263CB5"/>
    <w:rsid w:val="00265129"/>
    <w:rsid w:val="0026574A"/>
    <w:rsid w:val="00265A63"/>
    <w:rsid w:val="00265CC1"/>
    <w:rsid w:val="00265D47"/>
    <w:rsid w:val="00265E56"/>
    <w:rsid w:val="0026650D"/>
    <w:rsid w:val="00266AAB"/>
    <w:rsid w:val="00266BE4"/>
    <w:rsid w:val="00266FAC"/>
    <w:rsid w:val="002674F4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D"/>
    <w:rsid w:val="00272141"/>
    <w:rsid w:val="00272871"/>
    <w:rsid w:val="002732A1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125"/>
    <w:rsid w:val="002933E4"/>
    <w:rsid w:val="002934A0"/>
    <w:rsid w:val="00293CA3"/>
    <w:rsid w:val="002942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479"/>
    <w:rsid w:val="002A0CA3"/>
    <w:rsid w:val="002A15ED"/>
    <w:rsid w:val="002A16EC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5498"/>
    <w:rsid w:val="002D5BEE"/>
    <w:rsid w:val="002D5C6C"/>
    <w:rsid w:val="002D642B"/>
    <w:rsid w:val="002D6525"/>
    <w:rsid w:val="002D6CD6"/>
    <w:rsid w:val="002D72DC"/>
    <w:rsid w:val="002D7503"/>
    <w:rsid w:val="002D7884"/>
    <w:rsid w:val="002D79AC"/>
    <w:rsid w:val="002E0355"/>
    <w:rsid w:val="002E10D2"/>
    <w:rsid w:val="002E138F"/>
    <w:rsid w:val="002E15E2"/>
    <w:rsid w:val="002E1ACD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C6"/>
    <w:rsid w:val="002F1CD1"/>
    <w:rsid w:val="002F3217"/>
    <w:rsid w:val="002F32F9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2147"/>
    <w:rsid w:val="0033214D"/>
    <w:rsid w:val="00332601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C07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6028"/>
    <w:rsid w:val="003762B9"/>
    <w:rsid w:val="00377205"/>
    <w:rsid w:val="003776C4"/>
    <w:rsid w:val="003779E8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F8C"/>
    <w:rsid w:val="0039455D"/>
    <w:rsid w:val="003949AF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3B1"/>
    <w:rsid w:val="003A15E0"/>
    <w:rsid w:val="003A32C2"/>
    <w:rsid w:val="003A357F"/>
    <w:rsid w:val="003A36FA"/>
    <w:rsid w:val="003A442E"/>
    <w:rsid w:val="003A4510"/>
    <w:rsid w:val="003A4842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DFE"/>
    <w:rsid w:val="003C4107"/>
    <w:rsid w:val="003C415B"/>
    <w:rsid w:val="003C463D"/>
    <w:rsid w:val="003C47A5"/>
    <w:rsid w:val="003C4987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7482"/>
    <w:rsid w:val="003C7853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1488"/>
    <w:rsid w:val="003E16BC"/>
    <w:rsid w:val="003E17CE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37B"/>
    <w:rsid w:val="003F64EF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E8"/>
    <w:rsid w:val="00415B47"/>
    <w:rsid w:val="00415D24"/>
    <w:rsid w:val="00415FBF"/>
    <w:rsid w:val="0041721B"/>
    <w:rsid w:val="00420FBD"/>
    <w:rsid w:val="004210F7"/>
    <w:rsid w:val="00421383"/>
    <w:rsid w:val="00421A49"/>
    <w:rsid w:val="00421E41"/>
    <w:rsid w:val="00422001"/>
    <w:rsid w:val="004221A4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34B"/>
    <w:rsid w:val="004575C8"/>
    <w:rsid w:val="00457CFE"/>
    <w:rsid w:val="00460259"/>
    <w:rsid w:val="00460A48"/>
    <w:rsid w:val="00460BCC"/>
    <w:rsid w:val="00460C30"/>
    <w:rsid w:val="00460ECB"/>
    <w:rsid w:val="00461602"/>
    <w:rsid w:val="00461620"/>
    <w:rsid w:val="00462282"/>
    <w:rsid w:val="00462306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6C52"/>
    <w:rsid w:val="00477BD5"/>
    <w:rsid w:val="00477D3E"/>
    <w:rsid w:val="00477F18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30A0"/>
    <w:rsid w:val="0048331A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227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44E"/>
    <w:rsid w:val="004A2673"/>
    <w:rsid w:val="004A33AE"/>
    <w:rsid w:val="004A35CC"/>
    <w:rsid w:val="004A3B8B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3A74"/>
    <w:rsid w:val="004D3A85"/>
    <w:rsid w:val="004D3B30"/>
    <w:rsid w:val="004D3C09"/>
    <w:rsid w:val="004D4E85"/>
    <w:rsid w:val="004D4FDD"/>
    <w:rsid w:val="004D5169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4AE8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17E5"/>
    <w:rsid w:val="004F1975"/>
    <w:rsid w:val="004F1C2B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21D9"/>
    <w:rsid w:val="00502847"/>
    <w:rsid w:val="00502B01"/>
    <w:rsid w:val="00502B1A"/>
    <w:rsid w:val="00503C4D"/>
    <w:rsid w:val="00503C55"/>
    <w:rsid w:val="00504C46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F53"/>
    <w:rsid w:val="00526BFA"/>
    <w:rsid w:val="00526CB0"/>
    <w:rsid w:val="00526CF5"/>
    <w:rsid w:val="00526D20"/>
    <w:rsid w:val="0052749B"/>
    <w:rsid w:val="0053070D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4340"/>
    <w:rsid w:val="0054449F"/>
    <w:rsid w:val="0054477B"/>
    <w:rsid w:val="00545029"/>
    <w:rsid w:val="005456C4"/>
    <w:rsid w:val="0054597E"/>
    <w:rsid w:val="005460B5"/>
    <w:rsid w:val="005466F1"/>
    <w:rsid w:val="005467A1"/>
    <w:rsid w:val="005467FB"/>
    <w:rsid w:val="00546A3C"/>
    <w:rsid w:val="00546F31"/>
    <w:rsid w:val="00550040"/>
    <w:rsid w:val="00550297"/>
    <w:rsid w:val="0055031C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F30"/>
    <w:rsid w:val="00567017"/>
    <w:rsid w:val="005675BD"/>
    <w:rsid w:val="00567F40"/>
    <w:rsid w:val="005700DA"/>
    <w:rsid w:val="00570320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E1F"/>
    <w:rsid w:val="00576E24"/>
    <w:rsid w:val="00576E47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651E"/>
    <w:rsid w:val="00586D55"/>
    <w:rsid w:val="00586EEF"/>
    <w:rsid w:val="00586F07"/>
    <w:rsid w:val="00587293"/>
    <w:rsid w:val="005879D9"/>
    <w:rsid w:val="00587AEB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61AF"/>
    <w:rsid w:val="005963EA"/>
    <w:rsid w:val="00596507"/>
    <w:rsid w:val="0059678F"/>
    <w:rsid w:val="00596833"/>
    <w:rsid w:val="00596C0F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DEC"/>
    <w:rsid w:val="005A2018"/>
    <w:rsid w:val="005A23AE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B5A"/>
    <w:rsid w:val="005A7DB8"/>
    <w:rsid w:val="005A7E6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43F"/>
    <w:rsid w:val="005C471F"/>
    <w:rsid w:val="005C48E4"/>
    <w:rsid w:val="005C492C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64A0"/>
    <w:rsid w:val="005D65BB"/>
    <w:rsid w:val="005D66C9"/>
    <w:rsid w:val="005D676E"/>
    <w:rsid w:val="005D6CCA"/>
    <w:rsid w:val="005D7126"/>
    <w:rsid w:val="005D74F9"/>
    <w:rsid w:val="005D7AF6"/>
    <w:rsid w:val="005D7EEA"/>
    <w:rsid w:val="005E0A88"/>
    <w:rsid w:val="005E0AE7"/>
    <w:rsid w:val="005E105A"/>
    <w:rsid w:val="005E1352"/>
    <w:rsid w:val="005E1356"/>
    <w:rsid w:val="005E17FF"/>
    <w:rsid w:val="005E1E7A"/>
    <w:rsid w:val="005E24F0"/>
    <w:rsid w:val="005E2E9B"/>
    <w:rsid w:val="005E2F87"/>
    <w:rsid w:val="005E30EE"/>
    <w:rsid w:val="005E362A"/>
    <w:rsid w:val="005E4566"/>
    <w:rsid w:val="005E4ADB"/>
    <w:rsid w:val="005E52D7"/>
    <w:rsid w:val="005E53BC"/>
    <w:rsid w:val="005E5732"/>
    <w:rsid w:val="005E5A9C"/>
    <w:rsid w:val="005E5AC2"/>
    <w:rsid w:val="005E5FBA"/>
    <w:rsid w:val="005E63EF"/>
    <w:rsid w:val="005E6D1F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5557"/>
    <w:rsid w:val="005F59ED"/>
    <w:rsid w:val="005F59FB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212"/>
    <w:rsid w:val="00602204"/>
    <w:rsid w:val="00602EDA"/>
    <w:rsid w:val="006030D0"/>
    <w:rsid w:val="006034AB"/>
    <w:rsid w:val="00603F88"/>
    <w:rsid w:val="00604049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8A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B12"/>
    <w:rsid w:val="0062233D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505C6"/>
    <w:rsid w:val="0065157E"/>
    <w:rsid w:val="006518AD"/>
    <w:rsid w:val="00651B89"/>
    <w:rsid w:val="00651DD7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1157"/>
    <w:rsid w:val="00661E58"/>
    <w:rsid w:val="00662036"/>
    <w:rsid w:val="0066249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4385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2149"/>
    <w:rsid w:val="00682DA9"/>
    <w:rsid w:val="00683821"/>
    <w:rsid w:val="00683A96"/>
    <w:rsid w:val="00683CB6"/>
    <w:rsid w:val="00684C56"/>
    <w:rsid w:val="00685444"/>
    <w:rsid w:val="006854FF"/>
    <w:rsid w:val="00685C0F"/>
    <w:rsid w:val="0068608C"/>
    <w:rsid w:val="0068691D"/>
    <w:rsid w:val="006874AD"/>
    <w:rsid w:val="00687E3D"/>
    <w:rsid w:val="00690174"/>
    <w:rsid w:val="0069020D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4065"/>
    <w:rsid w:val="006A431E"/>
    <w:rsid w:val="006A458D"/>
    <w:rsid w:val="006A4904"/>
    <w:rsid w:val="006A5300"/>
    <w:rsid w:val="006A562C"/>
    <w:rsid w:val="006A59B4"/>
    <w:rsid w:val="006A5BB8"/>
    <w:rsid w:val="006A6177"/>
    <w:rsid w:val="006A6373"/>
    <w:rsid w:val="006A6890"/>
    <w:rsid w:val="006A6CF3"/>
    <w:rsid w:val="006A6D4C"/>
    <w:rsid w:val="006A7432"/>
    <w:rsid w:val="006B00B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672"/>
    <w:rsid w:val="006B3C03"/>
    <w:rsid w:val="006B3E73"/>
    <w:rsid w:val="006B3F38"/>
    <w:rsid w:val="006B67AC"/>
    <w:rsid w:val="006B6B46"/>
    <w:rsid w:val="006B72EB"/>
    <w:rsid w:val="006B795C"/>
    <w:rsid w:val="006C07E3"/>
    <w:rsid w:val="006C108D"/>
    <w:rsid w:val="006C147F"/>
    <w:rsid w:val="006C1763"/>
    <w:rsid w:val="006C1775"/>
    <w:rsid w:val="006C1CA3"/>
    <w:rsid w:val="006C1EA9"/>
    <w:rsid w:val="006C2179"/>
    <w:rsid w:val="006C24D9"/>
    <w:rsid w:val="006C26EC"/>
    <w:rsid w:val="006C3426"/>
    <w:rsid w:val="006C35A9"/>
    <w:rsid w:val="006C3DBB"/>
    <w:rsid w:val="006C4733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62BE"/>
    <w:rsid w:val="006E62C5"/>
    <w:rsid w:val="006E6F8A"/>
    <w:rsid w:val="006E7920"/>
    <w:rsid w:val="006E7949"/>
    <w:rsid w:val="006E7C4B"/>
    <w:rsid w:val="006F001C"/>
    <w:rsid w:val="006F06F8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E34"/>
    <w:rsid w:val="00701343"/>
    <w:rsid w:val="007015FE"/>
    <w:rsid w:val="00702074"/>
    <w:rsid w:val="007024E1"/>
    <w:rsid w:val="00702703"/>
    <w:rsid w:val="0070280E"/>
    <w:rsid w:val="00703076"/>
    <w:rsid w:val="0070328B"/>
    <w:rsid w:val="007045F3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20032"/>
    <w:rsid w:val="00720732"/>
    <w:rsid w:val="00721025"/>
    <w:rsid w:val="00721908"/>
    <w:rsid w:val="0072192A"/>
    <w:rsid w:val="00721B18"/>
    <w:rsid w:val="00721FC2"/>
    <w:rsid w:val="0072292C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D9"/>
    <w:rsid w:val="00725548"/>
    <w:rsid w:val="007265D2"/>
    <w:rsid w:val="0072663E"/>
    <w:rsid w:val="00726F5F"/>
    <w:rsid w:val="00727073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458C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17DB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CC4"/>
    <w:rsid w:val="00747EBA"/>
    <w:rsid w:val="007503F3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2B6"/>
    <w:rsid w:val="0076631B"/>
    <w:rsid w:val="00766434"/>
    <w:rsid w:val="007666EE"/>
    <w:rsid w:val="007666F7"/>
    <w:rsid w:val="00766709"/>
    <w:rsid w:val="00766FA9"/>
    <w:rsid w:val="00770146"/>
    <w:rsid w:val="00770608"/>
    <w:rsid w:val="00770928"/>
    <w:rsid w:val="00770948"/>
    <w:rsid w:val="00770F97"/>
    <w:rsid w:val="00771912"/>
    <w:rsid w:val="00771ACB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BE3"/>
    <w:rsid w:val="00781CB6"/>
    <w:rsid w:val="00781F1F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A46"/>
    <w:rsid w:val="007868C3"/>
    <w:rsid w:val="00787050"/>
    <w:rsid w:val="007875A8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712"/>
    <w:rsid w:val="007A3F78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CBD"/>
    <w:rsid w:val="007B1EE2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80B"/>
    <w:rsid w:val="007C48EB"/>
    <w:rsid w:val="007C49BF"/>
    <w:rsid w:val="007C4BFF"/>
    <w:rsid w:val="007C4C62"/>
    <w:rsid w:val="007C4F7A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764"/>
    <w:rsid w:val="007D7123"/>
    <w:rsid w:val="007D7B7E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121C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E06"/>
    <w:rsid w:val="007F4E27"/>
    <w:rsid w:val="007F4F6A"/>
    <w:rsid w:val="007F52F6"/>
    <w:rsid w:val="007F5986"/>
    <w:rsid w:val="007F5E76"/>
    <w:rsid w:val="007F63D7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103A"/>
    <w:rsid w:val="008013B7"/>
    <w:rsid w:val="00801D1A"/>
    <w:rsid w:val="008021CB"/>
    <w:rsid w:val="0080223B"/>
    <w:rsid w:val="00802523"/>
    <w:rsid w:val="0080253E"/>
    <w:rsid w:val="008032B8"/>
    <w:rsid w:val="00803930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BF7"/>
    <w:rsid w:val="00815F1B"/>
    <w:rsid w:val="00816578"/>
    <w:rsid w:val="008168B8"/>
    <w:rsid w:val="00816ABC"/>
    <w:rsid w:val="00816E5A"/>
    <w:rsid w:val="00817073"/>
    <w:rsid w:val="00817D70"/>
    <w:rsid w:val="008207A9"/>
    <w:rsid w:val="008212F0"/>
    <w:rsid w:val="008216C7"/>
    <w:rsid w:val="00822257"/>
    <w:rsid w:val="00822B13"/>
    <w:rsid w:val="00822FD7"/>
    <w:rsid w:val="0082308D"/>
    <w:rsid w:val="00823623"/>
    <w:rsid w:val="00823C83"/>
    <w:rsid w:val="00824289"/>
    <w:rsid w:val="008242DF"/>
    <w:rsid w:val="00825CD2"/>
    <w:rsid w:val="008268F9"/>
    <w:rsid w:val="00827453"/>
    <w:rsid w:val="008276D7"/>
    <w:rsid w:val="00827A0A"/>
    <w:rsid w:val="00827A0D"/>
    <w:rsid w:val="00827C40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A0C"/>
    <w:rsid w:val="00866EB1"/>
    <w:rsid w:val="00867AE3"/>
    <w:rsid w:val="00867CC8"/>
    <w:rsid w:val="00867CCA"/>
    <w:rsid w:val="00867CFC"/>
    <w:rsid w:val="0087036C"/>
    <w:rsid w:val="0087050D"/>
    <w:rsid w:val="008706D8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7D"/>
    <w:rsid w:val="00877AB0"/>
    <w:rsid w:val="00877AD5"/>
    <w:rsid w:val="00877E6E"/>
    <w:rsid w:val="008800A8"/>
    <w:rsid w:val="008813C4"/>
    <w:rsid w:val="00881450"/>
    <w:rsid w:val="00881FC4"/>
    <w:rsid w:val="00882F73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419"/>
    <w:rsid w:val="008A6434"/>
    <w:rsid w:val="008A650A"/>
    <w:rsid w:val="008A6875"/>
    <w:rsid w:val="008A6F6F"/>
    <w:rsid w:val="008A728E"/>
    <w:rsid w:val="008A775E"/>
    <w:rsid w:val="008B02D2"/>
    <w:rsid w:val="008B0DF7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B00"/>
    <w:rsid w:val="008C4231"/>
    <w:rsid w:val="008C4289"/>
    <w:rsid w:val="008C4555"/>
    <w:rsid w:val="008C47B4"/>
    <w:rsid w:val="008C4B41"/>
    <w:rsid w:val="008C4DD2"/>
    <w:rsid w:val="008C501B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FD0"/>
    <w:rsid w:val="008D00F2"/>
    <w:rsid w:val="008D01D6"/>
    <w:rsid w:val="008D053E"/>
    <w:rsid w:val="008D06BE"/>
    <w:rsid w:val="008D1B63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5151"/>
    <w:rsid w:val="008E55AA"/>
    <w:rsid w:val="008E57A9"/>
    <w:rsid w:val="008E7659"/>
    <w:rsid w:val="008E7666"/>
    <w:rsid w:val="008E77D1"/>
    <w:rsid w:val="008E7BF7"/>
    <w:rsid w:val="008E7EA2"/>
    <w:rsid w:val="008F0ACA"/>
    <w:rsid w:val="008F0CA6"/>
    <w:rsid w:val="008F13E6"/>
    <w:rsid w:val="008F1471"/>
    <w:rsid w:val="008F1BBB"/>
    <w:rsid w:val="008F1CAE"/>
    <w:rsid w:val="008F1CD9"/>
    <w:rsid w:val="008F294E"/>
    <w:rsid w:val="008F2B8D"/>
    <w:rsid w:val="008F3335"/>
    <w:rsid w:val="008F3372"/>
    <w:rsid w:val="008F3DD0"/>
    <w:rsid w:val="008F4178"/>
    <w:rsid w:val="008F433D"/>
    <w:rsid w:val="008F515B"/>
    <w:rsid w:val="008F53BE"/>
    <w:rsid w:val="008F56FE"/>
    <w:rsid w:val="008F616A"/>
    <w:rsid w:val="008F6ACB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7E"/>
    <w:rsid w:val="00916110"/>
    <w:rsid w:val="00916117"/>
    <w:rsid w:val="00916A5C"/>
    <w:rsid w:val="00916B35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B9E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A97"/>
    <w:rsid w:val="00945FBB"/>
    <w:rsid w:val="00946302"/>
    <w:rsid w:val="00947819"/>
    <w:rsid w:val="00947C06"/>
    <w:rsid w:val="009503F6"/>
    <w:rsid w:val="00950AF3"/>
    <w:rsid w:val="00950C14"/>
    <w:rsid w:val="00950E8E"/>
    <w:rsid w:val="0095156B"/>
    <w:rsid w:val="00951E66"/>
    <w:rsid w:val="009521C6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592B"/>
    <w:rsid w:val="009559BA"/>
    <w:rsid w:val="00955AA2"/>
    <w:rsid w:val="00956543"/>
    <w:rsid w:val="0095689D"/>
    <w:rsid w:val="00956963"/>
    <w:rsid w:val="00956CF4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D2E"/>
    <w:rsid w:val="00962DC7"/>
    <w:rsid w:val="0096304D"/>
    <w:rsid w:val="0096393B"/>
    <w:rsid w:val="00963AE3"/>
    <w:rsid w:val="00963D1B"/>
    <w:rsid w:val="0096406F"/>
    <w:rsid w:val="0096419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21F6"/>
    <w:rsid w:val="009724B3"/>
    <w:rsid w:val="0097316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C21"/>
    <w:rsid w:val="00990E8B"/>
    <w:rsid w:val="00991B0A"/>
    <w:rsid w:val="00991B24"/>
    <w:rsid w:val="00991F61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9B2"/>
    <w:rsid w:val="00997003"/>
    <w:rsid w:val="0099704D"/>
    <w:rsid w:val="00997393"/>
    <w:rsid w:val="009974D6"/>
    <w:rsid w:val="00997626"/>
    <w:rsid w:val="0099783E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B0723"/>
    <w:rsid w:val="009B07A4"/>
    <w:rsid w:val="009B0AA4"/>
    <w:rsid w:val="009B1302"/>
    <w:rsid w:val="009B16CA"/>
    <w:rsid w:val="009B1A2B"/>
    <w:rsid w:val="009B22CA"/>
    <w:rsid w:val="009B245E"/>
    <w:rsid w:val="009B2822"/>
    <w:rsid w:val="009B2B86"/>
    <w:rsid w:val="009B38A2"/>
    <w:rsid w:val="009B3CFA"/>
    <w:rsid w:val="009B471B"/>
    <w:rsid w:val="009B4A96"/>
    <w:rsid w:val="009B4B22"/>
    <w:rsid w:val="009B4B24"/>
    <w:rsid w:val="009B4B59"/>
    <w:rsid w:val="009B4DAD"/>
    <w:rsid w:val="009B509A"/>
    <w:rsid w:val="009B53E0"/>
    <w:rsid w:val="009B5711"/>
    <w:rsid w:val="009B59FE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EB7"/>
    <w:rsid w:val="009D344B"/>
    <w:rsid w:val="009D355F"/>
    <w:rsid w:val="009D3663"/>
    <w:rsid w:val="009D37BC"/>
    <w:rsid w:val="009D38F9"/>
    <w:rsid w:val="009D3AFB"/>
    <w:rsid w:val="009D41FD"/>
    <w:rsid w:val="009D4933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F98"/>
    <w:rsid w:val="009E3293"/>
    <w:rsid w:val="009E3B47"/>
    <w:rsid w:val="009E4EF6"/>
    <w:rsid w:val="009E5371"/>
    <w:rsid w:val="009E5AF5"/>
    <w:rsid w:val="009E6228"/>
    <w:rsid w:val="009E6D6C"/>
    <w:rsid w:val="009E70C2"/>
    <w:rsid w:val="009E7379"/>
    <w:rsid w:val="009E77A5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6BD"/>
    <w:rsid w:val="00A25805"/>
    <w:rsid w:val="00A25E2C"/>
    <w:rsid w:val="00A261D9"/>
    <w:rsid w:val="00A26458"/>
    <w:rsid w:val="00A2688C"/>
    <w:rsid w:val="00A26AD9"/>
    <w:rsid w:val="00A27844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FC1"/>
    <w:rsid w:val="00A34373"/>
    <w:rsid w:val="00A34BDA"/>
    <w:rsid w:val="00A351B4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4071E"/>
    <w:rsid w:val="00A409FE"/>
    <w:rsid w:val="00A40EDA"/>
    <w:rsid w:val="00A42120"/>
    <w:rsid w:val="00A42778"/>
    <w:rsid w:val="00A42D37"/>
    <w:rsid w:val="00A43481"/>
    <w:rsid w:val="00A4383C"/>
    <w:rsid w:val="00A447F4"/>
    <w:rsid w:val="00A44B04"/>
    <w:rsid w:val="00A4520D"/>
    <w:rsid w:val="00A45518"/>
    <w:rsid w:val="00A4674D"/>
    <w:rsid w:val="00A472F1"/>
    <w:rsid w:val="00A47865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945"/>
    <w:rsid w:val="00A76B4F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3054"/>
    <w:rsid w:val="00A837C9"/>
    <w:rsid w:val="00A83B01"/>
    <w:rsid w:val="00A83CAC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505"/>
    <w:rsid w:val="00A91523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FC2"/>
    <w:rsid w:val="00A95233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B1E"/>
    <w:rsid w:val="00AA128A"/>
    <w:rsid w:val="00AA17CC"/>
    <w:rsid w:val="00AA2514"/>
    <w:rsid w:val="00AA285F"/>
    <w:rsid w:val="00AA3B2E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CC2"/>
    <w:rsid w:val="00AB22C4"/>
    <w:rsid w:val="00AB304C"/>
    <w:rsid w:val="00AB3142"/>
    <w:rsid w:val="00AB3CD2"/>
    <w:rsid w:val="00AB42D0"/>
    <w:rsid w:val="00AB4806"/>
    <w:rsid w:val="00AB5430"/>
    <w:rsid w:val="00AB56B2"/>
    <w:rsid w:val="00AB6244"/>
    <w:rsid w:val="00AB62DC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DC4"/>
    <w:rsid w:val="00AC4EC9"/>
    <w:rsid w:val="00AC5092"/>
    <w:rsid w:val="00AC527C"/>
    <w:rsid w:val="00AC55CC"/>
    <w:rsid w:val="00AC55FD"/>
    <w:rsid w:val="00AC5A7F"/>
    <w:rsid w:val="00AC5AF9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3B7"/>
    <w:rsid w:val="00AD0681"/>
    <w:rsid w:val="00AD1AA4"/>
    <w:rsid w:val="00AD1C9C"/>
    <w:rsid w:val="00AD1D4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3D9"/>
    <w:rsid w:val="00AD564C"/>
    <w:rsid w:val="00AD5704"/>
    <w:rsid w:val="00AD670B"/>
    <w:rsid w:val="00AD6FFE"/>
    <w:rsid w:val="00AD7114"/>
    <w:rsid w:val="00AD7272"/>
    <w:rsid w:val="00AD72B1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B39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D06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825"/>
    <w:rsid w:val="00B159AE"/>
    <w:rsid w:val="00B15E55"/>
    <w:rsid w:val="00B160AA"/>
    <w:rsid w:val="00B16238"/>
    <w:rsid w:val="00B162AC"/>
    <w:rsid w:val="00B16945"/>
    <w:rsid w:val="00B170F2"/>
    <w:rsid w:val="00B173DE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2D4E"/>
    <w:rsid w:val="00B23B71"/>
    <w:rsid w:val="00B24093"/>
    <w:rsid w:val="00B241AD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688"/>
    <w:rsid w:val="00B3077F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E4D"/>
    <w:rsid w:val="00B50EBB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88A"/>
    <w:rsid w:val="00B62B8A"/>
    <w:rsid w:val="00B63A3C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10B7"/>
    <w:rsid w:val="00B7118F"/>
    <w:rsid w:val="00B719A1"/>
    <w:rsid w:val="00B71DCE"/>
    <w:rsid w:val="00B71F6E"/>
    <w:rsid w:val="00B725BA"/>
    <w:rsid w:val="00B72794"/>
    <w:rsid w:val="00B729B5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F57"/>
    <w:rsid w:val="00B87839"/>
    <w:rsid w:val="00B87CA9"/>
    <w:rsid w:val="00B9066A"/>
    <w:rsid w:val="00B90737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91"/>
    <w:rsid w:val="00B9552C"/>
    <w:rsid w:val="00B95B39"/>
    <w:rsid w:val="00B95B96"/>
    <w:rsid w:val="00B96338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DE"/>
    <w:rsid w:val="00BA33D5"/>
    <w:rsid w:val="00BA3639"/>
    <w:rsid w:val="00BA38ED"/>
    <w:rsid w:val="00BA3AB4"/>
    <w:rsid w:val="00BA3B2B"/>
    <w:rsid w:val="00BA426B"/>
    <w:rsid w:val="00BA451E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B0288"/>
    <w:rsid w:val="00BB07E0"/>
    <w:rsid w:val="00BB0A3C"/>
    <w:rsid w:val="00BB0E66"/>
    <w:rsid w:val="00BB0F66"/>
    <w:rsid w:val="00BB0FB1"/>
    <w:rsid w:val="00BB1287"/>
    <w:rsid w:val="00BB15AC"/>
    <w:rsid w:val="00BB1795"/>
    <w:rsid w:val="00BB1A3A"/>
    <w:rsid w:val="00BB1C8F"/>
    <w:rsid w:val="00BB1EB2"/>
    <w:rsid w:val="00BB203E"/>
    <w:rsid w:val="00BB20D7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88B"/>
    <w:rsid w:val="00BB6ABA"/>
    <w:rsid w:val="00BB6CDA"/>
    <w:rsid w:val="00BB6FF8"/>
    <w:rsid w:val="00BB70A6"/>
    <w:rsid w:val="00BB731F"/>
    <w:rsid w:val="00BB790E"/>
    <w:rsid w:val="00BC004B"/>
    <w:rsid w:val="00BC0294"/>
    <w:rsid w:val="00BC0EF9"/>
    <w:rsid w:val="00BC1120"/>
    <w:rsid w:val="00BC193B"/>
    <w:rsid w:val="00BC1A59"/>
    <w:rsid w:val="00BC1CD9"/>
    <w:rsid w:val="00BC2500"/>
    <w:rsid w:val="00BC2740"/>
    <w:rsid w:val="00BC2B4B"/>
    <w:rsid w:val="00BC2C7A"/>
    <w:rsid w:val="00BC3160"/>
    <w:rsid w:val="00BC3389"/>
    <w:rsid w:val="00BC3944"/>
    <w:rsid w:val="00BC3D6F"/>
    <w:rsid w:val="00BC482A"/>
    <w:rsid w:val="00BC499B"/>
    <w:rsid w:val="00BC4FCB"/>
    <w:rsid w:val="00BC503B"/>
    <w:rsid w:val="00BC5437"/>
    <w:rsid w:val="00BC56C4"/>
    <w:rsid w:val="00BC5967"/>
    <w:rsid w:val="00BC5B04"/>
    <w:rsid w:val="00BC6240"/>
    <w:rsid w:val="00BC6329"/>
    <w:rsid w:val="00BC67B4"/>
    <w:rsid w:val="00BC6C23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C006CD"/>
    <w:rsid w:val="00C00CD9"/>
    <w:rsid w:val="00C010AF"/>
    <w:rsid w:val="00C0118F"/>
    <w:rsid w:val="00C03215"/>
    <w:rsid w:val="00C03347"/>
    <w:rsid w:val="00C0363B"/>
    <w:rsid w:val="00C037D0"/>
    <w:rsid w:val="00C03E12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C05"/>
    <w:rsid w:val="00C30C3A"/>
    <w:rsid w:val="00C30F34"/>
    <w:rsid w:val="00C3129E"/>
    <w:rsid w:val="00C3143B"/>
    <w:rsid w:val="00C31905"/>
    <w:rsid w:val="00C31D64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73B"/>
    <w:rsid w:val="00C607E3"/>
    <w:rsid w:val="00C60986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DE"/>
    <w:rsid w:val="00C7340B"/>
    <w:rsid w:val="00C73468"/>
    <w:rsid w:val="00C73790"/>
    <w:rsid w:val="00C73A8F"/>
    <w:rsid w:val="00C7400D"/>
    <w:rsid w:val="00C742DA"/>
    <w:rsid w:val="00C74F8F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1206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374"/>
    <w:rsid w:val="00C94645"/>
    <w:rsid w:val="00C94BFA"/>
    <w:rsid w:val="00C950D1"/>
    <w:rsid w:val="00C95D44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4AE"/>
    <w:rsid w:val="00CB4B29"/>
    <w:rsid w:val="00CB5040"/>
    <w:rsid w:val="00CB51A6"/>
    <w:rsid w:val="00CB555B"/>
    <w:rsid w:val="00CB5F37"/>
    <w:rsid w:val="00CB67A0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A76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5A12"/>
    <w:rsid w:val="00CD63EC"/>
    <w:rsid w:val="00CD6A3A"/>
    <w:rsid w:val="00CD6E80"/>
    <w:rsid w:val="00CD7333"/>
    <w:rsid w:val="00CD7460"/>
    <w:rsid w:val="00CD7B4D"/>
    <w:rsid w:val="00CD7C9A"/>
    <w:rsid w:val="00CD7D4B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7414"/>
    <w:rsid w:val="00D17468"/>
    <w:rsid w:val="00D176A5"/>
    <w:rsid w:val="00D17903"/>
    <w:rsid w:val="00D17F4A"/>
    <w:rsid w:val="00D203D4"/>
    <w:rsid w:val="00D2090D"/>
    <w:rsid w:val="00D20A57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C22"/>
    <w:rsid w:val="00D331D2"/>
    <w:rsid w:val="00D33735"/>
    <w:rsid w:val="00D33778"/>
    <w:rsid w:val="00D33DB3"/>
    <w:rsid w:val="00D34001"/>
    <w:rsid w:val="00D34294"/>
    <w:rsid w:val="00D34470"/>
    <w:rsid w:val="00D34851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6147"/>
    <w:rsid w:val="00D466D6"/>
    <w:rsid w:val="00D469C0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558"/>
    <w:rsid w:val="00D54AB4"/>
    <w:rsid w:val="00D54D80"/>
    <w:rsid w:val="00D54F05"/>
    <w:rsid w:val="00D5511A"/>
    <w:rsid w:val="00D557B4"/>
    <w:rsid w:val="00D5616F"/>
    <w:rsid w:val="00D56661"/>
    <w:rsid w:val="00D56733"/>
    <w:rsid w:val="00D5686A"/>
    <w:rsid w:val="00D56EBF"/>
    <w:rsid w:val="00D57102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B"/>
    <w:rsid w:val="00D65465"/>
    <w:rsid w:val="00D6613F"/>
    <w:rsid w:val="00D66269"/>
    <w:rsid w:val="00D66594"/>
    <w:rsid w:val="00D66770"/>
    <w:rsid w:val="00D66DE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5C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A78"/>
    <w:rsid w:val="00D92C73"/>
    <w:rsid w:val="00D93255"/>
    <w:rsid w:val="00D93503"/>
    <w:rsid w:val="00D93874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3CC"/>
    <w:rsid w:val="00DA1385"/>
    <w:rsid w:val="00DA1692"/>
    <w:rsid w:val="00DA16DF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5E2"/>
    <w:rsid w:val="00DA3993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EDA"/>
    <w:rsid w:val="00DB048B"/>
    <w:rsid w:val="00DB0C4A"/>
    <w:rsid w:val="00DB1DAD"/>
    <w:rsid w:val="00DB1DE5"/>
    <w:rsid w:val="00DB22AE"/>
    <w:rsid w:val="00DB22B4"/>
    <w:rsid w:val="00DB2926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9B2"/>
    <w:rsid w:val="00DC1FFB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4791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48D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8C9"/>
    <w:rsid w:val="00DF414F"/>
    <w:rsid w:val="00DF48E6"/>
    <w:rsid w:val="00DF4AD7"/>
    <w:rsid w:val="00DF4D7A"/>
    <w:rsid w:val="00DF4F2C"/>
    <w:rsid w:val="00DF4F55"/>
    <w:rsid w:val="00DF5090"/>
    <w:rsid w:val="00DF547E"/>
    <w:rsid w:val="00DF67E7"/>
    <w:rsid w:val="00DF6CB9"/>
    <w:rsid w:val="00DF6D5F"/>
    <w:rsid w:val="00DF6E18"/>
    <w:rsid w:val="00DF7374"/>
    <w:rsid w:val="00DF7546"/>
    <w:rsid w:val="00DF77ED"/>
    <w:rsid w:val="00DF7B69"/>
    <w:rsid w:val="00E0045C"/>
    <w:rsid w:val="00E006B1"/>
    <w:rsid w:val="00E0085B"/>
    <w:rsid w:val="00E00926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23A"/>
    <w:rsid w:val="00E40F8A"/>
    <w:rsid w:val="00E40FE3"/>
    <w:rsid w:val="00E411E3"/>
    <w:rsid w:val="00E41B1B"/>
    <w:rsid w:val="00E41BF5"/>
    <w:rsid w:val="00E41D61"/>
    <w:rsid w:val="00E42053"/>
    <w:rsid w:val="00E42D94"/>
    <w:rsid w:val="00E43000"/>
    <w:rsid w:val="00E433A8"/>
    <w:rsid w:val="00E43607"/>
    <w:rsid w:val="00E43A20"/>
    <w:rsid w:val="00E44248"/>
    <w:rsid w:val="00E44713"/>
    <w:rsid w:val="00E44779"/>
    <w:rsid w:val="00E4479D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6019C"/>
    <w:rsid w:val="00E60C9B"/>
    <w:rsid w:val="00E611B3"/>
    <w:rsid w:val="00E6190A"/>
    <w:rsid w:val="00E61BAD"/>
    <w:rsid w:val="00E6231B"/>
    <w:rsid w:val="00E6243F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70351"/>
    <w:rsid w:val="00E7068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7CC6"/>
    <w:rsid w:val="00E97CD2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4128"/>
    <w:rsid w:val="00EC42D0"/>
    <w:rsid w:val="00EC4B95"/>
    <w:rsid w:val="00EC4D59"/>
    <w:rsid w:val="00EC534A"/>
    <w:rsid w:val="00EC53F0"/>
    <w:rsid w:val="00EC5C51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104D"/>
    <w:rsid w:val="00EE1904"/>
    <w:rsid w:val="00EE1912"/>
    <w:rsid w:val="00EE20D9"/>
    <w:rsid w:val="00EE233C"/>
    <w:rsid w:val="00EE260B"/>
    <w:rsid w:val="00EE27F0"/>
    <w:rsid w:val="00EE2B83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F0030D"/>
    <w:rsid w:val="00F005B8"/>
    <w:rsid w:val="00F0220E"/>
    <w:rsid w:val="00F022B0"/>
    <w:rsid w:val="00F028B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F7D"/>
    <w:rsid w:val="00F13FED"/>
    <w:rsid w:val="00F14CEC"/>
    <w:rsid w:val="00F156C6"/>
    <w:rsid w:val="00F15C16"/>
    <w:rsid w:val="00F15C94"/>
    <w:rsid w:val="00F161EC"/>
    <w:rsid w:val="00F16258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E"/>
    <w:rsid w:val="00F251F7"/>
    <w:rsid w:val="00F25291"/>
    <w:rsid w:val="00F25341"/>
    <w:rsid w:val="00F25D91"/>
    <w:rsid w:val="00F260DF"/>
    <w:rsid w:val="00F261C3"/>
    <w:rsid w:val="00F26739"/>
    <w:rsid w:val="00F2693D"/>
    <w:rsid w:val="00F26A32"/>
    <w:rsid w:val="00F27AFA"/>
    <w:rsid w:val="00F27E01"/>
    <w:rsid w:val="00F27ECF"/>
    <w:rsid w:val="00F309A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B32"/>
    <w:rsid w:val="00F36BD8"/>
    <w:rsid w:val="00F37023"/>
    <w:rsid w:val="00F40D47"/>
    <w:rsid w:val="00F41084"/>
    <w:rsid w:val="00F412C4"/>
    <w:rsid w:val="00F412F7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FBF"/>
    <w:rsid w:val="00F45380"/>
    <w:rsid w:val="00F453CA"/>
    <w:rsid w:val="00F454C1"/>
    <w:rsid w:val="00F45CE1"/>
    <w:rsid w:val="00F46695"/>
    <w:rsid w:val="00F47472"/>
    <w:rsid w:val="00F47A37"/>
    <w:rsid w:val="00F47E20"/>
    <w:rsid w:val="00F47EC1"/>
    <w:rsid w:val="00F47F70"/>
    <w:rsid w:val="00F50A8A"/>
    <w:rsid w:val="00F50E4A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BFA"/>
    <w:rsid w:val="00F60C13"/>
    <w:rsid w:val="00F60CF3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ED3"/>
    <w:rsid w:val="00F6780E"/>
    <w:rsid w:val="00F7107C"/>
    <w:rsid w:val="00F71449"/>
    <w:rsid w:val="00F714D5"/>
    <w:rsid w:val="00F71CC2"/>
    <w:rsid w:val="00F71D08"/>
    <w:rsid w:val="00F72834"/>
    <w:rsid w:val="00F7334A"/>
    <w:rsid w:val="00F7334D"/>
    <w:rsid w:val="00F73D01"/>
    <w:rsid w:val="00F74195"/>
    <w:rsid w:val="00F74480"/>
    <w:rsid w:val="00F7457E"/>
    <w:rsid w:val="00F74A2D"/>
    <w:rsid w:val="00F74B40"/>
    <w:rsid w:val="00F75306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ECF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1B0C"/>
    <w:rsid w:val="00F91F65"/>
    <w:rsid w:val="00F92FD7"/>
    <w:rsid w:val="00F932CF"/>
    <w:rsid w:val="00F93528"/>
    <w:rsid w:val="00F9356D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9C3"/>
    <w:rsid w:val="00FB7E00"/>
    <w:rsid w:val="00FC02A1"/>
    <w:rsid w:val="00FC0955"/>
    <w:rsid w:val="00FC13F4"/>
    <w:rsid w:val="00FC196E"/>
    <w:rsid w:val="00FC1E21"/>
    <w:rsid w:val="00FC1F67"/>
    <w:rsid w:val="00FC237B"/>
    <w:rsid w:val="00FC25AF"/>
    <w:rsid w:val="00FC2DB5"/>
    <w:rsid w:val="00FC3440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5BE"/>
    <w:rsid w:val="00FD0909"/>
    <w:rsid w:val="00FD0A23"/>
    <w:rsid w:val="00FD0B46"/>
    <w:rsid w:val="00FD0E2D"/>
    <w:rsid w:val="00FD13E6"/>
    <w:rsid w:val="00FD1400"/>
    <w:rsid w:val="00FD1596"/>
    <w:rsid w:val="00FD1799"/>
    <w:rsid w:val="00FD1B70"/>
    <w:rsid w:val="00FD2290"/>
    <w:rsid w:val="00FD31EA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5491"/>
    <w:rsid w:val="00FD67A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6040"/>
    <w:rsid w:val="00FE606D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A9B"/>
    <w:rsid w:val="00FF1CFB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CD4"/>
    <w:rsid w:val="00FF60CC"/>
    <w:rsid w:val="00FF61D2"/>
    <w:rsid w:val="00FF6339"/>
    <w:rsid w:val="00FF6511"/>
    <w:rsid w:val="00FF6789"/>
    <w:rsid w:val="00FF6C9F"/>
    <w:rsid w:val="00FF7188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741073-D13B-40FB-BBA6-570088633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86</TotalTime>
  <Pages>1</Pages>
  <Words>14605</Words>
  <Characters>59618</Characters>
  <Application>Microsoft Office Word</Application>
  <DocSecurity>0</DocSecurity>
  <Lines>496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21</cp:revision>
  <cp:lastPrinted>2020-02-24T05:11:00Z</cp:lastPrinted>
  <dcterms:created xsi:type="dcterms:W3CDTF">2020-02-21T16:11:00Z</dcterms:created>
  <dcterms:modified xsi:type="dcterms:W3CDTF">2020-02-25T09:36:00Z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