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C18E07" w14:textId="77777777" w:rsidR="00061182" w:rsidRPr="0097099E" w:rsidRDefault="00061182" w:rsidP="00061182">
      <w:pPr>
        <w:tabs>
          <w:tab w:val="left" w:pos="8640"/>
        </w:tabs>
        <w:rPr>
          <w:rFonts w:asciiTheme="majorBidi" w:hAnsiTheme="majorBidi" w:cstheme="majorBidi" w:hint="cs"/>
          <w:b/>
          <w:bCs/>
          <w:sz w:val="32"/>
          <w:szCs w:val="32"/>
          <w:cs/>
          <w:lang w:val="en-US"/>
        </w:rPr>
      </w:pPr>
    </w:p>
    <w:p w14:paraId="48726C33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8ADA935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6941376F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05F88DB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B619101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59049FF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</w:pPr>
    </w:p>
    <w:p w14:paraId="2178AC7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</w:rPr>
      </w:pPr>
    </w:p>
    <w:p w14:paraId="2D7CB80E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52"/>
          <w:szCs w:val="52"/>
          <w:cs/>
          <w:lang w:val="th-TH"/>
        </w:rPr>
      </w:pPr>
      <w:r w:rsidRPr="00744476">
        <w:rPr>
          <w:rFonts w:asciiTheme="majorBidi" w:hAnsiTheme="majorBidi" w:cstheme="majorBidi"/>
          <w:sz w:val="52"/>
          <w:szCs w:val="52"/>
          <w:cs/>
        </w:rPr>
        <w:t>บริษัท ทีพีไอ โพลีน จำกัด</w:t>
      </w:r>
      <w:r w:rsidRPr="00744476">
        <w:rPr>
          <w:rFonts w:asciiTheme="majorBidi" w:hAnsiTheme="majorBidi" w:cstheme="majorBidi"/>
          <w:sz w:val="52"/>
          <w:szCs w:val="52"/>
          <w:cs/>
          <w:lang w:val="th-TH"/>
        </w:rPr>
        <w:t xml:space="preserve"> (มหาชน) และบริษัทย่อย</w:t>
      </w:r>
    </w:p>
    <w:p w14:paraId="24ADC9BA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sz w:val="28"/>
          <w:szCs w:val="28"/>
        </w:rPr>
      </w:pPr>
    </w:p>
    <w:p w14:paraId="3A20B9D7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C9703C">
        <w:rPr>
          <w:rFonts w:asciiTheme="majorBidi" w:hAnsiTheme="majorBidi" w:cstheme="majorBidi"/>
          <w:b w:val="0"/>
          <w:bCs w:val="0"/>
          <w:sz w:val="32"/>
          <w:szCs w:val="32"/>
          <w:cs/>
        </w:rPr>
        <w:t>31</w:t>
      </w: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 </w:t>
      </w:r>
      <w:r w:rsidR="00C9703C">
        <w:rPr>
          <w:rFonts w:asciiTheme="majorBidi" w:hAnsiTheme="majorBidi" w:cstheme="majorBidi"/>
          <w:b w:val="0"/>
          <w:bCs w:val="0"/>
          <w:sz w:val="32"/>
          <w:szCs w:val="32"/>
          <w:cs/>
        </w:rPr>
        <w:t>25</w:t>
      </w:r>
      <w:r w:rsidR="00C9703C">
        <w:rPr>
          <w:rFonts w:asciiTheme="majorBidi" w:hAnsiTheme="majorBidi" w:cstheme="majorBidi"/>
          <w:b w:val="0"/>
          <w:bCs w:val="0"/>
          <w:sz w:val="32"/>
          <w:szCs w:val="32"/>
        </w:rPr>
        <w:t>62</w:t>
      </w:r>
    </w:p>
    <w:p w14:paraId="14863BB5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744476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7CAD56FB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744476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0EEDF49" w14:textId="77777777" w:rsidR="00061182" w:rsidRPr="00744476" w:rsidRDefault="00061182" w:rsidP="00061182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</w:pPr>
    </w:p>
    <w:p w14:paraId="06F8AFFE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2"/>
          <w:szCs w:val="32"/>
        </w:rPr>
        <w:sectPr w:rsidR="00061182" w:rsidRPr="00744476" w:rsidSect="00502DAC">
          <w:footerReference w:type="even" r:id="rId8"/>
          <w:pgSz w:w="11909" w:h="16834" w:code="9"/>
          <w:pgMar w:top="1440" w:right="1440" w:bottom="1440" w:left="1440" w:header="720" w:footer="720" w:gutter="0"/>
          <w:pgNumType w:start="0"/>
          <w:cols w:space="720"/>
          <w:docGrid w:linePitch="360"/>
        </w:sectPr>
      </w:pPr>
    </w:p>
    <w:p w14:paraId="0D8446CB" w14:textId="77777777" w:rsidR="00061182" w:rsidRPr="00744476" w:rsidRDefault="00061182" w:rsidP="00061182">
      <w:pPr>
        <w:tabs>
          <w:tab w:val="left" w:pos="1555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14:paraId="269C90F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5F724EE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F4A322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1C732FDB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9FF99B0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2DB7A019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7885AA88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3AEC203D" w14:textId="77777777" w:rsidR="00061182" w:rsidRPr="00744476" w:rsidRDefault="00061182" w:rsidP="00061182">
      <w:pPr>
        <w:tabs>
          <w:tab w:val="left" w:pos="8640"/>
        </w:tabs>
        <w:rPr>
          <w:rFonts w:asciiTheme="majorBidi" w:hAnsiTheme="majorBidi" w:cstheme="majorBidi"/>
          <w:b/>
          <w:bCs/>
          <w:sz w:val="30"/>
          <w:szCs w:val="30"/>
        </w:rPr>
      </w:pPr>
    </w:p>
    <w:p w14:paraId="0F9D8F51" w14:textId="77777777" w:rsidR="00061182" w:rsidRPr="002A3500" w:rsidRDefault="00061182" w:rsidP="00061182">
      <w:pPr>
        <w:pStyle w:val="Heading5"/>
        <w:spacing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lang w:val="en-US"/>
        </w:rPr>
      </w:pPr>
      <w:r w:rsidRPr="00744476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A8FD105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</w:rPr>
      </w:pPr>
    </w:p>
    <w:p w14:paraId="6A52884D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b/>
          <w:bCs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b/>
          <w:bCs/>
          <w:sz w:val="30"/>
          <w:szCs w:val="30"/>
          <w:cs/>
        </w:rPr>
        <w:t>เสนอ  ผู้ถือหุ้นบริษัท ทีพีไอ โพลีน จำกัด (มหาชน)</w:t>
      </w:r>
      <w:r w:rsidRPr="00744476">
        <w:rPr>
          <w:rFonts w:asciiTheme="majorBidi" w:hAnsiTheme="majorBidi" w:cstheme="majorBidi"/>
          <w:b/>
          <w:bCs/>
          <w:sz w:val="30"/>
          <w:szCs w:val="30"/>
          <w:highlight w:val="yellow"/>
        </w:rPr>
        <w:t xml:space="preserve"> </w:t>
      </w:r>
    </w:p>
    <w:p w14:paraId="7B43E9DB" w14:textId="77777777" w:rsidR="00061182" w:rsidRPr="00744476" w:rsidRDefault="00061182" w:rsidP="00061182">
      <w:pPr>
        <w:spacing w:line="240" w:lineRule="auto"/>
        <w:ind w:right="29"/>
        <w:jc w:val="both"/>
        <w:rPr>
          <w:rFonts w:asciiTheme="majorBidi" w:hAnsiTheme="majorBidi" w:cstheme="majorBidi"/>
          <w:sz w:val="28"/>
          <w:szCs w:val="28"/>
          <w:highlight w:val="yellow"/>
        </w:rPr>
      </w:pPr>
    </w:p>
    <w:p w14:paraId="776F685F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ความเห็น</w:t>
      </w:r>
    </w:p>
    <w:p w14:paraId="0804016C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  <w:cs/>
        </w:rPr>
      </w:pPr>
    </w:p>
    <w:p w14:paraId="1CB737EC" w14:textId="77777777" w:rsidR="00061182" w:rsidRPr="00321B4D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4"/>
          <w:sz w:val="30"/>
          <w:szCs w:val="30"/>
          <w:highlight w:val="yellow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 ทีพีไอ โพลีน จำกัด (มหาชน) และบริษัทย่อย (“กลุ่มบริษัท”)</w:t>
      </w:r>
      <w:r w:rsidRPr="00744476">
        <w:rPr>
          <w:rFonts w:asciiTheme="majorBidi" w:hAnsiTheme="majorBidi" w:cstheme="majorBidi"/>
          <w:sz w:val="16"/>
          <w:szCs w:val="16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และของเฉพาะบริษัท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ทีพีไอ โพลีน จำกัด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(มหาชน)</w:t>
      </w:r>
      <w:r w:rsidRPr="00744476">
        <w:rPr>
          <w:rFonts w:asciiTheme="majorBidi" w:hAnsiTheme="majorBidi" w:cstheme="majorBidi"/>
          <w:sz w:val="16"/>
          <w:szCs w:val="16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(“บริษัท”)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Pr="00744476">
        <w:rPr>
          <w:rFonts w:asciiTheme="majorBidi" w:hAnsiTheme="majorBidi" w:cstheme="majorBidi"/>
          <w:sz w:val="16"/>
          <w:szCs w:val="16"/>
          <w:cs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C9703C">
        <w:rPr>
          <w:rFonts w:asciiTheme="majorBidi" w:hAnsiTheme="majorBidi" w:cstheme="majorBidi"/>
          <w:sz w:val="30"/>
          <w:szCs w:val="30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C9703C">
        <w:rPr>
          <w:rFonts w:asciiTheme="majorBidi" w:hAnsiTheme="majorBidi" w:cstheme="majorBidi"/>
          <w:sz w:val="30"/>
          <w:szCs w:val="30"/>
        </w:rPr>
        <w:t>2562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8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ผู้ถือหุ้นเฉพาะกิจการ และงบกระแสเงินสดรวมและงบกระแสเงินสดเฉพาะกิจการ</w:t>
      </w:r>
      <w:r w:rsidRPr="00321B4D">
        <w:rPr>
          <w:rFonts w:asciiTheme="majorBidi" w:hAnsiTheme="majorBidi" w:cstheme="majorBidi"/>
          <w:spacing w:val="4"/>
          <w:sz w:val="30"/>
          <w:szCs w:val="30"/>
        </w:rPr>
        <w:t xml:space="preserve"> </w:t>
      </w:r>
      <w:r w:rsidRPr="00321B4D">
        <w:rPr>
          <w:rFonts w:asciiTheme="majorBidi" w:hAnsiTheme="majorBidi" w:cstheme="majorBidi"/>
          <w:spacing w:val="4"/>
          <w:sz w:val="30"/>
          <w:szCs w:val="30"/>
          <w:cs/>
        </w:rPr>
        <w:t>สำหรับปีสิ้นสุดวันเดียวกัน รวมถึงหมายเหตุซึ่งประกอบด้วยสรุปนโยบายการบัญชีที่สำคัญและเรื่องอื่นๆ</w:t>
      </w:r>
    </w:p>
    <w:p w14:paraId="3BE9083D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i/>
          <w:iCs/>
          <w:sz w:val="28"/>
          <w:szCs w:val="28"/>
          <w:highlight w:val="yellow"/>
        </w:rPr>
      </w:pPr>
    </w:p>
    <w:p w14:paraId="75EDEC24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ข้าพเจ้าเห็นว่า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งบการเงินรวมและงบการเงินเฉพาะกิจการข้างต้นนี้ แสดงฐานะการเงินรวมและฐานะการเงินเฉพาะกิจการของกลุ่มบริษัทและบริษัท ตามลำดับ ณ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วันที่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="00C9703C">
        <w:rPr>
          <w:rFonts w:asciiTheme="majorBidi" w:hAnsiTheme="majorBidi" w:cstheme="majorBidi"/>
          <w:sz w:val="30"/>
          <w:szCs w:val="30"/>
        </w:rPr>
        <w:t>31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C9703C">
        <w:rPr>
          <w:rFonts w:asciiTheme="majorBidi" w:hAnsiTheme="majorBidi" w:cstheme="majorBidi"/>
          <w:sz w:val="30"/>
          <w:szCs w:val="30"/>
        </w:rPr>
        <w:t>2562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 ผลการดำเนินงานรวมและผลการดำเนินงานเฉพาะกิจการ และกระแสเงินสดรวมและกระแสเงินสดเฉพาะกิจการ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สำหรับปีสิ้นสุดวันเดียวกัน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4389151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7CFA0DE8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FF46A3B" w14:textId="77777777" w:rsidR="00061182" w:rsidRPr="00ED4A42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7E9C111A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744476">
        <w:rPr>
          <w:rFonts w:asciiTheme="majorBidi" w:eastAsia="Calibri" w:hAnsiTheme="majorBidi" w:cstheme="majorBid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744476">
        <w:rPr>
          <w:rFonts w:asciiTheme="majorBidi" w:eastAsia="Calibr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44491113" w14:textId="77777777" w:rsidR="00061182" w:rsidRPr="00744476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061182" w:rsidRPr="00744476" w:rsidSect="00061182">
          <w:headerReference w:type="default" r:id="rId9"/>
          <w:footerReference w:type="default" r:id="rId10"/>
          <w:footerReference w:type="first" r:id="rId11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4220DED8" w14:textId="77777777" w:rsidR="00061182" w:rsidRPr="002A3500" w:rsidRDefault="00061182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0211CF40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048885F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ทั้งนี้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ไม่ได้แสดงความเห็นแยกต่างหากสำหรับเรื่องเหล่านี้</w:t>
      </w:r>
    </w:p>
    <w:p w14:paraId="79A447E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29E5BEC7" w14:textId="77777777" w:rsidTr="002D03AA">
        <w:tc>
          <w:tcPr>
            <w:tcW w:w="9630" w:type="dxa"/>
            <w:gridSpan w:val="2"/>
            <w:shd w:val="clear" w:color="auto" w:fill="auto"/>
          </w:tcPr>
          <w:p w14:paraId="2E666963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มูลค่าสินค้าคงเหลือ</w:t>
            </w:r>
          </w:p>
        </w:tc>
      </w:tr>
      <w:tr w:rsidR="00061182" w:rsidRPr="00744476" w14:paraId="10391CC4" w14:textId="77777777" w:rsidTr="002D03AA">
        <w:tc>
          <w:tcPr>
            <w:tcW w:w="9630" w:type="dxa"/>
            <w:gridSpan w:val="2"/>
            <w:shd w:val="clear" w:color="auto" w:fill="auto"/>
          </w:tcPr>
          <w:p w14:paraId="6DD49A87" w14:textId="77777777" w:rsidR="00061182" w:rsidRPr="00744476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อ้างถึงหมายเหตุประกอบงบการเงินข้อ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  <w:lang w:val="en-US"/>
              </w:rPr>
              <w:t>3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 xml:space="preserve">และ </w:t>
            </w:r>
            <w:r w:rsidR="00C9703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061182" w:rsidRPr="00744476" w14:paraId="2A42D344" w14:textId="77777777" w:rsidTr="002D03AA">
        <w:tc>
          <w:tcPr>
            <w:tcW w:w="4802" w:type="dxa"/>
            <w:shd w:val="clear" w:color="auto" w:fill="auto"/>
          </w:tcPr>
          <w:p w14:paraId="7A113815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1A17645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F4A2C54" w14:textId="77777777" w:rsidTr="002D03AA">
        <w:tc>
          <w:tcPr>
            <w:tcW w:w="4802" w:type="dxa"/>
            <w:shd w:val="clear" w:color="auto" w:fill="auto"/>
          </w:tcPr>
          <w:p w14:paraId="60AF92E5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สินค้าคงเหลือมียอดคงเหลือที่มีนัยสำคัญ สินค้าคงเหลือบางประเภทมีความเคลื่อนไหวช้า ทำให้มีความเสี่ยงเกี่ยวกับการประเมินมูลค่าที่คาดว่าจะได้รับคืนของสินค้าคงเหลือเนื่องจากการประมาณดังกล่าวเกี่ยวกับข้อสมมติที่ขึ้นอยู่กับเหตุการณ์และการดำเนินงานในอนาคต</w:t>
            </w:r>
          </w:p>
          <w:p w14:paraId="4AA35390" w14:textId="77777777" w:rsidR="00061182" w:rsidRPr="00744476" w:rsidRDefault="00061182" w:rsidP="007F4561">
            <w:pPr>
              <w:pStyle w:val="Bo-Blankline"/>
            </w:pPr>
          </w:p>
          <w:p w14:paraId="76C9A0EA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เนื่องจากผู้บริหารต้องใช้วิจารณญาณอย่างมาก และจำนวนเงินของสินค้าคงเหลือที่มีนัยสำคัญ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302F1689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19806468" w14:textId="77777777"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ทำความเข้าใจการจัดทำแผนธุรกิจของกลุ่มบริษัท และกระบวนการประมาณการมูลค่าที่คาดว่าจะได้รับคืนที่อ้างอิงมาจากแผนธุรกิจ</w:t>
            </w:r>
          </w:p>
          <w:p w14:paraId="6D98AD10" w14:textId="77777777" w:rsidR="00061182" w:rsidRPr="00744476" w:rsidRDefault="00061182" w:rsidP="007F4561">
            <w:pPr>
              <w:pStyle w:val="Bo-Blankline"/>
            </w:pPr>
          </w:p>
          <w:p w14:paraId="1534435D" w14:textId="77777777"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ข้อสมมติสำคัญที่ผู้บริหารใช้ในการประเมินมูลค่าที่คาดว่าจะได้รับคืนของสินค้าคงเหลือโดยเปรียบเทียบกับข้อมูลทั้งภายในและภายนอก</w:t>
            </w:r>
          </w:p>
          <w:p w14:paraId="110906B4" w14:textId="77777777" w:rsidR="00061182" w:rsidRPr="00744476" w:rsidRDefault="00061182" w:rsidP="007F4561">
            <w:pPr>
              <w:pStyle w:val="Bo-Blankline"/>
            </w:pPr>
          </w:p>
          <w:p w14:paraId="2252D88C" w14:textId="77777777" w:rsidR="00061182" w:rsidRPr="00744476" w:rsidRDefault="00061182" w:rsidP="006B5925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3B937892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  <w:cs/>
        </w:rPr>
      </w:pPr>
    </w:p>
    <w:p w14:paraId="23853BA7" w14:textId="77777777"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br w:type="page"/>
      </w: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0D918324" w14:textId="77777777" w:rsidTr="002D03AA">
        <w:tc>
          <w:tcPr>
            <w:tcW w:w="9630" w:type="dxa"/>
            <w:gridSpan w:val="2"/>
            <w:shd w:val="clear" w:color="auto" w:fill="auto"/>
          </w:tcPr>
          <w:p w14:paraId="494E3B80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การประเมินการด้อยค่าของที่ดิน อาคารและอุปกรณ์ในงบการเงินรวม และ</w:t>
            </w:r>
          </w:p>
          <w:p w14:paraId="594D826D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เงินให้กู้ยืมและเงินลงทุนในบริษัทย่อยในงบการเงินเฉพาะกิจการ</w:t>
            </w:r>
          </w:p>
        </w:tc>
      </w:tr>
      <w:tr w:rsidR="00061182" w:rsidRPr="00744476" w14:paraId="72BFE64E" w14:textId="77777777" w:rsidTr="002D03AA">
        <w:tc>
          <w:tcPr>
            <w:tcW w:w="9630" w:type="dxa"/>
            <w:gridSpan w:val="2"/>
            <w:shd w:val="clear" w:color="auto" w:fill="auto"/>
          </w:tcPr>
          <w:p w14:paraId="2260B301" w14:textId="61218037" w:rsidR="00061182" w:rsidRPr="00045629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4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10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="002836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061182" w:rsidRPr="00744476" w14:paraId="518F5679" w14:textId="77777777" w:rsidTr="002D03AA">
        <w:tc>
          <w:tcPr>
            <w:tcW w:w="4802" w:type="dxa"/>
            <w:shd w:val="clear" w:color="auto" w:fill="auto"/>
          </w:tcPr>
          <w:p w14:paraId="46F3405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7CF802C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4147B2D0" w14:textId="77777777" w:rsidTr="002D03AA">
        <w:tc>
          <w:tcPr>
            <w:tcW w:w="4802" w:type="dxa"/>
            <w:shd w:val="clear" w:color="auto" w:fill="auto"/>
          </w:tcPr>
          <w:p w14:paraId="02F53335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ผลการดำเนินงานที่ขาดทุนต่อเนื่องของบริษัทย่อย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สองแห่ง</w:t>
            </w:r>
            <w:r w:rsidRPr="008A2E8A"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  <w:t>คือ บริษัท ทีพีไอ โพลีน ชีวะอินทรีย์ จำกัด และ บริษัท ทีพีไอ ออล ซีซั่นส์ จำกัด</w:t>
            </w:r>
            <w:r w:rsidRPr="00744476">
              <w:rPr>
                <w:rFonts w:asciiTheme="majorBidi" w:hAnsiTheme="majorBidi" w:cstheme="majorBidi"/>
                <w:sz w:val="30"/>
                <w:szCs w:val="30"/>
                <w:lang w:val="en-US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เป็นข้อบ่งชี้ว่า ที่ดิน อาคารและอุปกรณ์ และเงินให้กู้ยืมและเงินลงทุนในบริษัทย่อยดังกล่าว อาจเกิดการด้อยค่า</w:t>
            </w:r>
          </w:p>
          <w:p w14:paraId="13BA242A" w14:textId="77777777" w:rsidR="00061182" w:rsidRPr="00744476" w:rsidRDefault="00061182" w:rsidP="007F4561">
            <w:pPr>
              <w:pStyle w:val="Bo-Blankline"/>
            </w:pPr>
          </w:p>
          <w:p w14:paraId="670A23AB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การพิจารณาเกี่ยวกับการด้อยค่าของสินทรัพย์ขึ้นอยู่กับดุลยพินิจและข้อสมมติที่สำคัญของผู้บริหารเกี่ยวกับการคาดการณ์ผลการดำเนินงานในอนาคต อัตราคิดลดและข้อสมมติหลักที่ใช้ในการประมาณมูลค่าที่คาดว่าจะได้รับคืนของธุรกิจประเภทดังกล่าวข้างต้น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0B0741BF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30720212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ทำความเข้าใจกระบวนการในการระบุข้อบ่งชี้ของการด้อยค่า และกระบวนการทดสอบการด้อยค่าและการประมาณมูลค่าที่คาดว่าจะได้รับของผู้บริหาร</w:t>
            </w:r>
          </w:p>
          <w:p w14:paraId="20C64388" w14:textId="77777777" w:rsidR="00061182" w:rsidRPr="00744476" w:rsidRDefault="00061182" w:rsidP="007F4561">
            <w:pPr>
              <w:pStyle w:val="Bo-Blankline"/>
            </w:pPr>
          </w:p>
          <w:p w14:paraId="71198DD2" w14:textId="77777777" w:rsidR="00061182" w:rsidRPr="00184C6A" w:rsidRDefault="001008A0" w:rsidP="001008A0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ประเมินข้อสมมติหลักที่ใช้ในการประมาณการกระแสเงินสดคิดลด เช่น อัตราการเติบโต ประมาณการรายได้ และพิจารณาความสมเหตุสมผลของประมาณการโดยเปรียบเทียบประมาณการในอดีตกับผลการดำเนินงานที่เกิดขึ้นจริง</w:t>
            </w:r>
            <w:r>
              <w:rPr>
                <w:rFonts w:asciiTheme="majorBidi" w:hAnsiTheme="majorBidi"/>
                <w:sz w:val="30"/>
                <w:szCs w:val="30"/>
              </w:rPr>
              <w:t xml:space="preserve"> </w:t>
            </w:r>
            <w:r w:rsidRPr="001008A0">
              <w:rPr>
                <w:rFonts w:asciiTheme="majorBidi" w:hAnsiTheme="majorBidi"/>
                <w:sz w:val="30"/>
                <w:szCs w:val="30"/>
                <w:cs/>
              </w:rPr>
              <w:t>รวมทั้งประเมินความเหมาะสมของอัตราคิดลดที่ใช้</w:t>
            </w:r>
          </w:p>
          <w:p w14:paraId="7C62B42F" w14:textId="77777777" w:rsidR="00184C6A" w:rsidRPr="001008A0" w:rsidRDefault="00184C6A" w:rsidP="007F4561">
            <w:pPr>
              <w:pStyle w:val="Bo-Blankline"/>
            </w:pPr>
          </w:p>
          <w:p w14:paraId="71A77BDD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76A3B432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96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02"/>
        <w:gridCol w:w="4828"/>
      </w:tblGrid>
      <w:tr w:rsidR="00061182" w:rsidRPr="00744476" w14:paraId="474BC8E6" w14:textId="77777777" w:rsidTr="002D03AA">
        <w:tc>
          <w:tcPr>
            <w:tcW w:w="9630" w:type="dxa"/>
            <w:gridSpan w:val="2"/>
            <w:shd w:val="clear" w:color="auto" w:fill="auto"/>
          </w:tcPr>
          <w:p w14:paraId="0144CBD1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t>มูลค่าของสินทรัพย์เพื่อการสำรวจปิโตรเลียม</w:t>
            </w:r>
          </w:p>
        </w:tc>
      </w:tr>
      <w:tr w:rsidR="00061182" w:rsidRPr="00744476" w14:paraId="24ABA9A7" w14:textId="77777777" w:rsidTr="002D03AA">
        <w:tc>
          <w:tcPr>
            <w:tcW w:w="9630" w:type="dxa"/>
            <w:gridSpan w:val="2"/>
            <w:shd w:val="clear" w:color="auto" w:fill="auto"/>
          </w:tcPr>
          <w:p w14:paraId="4166ED55" w14:textId="1682519F" w:rsidR="00061182" w:rsidRPr="00744476" w:rsidRDefault="00061182" w:rsidP="00ED0951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</w:t>
            </w:r>
            <w:r w:rsidR="0064642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1</w:t>
            </w:r>
            <w:r w:rsidR="002836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4</w:t>
            </w:r>
          </w:p>
        </w:tc>
      </w:tr>
      <w:tr w:rsidR="00061182" w:rsidRPr="00744476" w14:paraId="185209C6" w14:textId="77777777" w:rsidTr="002D03AA">
        <w:tc>
          <w:tcPr>
            <w:tcW w:w="4802" w:type="dxa"/>
            <w:shd w:val="clear" w:color="auto" w:fill="auto"/>
          </w:tcPr>
          <w:p w14:paraId="689821FD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2F5CDB33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7F40DDA6" w14:textId="77777777" w:rsidTr="002D03AA">
        <w:tc>
          <w:tcPr>
            <w:tcW w:w="4802" w:type="dxa"/>
            <w:shd w:val="clear" w:color="auto" w:fill="auto"/>
          </w:tcPr>
          <w:p w14:paraId="1E4DA708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บริษัทย่อยแห่งหนึ่ง (บริษัท โรงกลั่นน้ำมันทีพีไอ (</w:t>
            </w:r>
            <w:r w:rsidR="00C9703C">
              <w:rPr>
                <w:rFonts w:asciiTheme="majorBidi" w:hAnsiTheme="majorBidi" w:cstheme="majorBidi"/>
                <w:sz w:val="30"/>
                <w:szCs w:val="30"/>
                <w:cs/>
              </w:rPr>
              <w:t>1997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) จำกัด) จะรับรู้ต้นทุนทั้งหมดที่เกี่ยวข้องกับรายจ่ายที่เกิดขึ้นเพื่อการสำรวจปิโตรเลียมเป็นสินทรัพย์เพื่อการสำรวจปิโตรเลียม และจะถูกบันทึกเป็นค่าใช้จ่ายในกำไรหรือขาดทุนในงวดที่มีการพิสูจน์ว่าไม่พบปริมาณสำรอง หรือ พบแต่ไม่เพียงพอในเชิงพาณิชย์หรือยกเลิกการสำรวจปิโตรเลียม</w:t>
            </w:r>
          </w:p>
          <w:p w14:paraId="240D96EE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63E4B4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แผนงานการสำรวจและการประเมินในอนาคตตลอดจนการดำเนินการตามแผนงานขึ้นอยู่กับ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  <w:p w14:paraId="6B49A8BA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4828" w:type="dxa"/>
            <w:shd w:val="clear" w:color="auto" w:fill="auto"/>
          </w:tcPr>
          <w:p w14:paraId="03DAD18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7CA4AF28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ทำความเข้าใจการจัดทำแผนงานสำรวจในอนาคตของผู้บริหาร</w:t>
            </w:r>
          </w:p>
          <w:p w14:paraId="54E09B8C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47BC3A2D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การพิจารณาแผนงานสำรวจในอนาคตที่ได้รับอนุมัติจากผู้บริหาร</w:t>
            </w:r>
          </w:p>
          <w:p w14:paraId="1B10B4E7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 w:rsidRPr="00744476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6AF8D29D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ประเมินข้อสมมติที่ใช้ในการวัดมูลค่าสินทรัพย์เพื่อการสำรวจปิโตรเลียมของผู้บริหาร โดยเปรียบเทียบกับการประมา</w:t>
            </w:r>
            <w:r w:rsidR="00FC0162">
              <w:rPr>
                <w:rFonts w:asciiTheme="majorBidi" w:hAnsiTheme="majorBidi" w:cstheme="majorBidi"/>
                <w:sz w:val="30"/>
                <w:szCs w:val="30"/>
                <w:cs/>
              </w:rPr>
              <w:t>ณการปริมาณปิโตรเลียมและงบประมาณ</w:t>
            </w:r>
          </w:p>
          <w:p w14:paraId="66B4C2ED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FA6DB89" w14:textId="77777777" w:rsidR="00061182" w:rsidRPr="00744476" w:rsidRDefault="00061182" w:rsidP="006B5925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  <w:tr w:rsidR="00061182" w:rsidRPr="00744476" w14:paraId="4641FD18" w14:textId="77777777" w:rsidTr="002D03AA">
        <w:tc>
          <w:tcPr>
            <w:tcW w:w="9630" w:type="dxa"/>
            <w:gridSpan w:val="2"/>
            <w:shd w:val="clear" w:color="auto" w:fill="auto"/>
          </w:tcPr>
          <w:p w14:paraId="7684230F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</w:rPr>
              <w:lastRenderedPageBreak/>
              <w:t>การรับรู้สินทรัพย์ภาษีเงินได้รอการตัดบัญชี</w:t>
            </w:r>
          </w:p>
        </w:tc>
      </w:tr>
      <w:tr w:rsidR="00061182" w:rsidRPr="00744476" w14:paraId="07FBF377" w14:textId="77777777" w:rsidTr="002D03AA">
        <w:tc>
          <w:tcPr>
            <w:tcW w:w="9630" w:type="dxa"/>
            <w:gridSpan w:val="2"/>
            <w:shd w:val="clear" w:color="auto" w:fill="auto"/>
          </w:tcPr>
          <w:p w14:paraId="6C976B4A" w14:textId="367AA333" w:rsidR="00061182" w:rsidRPr="00744476" w:rsidRDefault="00061182" w:rsidP="00E83D12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 w:rsidRPr="00744476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อ้</w:t>
            </w:r>
            <w:r w:rsidR="00045629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างถึงหมายเหตุประกอบงบการเงิน</w:t>
            </w:r>
            <w:r w:rsidR="00991B0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C9703C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3</w:t>
            </w:r>
            <w:r w:rsidR="00991B05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 และ </w:t>
            </w:r>
            <w:r w:rsidR="00C04EC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</w:t>
            </w:r>
            <w:r w:rsidR="0028363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</w:t>
            </w:r>
          </w:p>
        </w:tc>
      </w:tr>
      <w:tr w:rsidR="00061182" w:rsidRPr="00744476" w14:paraId="3F0D42EF" w14:textId="77777777" w:rsidTr="002D03AA">
        <w:tc>
          <w:tcPr>
            <w:tcW w:w="4802" w:type="dxa"/>
            <w:shd w:val="clear" w:color="auto" w:fill="auto"/>
          </w:tcPr>
          <w:p w14:paraId="67B7E030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142087FA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061182" w:rsidRPr="00744476" w14:paraId="5DD19255" w14:textId="77777777" w:rsidTr="002D03AA">
        <w:tc>
          <w:tcPr>
            <w:tcW w:w="4802" w:type="dxa"/>
            <w:shd w:val="clear" w:color="auto" w:fill="auto"/>
          </w:tcPr>
          <w:p w14:paraId="7ACD9EBE" w14:textId="77777777" w:rsidR="00061182" w:rsidRPr="002558CF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กลุ่มบริษัทรับรู้ภาษีเงินได้รอการตัดบัญชีที่คำนวณจากขาดทุนทางภาษีที่ยังไม่ได้ใช้ซึ</w:t>
            </w:r>
            <w:r w:rsidR="002558CF">
              <w:rPr>
                <w:rFonts w:asciiTheme="majorBidi" w:hAnsiTheme="majorBidi" w:cstheme="majorBidi"/>
                <w:sz w:val="30"/>
                <w:szCs w:val="30"/>
                <w:cs/>
              </w:rPr>
              <w:t>่งคาดว่าจะได้</w:t>
            </w:r>
            <w:r w:rsidR="002558CF">
              <w:rPr>
                <w:rFonts w:asciiTheme="majorBidi" w:hAnsiTheme="majorBidi" w:cstheme="majorBidi" w:hint="cs"/>
                <w:sz w:val="30"/>
                <w:szCs w:val="30"/>
                <w:cs/>
              </w:rPr>
              <w:t>ใช้ประโยชน์</w:t>
            </w:r>
          </w:p>
          <w:p w14:paraId="3D4FC9A6" w14:textId="77777777" w:rsidR="00061182" w:rsidRPr="00744476" w:rsidRDefault="00061182" w:rsidP="007F4561">
            <w:pPr>
              <w:pStyle w:val="Bo-Blankline"/>
            </w:pPr>
          </w:p>
          <w:p w14:paraId="38F7AB10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การใช้ประโยชน์ของสินทรัพย์ภาษีเงินได้รอการตัดบัญชีที่รับรู้จะพิจารณาจากความสามารถของกลุ่มบริษัทที่จะมีกำไรทางภาษีในอนาคตเพียงพอกับการใช้ประโยชน์จากขาดทุนทางภาษี (ก่อนวันที่ขาดทุนทางภาษีหมดอายุ)</w:t>
            </w:r>
          </w:p>
          <w:p w14:paraId="106A62C7" w14:textId="77777777" w:rsidR="00061182" w:rsidRPr="00744476" w:rsidRDefault="00061182" w:rsidP="007F4561">
            <w:pPr>
              <w:pStyle w:val="Bo-Blankline"/>
            </w:pPr>
          </w:p>
          <w:p w14:paraId="5C5C173A" w14:textId="77777777" w:rsidR="00061182" w:rsidRPr="00744476" w:rsidRDefault="00061182" w:rsidP="002D03AA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เนื่องจากความไม่แน่นอนในการประมาณการจำนวนเงินและระยะเวลาของกำไรทางภาษี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28" w:type="dxa"/>
            <w:shd w:val="clear" w:color="auto" w:fill="auto"/>
          </w:tcPr>
          <w:p w14:paraId="53F3E8FB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วิธีตรวจสอบของข้าพเจ้าในเรื่องดังกล่าว</w:t>
            </w:r>
            <w:r w:rsidRPr="0074447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รวมถึง</w:t>
            </w:r>
          </w:p>
          <w:p w14:paraId="4F3DC803" w14:textId="77777777" w:rsidR="00061182" w:rsidRPr="00744476" w:rsidRDefault="00061182" w:rsidP="006B592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ทำความเข้าใจวิธีการที่ผู้บริหารใช้ในการรับรู้สินทรัพย์ภาษีเงินได้รอการตัดบัญชีและประเมินข้อสมมติที่ใช้ในการประมาณการกำไรทางภาษีในอนาคตของผู้บริหาร</w:t>
            </w:r>
          </w:p>
          <w:p w14:paraId="102F0B56" w14:textId="77777777" w:rsidR="00061182" w:rsidRPr="00744476" w:rsidRDefault="00061182" w:rsidP="002D03AA">
            <w:pPr>
              <w:autoSpaceDE w:val="0"/>
              <w:autoSpaceDN w:val="0"/>
              <w:adjustRightInd w:val="0"/>
              <w:spacing w:line="240" w:lineRule="auto"/>
              <w:ind w:left="340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  <w:p w14:paraId="77D29976" w14:textId="77777777" w:rsidR="00D83629" w:rsidRPr="003547B2" w:rsidRDefault="00D83629" w:rsidP="00D83629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ิจารณาความสมเหตุสมผลของประมาณการกำไรทางภาษีโดยการเปรียบเทียบประมาณการกำไรทางภาษีในอดีตกับผลการดำเนินงานที่เกิดขึ้นจริงและแผนการดำเนินงาน </w:t>
            </w:r>
            <w:r w:rsidR="00F30DFC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ประเมินข้อสมมติที่ผู้บริหารใช้ โดยเปรียบเทียบกับแผนการดำเนินงานและแหล่งข้อมูลภายนอก</w:t>
            </w:r>
          </w:p>
          <w:p w14:paraId="65563F0C" w14:textId="77777777" w:rsidR="003547B2" w:rsidRDefault="003547B2" w:rsidP="003547B2">
            <w:pPr>
              <w:pStyle w:val="ListParagraph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38BDA0E0" w14:textId="77777777" w:rsidR="00061182" w:rsidRPr="00744476" w:rsidRDefault="00061182" w:rsidP="006B5925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44476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4BE7A25E" w14:textId="77777777" w:rsidR="00061182" w:rsidRPr="00BE4EDD" w:rsidRDefault="00061182" w:rsidP="00061182">
      <w:pPr>
        <w:pStyle w:val="Bo-Blankline"/>
        <w:rPr>
          <w:rFonts w:asciiTheme="majorBidi" w:eastAsia="Calibri" w:hAnsiTheme="majorBidi" w:cstheme="majorBidi"/>
          <w:sz w:val="30"/>
          <w:szCs w:val="30"/>
        </w:rPr>
      </w:pPr>
    </w:p>
    <w:p w14:paraId="104CC1AC" w14:textId="77777777" w:rsidR="00167B46" w:rsidRPr="008006E5" w:rsidRDefault="00167B46" w:rsidP="00167B4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8006E5">
        <w:rPr>
          <w:rFonts w:ascii="Angsana New" w:hAnsi="Angsana New"/>
          <w:i/>
          <w:iCs/>
          <w:sz w:val="30"/>
          <w:szCs w:val="30"/>
          <w:cs/>
        </w:rPr>
        <w:t>ข้อมูลและเหตุการณ์ที่เน้น</w:t>
      </w:r>
    </w:p>
    <w:p w14:paraId="6BAEAEEF" w14:textId="77777777" w:rsidR="00167B46" w:rsidRPr="008006E5" w:rsidRDefault="00167B46" w:rsidP="00167B46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77A03A8" w14:textId="6AF87C46" w:rsidR="00167B46" w:rsidRPr="008006E5" w:rsidRDefault="00167B46" w:rsidP="00167B46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>ข้าพเจ้าขอให้สังเกตหมายเหตุประกอบ</w:t>
      </w:r>
      <w:r w:rsidRPr="008006E5">
        <w:rPr>
          <w:rFonts w:ascii="Angsana New" w:hAnsi="Angsana New" w:hint="cs"/>
          <w:sz w:val="30"/>
          <w:szCs w:val="30"/>
          <w:cs/>
        </w:rPr>
        <w:t>งบ</w:t>
      </w:r>
      <w:r w:rsidRPr="008006E5">
        <w:rPr>
          <w:rFonts w:ascii="Angsana New" w:hAnsi="Angsana New"/>
          <w:sz w:val="30"/>
          <w:szCs w:val="30"/>
          <w:cs/>
        </w:rPr>
        <w:t>การเงิ</w:t>
      </w:r>
      <w:r w:rsidRPr="008006E5">
        <w:rPr>
          <w:rFonts w:ascii="Angsana New" w:hAnsi="Angsana New" w:hint="cs"/>
          <w:sz w:val="30"/>
          <w:szCs w:val="30"/>
          <w:cs/>
        </w:rPr>
        <w:t>น</w:t>
      </w:r>
      <w:r w:rsidRPr="008006E5">
        <w:rPr>
          <w:rFonts w:ascii="Angsana New" w:hAnsi="Angsana New"/>
          <w:sz w:val="30"/>
          <w:szCs w:val="30"/>
          <w:cs/>
        </w:rPr>
        <w:t xml:space="preserve">ข้อ </w:t>
      </w:r>
      <w:r w:rsidRPr="008006E5">
        <w:rPr>
          <w:rFonts w:ascii="Angsana New" w:hAnsi="Angsana New"/>
          <w:sz w:val="30"/>
          <w:szCs w:val="30"/>
          <w:lang w:val="en-US"/>
        </w:rPr>
        <w:t>3</w:t>
      </w:r>
      <w:r w:rsidR="00283631">
        <w:rPr>
          <w:rFonts w:ascii="Angsana New" w:hAnsi="Angsana New"/>
          <w:sz w:val="30"/>
          <w:szCs w:val="30"/>
          <w:lang w:val="en-US"/>
        </w:rPr>
        <w:t>7</w:t>
      </w:r>
      <w:r>
        <w:rPr>
          <w:rFonts w:ascii="Angsana New" w:hAnsi="Angsana New"/>
          <w:sz w:val="30"/>
          <w:szCs w:val="30"/>
          <w:lang w:val="en-US"/>
        </w:rPr>
        <w:t xml:space="preserve"> (1)</w:t>
      </w:r>
      <w:r w:rsidRPr="008006E5">
        <w:rPr>
          <w:rFonts w:ascii="Angsana New" w:hAnsi="Angsana New"/>
          <w:sz w:val="30"/>
          <w:szCs w:val="30"/>
          <w:cs/>
        </w:rPr>
        <w:t xml:space="preserve"> ซึ่งอธิบายถึงความไม่แน่นอนเกี่ยวกับผลของคดีหลายคดีที่บริษัทถูกฟ้องร้องเกี่ยวกับการทำเหมืองแร่ </w:t>
      </w:r>
      <w:r w:rsidRPr="008006E5">
        <w:rPr>
          <w:rFonts w:ascii="Angsana New" w:hAnsi="Angsana New" w:hint="cs"/>
          <w:sz w:val="30"/>
          <w:szCs w:val="30"/>
          <w:cs/>
        </w:rPr>
        <w:t>โดยศาลแพ่งมีคำพิพากษาในคดี ดังนี้</w:t>
      </w:r>
    </w:p>
    <w:p w14:paraId="0EEB0F30" w14:textId="77777777" w:rsidR="00167B46" w:rsidRDefault="00167B46" w:rsidP="00167B46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720" w:right="-43"/>
        <w:jc w:val="thaiDistribute"/>
        <w:rPr>
          <w:rFonts w:ascii="Angsana New" w:hAnsi="Angsana New"/>
          <w:sz w:val="30"/>
          <w:szCs w:val="30"/>
        </w:rPr>
      </w:pPr>
      <w:r w:rsidRPr="008006E5">
        <w:rPr>
          <w:rFonts w:ascii="Angsana New" w:hAnsi="Angsana New"/>
          <w:sz w:val="30"/>
          <w:szCs w:val="30"/>
          <w:cs/>
        </w:rPr>
        <w:t>เมื่อวันที่ 2 สิงหาคม 2562 ศาลแพ่งมีคำพิพากษาในคดีหมายเลขดำที่ สว.5/2559</w:t>
      </w:r>
      <w:r w:rsidRPr="008006E5">
        <w:rPr>
          <w:rFonts w:ascii="Angsana New" w:hAnsi="Angsana New"/>
          <w:sz w:val="30"/>
          <w:szCs w:val="30"/>
        </w:rPr>
        <w:t xml:space="preserve"> </w:t>
      </w:r>
      <w:r w:rsidRPr="008006E5">
        <w:rPr>
          <w:rFonts w:ascii="Angsana New" w:hAnsi="Angsana New"/>
          <w:sz w:val="30"/>
          <w:szCs w:val="30"/>
          <w:cs/>
        </w:rPr>
        <w:t>เรื่องการทำเหมืองแร่โดยผิดเงื่อนไขในเขตประทานบัตร โดยสั่งให้บริษัทนำเอาแร่หินปูนเพื่ออุตสาหกรรมปูนซีเมนต์ ไปถมกลับคืนยังพื้นที่เดิมที่เอาแร่ไป พร้อมทำการฟื้นฟูสภาพพื้นที่ที่เอาแร่ไปกลับคืนดังเดิม หรือให้บริษัทชำระค่าเสียหายจำนวน 1</w:t>
      </w:r>
      <w:r w:rsidRPr="008006E5">
        <w:rPr>
          <w:rFonts w:ascii="Angsana New" w:hAnsi="Angsana New"/>
          <w:sz w:val="30"/>
          <w:szCs w:val="30"/>
        </w:rPr>
        <w:t>,</w:t>
      </w:r>
      <w:r w:rsidRPr="008006E5">
        <w:rPr>
          <w:rFonts w:ascii="Angsana New" w:hAnsi="Angsana New"/>
          <w:sz w:val="30"/>
          <w:szCs w:val="30"/>
          <w:cs/>
        </w:rPr>
        <w:t>603 ล้านบาท พร้อมดอกเบี้ยอัตราร้อยละ 7.5 ต่อปี นับแต่วันที่ทราบผลการรังวัด จนกว่าจะชำระเสร็จ</w:t>
      </w:r>
      <w:r w:rsidRPr="008006E5">
        <w:rPr>
          <w:rFonts w:ascii="Angsana New" w:hAnsi="Angsana New" w:hint="cs"/>
          <w:sz w:val="30"/>
          <w:szCs w:val="30"/>
          <w:cs/>
        </w:rPr>
        <w:t xml:space="preserve"> ในวันที่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8006E5">
        <w:rPr>
          <w:rFonts w:ascii="Angsana New" w:hAnsi="Angsana New"/>
          <w:sz w:val="30"/>
          <w:szCs w:val="30"/>
          <w:lang w:val="en-US"/>
        </w:rPr>
        <w:t xml:space="preserve">3 </w:t>
      </w:r>
      <w:r w:rsidRPr="000723E0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0723E0">
        <w:rPr>
          <w:rFonts w:ascii="Angsana New" w:hAnsi="Angsana New"/>
          <w:sz w:val="30"/>
          <w:szCs w:val="30"/>
        </w:rPr>
        <w:t xml:space="preserve">2562 </w:t>
      </w:r>
      <w:r w:rsidRPr="000723E0">
        <w:rPr>
          <w:rFonts w:ascii="Angsana New" w:hAnsi="Angsana New" w:hint="cs"/>
          <w:sz w:val="30"/>
          <w:szCs w:val="30"/>
          <w:cs/>
        </w:rPr>
        <w:t>บ</w:t>
      </w:r>
      <w:r w:rsidRPr="008006E5">
        <w:rPr>
          <w:rFonts w:ascii="Angsana New" w:hAnsi="Angsana New"/>
          <w:sz w:val="30"/>
          <w:szCs w:val="30"/>
          <w:cs/>
        </w:rPr>
        <w:t>ริษัท</w:t>
      </w:r>
      <w:r w:rsidRPr="008006E5">
        <w:rPr>
          <w:rFonts w:ascii="Angsana New" w:hAnsi="Angsana New" w:hint="cs"/>
          <w:sz w:val="30"/>
          <w:szCs w:val="30"/>
          <w:cs/>
        </w:rPr>
        <w:t>ได้</w:t>
      </w:r>
      <w:r w:rsidRPr="008006E5">
        <w:rPr>
          <w:rFonts w:ascii="Angsana New" w:hAnsi="Angsana New"/>
          <w:sz w:val="30"/>
          <w:szCs w:val="30"/>
          <w:cs/>
        </w:rPr>
        <w:t>ยื่นอุทธรณ์คัดค้านคำพิพากษาศาลชั้นต้นและยื่นคำร้องขอทุเลาการบังคับคดี</w:t>
      </w:r>
    </w:p>
    <w:p w14:paraId="6AB25F07" w14:textId="77777777" w:rsidR="00167B46" w:rsidRPr="00167B46" w:rsidRDefault="00167B46" w:rsidP="002B59E2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20" w:right="-43"/>
        <w:jc w:val="thaiDistribute"/>
        <w:rPr>
          <w:rFonts w:ascii="Angsana New" w:hAnsi="Angsana New"/>
          <w:sz w:val="30"/>
          <w:szCs w:val="30"/>
          <w:cs/>
        </w:rPr>
      </w:pPr>
      <w:r w:rsidRPr="00167B46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167B46">
        <w:rPr>
          <w:rFonts w:ascii="Angsana New" w:hAnsi="Angsana New"/>
          <w:sz w:val="30"/>
          <w:szCs w:val="30"/>
        </w:rPr>
        <w:t>13</w:t>
      </w:r>
      <w:r w:rsidRPr="00167B46">
        <w:rPr>
          <w:rFonts w:ascii="Angsana New" w:hAnsi="Angsana New"/>
          <w:sz w:val="30"/>
          <w:szCs w:val="30"/>
          <w:cs/>
        </w:rPr>
        <w:t xml:space="preserve"> </w:t>
      </w:r>
      <w:r w:rsidRPr="00167B46">
        <w:rPr>
          <w:rFonts w:ascii="Angsana New" w:hAnsi="Angsana New" w:hint="cs"/>
          <w:sz w:val="30"/>
          <w:szCs w:val="30"/>
          <w:cs/>
        </w:rPr>
        <w:t xml:space="preserve">ธันวาคม </w:t>
      </w:r>
      <w:r w:rsidRPr="00167B46">
        <w:rPr>
          <w:rFonts w:ascii="Angsana New" w:hAnsi="Angsana New"/>
          <w:sz w:val="30"/>
          <w:szCs w:val="30"/>
        </w:rPr>
        <w:t>2562</w:t>
      </w:r>
      <w:r w:rsidRPr="00167B46">
        <w:rPr>
          <w:rFonts w:ascii="Angsana New" w:hAnsi="Angsana New"/>
          <w:sz w:val="30"/>
          <w:szCs w:val="30"/>
          <w:cs/>
        </w:rPr>
        <w:t xml:space="preserve"> ศาลแพ่งมีคำพิพากษาในคดีหมายเลขดำที่ สว.</w:t>
      </w:r>
      <w:r w:rsidRPr="00167B46">
        <w:rPr>
          <w:rFonts w:ascii="Angsana New" w:hAnsi="Angsana New"/>
          <w:sz w:val="30"/>
          <w:szCs w:val="30"/>
        </w:rPr>
        <w:t>4/2559</w:t>
      </w:r>
      <w:r w:rsidRPr="00167B46">
        <w:rPr>
          <w:rFonts w:ascii="Angsana New" w:hAnsi="Angsana New"/>
          <w:sz w:val="30"/>
          <w:szCs w:val="30"/>
          <w:cs/>
        </w:rPr>
        <w:t xml:space="preserve"> คดีหมายเลขดำที่ สว.</w:t>
      </w:r>
      <w:r w:rsidRPr="00167B46">
        <w:rPr>
          <w:rFonts w:ascii="Angsana New" w:hAnsi="Angsana New"/>
          <w:sz w:val="30"/>
          <w:szCs w:val="30"/>
        </w:rPr>
        <w:t>6/2559</w:t>
      </w:r>
      <w:r w:rsidRPr="00167B46">
        <w:rPr>
          <w:rFonts w:ascii="Angsana New" w:hAnsi="Angsana New"/>
          <w:sz w:val="30"/>
          <w:szCs w:val="30"/>
          <w:cs/>
        </w:rPr>
        <w:t xml:space="preserve"> </w:t>
      </w:r>
      <w:r w:rsidRPr="00167B46">
        <w:rPr>
          <w:rFonts w:ascii="Angsana New" w:hAnsi="Angsana New" w:hint="cs"/>
          <w:sz w:val="30"/>
          <w:szCs w:val="30"/>
          <w:cs/>
        </w:rPr>
        <w:t>และ</w:t>
      </w:r>
      <w:r w:rsidRPr="00167B46">
        <w:rPr>
          <w:rFonts w:ascii="Angsana New" w:hAnsi="Angsana New"/>
          <w:sz w:val="30"/>
          <w:szCs w:val="30"/>
          <w:cs/>
        </w:rPr>
        <w:t>คดีหมายเลขดำที่ สว.</w:t>
      </w:r>
      <w:r w:rsidRPr="00167B46">
        <w:rPr>
          <w:rFonts w:ascii="Angsana New" w:hAnsi="Angsana New"/>
          <w:sz w:val="30"/>
          <w:szCs w:val="30"/>
          <w:lang w:val="en-US"/>
        </w:rPr>
        <w:t>1</w:t>
      </w:r>
      <w:r w:rsidRPr="00167B46">
        <w:rPr>
          <w:rFonts w:ascii="Angsana New" w:hAnsi="Angsana New"/>
          <w:sz w:val="30"/>
          <w:szCs w:val="30"/>
        </w:rPr>
        <w:t>/2560</w:t>
      </w:r>
      <w:r w:rsidRPr="00167B46">
        <w:rPr>
          <w:rFonts w:ascii="Angsana New" w:hAnsi="Angsana New"/>
          <w:sz w:val="30"/>
          <w:szCs w:val="30"/>
          <w:cs/>
        </w:rPr>
        <w:t xml:space="preserve"> เรื่องการทำเหมืองแร่</w:t>
      </w:r>
      <w:r w:rsidRPr="00167B46">
        <w:rPr>
          <w:rFonts w:ascii="Angsana New" w:hAnsi="Angsana New" w:hint="cs"/>
          <w:sz w:val="30"/>
          <w:szCs w:val="30"/>
          <w:cs/>
        </w:rPr>
        <w:t>นอก</w:t>
      </w:r>
      <w:r w:rsidRPr="00167B46">
        <w:rPr>
          <w:rFonts w:ascii="Angsana New" w:hAnsi="Angsana New"/>
          <w:sz w:val="30"/>
          <w:szCs w:val="30"/>
          <w:cs/>
        </w:rPr>
        <w:t>เขตประทานบัตร</w:t>
      </w:r>
      <w:r w:rsidRPr="00167B46">
        <w:rPr>
          <w:rFonts w:ascii="Angsana New" w:hAnsi="Angsana New" w:hint="cs"/>
          <w:sz w:val="30"/>
          <w:szCs w:val="30"/>
          <w:cs/>
        </w:rPr>
        <w:t>และ</w:t>
      </w:r>
      <w:r w:rsidRPr="00167B46">
        <w:rPr>
          <w:sz w:val="30"/>
          <w:szCs w:val="30"/>
          <w:cs/>
        </w:rPr>
        <w:t>การทำเหมืองแร่โดยผิดเงื่อนไข</w:t>
      </w:r>
      <w:r w:rsidRPr="00167B46">
        <w:rPr>
          <w:spacing w:val="-2"/>
          <w:sz w:val="30"/>
          <w:szCs w:val="30"/>
          <w:cs/>
        </w:rPr>
        <w:t>ในเขตประทานบัตรของบริษัท</w:t>
      </w:r>
      <w:r w:rsidRPr="00167B46">
        <w:rPr>
          <w:rFonts w:hint="cs"/>
          <w:spacing w:val="-2"/>
          <w:sz w:val="30"/>
          <w:szCs w:val="30"/>
          <w:cs/>
        </w:rPr>
        <w:t xml:space="preserve"> </w:t>
      </w:r>
      <w:r w:rsidRPr="00167B46">
        <w:rPr>
          <w:rFonts w:ascii="Angsana New" w:hAnsi="Angsana New"/>
          <w:sz w:val="30"/>
          <w:szCs w:val="30"/>
          <w:cs/>
        </w:rPr>
        <w:t>โดยสั่งให้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นำเอาแร่หินปูน</w:t>
      </w:r>
      <w:r w:rsidRPr="00167B46">
        <w:rPr>
          <w:rFonts w:ascii="Angsana New" w:hAnsi="Angsana New" w:hint="cs"/>
          <w:sz w:val="30"/>
          <w:szCs w:val="30"/>
          <w:cs/>
        </w:rPr>
        <w:t>และหินดินดาน</w:t>
      </w:r>
      <w:r w:rsidRPr="00167B46">
        <w:rPr>
          <w:rFonts w:ascii="Angsana New" w:hAnsi="Angsana New"/>
          <w:sz w:val="30"/>
          <w:szCs w:val="30"/>
          <w:cs/>
        </w:rPr>
        <w:t>เพื่ออุตสาหกรรมปูนซีเมนต์ไปถมกลับคืนยังพื้นที่เดิมที่เอาแร่ไป พร้อมทำการฟื้นฟูสภาพพื้นที่ที่เอาแร่ไปกลับคืนดังเดิม หรือ ให้</w:t>
      </w:r>
      <w:r w:rsidRPr="00167B46">
        <w:rPr>
          <w:rFonts w:ascii="Angsana New" w:hAnsi="Angsana New" w:hint="cs"/>
          <w:sz w:val="30"/>
          <w:szCs w:val="30"/>
          <w:cs/>
        </w:rPr>
        <w:t>บริษัท</w:t>
      </w:r>
      <w:r w:rsidRPr="00167B46">
        <w:rPr>
          <w:rFonts w:ascii="Angsana New" w:hAnsi="Angsana New"/>
          <w:sz w:val="30"/>
          <w:szCs w:val="30"/>
          <w:cs/>
        </w:rPr>
        <w:t>ชำระค่าเสียหาย</w:t>
      </w:r>
      <w:r w:rsidRPr="00167B46">
        <w:rPr>
          <w:rFonts w:ascii="Angsana New" w:hAnsi="Angsana New" w:hint="cs"/>
          <w:sz w:val="30"/>
          <w:szCs w:val="30"/>
          <w:cs/>
        </w:rPr>
        <w:t>เป็น</w:t>
      </w:r>
      <w:r w:rsidRPr="00167B46">
        <w:rPr>
          <w:rFonts w:ascii="Angsana New" w:hAnsi="Angsana New"/>
          <w:sz w:val="30"/>
          <w:szCs w:val="30"/>
          <w:cs/>
        </w:rPr>
        <w:t>จำนวน</w:t>
      </w:r>
      <w:r w:rsidRPr="00167B46">
        <w:rPr>
          <w:rFonts w:ascii="Angsana New" w:hAnsi="Angsana New" w:hint="cs"/>
          <w:sz w:val="30"/>
          <w:szCs w:val="30"/>
          <w:cs/>
        </w:rPr>
        <w:t xml:space="preserve">เงินรวม </w:t>
      </w:r>
      <w:r w:rsidRPr="00167B46">
        <w:rPr>
          <w:rFonts w:ascii="Angsana New" w:hAnsi="Angsana New"/>
          <w:sz w:val="30"/>
          <w:szCs w:val="30"/>
        </w:rPr>
        <w:t>4,</w:t>
      </w:r>
      <w:r w:rsidRPr="00167B46">
        <w:rPr>
          <w:rFonts w:ascii="Angsana New" w:hAnsi="Angsana New"/>
          <w:sz w:val="30"/>
          <w:szCs w:val="30"/>
          <w:lang w:val="en-US"/>
        </w:rPr>
        <w:t>68</w:t>
      </w:r>
      <w:r w:rsidRPr="00167B46">
        <w:rPr>
          <w:rFonts w:ascii="Angsana New" w:hAnsi="Angsana New"/>
          <w:sz w:val="30"/>
          <w:szCs w:val="30"/>
        </w:rPr>
        <w:t>7</w:t>
      </w:r>
      <w:r w:rsidRPr="00167B46">
        <w:rPr>
          <w:rFonts w:ascii="Angsana New" w:hAnsi="Angsana New"/>
          <w:sz w:val="30"/>
          <w:szCs w:val="30"/>
          <w:cs/>
        </w:rPr>
        <w:t xml:space="preserve"> ล้านบาท พร้อมดอกเบี้ยอัตราร้อยละ </w:t>
      </w:r>
      <w:r w:rsidRPr="00167B46">
        <w:rPr>
          <w:rFonts w:ascii="Angsana New" w:hAnsi="Angsana New"/>
          <w:sz w:val="30"/>
          <w:szCs w:val="30"/>
        </w:rPr>
        <w:t>7</w:t>
      </w:r>
      <w:r w:rsidRPr="00167B46">
        <w:rPr>
          <w:rFonts w:ascii="Angsana New" w:hAnsi="Angsana New"/>
          <w:sz w:val="30"/>
          <w:szCs w:val="30"/>
          <w:cs/>
        </w:rPr>
        <w:t>.</w:t>
      </w:r>
      <w:r w:rsidRPr="00167B46">
        <w:rPr>
          <w:rFonts w:ascii="Angsana New" w:hAnsi="Angsana New"/>
          <w:sz w:val="30"/>
          <w:szCs w:val="30"/>
        </w:rPr>
        <w:t>5</w:t>
      </w:r>
      <w:r w:rsidRPr="00167B46">
        <w:rPr>
          <w:rFonts w:ascii="Angsana New" w:hAnsi="Angsana New"/>
          <w:sz w:val="30"/>
          <w:szCs w:val="30"/>
          <w:cs/>
        </w:rPr>
        <w:t xml:space="preserve"> ต่อปี นับแต่วัน</w:t>
      </w:r>
      <w:r w:rsidRPr="00167B46">
        <w:rPr>
          <w:rFonts w:ascii="Angsana New" w:hAnsi="Angsana New" w:hint="cs"/>
          <w:sz w:val="30"/>
          <w:szCs w:val="30"/>
          <w:cs/>
        </w:rPr>
        <w:t>พบการลักลอบทำเหมืองแร่หรือ</w:t>
      </w:r>
      <w:r w:rsidRPr="00167B46">
        <w:rPr>
          <w:sz w:val="30"/>
          <w:szCs w:val="30"/>
          <w:cs/>
        </w:rPr>
        <w:t>วันที</w:t>
      </w:r>
      <w:r w:rsidRPr="00167B46">
        <w:rPr>
          <w:rFonts w:hint="cs"/>
          <w:sz w:val="30"/>
          <w:szCs w:val="30"/>
          <w:cs/>
        </w:rPr>
        <w:t>่ทำละเมิด</w:t>
      </w:r>
      <w:r w:rsidRPr="00167B46">
        <w:rPr>
          <w:rFonts w:ascii="Angsana New" w:hAnsi="Angsana New"/>
          <w:sz w:val="30"/>
          <w:szCs w:val="30"/>
          <w:cs/>
        </w:rPr>
        <w:t xml:space="preserve"> จนกว่าจะชำระเสร็จ</w:t>
      </w:r>
      <w:r w:rsidRPr="00167B46">
        <w:rPr>
          <w:rFonts w:ascii="Angsana New" w:hAnsi="Angsana New" w:hint="cs"/>
          <w:sz w:val="30"/>
          <w:szCs w:val="30"/>
          <w:cs/>
        </w:rPr>
        <w:t xml:space="preserve"> บริษัทจะยื่นอุทธรณ์คัดค้านคำพิพากษาและจะยื่นคำร้องขอทุเลาการบังคับคดีภายในระยะเวลาที่ศาลอนุญาต</w:t>
      </w:r>
      <w:r w:rsidRPr="00167B46">
        <w:rPr>
          <w:rFonts w:ascii="Angsana New" w:hAnsi="Angsana New"/>
          <w:sz w:val="30"/>
          <w:szCs w:val="30"/>
          <w:cs/>
        </w:rPr>
        <w:br w:type="page"/>
      </w:r>
    </w:p>
    <w:p w14:paraId="57F49164" w14:textId="54659F02" w:rsidR="00167B46" w:rsidRPr="00C60FC5" w:rsidRDefault="00167B46" w:rsidP="00167B46">
      <w:pPr>
        <w:ind w:right="-43"/>
        <w:jc w:val="thaiDistribute"/>
        <w:rPr>
          <w:rFonts w:ascii="Angsana New" w:hAnsi="Angsana New"/>
          <w:sz w:val="30"/>
          <w:szCs w:val="30"/>
        </w:rPr>
      </w:pPr>
      <w:r w:rsidRPr="00167B46">
        <w:rPr>
          <w:rFonts w:ascii="Angsana New" w:hAnsi="Angsana New"/>
          <w:spacing w:val="-4"/>
          <w:sz w:val="30"/>
          <w:szCs w:val="30"/>
          <w:cs/>
        </w:rPr>
        <w:lastRenderedPageBreak/>
        <w:t>บริษัทเห็นว่าผลของคดียังไม่ถึงที่สุดและไม่แน่นอน บริษัทจึงไม่ได้บันทึกประมาณการหนี้สินจากคดีดังกล่าว ส่วนคดีอื่น ๆ</w:t>
      </w:r>
      <w:r w:rsidRPr="00C60FC5">
        <w:rPr>
          <w:rFonts w:ascii="Angsana New" w:hAnsi="Angsana New"/>
          <w:sz w:val="30"/>
          <w:szCs w:val="30"/>
          <w:cs/>
        </w:rPr>
        <w:t xml:space="preserve"> อยู่ในระหว่างการพิจารณาของศาล ทั้งนี้ </w:t>
      </w:r>
      <w:r w:rsidR="0051243D">
        <w:rPr>
          <w:rFonts w:ascii="Angsana New" w:hAnsi="Angsana New" w:hint="cs"/>
          <w:sz w:val="30"/>
          <w:szCs w:val="30"/>
          <w:cs/>
        </w:rPr>
        <w:t>ความเห็น</w:t>
      </w:r>
      <w:r w:rsidRPr="00C60FC5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5C7AA136" w14:textId="77777777" w:rsidR="00167B46" w:rsidRDefault="00167B46" w:rsidP="00167B46"/>
    <w:p w14:paraId="6787866E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ข้อมูลอื่น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553D26CA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60604C0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trike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ผู้บริหารเป็นผู้รับผิดชอบต่อข้อมูลอื่น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แต่ไม่รวมถึงงบการเงินรวมและงบการเงินเฉพาะกิจการและรายงานของผู้สอบบัญชีที่อยู่ในรายงานนั้น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4FF10CC5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6D83C54B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7334C56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4A85133F" w14:textId="77777777" w:rsidR="004C7C08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ความรับผิดชอบของข้าพเจ้าที่เกี่ยวเนื่องกับการตรวจสอบงบการเงินรวมและงบการเงินเฉพาะกิจการคือ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6E403F36" w14:textId="77777777" w:rsidR="004C7C08" w:rsidRDefault="004C7C08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31C5E6F7" w14:textId="77777777" w:rsidR="00CE627C" w:rsidRPr="00CE627C" w:rsidRDefault="00CE627C" w:rsidP="00CE627C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CE627C">
        <w:rPr>
          <w:rFonts w:asciiTheme="majorBid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103A5E63" w14:textId="77777777" w:rsidR="00CE627C" w:rsidRPr="00744476" w:rsidRDefault="00CE627C" w:rsidP="00061182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A43A879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744476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00A2FFC1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83A41C5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3DF9CDF4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335ECF23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ในการจัดทำงบการเงิน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 xml:space="preserve">  ผู้บริหารรับผิดชอบในการประเมินความสามารถของกลุ่มบริษัทและบริษัทในการดำเนินงานต่อเนื่อง เปิดเผยเรื่องที่เกี่ยวกับการดำเนินงานต่อเนื่อง (ตามความเหมาะสม) 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 หรือหยุดดำเนินงานหรือไม่สามารถดำเนินงานต่อเนื่องต่อไปได้</w:t>
      </w:r>
    </w:p>
    <w:p w14:paraId="573D4A6E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55D3A32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Pr="00744476">
        <w:rPr>
          <w:rFonts w:asciiTheme="majorBidi" w:hAnsiTheme="majorBidi" w:cstheme="majorBidi"/>
          <w:sz w:val="30"/>
          <w:szCs w:val="30"/>
          <w:cs/>
        </w:rPr>
        <w:t>กลุ่มบริษัทและบริษัท</w:t>
      </w:r>
    </w:p>
    <w:p w14:paraId="448E8102" w14:textId="77777777" w:rsidR="00E66D09" w:rsidRDefault="00E66D09">
      <w:pPr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9F7F255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44476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28188118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4F1D43DE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744476">
        <w:rPr>
          <w:rFonts w:asciiTheme="majorBidi" w:hAnsiTheme="majorBidi" w:cstheme="majorBidi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30C186CC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</w:p>
    <w:p w14:paraId="0B5D1036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0C43A1C4" w14:textId="77777777"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744476">
        <w:rPr>
          <w:rFonts w:asciiTheme="majorBidi" w:hAnsiTheme="majorBidi" w:cstheme="majorBidi"/>
          <w:sz w:val="30"/>
          <w:szCs w:val="30"/>
          <w:cs/>
        </w:rPr>
        <w:t>รวมและ          งบการเงินเฉพาะกิจการ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744476">
        <w:rPr>
          <w:rFonts w:asciiTheme="majorBidi" w:hAnsiTheme="majorBidi" w:cstheme="majorBidi"/>
          <w:sz w:val="30"/>
          <w:szCs w:val="30"/>
          <w:cs/>
        </w:rPr>
        <w:t>ายใน</w:t>
      </w:r>
    </w:p>
    <w:p w14:paraId="19A18DE2" w14:textId="77777777"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และ</w:t>
      </w:r>
      <w:r w:rsidRPr="00744476">
        <w:rPr>
          <w:rFonts w:asciiTheme="majorBidi" w:hAnsiTheme="majorBidi" w:cstheme="majorBidi"/>
          <w:sz w:val="30"/>
          <w:szCs w:val="30"/>
          <w:cs/>
        </w:rPr>
        <w:t>บริษัท</w:t>
      </w:r>
    </w:p>
    <w:p w14:paraId="65CCDAFC" w14:textId="77777777" w:rsidR="00061182" w:rsidRPr="00744476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7EF9E51D" w14:textId="77777777" w:rsidR="00E66D09" w:rsidRDefault="00061182" w:rsidP="006B5925">
      <w:pPr>
        <w:numPr>
          <w:ilvl w:val="0"/>
          <w:numId w:val="17"/>
        </w:numPr>
        <w:spacing w:after="200" w:line="240" w:lineRule="auto"/>
        <w:ind w:left="567" w:hanging="567"/>
        <w:contextualSpacing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 xml:space="preserve">โดยให้ข้อสังเกตถึงการเปิดเผยข้อมูลในงบการเงินรวมและงบการเงินเฉพาะกิจการที่เกี่ยวข้อง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เหตุการณ์หรือสถานการณ์ในอนาคตอาจเป็นเหตุให้กลุ่มบริษัทและบริษัทต้องหยุดการดำเนินงานต่อเนื่อง </w:t>
      </w:r>
    </w:p>
    <w:p w14:paraId="53D77522" w14:textId="77777777" w:rsidR="00E66D09" w:rsidRDefault="00E66D09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BB56CE6" w14:textId="77777777" w:rsidR="00061182" w:rsidRPr="00744476" w:rsidRDefault="00061182" w:rsidP="006B5925">
      <w:pPr>
        <w:numPr>
          <w:ilvl w:val="0"/>
          <w:numId w:val="17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4A1F7B56" w14:textId="77777777" w:rsidR="00061182" w:rsidRPr="00744476" w:rsidRDefault="00061182" w:rsidP="006B5925">
      <w:pPr>
        <w:numPr>
          <w:ilvl w:val="0"/>
          <w:numId w:val="17"/>
        </w:numPr>
        <w:spacing w:line="240" w:lineRule="auto"/>
        <w:ind w:left="562" w:hanging="562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ข้าพเจ้ารับผิดชอบต่อการกำหนดแนวทาง การควบคุมดูแล และการปฏิบัติงานตรวจสอบกลุ่มบริษัท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  <w:r w:rsidRPr="00744476">
        <w:rPr>
          <w:rFonts w:asciiTheme="majorBidi" w:hAnsiTheme="majorBidi" w:cstheme="majorBidi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  <w:r w:rsidRPr="00744476">
        <w:rPr>
          <w:rFonts w:asciiTheme="majorBidi" w:hAnsiTheme="majorBidi" w:cstheme="majorBidi"/>
          <w:sz w:val="30"/>
          <w:szCs w:val="30"/>
        </w:rPr>
        <w:t xml:space="preserve"> </w:t>
      </w:r>
    </w:p>
    <w:p w14:paraId="34CB6C88" w14:textId="77777777" w:rsidR="00061182" w:rsidRPr="00744476" w:rsidRDefault="00061182" w:rsidP="00061182">
      <w:pPr>
        <w:spacing w:line="240" w:lineRule="auto"/>
        <w:rPr>
          <w:rFonts w:asciiTheme="majorBidi" w:eastAsia="Calibri" w:hAnsiTheme="majorBidi" w:cstheme="majorBidi"/>
          <w:sz w:val="30"/>
          <w:szCs w:val="30"/>
          <w:cs/>
        </w:rPr>
      </w:pPr>
    </w:p>
    <w:p w14:paraId="7B0F7286" w14:textId="77777777" w:rsidR="00061182" w:rsidRPr="00744476" w:rsidRDefault="00061182" w:rsidP="00061182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ๆ</w:t>
      </w:r>
      <w:r w:rsidR="00C468EE">
        <w:rPr>
          <w:rFonts w:asciiTheme="majorBidi" w:eastAsia="Calibri" w:hAnsiTheme="majorBidi" w:cstheme="majorBidi" w:hint="cs"/>
          <w:sz w:val="30"/>
          <w:szCs w:val="30"/>
          <w:cs/>
        </w:rPr>
        <w:t xml:space="preserve"> </w:t>
      </w:r>
      <w:r w:rsidRPr="00744476">
        <w:rPr>
          <w:rFonts w:asciiTheme="majorBidi" w:eastAsia="Calibri" w:hAnsiTheme="majorBidi" w:cstheme="majorBidi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1AA965B5" w14:textId="77777777" w:rsidR="004C7C08" w:rsidRDefault="004C7C08">
      <w:pPr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</w:p>
    <w:p w14:paraId="6FAFA14D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eastAsia="Calibri" w:hAnsiTheme="majorBidi" w:cstheme="maj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744476">
        <w:rPr>
          <w:rFonts w:asciiTheme="majorBidi" w:hAnsiTheme="majorBidi" w:cstheme="majorBidi"/>
          <w:sz w:val="30"/>
          <w:szCs w:val="30"/>
          <w:cs/>
        </w:rPr>
        <w:t>อิสระ</w:t>
      </w:r>
    </w:p>
    <w:p w14:paraId="3FCBEAED" w14:textId="77777777" w:rsidR="00061182" w:rsidRPr="00744476" w:rsidRDefault="00061182" w:rsidP="00061182">
      <w:pPr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0D006BEE" w14:textId="77777777" w:rsidR="00061182" w:rsidRPr="00744476" w:rsidRDefault="00061182" w:rsidP="00061182">
      <w:pPr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1F3DC1">
        <w:rPr>
          <w:rFonts w:asciiTheme="majorBidi" w:hAnsiTheme="majorBidi" w:cstheme="majorBidi"/>
          <w:spacing w:val="-2"/>
          <w:sz w:val="30"/>
          <w:szCs w:val="30"/>
        </w:rPr>
        <w:br/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="001F3DC1" w:rsidRPr="001F3DC1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F3DC1">
        <w:rPr>
          <w:rFonts w:asciiTheme="majorBidi" w:hAnsiTheme="majorBidi" w:cstheme="majorBidi"/>
          <w:spacing w:val="-2"/>
          <w:sz w:val="30"/>
          <w:szCs w:val="30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</w:t>
      </w:r>
      <w:r w:rsidRPr="00744476">
        <w:rPr>
          <w:rFonts w:asciiTheme="majorBidi" w:hAnsiTheme="majorBidi" w:cstheme="majorBidi"/>
          <w:sz w:val="30"/>
          <w:szCs w:val="30"/>
          <w:cs/>
        </w:rPr>
        <w:t>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6439372A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02063ED2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44A4BBBB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</w:p>
    <w:p w14:paraId="7EC2CCAC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(บุญญฤทธิ์ ถนอมเจริญ)</w:t>
      </w:r>
    </w:p>
    <w:p w14:paraId="1232EE3B" w14:textId="77777777" w:rsidR="00061182" w:rsidRPr="00744476" w:rsidRDefault="00061182" w:rsidP="00061182">
      <w:pPr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14:paraId="46E9F7C5" w14:textId="77777777" w:rsidR="00061182" w:rsidRPr="00744476" w:rsidRDefault="00061182" w:rsidP="00061182">
      <w:pPr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 xml:space="preserve">เลขทะเบียน  </w:t>
      </w:r>
      <w:r w:rsidR="00C9703C">
        <w:rPr>
          <w:rFonts w:asciiTheme="majorBidi" w:hAnsiTheme="majorBidi" w:cstheme="majorBidi"/>
          <w:sz w:val="30"/>
          <w:szCs w:val="30"/>
        </w:rPr>
        <w:t>7900</w:t>
      </w:r>
    </w:p>
    <w:p w14:paraId="18D30C19" w14:textId="77777777" w:rsidR="00061182" w:rsidRPr="00744476" w:rsidRDefault="00061182" w:rsidP="00061182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383D227" w14:textId="77777777" w:rsidR="00061182" w:rsidRPr="00744476" w:rsidRDefault="00061182" w:rsidP="00061182">
      <w:pPr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บริษัท เคพีเอ็มจี ภูมิไชย สอบบัญชี จำกัด</w:t>
      </w:r>
    </w:p>
    <w:p w14:paraId="23220F6A" w14:textId="77777777" w:rsidR="00061182" w:rsidRPr="00744476" w:rsidRDefault="00061182" w:rsidP="00061182">
      <w:pPr>
        <w:jc w:val="both"/>
        <w:rPr>
          <w:rFonts w:asciiTheme="majorBidi" w:hAnsiTheme="majorBidi" w:cstheme="majorBidi"/>
          <w:sz w:val="30"/>
          <w:szCs w:val="30"/>
        </w:rPr>
      </w:pPr>
      <w:r w:rsidRPr="00744476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14:paraId="4E01D941" w14:textId="014C2F9E" w:rsidR="001B3C4E" w:rsidRPr="00942276" w:rsidRDefault="002C497B" w:rsidP="00FE4707">
      <w:pPr>
        <w:tabs>
          <w:tab w:val="left" w:pos="1555"/>
        </w:tabs>
        <w:spacing w:line="240" w:lineRule="auto"/>
        <w:rPr>
          <w:rFonts w:hint="cs"/>
        </w:rPr>
      </w:pPr>
      <w:r>
        <w:rPr>
          <w:rFonts w:asciiTheme="majorBidi" w:hAnsiTheme="majorBidi" w:cstheme="majorBidi"/>
          <w:sz w:val="30"/>
          <w:szCs w:val="30"/>
          <w:lang w:val="en-US"/>
        </w:rPr>
        <w:t>2</w:t>
      </w:r>
      <w:r w:rsidR="009D0319">
        <w:rPr>
          <w:rFonts w:asciiTheme="majorBidi" w:hAnsiTheme="majorBidi" w:cstheme="majorBidi"/>
          <w:sz w:val="30"/>
          <w:szCs w:val="30"/>
          <w:lang w:val="en-US"/>
        </w:rPr>
        <w:t>6</w:t>
      </w:r>
      <w:r w:rsidR="00321B4D" w:rsidRPr="00EA472D">
        <w:rPr>
          <w:rFonts w:asciiTheme="majorBidi" w:hAnsiTheme="majorBidi" w:cstheme="majorBidi"/>
          <w:sz w:val="30"/>
          <w:szCs w:val="30"/>
          <w:lang w:val="en-US"/>
        </w:rPr>
        <w:t xml:space="preserve"> </w:t>
      </w:r>
      <w:r w:rsidR="00321B4D" w:rsidRPr="00EA472D">
        <w:rPr>
          <w:rFonts w:asciiTheme="majorBidi" w:hAnsiTheme="majorBidi" w:cstheme="majorBidi" w:hint="cs"/>
          <w:sz w:val="30"/>
          <w:szCs w:val="30"/>
          <w:cs/>
          <w:lang w:val="en-US"/>
        </w:rPr>
        <w:t xml:space="preserve">กุมภาพันธ์ </w:t>
      </w:r>
      <w:r w:rsidR="00C9703C">
        <w:rPr>
          <w:rFonts w:asciiTheme="majorBidi" w:hAnsiTheme="majorBidi" w:cstheme="majorBidi"/>
          <w:sz w:val="30"/>
          <w:szCs w:val="30"/>
          <w:lang w:val="en-US"/>
        </w:rPr>
        <w:t>2563</w:t>
      </w:r>
      <w:bookmarkStart w:id="0" w:name="_GoBack"/>
      <w:bookmarkEnd w:id="0"/>
    </w:p>
    <w:sectPr w:rsidR="001B3C4E" w:rsidRPr="00942276" w:rsidSect="002925ED">
      <w:headerReference w:type="default" r:id="rId12"/>
      <w:footerReference w:type="default" r:id="rId13"/>
      <w:pgSz w:w="11909" w:h="16834" w:code="9"/>
      <w:pgMar w:top="691" w:right="1152" w:bottom="720" w:left="1170" w:header="706" w:footer="706" w:gutter="0"/>
      <w:cols w:space="73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ADEED" w14:textId="77777777" w:rsidR="002E5331" w:rsidRDefault="002E5331">
      <w:r>
        <w:separator/>
      </w:r>
    </w:p>
  </w:endnote>
  <w:endnote w:type="continuationSeparator" w:id="0">
    <w:p w14:paraId="0CAC2119" w14:textId="77777777" w:rsidR="002E5331" w:rsidRDefault="002E5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Eucros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BEE50" w14:textId="77777777" w:rsidR="00A24EB2" w:rsidRDefault="00A24EB2" w:rsidP="00502DA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42427F41" w14:textId="77777777" w:rsidR="00A24EB2" w:rsidRDefault="00A24EB2" w:rsidP="00502DA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749729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96853D1" w14:textId="77777777" w:rsidR="00A24EB2" w:rsidRDefault="00A24EB2" w:rsidP="002D03A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F29668" w14:textId="77777777" w:rsidR="00A24EB2" w:rsidRDefault="00A24EB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ED73B8" w14:textId="77777777" w:rsidR="00A24EB2" w:rsidRPr="00896DD3" w:rsidRDefault="00A24EB2" w:rsidP="00A14E61">
    <w:pPr>
      <w:pStyle w:val="Footer"/>
      <w:framePr w:wrap="around" w:vAnchor="text" w:hAnchor="page" w:x="5883" w:y="6"/>
      <w:jc w:val="center"/>
      <w:rPr>
        <w:rStyle w:val="PageNumber"/>
        <w:rFonts w:ascii="Angsana New" w:hAnsi="Angsana New" w:cs="Angsana New"/>
        <w:sz w:val="30"/>
        <w:szCs w:val="30"/>
      </w:rPr>
    </w:pPr>
    <w:r w:rsidRPr="00896DD3">
      <w:rPr>
        <w:rStyle w:val="PageNumber"/>
        <w:rFonts w:ascii="Angsana New" w:hAnsi="Angsana New" w:cs="Angsana New"/>
        <w:sz w:val="30"/>
        <w:szCs w:val="30"/>
      </w:rPr>
      <w:fldChar w:fldCharType="begin"/>
    </w:r>
    <w:r w:rsidRPr="00896DD3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</w:rPr>
      <w:t>126</w:t>
    </w:r>
    <w:r w:rsidRPr="00896DD3">
      <w:rPr>
        <w:rStyle w:val="PageNumber"/>
        <w:rFonts w:ascii="Angsana New" w:hAnsi="Angsana New" w:cs="Angsana New"/>
        <w:sz w:val="30"/>
        <w:szCs w:val="30"/>
      </w:rPr>
      <w:fldChar w:fldCharType="end"/>
    </w:r>
  </w:p>
  <w:p w14:paraId="5D7D091F" w14:textId="77777777" w:rsidR="00A24EB2" w:rsidRDefault="00A24EB2">
    <w:pPr>
      <w:pStyle w:val="Footer"/>
      <w:tabs>
        <w:tab w:val="clear" w:pos="8505"/>
      </w:tabs>
      <w:ind w:right="360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3F5CCC" w14:textId="77777777" w:rsidR="002E5331" w:rsidRDefault="002E5331">
      <w:r>
        <w:separator/>
      </w:r>
    </w:p>
  </w:footnote>
  <w:footnote w:type="continuationSeparator" w:id="0">
    <w:p w14:paraId="6D5E7619" w14:textId="77777777" w:rsidR="002E5331" w:rsidRDefault="002E53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DB4FA5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3A8B2643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0747B076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6449435B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69A9E581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35D671D6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7ED9EEC3" w14:textId="77777777" w:rsidR="00A24EB2" w:rsidRDefault="00A24EB2">
    <w:pPr>
      <w:pStyle w:val="Header"/>
      <w:rPr>
        <w:rFonts w:ascii="Angsana New" w:hAnsi="Angsana New"/>
        <w:b/>
        <w:bCs/>
        <w:sz w:val="32"/>
        <w:szCs w:val="32"/>
      </w:rPr>
    </w:pPr>
  </w:p>
  <w:p w14:paraId="09A9AEBF" w14:textId="77777777" w:rsidR="00A24EB2" w:rsidRPr="00381B54" w:rsidRDefault="00A24EB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D8D3D7" w14:textId="77777777" w:rsidR="00FE4707" w:rsidRDefault="00FE4707">
    <w:pPr>
      <w:rPr>
        <w:rFonts w:asciiTheme="majorBidi" w:hAnsiTheme="majorBidi" w:cstheme="majorBidi"/>
        <w:sz w:val="32"/>
        <w:szCs w:val="32"/>
      </w:rPr>
    </w:pPr>
  </w:p>
  <w:p w14:paraId="6C43DC02" w14:textId="77777777" w:rsidR="00FE4707" w:rsidRPr="00CD00B3" w:rsidRDefault="00FE470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C546A98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990" w:hanging="360"/>
      </w:pPr>
    </w:lvl>
  </w:abstractNum>
  <w:abstractNum w:abstractNumId="2" w15:restartNumberingAfterBreak="0">
    <w:nsid w:val="009C091A"/>
    <w:multiLevelType w:val="hybridMultilevel"/>
    <w:tmpl w:val="4D94960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C51337"/>
    <w:multiLevelType w:val="hybridMultilevel"/>
    <w:tmpl w:val="B052E138"/>
    <w:lvl w:ilvl="0" w:tplc="B9A45DDE">
      <w:start w:val="1"/>
      <w:numFmt w:val="decimal"/>
      <w:pStyle w:val="Caption"/>
      <w:lvlText w:val="%1"/>
      <w:lvlJc w:val="left"/>
      <w:pPr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950073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76314E0"/>
    <w:multiLevelType w:val="hybridMultilevel"/>
    <w:tmpl w:val="AED49172"/>
    <w:lvl w:ilvl="0" w:tplc="85AA6990">
      <w:start w:val="1"/>
      <w:numFmt w:val="thaiLetters"/>
      <w:lvlText w:val="(%1)"/>
      <w:lvlJc w:val="left"/>
      <w:pPr>
        <w:ind w:left="720" w:hanging="360"/>
      </w:pPr>
      <w:rPr>
        <w:rFonts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3F586B"/>
    <w:multiLevelType w:val="hybridMultilevel"/>
    <w:tmpl w:val="89E0B8AE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03E5B94"/>
    <w:multiLevelType w:val="multilevel"/>
    <w:tmpl w:val="60B458D8"/>
    <w:lvl w:ilvl="0">
      <w:start w:val="37"/>
      <w:numFmt w:val="decimal"/>
      <w:lvlText w:val="%1.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2B44676"/>
    <w:multiLevelType w:val="multilevel"/>
    <w:tmpl w:val="709C74BE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  <w:lang w:val="en-GB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12FC744C"/>
    <w:multiLevelType w:val="singleLevel"/>
    <w:tmpl w:val="DC5AE13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2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3" w15:restartNumberingAfterBreak="0">
    <w:nsid w:val="1BD335D3"/>
    <w:multiLevelType w:val="hybridMultilevel"/>
    <w:tmpl w:val="327E5E12"/>
    <w:lvl w:ilvl="0" w:tplc="4078980A">
      <w:start w:val="11"/>
      <w:numFmt w:val="decimal"/>
      <w:lvlText w:val="%1"/>
      <w:lvlJc w:val="left"/>
      <w:pPr>
        <w:ind w:left="540" w:hanging="360"/>
      </w:pPr>
      <w:rPr>
        <w:rFonts w:hint="default"/>
        <w:b/>
        <w:bCs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4" w15:restartNumberingAfterBreak="0">
    <w:nsid w:val="1D127A3C"/>
    <w:multiLevelType w:val="multilevel"/>
    <w:tmpl w:val="F8F0D24C"/>
    <w:lvl w:ilvl="0">
      <w:start w:val="3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trike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252B10CE"/>
    <w:multiLevelType w:val="singleLevel"/>
    <w:tmpl w:val="2F9278E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8" w15:restartNumberingAfterBreak="0">
    <w:nsid w:val="304B6D0C"/>
    <w:multiLevelType w:val="hybridMultilevel"/>
    <w:tmpl w:val="75A23B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CC7F97"/>
    <w:multiLevelType w:val="hybridMultilevel"/>
    <w:tmpl w:val="DB2CC60A"/>
    <w:lvl w:ilvl="0" w:tplc="21CCD8D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7F6712"/>
    <w:multiLevelType w:val="multilevel"/>
    <w:tmpl w:val="8F88CE4A"/>
    <w:lvl w:ilvl="0">
      <w:start w:val="1"/>
      <w:numFmt w:val="thaiLetters"/>
      <w:pStyle w:val="Bo-H2Main"/>
      <w:lvlText w:val="(%1)"/>
      <w:lvlJc w:val="left"/>
      <w:pPr>
        <w:tabs>
          <w:tab w:val="num" w:pos="567"/>
        </w:tabs>
        <w:ind w:left="567" w:hanging="207"/>
      </w:pPr>
      <w:rPr>
        <w:rFonts w:hint="default"/>
        <w:b/>
        <w:bCs/>
        <w:i/>
        <w:iCs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1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 w15:restartNumberingAfterBreak="0">
    <w:nsid w:val="44DE2884"/>
    <w:multiLevelType w:val="hybridMultilevel"/>
    <w:tmpl w:val="9B0A6D70"/>
    <w:lvl w:ilvl="0" w:tplc="7442993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24" w15:restartNumberingAfterBreak="0">
    <w:nsid w:val="612A50A7"/>
    <w:multiLevelType w:val="singleLevel"/>
    <w:tmpl w:val="4E44168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5" w15:restartNumberingAfterBreak="0">
    <w:nsid w:val="68346EBB"/>
    <w:multiLevelType w:val="hybridMultilevel"/>
    <w:tmpl w:val="FA6A6DD6"/>
    <w:lvl w:ilvl="0" w:tplc="A86CA810">
      <w:start w:val="2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902E38">
      <w:numFmt w:val="none"/>
      <w:lvlText w:val=""/>
      <w:lvlJc w:val="left"/>
      <w:pPr>
        <w:tabs>
          <w:tab w:val="num" w:pos="360"/>
        </w:tabs>
      </w:pPr>
    </w:lvl>
    <w:lvl w:ilvl="2" w:tplc="9FE49E2C">
      <w:numFmt w:val="none"/>
      <w:lvlText w:val=""/>
      <w:lvlJc w:val="left"/>
      <w:pPr>
        <w:tabs>
          <w:tab w:val="num" w:pos="360"/>
        </w:tabs>
      </w:pPr>
    </w:lvl>
    <w:lvl w:ilvl="3" w:tplc="7E3C2D62">
      <w:numFmt w:val="none"/>
      <w:lvlText w:val=""/>
      <w:lvlJc w:val="left"/>
      <w:pPr>
        <w:tabs>
          <w:tab w:val="num" w:pos="360"/>
        </w:tabs>
      </w:pPr>
    </w:lvl>
    <w:lvl w:ilvl="4" w:tplc="679ADC10">
      <w:numFmt w:val="none"/>
      <w:lvlText w:val=""/>
      <w:lvlJc w:val="left"/>
      <w:pPr>
        <w:tabs>
          <w:tab w:val="num" w:pos="360"/>
        </w:tabs>
      </w:pPr>
    </w:lvl>
    <w:lvl w:ilvl="5" w:tplc="F348B6A4">
      <w:numFmt w:val="none"/>
      <w:lvlText w:val=""/>
      <w:lvlJc w:val="left"/>
      <w:pPr>
        <w:tabs>
          <w:tab w:val="num" w:pos="360"/>
        </w:tabs>
      </w:pPr>
    </w:lvl>
    <w:lvl w:ilvl="6" w:tplc="218411D4">
      <w:numFmt w:val="none"/>
      <w:lvlText w:val=""/>
      <w:lvlJc w:val="left"/>
      <w:pPr>
        <w:tabs>
          <w:tab w:val="num" w:pos="360"/>
        </w:tabs>
      </w:pPr>
    </w:lvl>
    <w:lvl w:ilvl="7" w:tplc="52DC44BC">
      <w:numFmt w:val="none"/>
      <w:lvlText w:val=""/>
      <w:lvlJc w:val="left"/>
      <w:pPr>
        <w:tabs>
          <w:tab w:val="num" w:pos="360"/>
        </w:tabs>
      </w:pPr>
    </w:lvl>
    <w:lvl w:ilvl="8" w:tplc="4D623AFC">
      <w:numFmt w:val="none"/>
      <w:lvlText w:val=""/>
      <w:lvlJc w:val="left"/>
      <w:pPr>
        <w:tabs>
          <w:tab w:val="num" w:pos="360"/>
        </w:tabs>
      </w:pPr>
    </w:lvl>
  </w:abstractNum>
  <w:abstractNum w:abstractNumId="26" w15:restartNumberingAfterBreak="0">
    <w:nsid w:val="72451894"/>
    <w:multiLevelType w:val="hybridMultilevel"/>
    <w:tmpl w:val="282CA5EA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7" w15:restartNumberingAfterBreak="0">
    <w:nsid w:val="74303582"/>
    <w:multiLevelType w:val="singleLevel"/>
    <w:tmpl w:val="E4DAFAC6"/>
    <w:lvl w:ilvl="0">
      <w:start w:val="1"/>
      <w:numFmt w:val="decimal"/>
      <w:lvlText w:val="%1"/>
      <w:lvlJc w:val="left"/>
      <w:pPr>
        <w:tabs>
          <w:tab w:val="num" w:pos="1560"/>
        </w:tabs>
        <w:ind w:left="1560" w:hanging="1560"/>
      </w:pPr>
      <w:rPr>
        <w:rFonts w:hint="default"/>
      </w:rPr>
    </w:lvl>
  </w:abstractNum>
  <w:abstractNum w:abstractNumId="28" w15:restartNumberingAfterBreak="0">
    <w:nsid w:val="75046825"/>
    <w:multiLevelType w:val="singleLevel"/>
    <w:tmpl w:val="D56E93EA"/>
    <w:lvl w:ilvl="0">
      <w:start w:val="1"/>
      <w:numFmt w:val="thaiLetters"/>
      <w:lvlText w:val="(%1)"/>
      <w:lvlJc w:val="left"/>
      <w:pPr>
        <w:tabs>
          <w:tab w:val="num" w:pos="360"/>
        </w:tabs>
        <w:ind w:left="360" w:hanging="360"/>
      </w:pPr>
      <w:rPr>
        <w:rFonts w:hint="default"/>
        <w:lang w:val="en-US"/>
      </w:rPr>
    </w:lvl>
  </w:abstractNum>
  <w:abstractNum w:abstractNumId="29" w15:restartNumberingAfterBreak="0">
    <w:nsid w:val="7FD26541"/>
    <w:multiLevelType w:val="multilevel"/>
    <w:tmpl w:val="B87CF37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5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ind w:left="1620" w:hanging="360"/>
      </w:pPr>
      <w:rPr>
        <w:rFonts w:hint="default"/>
      </w:rPr>
    </w:lvl>
    <w:lvl w:ilvl="2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Times New Roman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Times New Roman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Times New Roman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Times New Roman" w:hAnsi="Wingdings" w:hint="default"/>
      </w:rPr>
    </w:lvl>
  </w:abstractNum>
  <w:num w:numId="1">
    <w:abstractNumId w:val="12"/>
  </w:num>
  <w:num w:numId="2">
    <w:abstractNumId w:val="23"/>
  </w:num>
  <w:num w:numId="3">
    <w:abstractNumId w:val="25"/>
  </w:num>
  <w:num w:numId="4">
    <w:abstractNumId w:val="27"/>
  </w:num>
  <w:num w:numId="5">
    <w:abstractNumId w:val="10"/>
  </w:num>
  <w:num w:numId="6">
    <w:abstractNumId w:val="9"/>
  </w:num>
  <w:num w:numId="7">
    <w:abstractNumId w:val="26"/>
  </w:num>
  <w:num w:numId="8">
    <w:abstractNumId w:val="19"/>
  </w:num>
  <w:num w:numId="9">
    <w:abstractNumId w:val="20"/>
  </w:num>
  <w:num w:numId="10">
    <w:abstractNumId w:val="3"/>
  </w:num>
  <w:num w:numId="11">
    <w:abstractNumId w:val="29"/>
  </w:num>
  <w:num w:numId="12">
    <w:abstractNumId w:val="28"/>
  </w:num>
  <w:num w:numId="13">
    <w:abstractNumId w:val="21"/>
  </w:num>
  <w:num w:numId="14">
    <w:abstractNumId w:val="18"/>
  </w:num>
  <w:num w:numId="15">
    <w:abstractNumId w:val="0"/>
  </w:num>
  <w:num w:numId="16">
    <w:abstractNumId w:val="17"/>
  </w:num>
  <w:num w:numId="17">
    <w:abstractNumId w:val="8"/>
  </w:num>
  <w:num w:numId="18">
    <w:abstractNumId w:val="24"/>
  </w:num>
  <w:num w:numId="19">
    <w:abstractNumId w:val="11"/>
  </w:num>
  <w:num w:numId="20">
    <w:abstractNumId w:val="16"/>
  </w:num>
  <w:num w:numId="21">
    <w:abstractNumId w:val="15"/>
  </w:num>
  <w:num w:numId="22">
    <w:abstractNumId w:val="5"/>
  </w:num>
  <w:num w:numId="23">
    <w:abstractNumId w:val="22"/>
  </w:num>
  <w:num w:numId="24">
    <w:abstractNumId w:val="7"/>
  </w:num>
  <w:num w:numId="25">
    <w:abstractNumId w:val="14"/>
  </w:num>
  <w:num w:numId="26">
    <w:abstractNumId w:val="20"/>
  </w:num>
  <w:num w:numId="27">
    <w:abstractNumId w:val="20"/>
  </w:num>
  <w:num w:numId="28">
    <w:abstractNumId w:val="20"/>
  </w:num>
  <w:num w:numId="29">
    <w:abstractNumId w:val="4"/>
  </w:num>
  <w:num w:numId="30">
    <w:abstractNumId w:val="23"/>
  </w:num>
  <w:num w:numId="31">
    <w:abstractNumId w:val="2"/>
  </w:num>
  <w:num w:numId="32">
    <w:abstractNumId w:val="6"/>
  </w:num>
  <w:num w:numId="33">
    <w:abstractNumId w:val="13"/>
  </w:num>
  <w:num w:numId="34">
    <w:abstractNumId w:val="12"/>
  </w:num>
  <w:num w:numId="35">
    <w:abstractNumId w:val="12"/>
  </w:num>
  <w:num w:numId="36">
    <w:abstractNumId w:val="12"/>
  </w:num>
  <w:num w:numId="37">
    <w:abstractNumId w:val="3"/>
  </w:num>
  <w:num w:numId="38">
    <w:abstractNumId w:val="3"/>
  </w:num>
  <w:num w:numId="39">
    <w:abstractNumId w:val="3"/>
  </w:num>
  <w:num w:numId="40">
    <w:abstractNumId w:val="3"/>
  </w:num>
  <w:num w:numId="41">
    <w:abstractNumId w:val="0"/>
  </w:num>
  <w:num w:numId="4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hideSpellingErrors/>
  <w:hideGrammaticalErrors/>
  <w:activeWritingStyle w:appName="MSWord" w:lang="en-US" w:vendorID="8" w:dllVersion="513" w:checkStyle="1"/>
  <w:activeWritingStyle w:appName="MSWord" w:lang="en-GB" w:vendorID="8" w:dllVersion="513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2482"/>
    <w:rsid w:val="000007C3"/>
    <w:rsid w:val="00000AE0"/>
    <w:rsid w:val="00000EE9"/>
    <w:rsid w:val="00001069"/>
    <w:rsid w:val="000012AF"/>
    <w:rsid w:val="00001382"/>
    <w:rsid w:val="00001778"/>
    <w:rsid w:val="00001D2C"/>
    <w:rsid w:val="00001D81"/>
    <w:rsid w:val="00001EB9"/>
    <w:rsid w:val="0000222D"/>
    <w:rsid w:val="000025CE"/>
    <w:rsid w:val="0000260D"/>
    <w:rsid w:val="00002724"/>
    <w:rsid w:val="0000281E"/>
    <w:rsid w:val="000028AB"/>
    <w:rsid w:val="00002CD7"/>
    <w:rsid w:val="00002F86"/>
    <w:rsid w:val="0000345A"/>
    <w:rsid w:val="00003993"/>
    <w:rsid w:val="00003A89"/>
    <w:rsid w:val="00003C8D"/>
    <w:rsid w:val="00003DA0"/>
    <w:rsid w:val="00003ED6"/>
    <w:rsid w:val="000040AB"/>
    <w:rsid w:val="00004441"/>
    <w:rsid w:val="00004CFD"/>
    <w:rsid w:val="00004E64"/>
    <w:rsid w:val="00004F7E"/>
    <w:rsid w:val="00005133"/>
    <w:rsid w:val="0000532C"/>
    <w:rsid w:val="00005F93"/>
    <w:rsid w:val="00005FD5"/>
    <w:rsid w:val="00006260"/>
    <w:rsid w:val="0000627B"/>
    <w:rsid w:val="0000699C"/>
    <w:rsid w:val="00006BEB"/>
    <w:rsid w:val="0000702A"/>
    <w:rsid w:val="0000719F"/>
    <w:rsid w:val="000073F0"/>
    <w:rsid w:val="00007E4F"/>
    <w:rsid w:val="00007FDB"/>
    <w:rsid w:val="00010439"/>
    <w:rsid w:val="00010620"/>
    <w:rsid w:val="000115C5"/>
    <w:rsid w:val="000116AA"/>
    <w:rsid w:val="00011709"/>
    <w:rsid w:val="00011A40"/>
    <w:rsid w:val="0001238D"/>
    <w:rsid w:val="00012953"/>
    <w:rsid w:val="00012E2C"/>
    <w:rsid w:val="000134E4"/>
    <w:rsid w:val="000135E2"/>
    <w:rsid w:val="0001394A"/>
    <w:rsid w:val="00013992"/>
    <w:rsid w:val="000139A5"/>
    <w:rsid w:val="000139DA"/>
    <w:rsid w:val="00013A77"/>
    <w:rsid w:val="00013D49"/>
    <w:rsid w:val="00013EF3"/>
    <w:rsid w:val="000142AD"/>
    <w:rsid w:val="00014323"/>
    <w:rsid w:val="000144EA"/>
    <w:rsid w:val="00014567"/>
    <w:rsid w:val="00014671"/>
    <w:rsid w:val="000151AC"/>
    <w:rsid w:val="00015861"/>
    <w:rsid w:val="000159B5"/>
    <w:rsid w:val="00015D5D"/>
    <w:rsid w:val="00015D79"/>
    <w:rsid w:val="00015EC3"/>
    <w:rsid w:val="00015EE5"/>
    <w:rsid w:val="00015FD0"/>
    <w:rsid w:val="00016117"/>
    <w:rsid w:val="000162F3"/>
    <w:rsid w:val="000163FD"/>
    <w:rsid w:val="00016439"/>
    <w:rsid w:val="000167CF"/>
    <w:rsid w:val="00016830"/>
    <w:rsid w:val="00016C2E"/>
    <w:rsid w:val="00016CFF"/>
    <w:rsid w:val="00016D49"/>
    <w:rsid w:val="00016DA1"/>
    <w:rsid w:val="0001707A"/>
    <w:rsid w:val="000170AC"/>
    <w:rsid w:val="0001734B"/>
    <w:rsid w:val="00017398"/>
    <w:rsid w:val="0001755B"/>
    <w:rsid w:val="00017643"/>
    <w:rsid w:val="00017912"/>
    <w:rsid w:val="0001792F"/>
    <w:rsid w:val="00017A78"/>
    <w:rsid w:val="00017EC5"/>
    <w:rsid w:val="000200E6"/>
    <w:rsid w:val="000200E7"/>
    <w:rsid w:val="00020824"/>
    <w:rsid w:val="00020907"/>
    <w:rsid w:val="00020916"/>
    <w:rsid w:val="00020BCB"/>
    <w:rsid w:val="00020C87"/>
    <w:rsid w:val="00020F5B"/>
    <w:rsid w:val="00020FA0"/>
    <w:rsid w:val="00021409"/>
    <w:rsid w:val="0002142E"/>
    <w:rsid w:val="000214BC"/>
    <w:rsid w:val="0002190A"/>
    <w:rsid w:val="00021C12"/>
    <w:rsid w:val="00021C94"/>
    <w:rsid w:val="00021DDB"/>
    <w:rsid w:val="0002208C"/>
    <w:rsid w:val="0002216B"/>
    <w:rsid w:val="00022EF1"/>
    <w:rsid w:val="00022FDD"/>
    <w:rsid w:val="000232E4"/>
    <w:rsid w:val="00023A3B"/>
    <w:rsid w:val="00024310"/>
    <w:rsid w:val="000244BF"/>
    <w:rsid w:val="0002470F"/>
    <w:rsid w:val="0002472B"/>
    <w:rsid w:val="00024824"/>
    <w:rsid w:val="00024916"/>
    <w:rsid w:val="00024BD6"/>
    <w:rsid w:val="00024C15"/>
    <w:rsid w:val="00024FDF"/>
    <w:rsid w:val="000252BF"/>
    <w:rsid w:val="00025619"/>
    <w:rsid w:val="00025BEB"/>
    <w:rsid w:val="00025CA7"/>
    <w:rsid w:val="00025CE4"/>
    <w:rsid w:val="00025F5D"/>
    <w:rsid w:val="00025F9F"/>
    <w:rsid w:val="00026326"/>
    <w:rsid w:val="00026507"/>
    <w:rsid w:val="0002651F"/>
    <w:rsid w:val="000265B8"/>
    <w:rsid w:val="00026C1F"/>
    <w:rsid w:val="00026CE5"/>
    <w:rsid w:val="00026EA3"/>
    <w:rsid w:val="00027041"/>
    <w:rsid w:val="00027B66"/>
    <w:rsid w:val="00027B8E"/>
    <w:rsid w:val="00027BAB"/>
    <w:rsid w:val="00027DC6"/>
    <w:rsid w:val="00027FEB"/>
    <w:rsid w:val="0003008B"/>
    <w:rsid w:val="000303FC"/>
    <w:rsid w:val="000304FD"/>
    <w:rsid w:val="00030534"/>
    <w:rsid w:val="0003055B"/>
    <w:rsid w:val="000307C4"/>
    <w:rsid w:val="00030892"/>
    <w:rsid w:val="00030D6E"/>
    <w:rsid w:val="00030F1F"/>
    <w:rsid w:val="00030F28"/>
    <w:rsid w:val="000310C3"/>
    <w:rsid w:val="00031553"/>
    <w:rsid w:val="00031C5A"/>
    <w:rsid w:val="00031E80"/>
    <w:rsid w:val="00031F3A"/>
    <w:rsid w:val="0003299A"/>
    <w:rsid w:val="00032D62"/>
    <w:rsid w:val="000331AF"/>
    <w:rsid w:val="000333B0"/>
    <w:rsid w:val="00033902"/>
    <w:rsid w:val="00033AAE"/>
    <w:rsid w:val="00034044"/>
    <w:rsid w:val="00034161"/>
    <w:rsid w:val="00034520"/>
    <w:rsid w:val="00034935"/>
    <w:rsid w:val="00034A53"/>
    <w:rsid w:val="00034F54"/>
    <w:rsid w:val="0003573E"/>
    <w:rsid w:val="00035E5D"/>
    <w:rsid w:val="00035F5F"/>
    <w:rsid w:val="0003604F"/>
    <w:rsid w:val="000361D4"/>
    <w:rsid w:val="000363DC"/>
    <w:rsid w:val="00036553"/>
    <w:rsid w:val="00036AA9"/>
    <w:rsid w:val="00037204"/>
    <w:rsid w:val="000375D9"/>
    <w:rsid w:val="0003790D"/>
    <w:rsid w:val="000401D1"/>
    <w:rsid w:val="00040BEE"/>
    <w:rsid w:val="00040C8E"/>
    <w:rsid w:val="0004100D"/>
    <w:rsid w:val="0004140C"/>
    <w:rsid w:val="000415C9"/>
    <w:rsid w:val="00041729"/>
    <w:rsid w:val="000419E9"/>
    <w:rsid w:val="00041B75"/>
    <w:rsid w:val="00041C24"/>
    <w:rsid w:val="00041EB2"/>
    <w:rsid w:val="0004237F"/>
    <w:rsid w:val="0004249A"/>
    <w:rsid w:val="00042AEE"/>
    <w:rsid w:val="00042C42"/>
    <w:rsid w:val="00042D4C"/>
    <w:rsid w:val="00042EAE"/>
    <w:rsid w:val="00043565"/>
    <w:rsid w:val="000435DF"/>
    <w:rsid w:val="00043A61"/>
    <w:rsid w:val="00043AA2"/>
    <w:rsid w:val="00043ADC"/>
    <w:rsid w:val="00043B54"/>
    <w:rsid w:val="00043F34"/>
    <w:rsid w:val="00044363"/>
    <w:rsid w:val="000445C3"/>
    <w:rsid w:val="00044A42"/>
    <w:rsid w:val="00044B9E"/>
    <w:rsid w:val="00044BA3"/>
    <w:rsid w:val="00044F34"/>
    <w:rsid w:val="00045048"/>
    <w:rsid w:val="00045397"/>
    <w:rsid w:val="000455CA"/>
    <w:rsid w:val="00045629"/>
    <w:rsid w:val="00045722"/>
    <w:rsid w:val="00045752"/>
    <w:rsid w:val="00045A90"/>
    <w:rsid w:val="00045BDD"/>
    <w:rsid w:val="00046162"/>
    <w:rsid w:val="00046319"/>
    <w:rsid w:val="00046C05"/>
    <w:rsid w:val="00046DDB"/>
    <w:rsid w:val="00047223"/>
    <w:rsid w:val="0004726D"/>
    <w:rsid w:val="00047278"/>
    <w:rsid w:val="000473C9"/>
    <w:rsid w:val="000476BD"/>
    <w:rsid w:val="000479B3"/>
    <w:rsid w:val="00047D29"/>
    <w:rsid w:val="0005003E"/>
    <w:rsid w:val="00050251"/>
    <w:rsid w:val="00050262"/>
    <w:rsid w:val="00050CA2"/>
    <w:rsid w:val="00050CF7"/>
    <w:rsid w:val="00050DC0"/>
    <w:rsid w:val="00051100"/>
    <w:rsid w:val="00051B82"/>
    <w:rsid w:val="000528A7"/>
    <w:rsid w:val="00052980"/>
    <w:rsid w:val="00052AF3"/>
    <w:rsid w:val="00052F4D"/>
    <w:rsid w:val="00052F98"/>
    <w:rsid w:val="000530AE"/>
    <w:rsid w:val="00053145"/>
    <w:rsid w:val="00053177"/>
    <w:rsid w:val="000533B7"/>
    <w:rsid w:val="000540BB"/>
    <w:rsid w:val="0005413E"/>
    <w:rsid w:val="0005425A"/>
    <w:rsid w:val="00055284"/>
    <w:rsid w:val="00055503"/>
    <w:rsid w:val="000555AD"/>
    <w:rsid w:val="000557E0"/>
    <w:rsid w:val="00055BFA"/>
    <w:rsid w:val="00055D70"/>
    <w:rsid w:val="00055E06"/>
    <w:rsid w:val="00055E3C"/>
    <w:rsid w:val="000560AD"/>
    <w:rsid w:val="00056112"/>
    <w:rsid w:val="00056162"/>
    <w:rsid w:val="000569F6"/>
    <w:rsid w:val="00056B0E"/>
    <w:rsid w:val="00056C84"/>
    <w:rsid w:val="00056D87"/>
    <w:rsid w:val="00057AAC"/>
    <w:rsid w:val="00057B11"/>
    <w:rsid w:val="00057B70"/>
    <w:rsid w:val="00057D43"/>
    <w:rsid w:val="00057ED2"/>
    <w:rsid w:val="00060224"/>
    <w:rsid w:val="000602DE"/>
    <w:rsid w:val="000604EB"/>
    <w:rsid w:val="00060CA2"/>
    <w:rsid w:val="00060E97"/>
    <w:rsid w:val="00061036"/>
    <w:rsid w:val="00061182"/>
    <w:rsid w:val="000611A7"/>
    <w:rsid w:val="00061914"/>
    <w:rsid w:val="00061A8A"/>
    <w:rsid w:val="00061BBD"/>
    <w:rsid w:val="00061FBC"/>
    <w:rsid w:val="00062556"/>
    <w:rsid w:val="00062870"/>
    <w:rsid w:val="000629B5"/>
    <w:rsid w:val="00063824"/>
    <w:rsid w:val="000639B2"/>
    <w:rsid w:val="00063A04"/>
    <w:rsid w:val="000640AD"/>
    <w:rsid w:val="0006434A"/>
    <w:rsid w:val="000643AD"/>
    <w:rsid w:val="00064A10"/>
    <w:rsid w:val="00064B7B"/>
    <w:rsid w:val="00064BF9"/>
    <w:rsid w:val="00064D40"/>
    <w:rsid w:val="00064F82"/>
    <w:rsid w:val="0006563B"/>
    <w:rsid w:val="0006589B"/>
    <w:rsid w:val="00065C9B"/>
    <w:rsid w:val="00065DCA"/>
    <w:rsid w:val="00065E93"/>
    <w:rsid w:val="00065EA1"/>
    <w:rsid w:val="000660D4"/>
    <w:rsid w:val="00066124"/>
    <w:rsid w:val="00066305"/>
    <w:rsid w:val="00066394"/>
    <w:rsid w:val="000663DD"/>
    <w:rsid w:val="00066F02"/>
    <w:rsid w:val="00067073"/>
    <w:rsid w:val="0006741D"/>
    <w:rsid w:val="00067543"/>
    <w:rsid w:val="00067AB2"/>
    <w:rsid w:val="00067AFD"/>
    <w:rsid w:val="00070377"/>
    <w:rsid w:val="00070A23"/>
    <w:rsid w:val="00070EE1"/>
    <w:rsid w:val="000712EB"/>
    <w:rsid w:val="000718D6"/>
    <w:rsid w:val="00071902"/>
    <w:rsid w:val="00071B16"/>
    <w:rsid w:val="00071D4D"/>
    <w:rsid w:val="00071EB7"/>
    <w:rsid w:val="00072143"/>
    <w:rsid w:val="00072781"/>
    <w:rsid w:val="000728A0"/>
    <w:rsid w:val="00072D3C"/>
    <w:rsid w:val="00072E0F"/>
    <w:rsid w:val="00072EF3"/>
    <w:rsid w:val="000734A8"/>
    <w:rsid w:val="00073848"/>
    <w:rsid w:val="00073A37"/>
    <w:rsid w:val="00073A92"/>
    <w:rsid w:val="00073C8D"/>
    <w:rsid w:val="00073DFC"/>
    <w:rsid w:val="00073F7A"/>
    <w:rsid w:val="000744A1"/>
    <w:rsid w:val="0007456B"/>
    <w:rsid w:val="00074B0F"/>
    <w:rsid w:val="00075496"/>
    <w:rsid w:val="0007576D"/>
    <w:rsid w:val="000757D0"/>
    <w:rsid w:val="0007616D"/>
    <w:rsid w:val="00076255"/>
    <w:rsid w:val="00076289"/>
    <w:rsid w:val="00076646"/>
    <w:rsid w:val="00076683"/>
    <w:rsid w:val="0007767E"/>
    <w:rsid w:val="000778BE"/>
    <w:rsid w:val="00077A37"/>
    <w:rsid w:val="00077F93"/>
    <w:rsid w:val="000802D4"/>
    <w:rsid w:val="000809BC"/>
    <w:rsid w:val="00080AC3"/>
    <w:rsid w:val="00080ECF"/>
    <w:rsid w:val="00080F53"/>
    <w:rsid w:val="00081146"/>
    <w:rsid w:val="000814A3"/>
    <w:rsid w:val="000818B2"/>
    <w:rsid w:val="0008299F"/>
    <w:rsid w:val="00082B00"/>
    <w:rsid w:val="00082E46"/>
    <w:rsid w:val="00083067"/>
    <w:rsid w:val="0008341D"/>
    <w:rsid w:val="00083920"/>
    <w:rsid w:val="00083DFE"/>
    <w:rsid w:val="000844CC"/>
    <w:rsid w:val="00084F61"/>
    <w:rsid w:val="00084F69"/>
    <w:rsid w:val="000857BA"/>
    <w:rsid w:val="000857C4"/>
    <w:rsid w:val="000858CF"/>
    <w:rsid w:val="00085A69"/>
    <w:rsid w:val="00085D23"/>
    <w:rsid w:val="00085D4F"/>
    <w:rsid w:val="00085DA6"/>
    <w:rsid w:val="00085DE0"/>
    <w:rsid w:val="000860EB"/>
    <w:rsid w:val="00086559"/>
    <w:rsid w:val="000869BA"/>
    <w:rsid w:val="00086A7B"/>
    <w:rsid w:val="00086BA0"/>
    <w:rsid w:val="00087526"/>
    <w:rsid w:val="00087692"/>
    <w:rsid w:val="00087B4C"/>
    <w:rsid w:val="00090310"/>
    <w:rsid w:val="000905CD"/>
    <w:rsid w:val="00090728"/>
    <w:rsid w:val="00090CD3"/>
    <w:rsid w:val="0009116D"/>
    <w:rsid w:val="000912A8"/>
    <w:rsid w:val="00091831"/>
    <w:rsid w:val="00091A06"/>
    <w:rsid w:val="00091C4F"/>
    <w:rsid w:val="00092292"/>
    <w:rsid w:val="000922A7"/>
    <w:rsid w:val="00092309"/>
    <w:rsid w:val="000926D0"/>
    <w:rsid w:val="00092C11"/>
    <w:rsid w:val="00093613"/>
    <w:rsid w:val="00093A5B"/>
    <w:rsid w:val="00094087"/>
    <w:rsid w:val="000944C1"/>
    <w:rsid w:val="00094A2E"/>
    <w:rsid w:val="00095BA4"/>
    <w:rsid w:val="000962FA"/>
    <w:rsid w:val="0009632A"/>
    <w:rsid w:val="00096356"/>
    <w:rsid w:val="0009663B"/>
    <w:rsid w:val="00096B87"/>
    <w:rsid w:val="00096FB9"/>
    <w:rsid w:val="0009773F"/>
    <w:rsid w:val="0009775B"/>
    <w:rsid w:val="00097AD9"/>
    <w:rsid w:val="00097B33"/>
    <w:rsid w:val="000A0087"/>
    <w:rsid w:val="000A00D7"/>
    <w:rsid w:val="000A0198"/>
    <w:rsid w:val="000A027B"/>
    <w:rsid w:val="000A0382"/>
    <w:rsid w:val="000A0499"/>
    <w:rsid w:val="000A0799"/>
    <w:rsid w:val="000A0922"/>
    <w:rsid w:val="000A09EE"/>
    <w:rsid w:val="000A0A03"/>
    <w:rsid w:val="000A0AF2"/>
    <w:rsid w:val="000A0BB3"/>
    <w:rsid w:val="000A0BC9"/>
    <w:rsid w:val="000A12CF"/>
    <w:rsid w:val="000A1C1B"/>
    <w:rsid w:val="000A2350"/>
    <w:rsid w:val="000A2A02"/>
    <w:rsid w:val="000A2A32"/>
    <w:rsid w:val="000A2C70"/>
    <w:rsid w:val="000A2E90"/>
    <w:rsid w:val="000A2FDD"/>
    <w:rsid w:val="000A31B0"/>
    <w:rsid w:val="000A325A"/>
    <w:rsid w:val="000A35AE"/>
    <w:rsid w:val="000A364D"/>
    <w:rsid w:val="000A3B6D"/>
    <w:rsid w:val="000A3CC8"/>
    <w:rsid w:val="000A3DC6"/>
    <w:rsid w:val="000A3F45"/>
    <w:rsid w:val="000A3F69"/>
    <w:rsid w:val="000A41D6"/>
    <w:rsid w:val="000A470A"/>
    <w:rsid w:val="000A4728"/>
    <w:rsid w:val="000A4A7B"/>
    <w:rsid w:val="000A53D6"/>
    <w:rsid w:val="000A55BB"/>
    <w:rsid w:val="000A55D3"/>
    <w:rsid w:val="000A5658"/>
    <w:rsid w:val="000A5C50"/>
    <w:rsid w:val="000A5D2C"/>
    <w:rsid w:val="000A5F75"/>
    <w:rsid w:val="000A67CD"/>
    <w:rsid w:val="000A7163"/>
    <w:rsid w:val="000A7659"/>
    <w:rsid w:val="000A78BD"/>
    <w:rsid w:val="000A7CC9"/>
    <w:rsid w:val="000A7E2D"/>
    <w:rsid w:val="000A7EF4"/>
    <w:rsid w:val="000A7F9E"/>
    <w:rsid w:val="000A7FE7"/>
    <w:rsid w:val="000B0103"/>
    <w:rsid w:val="000B037C"/>
    <w:rsid w:val="000B088E"/>
    <w:rsid w:val="000B0BCE"/>
    <w:rsid w:val="000B0CBB"/>
    <w:rsid w:val="000B0DF3"/>
    <w:rsid w:val="000B1131"/>
    <w:rsid w:val="000B136D"/>
    <w:rsid w:val="000B1395"/>
    <w:rsid w:val="000B1631"/>
    <w:rsid w:val="000B1A99"/>
    <w:rsid w:val="000B1B1D"/>
    <w:rsid w:val="000B1B28"/>
    <w:rsid w:val="000B1DDF"/>
    <w:rsid w:val="000B1EDD"/>
    <w:rsid w:val="000B20C7"/>
    <w:rsid w:val="000B2476"/>
    <w:rsid w:val="000B24A4"/>
    <w:rsid w:val="000B28A1"/>
    <w:rsid w:val="000B2CD6"/>
    <w:rsid w:val="000B3152"/>
    <w:rsid w:val="000B3306"/>
    <w:rsid w:val="000B3394"/>
    <w:rsid w:val="000B3823"/>
    <w:rsid w:val="000B3D66"/>
    <w:rsid w:val="000B4032"/>
    <w:rsid w:val="000B49B0"/>
    <w:rsid w:val="000B513E"/>
    <w:rsid w:val="000B51EF"/>
    <w:rsid w:val="000B54E9"/>
    <w:rsid w:val="000B552D"/>
    <w:rsid w:val="000B55A8"/>
    <w:rsid w:val="000B59B4"/>
    <w:rsid w:val="000B5CF2"/>
    <w:rsid w:val="000B6414"/>
    <w:rsid w:val="000B6506"/>
    <w:rsid w:val="000B653B"/>
    <w:rsid w:val="000B6632"/>
    <w:rsid w:val="000B6BB9"/>
    <w:rsid w:val="000B6CBB"/>
    <w:rsid w:val="000B7292"/>
    <w:rsid w:val="000B75CD"/>
    <w:rsid w:val="000B76B1"/>
    <w:rsid w:val="000C0152"/>
    <w:rsid w:val="000C022C"/>
    <w:rsid w:val="000C0329"/>
    <w:rsid w:val="000C06CB"/>
    <w:rsid w:val="000C09C2"/>
    <w:rsid w:val="000C138D"/>
    <w:rsid w:val="000C1582"/>
    <w:rsid w:val="000C1645"/>
    <w:rsid w:val="000C17F5"/>
    <w:rsid w:val="000C19C1"/>
    <w:rsid w:val="000C1BB0"/>
    <w:rsid w:val="000C1D81"/>
    <w:rsid w:val="000C23BF"/>
    <w:rsid w:val="000C26B6"/>
    <w:rsid w:val="000C2960"/>
    <w:rsid w:val="000C2AEB"/>
    <w:rsid w:val="000C2EC5"/>
    <w:rsid w:val="000C30B4"/>
    <w:rsid w:val="000C3C37"/>
    <w:rsid w:val="000C410B"/>
    <w:rsid w:val="000C4294"/>
    <w:rsid w:val="000C4878"/>
    <w:rsid w:val="000C4E04"/>
    <w:rsid w:val="000C511F"/>
    <w:rsid w:val="000C51E8"/>
    <w:rsid w:val="000C5ABA"/>
    <w:rsid w:val="000C5C1A"/>
    <w:rsid w:val="000C60D8"/>
    <w:rsid w:val="000C6339"/>
    <w:rsid w:val="000C67FB"/>
    <w:rsid w:val="000C68EB"/>
    <w:rsid w:val="000C7410"/>
    <w:rsid w:val="000C7825"/>
    <w:rsid w:val="000C7CA5"/>
    <w:rsid w:val="000D0044"/>
    <w:rsid w:val="000D05C5"/>
    <w:rsid w:val="000D08A5"/>
    <w:rsid w:val="000D08AC"/>
    <w:rsid w:val="000D093F"/>
    <w:rsid w:val="000D0AAC"/>
    <w:rsid w:val="000D0B88"/>
    <w:rsid w:val="000D0C79"/>
    <w:rsid w:val="000D0CE3"/>
    <w:rsid w:val="000D0F7B"/>
    <w:rsid w:val="000D1029"/>
    <w:rsid w:val="000D164D"/>
    <w:rsid w:val="000D18AC"/>
    <w:rsid w:val="000D18DF"/>
    <w:rsid w:val="000D1F6A"/>
    <w:rsid w:val="000D202D"/>
    <w:rsid w:val="000D240F"/>
    <w:rsid w:val="000D2709"/>
    <w:rsid w:val="000D27C6"/>
    <w:rsid w:val="000D2832"/>
    <w:rsid w:val="000D2D60"/>
    <w:rsid w:val="000D3476"/>
    <w:rsid w:val="000D384B"/>
    <w:rsid w:val="000D3B86"/>
    <w:rsid w:val="000D3CF9"/>
    <w:rsid w:val="000D3F49"/>
    <w:rsid w:val="000D4170"/>
    <w:rsid w:val="000D4262"/>
    <w:rsid w:val="000D448E"/>
    <w:rsid w:val="000D519C"/>
    <w:rsid w:val="000D5299"/>
    <w:rsid w:val="000D5304"/>
    <w:rsid w:val="000D5C0F"/>
    <w:rsid w:val="000D5E9A"/>
    <w:rsid w:val="000D5EDE"/>
    <w:rsid w:val="000D60F2"/>
    <w:rsid w:val="000D628B"/>
    <w:rsid w:val="000D661B"/>
    <w:rsid w:val="000D6791"/>
    <w:rsid w:val="000D6A9B"/>
    <w:rsid w:val="000D6BE9"/>
    <w:rsid w:val="000D6BFA"/>
    <w:rsid w:val="000D6C9D"/>
    <w:rsid w:val="000D6E89"/>
    <w:rsid w:val="000D70D0"/>
    <w:rsid w:val="000D7295"/>
    <w:rsid w:val="000D730C"/>
    <w:rsid w:val="000D7482"/>
    <w:rsid w:val="000D7603"/>
    <w:rsid w:val="000D7660"/>
    <w:rsid w:val="000D77DB"/>
    <w:rsid w:val="000D7851"/>
    <w:rsid w:val="000D7C31"/>
    <w:rsid w:val="000E0773"/>
    <w:rsid w:val="000E0905"/>
    <w:rsid w:val="000E0907"/>
    <w:rsid w:val="000E0951"/>
    <w:rsid w:val="000E0C08"/>
    <w:rsid w:val="000E1EB8"/>
    <w:rsid w:val="000E2116"/>
    <w:rsid w:val="000E2186"/>
    <w:rsid w:val="000E24B5"/>
    <w:rsid w:val="000E2623"/>
    <w:rsid w:val="000E2D47"/>
    <w:rsid w:val="000E2EC3"/>
    <w:rsid w:val="000E3176"/>
    <w:rsid w:val="000E33F9"/>
    <w:rsid w:val="000E3451"/>
    <w:rsid w:val="000E3811"/>
    <w:rsid w:val="000E4127"/>
    <w:rsid w:val="000E4217"/>
    <w:rsid w:val="000E4877"/>
    <w:rsid w:val="000E51EA"/>
    <w:rsid w:val="000E54E1"/>
    <w:rsid w:val="000E55D2"/>
    <w:rsid w:val="000E57D3"/>
    <w:rsid w:val="000E5B02"/>
    <w:rsid w:val="000E5BC4"/>
    <w:rsid w:val="000E5D5C"/>
    <w:rsid w:val="000E5E10"/>
    <w:rsid w:val="000E5F00"/>
    <w:rsid w:val="000E5F5D"/>
    <w:rsid w:val="000E61C3"/>
    <w:rsid w:val="000E6259"/>
    <w:rsid w:val="000E6301"/>
    <w:rsid w:val="000E649A"/>
    <w:rsid w:val="000E6757"/>
    <w:rsid w:val="000E6EA5"/>
    <w:rsid w:val="000E70DF"/>
    <w:rsid w:val="000E7176"/>
    <w:rsid w:val="000E717C"/>
    <w:rsid w:val="000E7232"/>
    <w:rsid w:val="000E73C9"/>
    <w:rsid w:val="000E76AC"/>
    <w:rsid w:val="000E7C8D"/>
    <w:rsid w:val="000E7E84"/>
    <w:rsid w:val="000E7F3C"/>
    <w:rsid w:val="000F0A49"/>
    <w:rsid w:val="000F0E11"/>
    <w:rsid w:val="000F0E8D"/>
    <w:rsid w:val="000F10D9"/>
    <w:rsid w:val="000F1243"/>
    <w:rsid w:val="000F1614"/>
    <w:rsid w:val="000F16CB"/>
    <w:rsid w:val="000F19D1"/>
    <w:rsid w:val="000F1C40"/>
    <w:rsid w:val="000F1F78"/>
    <w:rsid w:val="000F1FB3"/>
    <w:rsid w:val="000F242F"/>
    <w:rsid w:val="000F2639"/>
    <w:rsid w:val="000F2A9A"/>
    <w:rsid w:val="000F2CE1"/>
    <w:rsid w:val="000F2F59"/>
    <w:rsid w:val="000F3074"/>
    <w:rsid w:val="000F3EFE"/>
    <w:rsid w:val="000F4377"/>
    <w:rsid w:val="000F4859"/>
    <w:rsid w:val="000F53ED"/>
    <w:rsid w:val="000F5702"/>
    <w:rsid w:val="000F5A8E"/>
    <w:rsid w:val="000F62BB"/>
    <w:rsid w:val="000F6DF2"/>
    <w:rsid w:val="000F75F6"/>
    <w:rsid w:val="000F7D57"/>
    <w:rsid w:val="001005B5"/>
    <w:rsid w:val="0010077E"/>
    <w:rsid w:val="001008A0"/>
    <w:rsid w:val="00100FF1"/>
    <w:rsid w:val="001011A0"/>
    <w:rsid w:val="001016AE"/>
    <w:rsid w:val="001016DC"/>
    <w:rsid w:val="00101978"/>
    <w:rsid w:val="00101B74"/>
    <w:rsid w:val="00101BD2"/>
    <w:rsid w:val="00101F50"/>
    <w:rsid w:val="001020AB"/>
    <w:rsid w:val="001022ED"/>
    <w:rsid w:val="0010278C"/>
    <w:rsid w:val="001027A7"/>
    <w:rsid w:val="001034ED"/>
    <w:rsid w:val="00103ADB"/>
    <w:rsid w:val="00103DD9"/>
    <w:rsid w:val="00104453"/>
    <w:rsid w:val="001046AB"/>
    <w:rsid w:val="00104C15"/>
    <w:rsid w:val="00104ED3"/>
    <w:rsid w:val="00105101"/>
    <w:rsid w:val="00105738"/>
    <w:rsid w:val="00105D04"/>
    <w:rsid w:val="00105D78"/>
    <w:rsid w:val="00105E25"/>
    <w:rsid w:val="00105F4F"/>
    <w:rsid w:val="00105FFD"/>
    <w:rsid w:val="00106321"/>
    <w:rsid w:val="00106A9B"/>
    <w:rsid w:val="00106AAC"/>
    <w:rsid w:val="00106CBB"/>
    <w:rsid w:val="00106E62"/>
    <w:rsid w:val="001072C1"/>
    <w:rsid w:val="001074D8"/>
    <w:rsid w:val="001076DD"/>
    <w:rsid w:val="001076E3"/>
    <w:rsid w:val="00107AD5"/>
    <w:rsid w:val="00107C47"/>
    <w:rsid w:val="00107C97"/>
    <w:rsid w:val="00110019"/>
    <w:rsid w:val="001116A5"/>
    <w:rsid w:val="00112D05"/>
    <w:rsid w:val="00112ED7"/>
    <w:rsid w:val="00113158"/>
    <w:rsid w:val="001132B4"/>
    <w:rsid w:val="00113653"/>
    <w:rsid w:val="001139B0"/>
    <w:rsid w:val="001139EB"/>
    <w:rsid w:val="001139FF"/>
    <w:rsid w:val="00113AB4"/>
    <w:rsid w:val="00113C95"/>
    <w:rsid w:val="00113D5F"/>
    <w:rsid w:val="001141F6"/>
    <w:rsid w:val="001143E4"/>
    <w:rsid w:val="00114648"/>
    <w:rsid w:val="0011469B"/>
    <w:rsid w:val="001146D9"/>
    <w:rsid w:val="00114760"/>
    <w:rsid w:val="0011478E"/>
    <w:rsid w:val="001148D7"/>
    <w:rsid w:val="00114A57"/>
    <w:rsid w:val="00114D25"/>
    <w:rsid w:val="00114DD8"/>
    <w:rsid w:val="00115214"/>
    <w:rsid w:val="001152D8"/>
    <w:rsid w:val="00115419"/>
    <w:rsid w:val="0011588E"/>
    <w:rsid w:val="00115CB8"/>
    <w:rsid w:val="00116314"/>
    <w:rsid w:val="001163DA"/>
    <w:rsid w:val="0011680B"/>
    <w:rsid w:val="00116CCB"/>
    <w:rsid w:val="00116ECD"/>
    <w:rsid w:val="00116EDC"/>
    <w:rsid w:val="00116FC1"/>
    <w:rsid w:val="00117076"/>
    <w:rsid w:val="00117642"/>
    <w:rsid w:val="001179C5"/>
    <w:rsid w:val="00117CDD"/>
    <w:rsid w:val="001201F9"/>
    <w:rsid w:val="0012031B"/>
    <w:rsid w:val="001204ED"/>
    <w:rsid w:val="0012081E"/>
    <w:rsid w:val="00120A38"/>
    <w:rsid w:val="00120B63"/>
    <w:rsid w:val="00120C41"/>
    <w:rsid w:val="00120E49"/>
    <w:rsid w:val="001212BE"/>
    <w:rsid w:val="001217C9"/>
    <w:rsid w:val="0012182E"/>
    <w:rsid w:val="00121C77"/>
    <w:rsid w:val="00122127"/>
    <w:rsid w:val="0012229E"/>
    <w:rsid w:val="0012241D"/>
    <w:rsid w:val="00122682"/>
    <w:rsid w:val="0012302E"/>
    <w:rsid w:val="0012423D"/>
    <w:rsid w:val="00124B54"/>
    <w:rsid w:val="00124EB8"/>
    <w:rsid w:val="0012553F"/>
    <w:rsid w:val="001255A8"/>
    <w:rsid w:val="001258EC"/>
    <w:rsid w:val="00126640"/>
    <w:rsid w:val="001267F8"/>
    <w:rsid w:val="00126AA1"/>
    <w:rsid w:val="0012735B"/>
    <w:rsid w:val="0012758B"/>
    <w:rsid w:val="00127ED5"/>
    <w:rsid w:val="00127F47"/>
    <w:rsid w:val="00130268"/>
    <w:rsid w:val="00130639"/>
    <w:rsid w:val="00130E17"/>
    <w:rsid w:val="00130E7E"/>
    <w:rsid w:val="00131135"/>
    <w:rsid w:val="001312C9"/>
    <w:rsid w:val="001319A0"/>
    <w:rsid w:val="00131AAF"/>
    <w:rsid w:val="00131F55"/>
    <w:rsid w:val="00132F9A"/>
    <w:rsid w:val="001332CB"/>
    <w:rsid w:val="001337F5"/>
    <w:rsid w:val="0013438A"/>
    <w:rsid w:val="00134745"/>
    <w:rsid w:val="00134E9F"/>
    <w:rsid w:val="001356A3"/>
    <w:rsid w:val="001357B0"/>
    <w:rsid w:val="00135A8F"/>
    <w:rsid w:val="00135B88"/>
    <w:rsid w:val="001362FD"/>
    <w:rsid w:val="00136853"/>
    <w:rsid w:val="0013696E"/>
    <w:rsid w:val="00136BE5"/>
    <w:rsid w:val="001374E1"/>
    <w:rsid w:val="00137A29"/>
    <w:rsid w:val="00137C0B"/>
    <w:rsid w:val="001404FC"/>
    <w:rsid w:val="00140621"/>
    <w:rsid w:val="001408CF"/>
    <w:rsid w:val="0014094B"/>
    <w:rsid w:val="00140ABA"/>
    <w:rsid w:val="00141213"/>
    <w:rsid w:val="0014154A"/>
    <w:rsid w:val="0014162B"/>
    <w:rsid w:val="001419FF"/>
    <w:rsid w:val="00141F5D"/>
    <w:rsid w:val="0014238A"/>
    <w:rsid w:val="00142B1E"/>
    <w:rsid w:val="0014322E"/>
    <w:rsid w:val="00143732"/>
    <w:rsid w:val="0014377C"/>
    <w:rsid w:val="001437D1"/>
    <w:rsid w:val="001439B5"/>
    <w:rsid w:val="00143C46"/>
    <w:rsid w:val="00143C76"/>
    <w:rsid w:val="00143CAA"/>
    <w:rsid w:val="00144467"/>
    <w:rsid w:val="0014453B"/>
    <w:rsid w:val="00144587"/>
    <w:rsid w:val="00144789"/>
    <w:rsid w:val="00144A1D"/>
    <w:rsid w:val="00144A25"/>
    <w:rsid w:val="00144C8B"/>
    <w:rsid w:val="00144CDE"/>
    <w:rsid w:val="00144F7F"/>
    <w:rsid w:val="001451AA"/>
    <w:rsid w:val="00145389"/>
    <w:rsid w:val="00145424"/>
    <w:rsid w:val="00145440"/>
    <w:rsid w:val="00145683"/>
    <w:rsid w:val="00145BA8"/>
    <w:rsid w:val="00145BEE"/>
    <w:rsid w:val="00145BF2"/>
    <w:rsid w:val="00145D56"/>
    <w:rsid w:val="00146678"/>
    <w:rsid w:val="00146A9B"/>
    <w:rsid w:val="00146C24"/>
    <w:rsid w:val="00146F7E"/>
    <w:rsid w:val="00146FF1"/>
    <w:rsid w:val="00147011"/>
    <w:rsid w:val="0014711F"/>
    <w:rsid w:val="00147414"/>
    <w:rsid w:val="00147836"/>
    <w:rsid w:val="00147B66"/>
    <w:rsid w:val="00147CA4"/>
    <w:rsid w:val="00150740"/>
    <w:rsid w:val="001509F1"/>
    <w:rsid w:val="00150B23"/>
    <w:rsid w:val="00150FAD"/>
    <w:rsid w:val="001512E9"/>
    <w:rsid w:val="00151365"/>
    <w:rsid w:val="00151785"/>
    <w:rsid w:val="00151F18"/>
    <w:rsid w:val="001524A4"/>
    <w:rsid w:val="001525C0"/>
    <w:rsid w:val="001527D6"/>
    <w:rsid w:val="001530E7"/>
    <w:rsid w:val="00153283"/>
    <w:rsid w:val="0015385C"/>
    <w:rsid w:val="0015393F"/>
    <w:rsid w:val="00153E8D"/>
    <w:rsid w:val="0015416B"/>
    <w:rsid w:val="00154216"/>
    <w:rsid w:val="001543A0"/>
    <w:rsid w:val="00154625"/>
    <w:rsid w:val="00155056"/>
    <w:rsid w:val="001550C9"/>
    <w:rsid w:val="001551D2"/>
    <w:rsid w:val="00155A31"/>
    <w:rsid w:val="00155C8B"/>
    <w:rsid w:val="00155EFC"/>
    <w:rsid w:val="00156097"/>
    <w:rsid w:val="00156314"/>
    <w:rsid w:val="0015695F"/>
    <w:rsid w:val="00156990"/>
    <w:rsid w:val="001569B3"/>
    <w:rsid w:val="00156B34"/>
    <w:rsid w:val="00157160"/>
    <w:rsid w:val="00157315"/>
    <w:rsid w:val="0015734D"/>
    <w:rsid w:val="001574B9"/>
    <w:rsid w:val="00157642"/>
    <w:rsid w:val="0015777B"/>
    <w:rsid w:val="00157ABE"/>
    <w:rsid w:val="00157E4A"/>
    <w:rsid w:val="0016029D"/>
    <w:rsid w:val="001607E8"/>
    <w:rsid w:val="0016095B"/>
    <w:rsid w:val="00160A54"/>
    <w:rsid w:val="00160C87"/>
    <w:rsid w:val="00160EF7"/>
    <w:rsid w:val="00161CEE"/>
    <w:rsid w:val="00161D09"/>
    <w:rsid w:val="00161EE0"/>
    <w:rsid w:val="00161FD7"/>
    <w:rsid w:val="0016289C"/>
    <w:rsid w:val="00162B0A"/>
    <w:rsid w:val="00162B31"/>
    <w:rsid w:val="00162BFE"/>
    <w:rsid w:val="00162CF0"/>
    <w:rsid w:val="00162E09"/>
    <w:rsid w:val="001631E6"/>
    <w:rsid w:val="00163A43"/>
    <w:rsid w:val="00163C43"/>
    <w:rsid w:val="0016418A"/>
    <w:rsid w:val="0016465E"/>
    <w:rsid w:val="00164815"/>
    <w:rsid w:val="00164BA5"/>
    <w:rsid w:val="00164E0C"/>
    <w:rsid w:val="00165003"/>
    <w:rsid w:val="00165407"/>
    <w:rsid w:val="0016543C"/>
    <w:rsid w:val="00165450"/>
    <w:rsid w:val="001655C0"/>
    <w:rsid w:val="001655C2"/>
    <w:rsid w:val="00165903"/>
    <w:rsid w:val="00165AF4"/>
    <w:rsid w:val="00165ED4"/>
    <w:rsid w:val="00165FF8"/>
    <w:rsid w:val="00166486"/>
    <w:rsid w:val="0016655F"/>
    <w:rsid w:val="0016687E"/>
    <w:rsid w:val="00166EF3"/>
    <w:rsid w:val="00167286"/>
    <w:rsid w:val="00167650"/>
    <w:rsid w:val="001676F0"/>
    <w:rsid w:val="001678E1"/>
    <w:rsid w:val="00167B46"/>
    <w:rsid w:val="0017007D"/>
    <w:rsid w:val="0017008A"/>
    <w:rsid w:val="001703A0"/>
    <w:rsid w:val="001707AC"/>
    <w:rsid w:val="00170AF0"/>
    <w:rsid w:val="00171049"/>
    <w:rsid w:val="00171264"/>
    <w:rsid w:val="001713EE"/>
    <w:rsid w:val="00171414"/>
    <w:rsid w:val="001714E8"/>
    <w:rsid w:val="0017223A"/>
    <w:rsid w:val="00172290"/>
    <w:rsid w:val="001727F7"/>
    <w:rsid w:val="001730DE"/>
    <w:rsid w:val="001733EF"/>
    <w:rsid w:val="00173C2E"/>
    <w:rsid w:val="00173D5A"/>
    <w:rsid w:val="00174265"/>
    <w:rsid w:val="00174600"/>
    <w:rsid w:val="001748AB"/>
    <w:rsid w:val="00174A83"/>
    <w:rsid w:val="00174F9A"/>
    <w:rsid w:val="0017520B"/>
    <w:rsid w:val="00175397"/>
    <w:rsid w:val="00175993"/>
    <w:rsid w:val="001764AE"/>
    <w:rsid w:val="001766CA"/>
    <w:rsid w:val="0017688F"/>
    <w:rsid w:val="00177477"/>
    <w:rsid w:val="0017754D"/>
    <w:rsid w:val="00177CFF"/>
    <w:rsid w:val="0018096D"/>
    <w:rsid w:val="00180A29"/>
    <w:rsid w:val="00180DF9"/>
    <w:rsid w:val="001812D5"/>
    <w:rsid w:val="00181642"/>
    <w:rsid w:val="00181846"/>
    <w:rsid w:val="00181904"/>
    <w:rsid w:val="00181AE2"/>
    <w:rsid w:val="00181B43"/>
    <w:rsid w:val="00181F46"/>
    <w:rsid w:val="001821E2"/>
    <w:rsid w:val="0018230E"/>
    <w:rsid w:val="00182395"/>
    <w:rsid w:val="0018269B"/>
    <w:rsid w:val="00182A3E"/>
    <w:rsid w:val="00182B95"/>
    <w:rsid w:val="00182DC6"/>
    <w:rsid w:val="0018336E"/>
    <w:rsid w:val="00183760"/>
    <w:rsid w:val="001839E2"/>
    <w:rsid w:val="00184026"/>
    <w:rsid w:val="0018402E"/>
    <w:rsid w:val="001842C5"/>
    <w:rsid w:val="00184A21"/>
    <w:rsid w:val="00184B2F"/>
    <w:rsid w:val="00184C69"/>
    <w:rsid w:val="00184C6A"/>
    <w:rsid w:val="00184F39"/>
    <w:rsid w:val="00185973"/>
    <w:rsid w:val="001861F9"/>
    <w:rsid w:val="00186445"/>
    <w:rsid w:val="00186985"/>
    <w:rsid w:val="00186DD6"/>
    <w:rsid w:val="00187508"/>
    <w:rsid w:val="00187734"/>
    <w:rsid w:val="00187D86"/>
    <w:rsid w:val="001901E0"/>
    <w:rsid w:val="00190448"/>
    <w:rsid w:val="00190635"/>
    <w:rsid w:val="00190EE8"/>
    <w:rsid w:val="00191009"/>
    <w:rsid w:val="00191791"/>
    <w:rsid w:val="001917F4"/>
    <w:rsid w:val="00192181"/>
    <w:rsid w:val="00192420"/>
    <w:rsid w:val="0019281F"/>
    <w:rsid w:val="00192D63"/>
    <w:rsid w:val="0019336A"/>
    <w:rsid w:val="00193450"/>
    <w:rsid w:val="0019389B"/>
    <w:rsid w:val="001939EF"/>
    <w:rsid w:val="00193B04"/>
    <w:rsid w:val="00193B2C"/>
    <w:rsid w:val="00193B6C"/>
    <w:rsid w:val="00193DDE"/>
    <w:rsid w:val="00193E09"/>
    <w:rsid w:val="00194451"/>
    <w:rsid w:val="00194629"/>
    <w:rsid w:val="00194670"/>
    <w:rsid w:val="00194677"/>
    <w:rsid w:val="00194810"/>
    <w:rsid w:val="00194D73"/>
    <w:rsid w:val="00194DE3"/>
    <w:rsid w:val="00195216"/>
    <w:rsid w:val="0019541F"/>
    <w:rsid w:val="0019545D"/>
    <w:rsid w:val="001957E9"/>
    <w:rsid w:val="00196176"/>
    <w:rsid w:val="001962FE"/>
    <w:rsid w:val="0019638B"/>
    <w:rsid w:val="00196492"/>
    <w:rsid w:val="00196E8B"/>
    <w:rsid w:val="00197152"/>
    <w:rsid w:val="00197492"/>
    <w:rsid w:val="001978BA"/>
    <w:rsid w:val="00197919"/>
    <w:rsid w:val="0019795D"/>
    <w:rsid w:val="00197B00"/>
    <w:rsid w:val="001A00D2"/>
    <w:rsid w:val="001A017E"/>
    <w:rsid w:val="001A0350"/>
    <w:rsid w:val="001A0600"/>
    <w:rsid w:val="001A0907"/>
    <w:rsid w:val="001A0A18"/>
    <w:rsid w:val="001A0A3D"/>
    <w:rsid w:val="001A0C56"/>
    <w:rsid w:val="001A1328"/>
    <w:rsid w:val="001A13DD"/>
    <w:rsid w:val="001A1926"/>
    <w:rsid w:val="001A1E9B"/>
    <w:rsid w:val="001A2025"/>
    <w:rsid w:val="001A203F"/>
    <w:rsid w:val="001A21A3"/>
    <w:rsid w:val="001A26D8"/>
    <w:rsid w:val="001A2B0D"/>
    <w:rsid w:val="001A2BCC"/>
    <w:rsid w:val="001A2DA8"/>
    <w:rsid w:val="001A322D"/>
    <w:rsid w:val="001A3963"/>
    <w:rsid w:val="001A3A4A"/>
    <w:rsid w:val="001A3ABD"/>
    <w:rsid w:val="001A434B"/>
    <w:rsid w:val="001A461E"/>
    <w:rsid w:val="001A474A"/>
    <w:rsid w:val="001A49D8"/>
    <w:rsid w:val="001A49E4"/>
    <w:rsid w:val="001A4FA3"/>
    <w:rsid w:val="001A5272"/>
    <w:rsid w:val="001A5DFD"/>
    <w:rsid w:val="001A5EA0"/>
    <w:rsid w:val="001A5F1D"/>
    <w:rsid w:val="001A603A"/>
    <w:rsid w:val="001A6222"/>
    <w:rsid w:val="001A69BB"/>
    <w:rsid w:val="001A6CDD"/>
    <w:rsid w:val="001A6D48"/>
    <w:rsid w:val="001A6F47"/>
    <w:rsid w:val="001A7443"/>
    <w:rsid w:val="001A7558"/>
    <w:rsid w:val="001A770D"/>
    <w:rsid w:val="001A7714"/>
    <w:rsid w:val="001A7994"/>
    <w:rsid w:val="001A7F31"/>
    <w:rsid w:val="001B0684"/>
    <w:rsid w:val="001B0A9E"/>
    <w:rsid w:val="001B1B16"/>
    <w:rsid w:val="001B27E0"/>
    <w:rsid w:val="001B297A"/>
    <w:rsid w:val="001B2B07"/>
    <w:rsid w:val="001B2D00"/>
    <w:rsid w:val="001B2D57"/>
    <w:rsid w:val="001B36EC"/>
    <w:rsid w:val="001B3C4E"/>
    <w:rsid w:val="001B3F8A"/>
    <w:rsid w:val="001B3FD7"/>
    <w:rsid w:val="001B448D"/>
    <w:rsid w:val="001B48C7"/>
    <w:rsid w:val="001B4927"/>
    <w:rsid w:val="001B4A4E"/>
    <w:rsid w:val="001B4B94"/>
    <w:rsid w:val="001B4EAB"/>
    <w:rsid w:val="001B4F5C"/>
    <w:rsid w:val="001B5780"/>
    <w:rsid w:val="001B5822"/>
    <w:rsid w:val="001B5C85"/>
    <w:rsid w:val="001B5D4F"/>
    <w:rsid w:val="001B5FD9"/>
    <w:rsid w:val="001B633E"/>
    <w:rsid w:val="001B6BF8"/>
    <w:rsid w:val="001B6D79"/>
    <w:rsid w:val="001B6D8F"/>
    <w:rsid w:val="001B6EED"/>
    <w:rsid w:val="001B725F"/>
    <w:rsid w:val="001B7284"/>
    <w:rsid w:val="001B76C6"/>
    <w:rsid w:val="001B7B06"/>
    <w:rsid w:val="001B7CAF"/>
    <w:rsid w:val="001B7DC8"/>
    <w:rsid w:val="001C00D7"/>
    <w:rsid w:val="001C02DE"/>
    <w:rsid w:val="001C0583"/>
    <w:rsid w:val="001C0600"/>
    <w:rsid w:val="001C07C6"/>
    <w:rsid w:val="001C0B22"/>
    <w:rsid w:val="001C0B84"/>
    <w:rsid w:val="001C109A"/>
    <w:rsid w:val="001C1D9D"/>
    <w:rsid w:val="001C1DAA"/>
    <w:rsid w:val="001C2190"/>
    <w:rsid w:val="001C2959"/>
    <w:rsid w:val="001C2DE0"/>
    <w:rsid w:val="001C3014"/>
    <w:rsid w:val="001C37CA"/>
    <w:rsid w:val="001C39C9"/>
    <w:rsid w:val="001C3AFE"/>
    <w:rsid w:val="001C3BBD"/>
    <w:rsid w:val="001C40EA"/>
    <w:rsid w:val="001C4510"/>
    <w:rsid w:val="001C5C4D"/>
    <w:rsid w:val="001C5D92"/>
    <w:rsid w:val="001C6375"/>
    <w:rsid w:val="001C664C"/>
    <w:rsid w:val="001C681B"/>
    <w:rsid w:val="001C695D"/>
    <w:rsid w:val="001C6A10"/>
    <w:rsid w:val="001C6CCC"/>
    <w:rsid w:val="001C76A3"/>
    <w:rsid w:val="001C7B93"/>
    <w:rsid w:val="001C7C87"/>
    <w:rsid w:val="001D00B1"/>
    <w:rsid w:val="001D0722"/>
    <w:rsid w:val="001D0926"/>
    <w:rsid w:val="001D0943"/>
    <w:rsid w:val="001D0A52"/>
    <w:rsid w:val="001D0AC5"/>
    <w:rsid w:val="001D0B3D"/>
    <w:rsid w:val="001D0B74"/>
    <w:rsid w:val="001D0D6F"/>
    <w:rsid w:val="001D1324"/>
    <w:rsid w:val="001D13CA"/>
    <w:rsid w:val="001D172A"/>
    <w:rsid w:val="001D1AFA"/>
    <w:rsid w:val="001D1DA9"/>
    <w:rsid w:val="001D266E"/>
    <w:rsid w:val="001D2A5A"/>
    <w:rsid w:val="001D2BA1"/>
    <w:rsid w:val="001D2BA4"/>
    <w:rsid w:val="001D2BCF"/>
    <w:rsid w:val="001D2C76"/>
    <w:rsid w:val="001D2CB5"/>
    <w:rsid w:val="001D32FF"/>
    <w:rsid w:val="001D3535"/>
    <w:rsid w:val="001D361A"/>
    <w:rsid w:val="001D397C"/>
    <w:rsid w:val="001D39D6"/>
    <w:rsid w:val="001D3A96"/>
    <w:rsid w:val="001D3ADC"/>
    <w:rsid w:val="001D3B84"/>
    <w:rsid w:val="001D40E1"/>
    <w:rsid w:val="001D4D40"/>
    <w:rsid w:val="001D550C"/>
    <w:rsid w:val="001D5D0B"/>
    <w:rsid w:val="001D606A"/>
    <w:rsid w:val="001D62F7"/>
    <w:rsid w:val="001D66B8"/>
    <w:rsid w:val="001D6FA9"/>
    <w:rsid w:val="001D70FD"/>
    <w:rsid w:val="001D711A"/>
    <w:rsid w:val="001D7377"/>
    <w:rsid w:val="001D766C"/>
    <w:rsid w:val="001D785A"/>
    <w:rsid w:val="001D7BDD"/>
    <w:rsid w:val="001D7C2D"/>
    <w:rsid w:val="001D7CC2"/>
    <w:rsid w:val="001D7EFB"/>
    <w:rsid w:val="001E002C"/>
    <w:rsid w:val="001E06AE"/>
    <w:rsid w:val="001E0EC6"/>
    <w:rsid w:val="001E0F53"/>
    <w:rsid w:val="001E0FF1"/>
    <w:rsid w:val="001E17DF"/>
    <w:rsid w:val="001E1AE1"/>
    <w:rsid w:val="001E1D30"/>
    <w:rsid w:val="001E2B1E"/>
    <w:rsid w:val="001E319B"/>
    <w:rsid w:val="001E32C6"/>
    <w:rsid w:val="001E339C"/>
    <w:rsid w:val="001E346C"/>
    <w:rsid w:val="001E365F"/>
    <w:rsid w:val="001E381B"/>
    <w:rsid w:val="001E3DDC"/>
    <w:rsid w:val="001E40CC"/>
    <w:rsid w:val="001E45F1"/>
    <w:rsid w:val="001E4BB4"/>
    <w:rsid w:val="001E4CE8"/>
    <w:rsid w:val="001E4EE4"/>
    <w:rsid w:val="001E5843"/>
    <w:rsid w:val="001E5A41"/>
    <w:rsid w:val="001E64A7"/>
    <w:rsid w:val="001E6708"/>
    <w:rsid w:val="001E67C3"/>
    <w:rsid w:val="001E6A0C"/>
    <w:rsid w:val="001E6B60"/>
    <w:rsid w:val="001E6C88"/>
    <w:rsid w:val="001E6E78"/>
    <w:rsid w:val="001E72B3"/>
    <w:rsid w:val="001E7312"/>
    <w:rsid w:val="001E744F"/>
    <w:rsid w:val="001E7586"/>
    <w:rsid w:val="001E762E"/>
    <w:rsid w:val="001E7724"/>
    <w:rsid w:val="001F0372"/>
    <w:rsid w:val="001F0448"/>
    <w:rsid w:val="001F0F8A"/>
    <w:rsid w:val="001F10CC"/>
    <w:rsid w:val="001F1215"/>
    <w:rsid w:val="001F1750"/>
    <w:rsid w:val="001F17B3"/>
    <w:rsid w:val="001F18EE"/>
    <w:rsid w:val="001F2188"/>
    <w:rsid w:val="001F2699"/>
    <w:rsid w:val="001F26E9"/>
    <w:rsid w:val="001F2B92"/>
    <w:rsid w:val="001F2BD0"/>
    <w:rsid w:val="001F2C2E"/>
    <w:rsid w:val="001F2E65"/>
    <w:rsid w:val="001F31AB"/>
    <w:rsid w:val="001F3283"/>
    <w:rsid w:val="001F3849"/>
    <w:rsid w:val="001F3BEB"/>
    <w:rsid w:val="001F3DC1"/>
    <w:rsid w:val="001F44C6"/>
    <w:rsid w:val="001F4F4B"/>
    <w:rsid w:val="001F5243"/>
    <w:rsid w:val="001F5254"/>
    <w:rsid w:val="001F52D2"/>
    <w:rsid w:val="001F55D2"/>
    <w:rsid w:val="001F5895"/>
    <w:rsid w:val="001F6146"/>
    <w:rsid w:val="001F625F"/>
    <w:rsid w:val="001F64B2"/>
    <w:rsid w:val="001F6806"/>
    <w:rsid w:val="001F68AC"/>
    <w:rsid w:val="001F6E71"/>
    <w:rsid w:val="001F70E4"/>
    <w:rsid w:val="001F7549"/>
    <w:rsid w:val="001F7559"/>
    <w:rsid w:val="001F7848"/>
    <w:rsid w:val="001F7909"/>
    <w:rsid w:val="001F79BF"/>
    <w:rsid w:val="002001F3"/>
    <w:rsid w:val="002002E5"/>
    <w:rsid w:val="002008A4"/>
    <w:rsid w:val="00201688"/>
    <w:rsid w:val="00201E9F"/>
    <w:rsid w:val="002020B9"/>
    <w:rsid w:val="00202402"/>
    <w:rsid w:val="00202639"/>
    <w:rsid w:val="00202BF8"/>
    <w:rsid w:val="00202DAA"/>
    <w:rsid w:val="00202EDB"/>
    <w:rsid w:val="00202F2C"/>
    <w:rsid w:val="0020320A"/>
    <w:rsid w:val="002033B6"/>
    <w:rsid w:val="00203531"/>
    <w:rsid w:val="002039BB"/>
    <w:rsid w:val="00203EEF"/>
    <w:rsid w:val="00203FF7"/>
    <w:rsid w:val="002043EA"/>
    <w:rsid w:val="002047B5"/>
    <w:rsid w:val="00204829"/>
    <w:rsid w:val="00204942"/>
    <w:rsid w:val="00204A38"/>
    <w:rsid w:val="00204CFE"/>
    <w:rsid w:val="00204DAA"/>
    <w:rsid w:val="002050D2"/>
    <w:rsid w:val="002052A6"/>
    <w:rsid w:val="002055A2"/>
    <w:rsid w:val="002055AD"/>
    <w:rsid w:val="0020565E"/>
    <w:rsid w:val="00205BC4"/>
    <w:rsid w:val="00205D92"/>
    <w:rsid w:val="00206470"/>
    <w:rsid w:val="0020649C"/>
    <w:rsid w:val="00206A5F"/>
    <w:rsid w:val="00206DDF"/>
    <w:rsid w:val="002077B5"/>
    <w:rsid w:val="002077F9"/>
    <w:rsid w:val="00207840"/>
    <w:rsid w:val="00207ABD"/>
    <w:rsid w:val="00207FF0"/>
    <w:rsid w:val="0021006F"/>
    <w:rsid w:val="002101E7"/>
    <w:rsid w:val="00210E1F"/>
    <w:rsid w:val="00211234"/>
    <w:rsid w:val="0021127E"/>
    <w:rsid w:val="002116E6"/>
    <w:rsid w:val="002118E1"/>
    <w:rsid w:val="00211A6B"/>
    <w:rsid w:val="00211B9A"/>
    <w:rsid w:val="00211BF2"/>
    <w:rsid w:val="002123D7"/>
    <w:rsid w:val="0021287A"/>
    <w:rsid w:val="00212B79"/>
    <w:rsid w:val="00212D1A"/>
    <w:rsid w:val="0021325C"/>
    <w:rsid w:val="00213B37"/>
    <w:rsid w:val="00213B7C"/>
    <w:rsid w:val="00214045"/>
    <w:rsid w:val="00214489"/>
    <w:rsid w:val="00214593"/>
    <w:rsid w:val="0021459F"/>
    <w:rsid w:val="00214638"/>
    <w:rsid w:val="00214873"/>
    <w:rsid w:val="00214C6E"/>
    <w:rsid w:val="00214E30"/>
    <w:rsid w:val="00214F22"/>
    <w:rsid w:val="002156C3"/>
    <w:rsid w:val="0021593C"/>
    <w:rsid w:val="00215A1E"/>
    <w:rsid w:val="00215A34"/>
    <w:rsid w:val="00215C42"/>
    <w:rsid w:val="00215F6C"/>
    <w:rsid w:val="002162A6"/>
    <w:rsid w:val="002164C4"/>
    <w:rsid w:val="002165D6"/>
    <w:rsid w:val="00216B27"/>
    <w:rsid w:val="00216D90"/>
    <w:rsid w:val="00217380"/>
    <w:rsid w:val="002177AB"/>
    <w:rsid w:val="00217FD2"/>
    <w:rsid w:val="00220131"/>
    <w:rsid w:val="002204A7"/>
    <w:rsid w:val="002206AB"/>
    <w:rsid w:val="00220732"/>
    <w:rsid w:val="00220F80"/>
    <w:rsid w:val="00221016"/>
    <w:rsid w:val="0022123E"/>
    <w:rsid w:val="002213AF"/>
    <w:rsid w:val="00221912"/>
    <w:rsid w:val="00221FBC"/>
    <w:rsid w:val="00222013"/>
    <w:rsid w:val="002222D1"/>
    <w:rsid w:val="00222494"/>
    <w:rsid w:val="002224AF"/>
    <w:rsid w:val="002224EB"/>
    <w:rsid w:val="00222B85"/>
    <w:rsid w:val="00222C32"/>
    <w:rsid w:val="00222CDE"/>
    <w:rsid w:val="00223688"/>
    <w:rsid w:val="00224189"/>
    <w:rsid w:val="00224937"/>
    <w:rsid w:val="00224A47"/>
    <w:rsid w:val="00224D33"/>
    <w:rsid w:val="00224EDF"/>
    <w:rsid w:val="00225003"/>
    <w:rsid w:val="002250B5"/>
    <w:rsid w:val="00225639"/>
    <w:rsid w:val="00225670"/>
    <w:rsid w:val="00225D32"/>
    <w:rsid w:val="002261AC"/>
    <w:rsid w:val="00226538"/>
    <w:rsid w:val="002268D5"/>
    <w:rsid w:val="00226B7A"/>
    <w:rsid w:val="00226C08"/>
    <w:rsid w:val="00226D23"/>
    <w:rsid w:val="00226E63"/>
    <w:rsid w:val="00226E82"/>
    <w:rsid w:val="002271C3"/>
    <w:rsid w:val="002272B2"/>
    <w:rsid w:val="00227545"/>
    <w:rsid w:val="00227564"/>
    <w:rsid w:val="00227766"/>
    <w:rsid w:val="00227802"/>
    <w:rsid w:val="00227D0F"/>
    <w:rsid w:val="00230147"/>
    <w:rsid w:val="002304F9"/>
    <w:rsid w:val="00230783"/>
    <w:rsid w:val="00230CC0"/>
    <w:rsid w:val="00231511"/>
    <w:rsid w:val="00231751"/>
    <w:rsid w:val="002317F3"/>
    <w:rsid w:val="002322C8"/>
    <w:rsid w:val="00232587"/>
    <w:rsid w:val="00232959"/>
    <w:rsid w:val="0023295D"/>
    <w:rsid w:val="00232A11"/>
    <w:rsid w:val="00232FB6"/>
    <w:rsid w:val="00233029"/>
    <w:rsid w:val="002333F3"/>
    <w:rsid w:val="0023363E"/>
    <w:rsid w:val="002338AF"/>
    <w:rsid w:val="0023393B"/>
    <w:rsid w:val="00233A32"/>
    <w:rsid w:val="00233B5B"/>
    <w:rsid w:val="00233DB4"/>
    <w:rsid w:val="002349CD"/>
    <w:rsid w:val="00234B62"/>
    <w:rsid w:val="00234D20"/>
    <w:rsid w:val="00234FF9"/>
    <w:rsid w:val="0023504B"/>
    <w:rsid w:val="002351CB"/>
    <w:rsid w:val="00235202"/>
    <w:rsid w:val="002353BC"/>
    <w:rsid w:val="002359E6"/>
    <w:rsid w:val="00235F58"/>
    <w:rsid w:val="00236374"/>
    <w:rsid w:val="002365EE"/>
    <w:rsid w:val="00236E80"/>
    <w:rsid w:val="00237157"/>
    <w:rsid w:val="002371FD"/>
    <w:rsid w:val="002377BB"/>
    <w:rsid w:val="002377C8"/>
    <w:rsid w:val="0023787B"/>
    <w:rsid w:val="002378BB"/>
    <w:rsid w:val="00237DFA"/>
    <w:rsid w:val="00237F34"/>
    <w:rsid w:val="0024017E"/>
    <w:rsid w:val="0024080D"/>
    <w:rsid w:val="0024086F"/>
    <w:rsid w:val="00240B23"/>
    <w:rsid w:val="00241161"/>
    <w:rsid w:val="002411D6"/>
    <w:rsid w:val="0024121C"/>
    <w:rsid w:val="002412C5"/>
    <w:rsid w:val="002418C4"/>
    <w:rsid w:val="00242094"/>
    <w:rsid w:val="00242972"/>
    <w:rsid w:val="00242BD5"/>
    <w:rsid w:val="00242EA4"/>
    <w:rsid w:val="00243131"/>
    <w:rsid w:val="002432F3"/>
    <w:rsid w:val="00243476"/>
    <w:rsid w:val="002436E1"/>
    <w:rsid w:val="00243A6B"/>
    <w:rsid w:val="00243E24"/>
    <w:rsid w:val="00243EDE"/>
    <w:rsid w:val="00244721"/>
    <w:rsid w:val="002448F5"/>
    <w:rsid w:val="00244927"/>
    <w:rsid w:val="00244EB7"/>
    <w:rsid w:val="002450B2"/>
    <w:rsid w:val="002453D3"/>
    <w:rsid w:val="002457DB"/>
    <w:rsid w:val="002457F6"/>
    <w:rsid w:val="00245999"/>
    <w:rsid w:val="00245D7C"/>
    <w:rsid w:val="00245EC6"/>
    <w:rsid w:val="00245F15"/>
    <w:rsid w:val="00245F2F"/>
    <w:rsid w:val="00246184"/>
    <w:rsid w:val="00246718"/>
    <w:rsid w:val="00246AC5"/>
    <w:rsid w:val="00246C3B"/>
    <w:rsid w:val="00246C86"/>
    <w:rsid w:val="00246D64"/>
    <w:rsid w:val="00246DD1"/>
    <w:rsid w:val="00246F5E"/>
    <w:rsid w:val="0024780F"/>
    <w:rsid w:val="00247B42"/>
    <w:rsid w:val="0025041E"/>
    <w:rsid w:val="0025073A"/>
    <w:rsid w:val="0025077E"/>
    <w:rsid w:val="00250C83"/>
    <w:rsid w:val="00250F42"/>
    <w:rsid w:val="00250FBE"/>
    <w:rsid w:val="00251143"/>
    <w:rsid w:val="002513D2"/>
    <w:rsid w:val="002515D7"/>
    <w:rsid w:val="00251737"/>
    <w:rsid w:val="002517C0"/>
    <w:rsid w:val="0025196B"/>
    <w:rsid w:val="00251EFD"/>
    <w:rsid w:val="0025243D"/>
    <w:rsid w:val="002524B3"/>
    <w:rsid w:val="0025273F"/>
    <w:rsid w:val="0025279C"/>
    <w:rsid w:val="00252869"/>
    <w:rsid w:val="002528E6"/>
    <w:rsid w:val="00252AC8"/>
    <w:rsid w:val="00252BFB"/>
    <w:rsid w:val="0025313D"/>
    <w:rsid w:val="00253713"/>
    <w:rsid w:val="00253EA0"/>
    <w:rsid w:val="002540DA"/>
    <w:rsid w:val="0025458D"/>
    <w:rsid w:val="00254723"/>
    <w:rsid w:val="00254A2A"/>
    <w:rsid w:val="0025532B"/>
    <w:rsid w:val="00255432"/>
    <w:rsid w:val="00255763"/>
    <w:rsid w:val="002557A5"/>
    <w:rsid w:val="002558CF"/>
    <w:rsid w:val="00255933"/>
    <w:rsid w:val="00255C96"/>
    <w:rsid w:val="00256120"/>
    <w:rsid w:val="002561BD"/>
    <w:rsid w:val="002561EB"/>
    <w:rsid w:val="00256379"/>
    <w:rsid w:val="002565FA"/>
    <w:rsid w:val="00256626"/>
    <w:rsid w:val="00256AFB"/>
    <w:rsid w:val="00256B2C"/>
    <w:rsid w:val="00256C0E"/>
    <w:rsid w:val="00256F57"/>
    <w:rsid w:val="00257840"/>
    <w:rsid w:val="00257A32"/>
    <w:rsid w:val="00257B20"/>
    <w:rsid w:val="00257C6E"/>
    <w:rsid w:val="002606AC"/>
    <w:rsid w:val="00260741"/>
    <w:rsid w:val="00260B16"/>
    <w:rsid w:val="00260C53"/>
    <w:rsid w:val="00260D02"/>
    <w:rsid w:val="00260DC7"/>
    <w:rsid w:val="00260E9F"/>
    <w:rsid w:val="00260F15"/>
    <w:rsid w:val="0026148F"/>
    <w:rsid w:val="00261C1E"/>
    <w:rsid w:val="00261E63"/>
    <w:rsid w:val="00262750"/>
    <w:rsid w:val="00262B60"/>
    <w:rsid w:val="00262D10"/>
    <w:rsid w:val="00262DBF"/>
    <w:rsid w:val="00263383"/>
    <w:rsid w:val="002633F3"/>
    <w:rsid w:val="002636AA"/>
    <w:rsid w:val="00263A84"/>
    <w:rsid w:val="002640D2"/>
    <w:rsid w:val="0026420D"/>
    <w:rsid w:val="0026433C"/>
    <w:rsid w:val="002645F0"/>
    <w:rsid w:val="00264EE0"/>
    <w:rsid w:val="00265067"/>
    <w:rsid w:val="002658C6"/>
    <w:rsid w:val="00265A1F"/>
    <w:rsid w:val="00265B3E"/>
    <w:rsid w:val="00265DA6"/>
    <w:rsid w:val="00265F7E"/>
    <w:rsid w:val="00265FD5"/>
    <w:rsid w:val="00266101"/>
    <w:rsid w:val="002662B2"/>
    <w:rsid w:val="0026641D"/>
    <w:rsid w:val="00266755"/>
    <w:rsid w:val="00266825"/>
    <w:rsid w:val="00266A03"/>
    <w:rsid w:val="00266A67"/>
    <w:rsid w:val="00266EF7"/>
    <w:rsid w:val="002671AA"/>
    <w:rsid w:val="00267267"/>
    <w:rsid w:val="00267E24"/>
    <w:rsid w:val="00267E34"/>
    <w:rsid w:val="00267F0D"/>
    <w:rsid w:val="00267F25"/>
    <w:rsid w:val="002708A5"/>
    <w:rsid w:val="00270A9D"/>
    <w:rsid w:val="00271788"/>
    <w:rsid w:val="002720E2"/>
    <w:rsid w:val="002721B7"/>
    <w:rsid w:val="00272293"/>
    <w:rsid w:val="00272591"/>
    <w:rsid w:val="00272624"/>
    <w:rsid w:val="0027262A"/>
    <w:rsid w:val="002727C5"/>
    <w:rsid w:val="00272942"/>
    <w:rsid w:val="002730F0"/>
    <w:rsid w:val="002732E0"/>
    <w:rsid w:val="00273584"/>
    <w:rsid w:val="00273734"/>
    <w:rsid w:val="002737B4"/>
    <w:rsid w:val="00273A87"/>
    <w:rsid w:val="00273B88"/>
    <w:rsid w:val="00273ECC"/>
    <w:rsid w:val="00273F37"/>
    <w:rsid w:val="00274068"/>
    <w:rsid w:val="002744BB"/>
    <w:rsid w:val="0027493C"/>
    <w:rsid w:val="00274AA3"/>
    <w:rsid w:val="00274C26"/>
    <w:rsid w:val="00274EB8"/>
    <w:rsid w:val="00274F0A"/>
    <w:rsid w:val="00275353"/>
    <w:rsid w:val="00275441"/>
    <w:rsid w:val="00275B76"/>
    <w:rsid w:val="00275DAE"/>
    <w:rsid w:val="0027650F"/>
    <w:rsid w:val="00276601"/>
    <w:rsid w:val="00276936"/>
    <w:rsid w:val="002769E8"/>
    <w:rsid w:val="00276C8B"/>
    <w:rsid w:val="00276D71"/>
    <w:rsid w:val="00277920"/>
    <w:rsid w:val="00277A87"/>
    <w:rsid w:val="002800D6"/>
    <w:rsid w:val="0028035B"/>
    <w:rsid w:val="002808FA"/>
    <w:rsid w:val="00280C33"/>
    <w:rsid w:val="002810A9"/>
    <w:rsid w:val="002812C4"/>
    <w:rsid w:val="0028139F"/>
    <w:rsid w:val="00281577"/>
    <w:rsid w:val="00281600"/>
    <w:rsid w:val="0028185F"/>
    <w:rsid w:val="002818BA"/>
    <w:rsid w:val="00281BCA"/>
    <w:rsid w:val="0028210B"/>
    <w:rsid w:val="002821A3"/>
    <w:rsid w:val="002821ED"/>
    <w:rsid w:val="00282405"/>
    <w:rsid w:val="002826F2"/>
    <w:rsid w:val="0028280D"/>
    <w:rsid w:val="00282D31"/>
    <w:rsid w:val="002830C1"/>
    <w:rsid w:val="00283176"/>
    <w:rsid w:val="00283631"/>
    <w:rsid w:val="00283CAF"/>
    <w:rsid w:val="00284382"/>
    <w:rsid w:val="002845AF"/>
    <w:rsid w:val="00284626"/>
    <w:rsid w:val="002849EF"/>
    <w:rsid w:val="00285191"/>
    <w:rsid w:val="002853F7"/>
    <w:rsid w:val="002855E5"/>
    <w:rsid w:val="002857DA"/>
    <w:rsid w:val="00285AA2"/>
    <w:rsid w:val="00285E22"/>
    <w:rsid w:val="00286480"/>
    <w:rsid w:val="00286B4F"/>
    <w:rsid w:val="00286F85"/>
    <w:rsid w:val="0028755A"/>
    <w:rsid w:val="00287D47"/>
    <w:rsid w:val="00287FEA"/>
    <w:rsid w:val="002902DF"/>
    <w:rsid w:val="002904B5"/>
    <w:rsid w:val="002905D2"/>
    <w:rsid w:val="00290C36"/>
    <w:rsid w:val="00290E62"/>
    <w:rsid w:val="002914C9"/>
    <w:rsid w:val="002916C5"/>
    <w:rsid w:val="0029175C"/>
    <w:rsid w:val="00291CB3"/>
    <w:rsid w:val="00291D77"/>
    <w:rsid w:val="00291E47"/>
    <w:rsid w:val="00292082"/>
    <w:rsid w:val="002921E3"/>
    <w:rsid w:val="0029251B"/>
    <w:rsid w:val="002925ED"/>
    <w:rsid w:val="0029284B"/>
    <w:rsid w:val="00292E08"/>
    <w:rsid w:val="002933B7"/>
    <w:rsid w:val="0029358E"/>
    <w:rsid w:val="00293663"/>
    <w:rsid w:val="00293A4D"/>
    <w:rsid w:val="00293EC8"/>
    <w:rsid w:val="0029433B"/>
    <w:rsid w:val="002949A9"/>
    <w:rsid w:val="00294B0D"/>
    <w:rsid w:val="00294E1B"/>
    <w:rsid w:val="002952F9"/>
    <w:rsid w:val="00295617"/>
    <w:rsid w:val="00295A02"/>
    <w:rsid w:val="00295B2B"/>
    <w:rsid w:val="002961C0"/>
    <w:rsid w:val="00296775"/>
    <w:rsid w:val="002967D0"/>
    <w:rsid w:val="00296821"/>
    <w:rsid w:val="00296840"/>
    <w:rsid w:val="00296DCA"/>
    <w:rsid w:val="00297007"/>
    <w:rsid w:val="0029754C"/>
    <w:rsid w:val="0029779C"/>
    <w:rsid w:val="00297974"/>
    <w:rsid w:val="00297BD6"/>
    <w:rsid w:val="00297E6B"/>
    <w:rsid w:val="002A0127"/>
    <w:rsid w:val="002A027A"/>
    <w:rsid w:val="002A039B"/>
    <w:rsid w:val="002A064E"/>
    <w:rsid w:val="002A0B2D"/>
    <w:rsid w:val="002A0B7E"/>
    <w:rsid w:val="002A14C6"/>
    <w:rsid w:val="002A1CB5"/>
    <w:rsid w:val="002A1CF2"/>
    <w:rsid w:val="002A2291"/>
    <w:rsid w:val="002A22DD"/>
    <w:rsid w:val="002A26BB"/>
    <w:rsid w:val="002A28DA"/>
    <w:rsid w:val="002A2C40"/>
    <w:rsid w:val="002A2FC1"/>
    <w:rsid w:val="002A3209"/>
    <w:rsid w:val="002A3393"/>
    <w:rsid w:val="002A3500"/>
    <w:rsid w:val="002A3933"/>
    <w:rsid w:val="002A40F2"/>
    <w:rsid w:val="002A44B7"/>
    <w:rsid w:val="002A48BA"/>
    <w:rsid w:val="002A5535"/>
    <w:rsid w:val="002A560C"/>
    <w:rsid w:val="002A5903"/>
    <w:rsid w:val="002A68B6"/>
    <w:rsid w:val="002A6BFE"/>
    <w:rsid w:val="002A6C4B"/>
    <w:rsid w:val="002A6CC1"/>
    <w:rsid w:val="002A7715"/>
    <w:rsid w:val="002A7747"/>
    <w:rsid w:val="002B0329"/>
    <w:rsid w:val="002B03DF"/>
    <w:rsid w:val="002B03F8"/>
    <w:rsid w:val="002B07C0"/>
    <w:rsid w:val="002B0F62"/>
    <w:rsid w:val="002B0F99"/>
    <w:rsid w:val="002B12D5"/>
    <w:rsid w:val="002B1357"/>
    <w:rsid w:val="002B169A"/>
    <w:rsid w:val="002B18EB"/>
    <w:rsid w:val="002B1B78"/>
    <w:rsid w:val="002B1E32"/>
    <w:rsid w:val="002B1FAD"/>
    <w:rsid w:val="002B1FEB"/>
    <w:rsid w:val="002B20F1"/>
    <w:rsid w:val="002B2371"/>
    <w:rsid w:val="002B25E1"/>
    <w:rsid w:val="002B272E"/>
    <w:rsid w:val="002B2A09"/>
    <w:rsid w:val="002B2F13"/>
    <w:rsid w:val="002B2F28"/>
    <w:rsid w:val="002B313A"/>
    <w:rsid w:val="002B32D5"/>
    <w:rsid w:val="002B32D8"/>
    <w:rsid w:val="002B36E5"/>
    <w:rsid w:val="002B42DB"/>
    <w:rsid w:val="002B4780"/>
    <w:rsid w:val="002B48D8"/>
    <w:rsid w:val="002B4BDB"/>
    <w:rsid w:val="002B4DCC"/>
    <w:rsid w:val="002B5428"/>
    <w:rsid w:val="002B59E2"/>
    <w:rsid w:val="002B5EBB"/>
    <w:rsid w:val="002B5EC1"/>
    <w:rsid w:val="002B69D4"/>
    <w:rsid w:val="002B6FCF"/>
    <w:rsid w:val="002B7B99"/>
    <w:rsid w:val="002B7BBC"/>
    <w:rsid w:val="002C02DA"/>
    <w:rsid w:val="002C07C2"/>
    <w:rsid w:val="002C0CD8"/>
    <w:rsid w:val="002C13F8"/>
    <w:rsid w:val="002C16B7"/>
    <w:rsid w:val="002C1917"/>
    <w:rsid w:val="002C1D49"/>
    <w:rsid w:val="002C1EDA"/>
    <w:rsid w:val="002C1F15"/>
    <w:rsid w:val="002C2055"/>
    <w:rsid w:val="002C2115"/>
    <w:rsid w:val="002C215F"/>
    <w:rsid w:val="002C2173"/>
    <w:rsid w:val="002C22DF"/>
    <w:rsid w:val="002C2A80"/>
    <w:rsid w:val="002C2C98"/>
    <w:rsid w:val="002C314E"/>
    <w:rsid w:val="002C3155"/>
    <w:rsid w:val="002C331D"/>
    <w:rsid w:val="002C3632"/>
    <w:rsid w:val="002C36B5"/>
    <w:rsid w:val="002C3B6A"/>
    <w:rsid w:val="002C3E60"/>
    <w:rsid w:val="002C3ED9"/>
    <w:rsid w:val="002C3FFA"/>
    <w:rsid w:val="002C486C"/>
    <w:rsid w:val="002C495A"/>
    <w:rsid w:val="002C497B"/>
    <w:rsid w:val="002C4E0B"/>
    <w:rsid w:val="002C50AE"/>
    <w:rsid w:val="002C55E8"/>
    <w:rsid w:val="002C581E"/>
    <w:rsid w:val="002C5DCE"/>
    <w:rsid w:val="002C5F3D"/>
    <w:rsid w:val="002C632A"/>
    <w:rsid w:val="002C6724"/>
    <w:rsid w:val="002C6782"/>
    <w:rsid w:val="002C6BC8"/>
    <w:rsid w:val="002C6C34"/>
    <w:rsid w:val="002C6D09"/>
    <w:rsid w:val="002C6EE6"/>
    <w:rsid w:val="002C6FE2"/>
    <w:rsid w:val="002C7489"/>
    <w:rsid w:val="002C758C"/>
    <w:rsid w:val="002C75AE"/>
    <w:rsid w:val="002C78C4"/>
    <w:rsid w:val="002C7B7D"/>
    <w:rsid w:val="002D03AA"/>
    <w:rsid w:val="002D03BE"/>
    <w:rsid w:val="002D0DF2"/>
    <w:rsid w:val="002D0EB3"/>
    <w:rsid w:val="002D115C"/>
    <w:rsid w:val="002D14F8"/>
    <w:rsid w:val="002D1B7D"/>
    <w:rsid w:val="002D1D2C"/>
    <w:rsid w:val="002D1F20"/>
    <w:rsid w:val="002D1FAE"/>
    <w:rsid w:val="002D2212"/>
    <w:rsid w:val="002D26D8"/>
    <w:rsid w:val="002D276C"/>
    <w:rsid w:val="002D2993"/>
    <w:rsid w:val="002D2B25"/>
    <w:rsid w:val="002D2B51"/>
    <w:rsid w:val="002D2BE1"/>
    <w:rsid w:val="002D32FC"/>
    <w:rsid w:val="002D3760"/>
    <w:rsid w:val="002D3815"/>
    <w:rsid w:val="002D38BB"/>
    <w:rsid w:val="002D3E3D"/>
    <w:rsid w:val="002D420D"/>
    <w:rsid w:val="002D4424"/>
    <w:rsid w:val="002D49B6"/>
    <w:rsid w:val="002D4D6E"/>
    <w:rsid w:val="002D4E3B"/>
    <w:rsid w:val="002D5023"/>
    <w:rsid w:val="002D5907"/>
    <w:rsid w:val="002D5A45"/>
    <w:rsid w:val="002D5AF9"/>
    <w:rsid w:val="002D5C09"/>
    <w:rsid w:val="002D65C1"/>
    <w:rsid w:val="002D6758"/>
    <w:rsid w:val="002D6C64"/>
    <w:rsid w:val="002D6E39"/>
    <w:rsid w:val="002D6FB8"/>
    <w:rsid w:val="002D7222"/>
    <w:rsid w:val="002D7281"/>
    <w:rsid w:val="002D79DA"/>
    <w:rsid w:val="002D7A1B"/>
    <w:rsid w:val="002D7A5D"/>
    <w:rsid w:val="002D7B68"/>
    <w:rsid w:val="002E0337"/>
    <w:rsid w:val="002E03C1"/>
    <w:rsid w:val="002E04DD"/>
    <w:rsid w:val="002E0F5B"/>
    <w:rsid w:val="002E1068"/>
    <w:rsid w:val="002E10DA"/>
    <w:rsid w:val="002E153D"/>
    <w:rsid w:val="002E15F3"/>
    <w:rsid w:val="002E1B47"/>
    <w:rsid w:val="002E1E09"/>
    <w:rsid w:val="002E1FD1"/>
    <w:rsid w:val="002E25F6"/>
    <w:rsid w:val="002E2756"/>
    <w:rsid w:val="002E28DC"/>
    <w:rsid w:val="002E2D0C"/>
    <w:rsid w:val="002E30B7"/>
    <w:rsid w:val="002E3252"/>
    <w:rsid w:val="002E3625"/>
    <w:rsid w:val="002E3ED0"/>
    <w:rsid w:val="002E41FD"/>
    <w:rsid w:val="002E4339"/>
    <w:rsid w:val="002E43D9"/>
    <w:rsid w:val="002E43F5"/>
    <w:rsid w:val="002E48BC"/>
    <w:rsid w:val="002E48BE"/>
    <w:rsid w:val="002E5331"/>
    <w:rsid w:val="002E5756"/>
    <w:rsid w:val="002E5D1A"/>
    <w:rsid w:val="002E5E5C"/>
    <w:rsid w:val="002E5FE1"/>
    <w:rsid w:val="002E6DB4"/>
    <w:rsid w:val="002E7301"/>
    <w:rsid w:val="002E74C7"/>
    <w:rsid w:val="002E75B3"/>
    <w:rsid w:val="002E776A"/>
    <w:rsid w:val="002F0508"/>
    <w:rsid w:val="002F0782"/>
    <w:rsid w:val="002F0D82"/>
    <w:rsid w:val="002F0F40"/>
    <w:rsid w:val="002F12C4"/>
    <w:rsid w:val="002F1AEA"/>
    <w:rsid w:val="002F291B"/>
    <w:rsid w:val="002F2AF0"/>
    <w:rsid w:val="002F2CE2"/>
    <w:rsid w:val="002F2E58"/>
    <w:rsid w:val="002F3294"/>
    <w:rsid w:val="002F366B"/>
    <w:rsid w:val="002F37B3"/>
    <w:rsid w:val="002F3C82"/>
    <w:rsid w:val="002F4550"/>
    <w:rsid w:val="002F48CB"/>
    <w:rsid w:val="002F4DEB"/>
    <w:rsid w:val="002F505F"/>
    <w:rsid w:val="002F531B"/>
    <w:rsid w:val="002F579C"/>
    <w:rsid w:val="002F5A62"/>
    <w:rsid w:val="002F5C30"/>
    <w:rsid w:val="002F5FC6"/>
    <w:rsid w:val="002F64F2"/>
    <w:rsid w:val="002F6D39"/>
    <w:rsid w:val="002F7076"/>
    <w:rsid w:val="002F71F2"/>
    <w:rsid w:val="002F758E"/>
    <w:rsid w:val="002F7597"/>
    <w:rsid w:val="002F7669"/>
    <w:rsid w:val="002F79A5"/>
    <w:rsid w:val="002F7B13"/>
    <w:rsid w:val="00300404"/>
    <w:rsid w:val="003008E7"/>
    <w:rsid w:val="00300E48"/>
    <w:rsid w:val="0030104F"/>
    <w:rsid w:val="003011D6"/>
    <w:rsid w:val="00301392"/>
    <w:rsid w:val="0030177A"/>
    <w:rsid w:val="00301D59"/>
    <w:rsid w:val="00301E8F"/>
    <w:rsid w:val="0030233B"/>
    <w:rsid w:val="0030237C"/>
    <w:rsid w:val="003024B0"/>
    <w:rsid w:val="003024CA"/>
    <w:rsid w:val="003025D6"/>
    <w:rsid w:val="003029B8"/>
    <w:rsid w:val="00302A55"/>
    <w:rsid w:val="003030FD"/>
    <w:rsid w:val="003037E4"/>
    <w:rsid w:val="00303869"/>
    <w:rsid w:val="00303B08"/>
    <w:rsid w:val="00303D79"/>
    <w:rsid w:val="00303DD6"/>
    <w:rsid w:val="00303EE9"/>
    <w:rsid w:val="00304C11"/>
    <w:rsid w:val="00304DBA"/>
    <w:rsid w:val="0030527C"/>
    <w:rsid w:val="003052A6"/>
    <w:rsid w:val="00305896"/>
    <w:rsid w:val="00306194"/>
    <w:rsid w:val="00306310"/>
    <w:rsid w:val="003063F4"/>
    <w:rsid w:val="003068D3"/>
    <w:rsid w:val="0030714F"/>
    <w:rsid w:val="003077D4"/>
    <w:rsid w:val="00307900"/>
    <w:rsid w:val="00307A2A"/>
    <w:rsid w:val="00307CC5"/>
    <w:rsid w:val="003101E8"/>
    <w:rsid w:val="0031051A"/>
    <w:rsid w:val="003106F6"/>
    <w:rsid w:val="00310B91"/>
    <w:rsid w:val="00311024"/>
    <w:rsid w:val="00311411"/>
    <w:rsid w:val="00311A02"/>
    <w:rsid w:val="00311C49"/>
    <w:rsid w:val="00311D0A"/>
    <w:rsid w:val="00311E00"/>
    <w:rsid w:val="00311E03"/>
    <w:rsid w:val="00311F54"/>
    <w:rsid w:val="00312041"/>
    <w:rsid w:val="003124A1"/>
    <w:rsid w:val="00312636"/>
    <w:rsid w:val="003129EB"/>
    <w:rsid w:val="00312F19"/>
    <w:rsid w:val="00312F66"/>
    <w:rsid w:val="0031326E"/>
    <w:rsid w:val="003133C7"/>
    <w:rsid w:val="00313C1D"/>
    <w:rsid w:val="00313CB7"/>
    <w:rsid w:val="00314228"/>
    <w:rsid w:val="00314396"/>
    <w:rsid w:val="003143FE"/>
    <w:rsid w:val="0031477C"/>
    <w:rsid w:val="00314B09"/>
    <w:rsid w:val="00315379"/>
    <w:rsid w:val="003155F1"/>
    <w:rsid w:val="003156E1"/>
    <w:rsid w:val="00315E02"/>
    <w:rsid w:val="00316108"/>
    <w:rsid w:val="00316193"/>
    <w:rsid w:val="003164B4"/>
    <w:rsid w:val="00316A0A"/>
    <w:rsid w:val="00316C50"/>
    <w:rsid w:val="0031701C"/>
    <w:rsid w:val="00317220"/>
    <w:rsid w:val="003174AA"/>
    <w:rsid w:val="003174BA"/>
    <w:rsid w:val="003175AE"/>
    <w:rsid w:val="00317771"/>
    <w:rsid w:val="00317917"/>
    <w:rsid w:val="00320184"/>
    <w:rsid w:val="003202EB"/>
    <w:rsid w:val="003204CA"/>
    <w:rsid w:val="00320F2F"/>
    <w:rsid w:val="00320F64"/>
    <w:rsid w:val="00321731"/>
    <w:rsid w:val="0032192D"/>
    <w:rsid w:val="00321B4D"/>
    <w:rsid w:val="003224C3"/>
    <w:rsid w:val="00322666"/>
    <w:rsid w:val="00322AA5"/>
    <w:rsid w:val="00322AEE"/>
    <w:rsid w:val="00322C8A"/>
    <w:rsid w:val="00322F33"/>
    <w:rsid w:val="0032309F"/>
    <w:rsid w:val="003230A3"/>
    <w:rsid w:val="00323723"/>
    <w:rsid w:val="00323756"/>
    <w:rsid w:val="00323873"/>
    <w:rsid w:val="00323E82"/>
    <w:rsid w:val="00323F49"/>
    <w:rsid w:val="00323FE0"/>
    <w:rsid w:val="003242F9"/>
    <w:rsid w:val="0032440E"/>
    <w:rsid w:val="00324642"/>
    <w:rsid w:val="003248EC"/>
    <w:rsid w:val="00325147"/>
    <w:rsid w:val="0032594F"/>
    <w:rsid w:val="00325AA2"/>
    <w:rsid w:val="00325D90"/>
    <w:rsid w:val="00325DD1"/>
    <w:rsid w:val="00325EF5"/>
    <w:rsid w:val="00325F7C"/>
    <w:rsid w:val="003260A8"/>
    <w:rsid w:val="00326A42"/>
    <w:rsid w:val="00326FAC"/>
    <w:rsid w:val="00327186"/>
    <w:rsid w:val="00327345"/>
    <w:rsid w:val="00327404"/>
    <w:rsid w:val="00327736"/>
    <w:rsid w:val="00327B4B"/>
    <w:rsid w:val="00327C7D"/>
    <w:rsid w:val="00327F93"/>
    <w:rsid w:val="003303BC"/>
    <w:rsid w:val="00330829"/>
    <w:rsid w:val="00330867"/>
    <w:rsid w:val="00330A9E"/>
    <w:rsid w:val="00330C42"/>
    <w:rsid w:val="00330C86"/>
    <w:rsid w:val="00330DA3"/>
    <w:rsid w:val="00330E0E"/>
    <w:rsid w:val="0033130C"/>
    <w:rsid w:val="00331D73"/>
    <w:rsid w:val="003321BA"/>
    <w:rsid w:val="003326B7"/>
    <w:rsid w:val="0033283B"/>
    <w:rsid w:val="00332856"/>
    <w:rsid w:val="00332E00"/>
    <w:rsid w:val="0033399B"/>
    <w:rsid w:val="00333B75"/>
    <w:rsid w:val="00333DB9"/>
    <w:rsid w:val="00333DBC"/>
    <w:rsid w:val="00333ED7"/>
    <w:rsid w:val="00333F88"/>
    <w:rsid w:val="00333FA0"/>
    <w:rsid w:val="0033407F"/>
    <w:rsid w:val="00334110"/>
    <w:rsid w:val="003345DB"/>
    <w:rsid w:val="003345EC"/>
    <w:rsid w:val="00334C21"/>
    <w:rsid w:val="003353BD"/>
    <w:rsid w:val="00335B2A"/>
    <w:rsid w:val="00335D11"/>
    <w:rsid w:val="00335F7C"/>
    <w:rsid w:val="00335FF7"/>
    <w:rsid w:val="00336BF4"/>
    <w:rsid w:val="00336C15"/>
    <w:rsid w:val="00336CC9"/>
    <w:rsid w:val="00336D0D"/>
    <w:rsid w:val="00337361"/>
    <w:rsid w:val="0033768D"/>
    <w:rsid w:val="00337D4B"/>
    <w:rsid w:val="00337D5F"/>
    <w:rsid w:val="003400E5"/>
    <w:rsid w:val="00340311"/>
    <w:rsid w:val="00340410"/>
    <w:rsid w:val="003408DB"/>
    <w:rsid w:val="00340D60"/>
    <w:rsid w:val="00340D6C"/>
    <w:rsid w:val="0034162E"/>
    <w:rsid w:val="003417C6"/>
    <w:rsid w:val="00341DAC"/>
    <w:rsid w:val="00342079"/>
    <w:rsid w:val="00342460"/>
    <w:rsid w:val="003424A1"/>
    <w:rsid w:val="003426F8"/>
    <w:rsid w:val="00342876"/>
    <w:rsid w:val="00342B69"/>
    <w:rsid w:val="0034320F"/>
    <w:rsid w:val="00343592"/>
    <w:rsid w:val="0034394A"/>
    <w:rsid w:val="00343A52"/>
    <w:rsid w:val="00343A66"/>
    <w:rsid w:val="00343ADF"/>
    <w:rsid w:val="00343C2F"/>
    <w:rsid w:val="003441CB"/>
    <w:rsid w:val="003443B7"/>
    <w:rsid w:val="00344509"/>
    <w:rsid w:val="00344B99"/>
    <w:rsid w:val="003450C2"/>
    <w:rsid w:val="0034572D"/>
    <w:rsid w:val="0034588F"/>
    <w:rsid w:val="00345E8E"/>
    <w:rsid w:val="00346154"/>
    <w:rsid w:val="003463B3"/>
    <w:rsid w:val="00346494"/>
    <w:rsid w:val="00346829"/>
    <w:rsid w:val="00346E3C"/>
    <w:rsid w:val="00347639"/>
    <w:rsid w:val="003476AE"/>
    <w:rsid w:val="003479B0"/>
    <w:rsid w:val="00347BD4"/>
    <w:rsid w:val="00350009"/>
    <w:rsid w:val="003500C9"/>
    <w:rsid w:val="003501D4"/>
    <w:rsid w:val="00350323"/>
    <w:rsid w:val="00350464"/>
    <w:rsid w:val="003504CC"/>
    <w:rsid w:val="00350894"/>
    <w:rsid w:val="00350AC9"/>
    <w:rsid w:val="00350B94"/>
    <w:rsid w:val="00350BB2"/>
    <w:rsid w:val="00350BC0"/>
    <w:rsid w:val="00350D25"/>
    <w:rsid w:val="00350E78"/>
    <w:rsid w:val="00350E90"/>
    <w:rsid w:val="00351044"/>
    <w:rsid w:val="0035173D"/>
    <w:rsid w:val="00351A0D"/>
    <w:rsid w:val="00351FAB"/>
    <w:rsid w:val="003522D0"/>
    <w:rsid w:val="00352524"/>
    <w:rsid w:val="00352D19"/>
    <w:rsid w:val="00352ECF"/>
    <w:rsid w:val="00352ED0"/>
    <w:rsid w:val="003532AE"/>
    <w:rsid w:val="003538B2"/>
    <w:rsid w:val="00353A6B"/>
    <w:rsid w:val="00353F98"/>
    <w:rsid w:val="0035402A"/>
    <w:rsid w:val="0035407D"/>
    <w:rsid w:val="00354303"/>
    <w:rsid w:val="0035444E"/>
    <w:rsid w:val="003547B2"/>
    <w:rsid w:val="00354BB4"/>
    <w:rsid w:val="00354D8D"/>
    <w:rsid w:val="00355006"/>
    <w:rsid w:val="003552C6"/>
    <w:rsid w:val="003553BF"/>
    <w:rsid w:val="0035568A"/>
    <w:rsid w:val="003556B1"/>
    <w:rsid w:val="003559C8"/>
    <w:rsid w:val="00355B6E"/>
    <w:rsid w:val="00355BCB"/>
    <w:rsid w:val="00355CB9"/>
    <w:rsid w:val="00355D3A"/>
    <w:rsid w:val="00355E19"/>
    <w:rsid w:val="00356AC8"/>
    <w:rsid w:val="00357153"/>
    <w:rsid w:val="0035728D"/>
    <w:rsid w:val="00357373"/>
    <w:rsid w:val="003574C5"/>
    <w:rsid w:val="00357640"/>
    <w:rsid w:val="00357660"/>
    <w:rsid w:val="00357DA7"/>
    <w:rsid w:val="00360422"/>
    <w:rsid w:val="0036055E"/>
    <w:rsid w:val="003607FE"/>
    <w:rsid w:val="003608F6"/>
    <w:rsid w:val="00360B24"/>
    <w:rsid w:val="00360B7C"/>
    <w:rsid w:val="00360D2B"/>
    <w:rsid w:val="0036112D"/>
    <w:rsid w:val="003617EF"/>
    <w:rsid w:val="00361AF6"/>
    <w:rsid w:val="00361BEE"/>
    <w:rsid w:val="00361F0D"/>
    <w:rsid w:val="0036254E"/>
    <w:rsid w:val="0036275B"/>
    <w:rsid w:val="003627A8"/>
    <w:rsid w:val="003629E6"/>
    <w:rsid w:val="00362A7B"/>
    <w:rsid w:val="00362A9F"/>
    <w:rsid w:val="00362D17"/>
    <w:rsid w:val="003634EE"/>
    <w:rsid w:val="00363CDE"/>
    <w:rsid w:val="00364054"/>
    <w:rsid w:val="00364A47"/>
    <w:rsid w:val="00365004"/>
    <w:rsid w:val="00365431"/>
    <w:rsid w:val="00365564"/>
    <w:rsid w:val="003656D0"/>
    <w:rsid w:val="00365B4D"/>
    <w:rsid w:val="00365D84"/>
    <w:rsid w:val="00365E42"/>
    <w:rsid w:val="003661E3"/>
    <w:rsid w:val="003662FA"/>
    <w:rsid w:val="003663E9"/>
    <w:rsid w:val="003663FF"/>
    <w:rsid w:val="00367857"/>
    <w:rsid w:val="00367A08"/>
    <w:rsid w:val="00367D2D"/>
    <w:rsid w:val="003700DF"/>
    <w:rsid w:val="00370450"/>
    <w:rsid w:val="00370865"/>
    <w:rsid w:val="00370CC3"/>
    <w:rsid w:val="00371242"/>
    <w:rsid w:val="003713EA"/>
    <w:rsid w:val="003713F5"/>
    <w:rsid w:val="003718F3"/>
    <w:rsid w:val="00371984"/>
    <w:rsid w:val="00371FAB"/>
    <w:rsid w:val="00371FF4"/>
    <w:rsid w:val="00372B6E"/>
    <w:rsid w:val="00372B99"/>
    <w:rsid w:val="00373155"/>
    <w:rsid w:val="003739E6"/>
    <w:rsid w:val="00373CB0"/>
    <w:rsid w:val="00373F4D"/>
    <w:rsid w:val="003740D2"/>
    <w:rsid w:val="00374382"/>
    <w:rsid w:val="00374526"/>
    <w:rsid w:val="0037452C"/>
    <w:rsid w:val="00374ABD"/>
    <w:rsid w:val="00374C37"/>
    <w:rsid w:val="0037559A"/>
    <w:rsid w:val="00375D79"/>
    <w:rsid w:val="0037609F"/>
    <w:rsid w:val="003763A2"/>
    <w:rsid w:val="00376448"/>
    <w:rsid w:val="00376683"/>
    <w:rsid w:val="00376C77"/>
    <w:rsid w:val="00376E0C"/>
    <w:rsid w:val="0037713A"/>
    <w:rsid w:val="00377286"/>
    <w:rsid w:val="00377423"/>
    <w:rsid w:val="0037743A"/>
    <w:rsid w:val="003776E4"/>
    <w:rsid w:val="003776F3"/>
    <w:rsid w:val="00377E26"/>
    <w:rsid w:val="00380A70"/>
    <w:rsid w:val="00380D5A"/>
    <w:rsid w:val="0038106F"/>
    <w:rsid w:val="0038141C"/>
    <w:rsid w:val="00381592"/>
    <w:rsid w:val="003816EB"/>
    <w:rsid w:val="0038177F"/>
    <w:rsid w:val="00381F0F"/>
    <w:rsid w:val="00382427"/>
    <w:rsid w:val="003824DA"/>
    <w:rsid w:val="0038250C"/>
    <w:rsid w:val="00382788"/>
    <w:rsid w:val="003828BE"/>
    <w:rsid w:val="003831C6"/>
    <w:rsid w:val="003831E6"/>
    <w:rsid w:val="003833E3"/>
    <w:rsid w:val="003837AF"/>
    <w:rsid w:val="003838FC"/>
    <w:rsid w:val="00383A00"/>
    <w:rsid w:val="00384018"/>
    <w:rsid w:val="00384096"/>
    <w:rsid w:val="00384196"/>
    <w:rsid w:val="003848C9"/>
    <w:rsid w:val="003848E3"/>
    <w:rsid w:val="00385448"/>
    <w:rsid w:val="00385B64"/>
    <w:rsid w:val="003861C2"/>
    <w:rsid w:val="003861D5"/>
    <w:rsid w:val="00386514"/>
    <w:rsid w:val="00386EAF"/>
    <w:rsid w:val="00386F1F"/>
    <w:rsid w:val="00387312"/>
    <w:rsid w:val="003873B6"/>
    <w:rsid w:val="00387D2B"/>
    <w:rsid w:val="00387FFE"/>
    <w:rsid w:val="00390360"/>
    <w:rsid w:val="00390493"/>
    <w:rsid w:val="003904DE"/>
    <w:rsid w:val="003907B4"/>
    <w:rsid w:val="00390A6F"/>
    <w:rsid w:val="00390F02"/>
    <w:rsid w:val="0039141F"/>
    <w:rsid w:val="00391508"/>
    <w:rsid w:val="0039153C"/>
    <w:rsid w:val="00391705"/>
    <w:rsid w:val="0039186F"/>
    <w:rsid w:val="003919FC"/>
    <w:rsid w:val="00391AED"/>
    <w:rsid w:val="00391E6E"/>
    <w:rsid w:val="00392662"/>
    <w:rsid w:val="0039267C"/>
    <w:rsid w:val="0039316B"/>
    <w:rsid w:val="003934E3"/>
    <w:rsid w:val="00393555"/>
    <w:rsid w:val="003938DB"/>
    <w:rsid w:val="003938E2"/>
    <w:rsid w:val="00393F27"/>
    <w:rsid w:val="00393F98"/>
    <w:rsid w:val="003941D8"/>
    <w:rsid w:val="00394338"/>
    <w:rsid w:val="003945D7"/>
    <w:rsid w:val="00394674"/>
    <w:rsid w:val="00394717"/>
    <w:rsid w:val="00394A59"/>
    <w:rsid w:val="00394A7E"/>
    <w:rsid w:val="00394D1C"/>
    <w:rsid w:val="003951C9"/>
    <w:rsid w:val="003957A6"/>
    <w:rsid w:val="00395BB1"/>
    <w:rsid w:val="00396307"/>
    <w:rsid w:val="003967BC"/>
    <w:rsid w:val="003968B0"/>
    <w:rsid w:val="00396A68"/>
    <w:rsid w:val="00396FF3"/>
    <w:rsid w:val="003971EF"/>
    <w:rsid w:val="003973DF"/>
    <w:rsid w:val="0039755E"/>
    <w:rsid w:val="003977A8"/>
    <w:rsid w:val="00397829"/>
    <w:rsid w:val="003979FF"/>
    <w:rsid w:val="003A02E9"/>
    <w:rsid w:val="003A04D8"/>
    <w:rsid w:val="003A08A3"/>
    <w:rsid w:val="003A0CD6"/>
    <w:rsid w:val="003A167B"/>
    <w:rsid w:val="003A1854"/>
    <w:rsid w:val="003A1ECB"/>
    <w:rsid w:val="003A1EFB"/>
    <w:rsid w:val="003A286B"/>
    <w:rsid w:val="003A2AB2"/>
    <w:rsid w:val="003A2AC8"/>
    <w:rsid w:val="003A2F79"/>
    <w:rsid w:val="003A2FA0"/>
    <w:rsid w:val="003A3146"/>
    <w:rsid w:val="003A3596"/>
    <w:rsid w:val="003A36FF"/>
    <w:rsid w:val="003A373A"/>
    <w:rsid w:val="003A38A7"/>
    <w:rsid w:val="003A3CB8"/>
    <w:rsid w:val="003A3E5F"/>
    <w:rsid w:val="003A3E64"/>
    <w:rsid w:val="003A4055"/>
    <w:rsid w:val="003A471C"/>
    <w:rsid w:val="003A4A74"/>
    <w:rsid w:val="003A5707"/>
    <w:rsid w:val="003A57B6"/>
    <w:rsid w:val="003A5975"/>
    <w:rsid w:val="003A5ABD"/>
    <w:rsid w:val="003A5EBF"/>
    <w:rsid w:val="003A6134"/>
    <w:rsid w:val="003A646A"/>
    <w:rsid w:val="003A65A9"/>
    <w:rsid w:val="003A675A"/>
    <w:rsid w:val="003A677D"/>
    <w:rsid w:val="003A6CAB"/>
    <w:rsid w:val="003A6E38"/>
    <w:rsid w:val="003A6EF5"/>
    <w:rsid w:val="003A720A"/>
    <w:rsid w:val="003A734A"/>
    <w:rsid w:val="003A73D2"/>
    <w:rsid w:val="003A74B3"/>
    <w:rsid w:val="003A7713"/>
    <w:rsid w:val="003B030D"/>
    <w:rsid w:val="003B0D93"/>
    <w:rsid w:val="003B0DD5"/>
    <w:rsid w:val="003B120F"/>
    <w:rsid w:val="003B15BC"/>
    <w:rsid w:val="003B179B"/>
    <w:rsid w:val="003B194E"/>
    <w:rsid w:val="003B1C1C"/>
    <w:rsid w:val="003B1D07"/>
    <w:rsid w:val="003B1EF3"/>
    <w:rsid w:val="003B27C6"/>
    <w:rsid w:val="003B291D"/>
    <w:rsid w:val="003B2EE4"/>
    <w:rsid w:val="003B2EEB"/>
    <w:rsid w:val="003B2F35"/>
    <w:rsid w:val="003B3327"/>
    <w:rsid w:val="003B3600"/>
    <w:rsid w:val="003B379E"/>
    <w:rsid w:val="003B38BB"/>
    <w:rsid w:val="003B3A05"/>
    <w:rsid w:val="003B40BC"/>
    <w:rsid w:val="003B4170"/>
    <w:rsid w:val="003B4194"/>
    <w:rsid w:val="003B41EC"/>
    <w:rsid w:val="003B42D1"/>
    <w:rsid w:val="003B469A"/>
    <w:rsid w:val="003B4743"/>
    <w:rsid w:val="003B4A0F"/>
    <w:rsid w:val="003B4A3D"/>
    <w:rsid w:val="003B52FD"/>
    <w:rsid w:val="003B575A"/>
    <w:rsid w:val="003B597E"/>
    <w:rsid w:val="003B6507"/>
    <w:rsid w:val="003B6B50"/>
    <w:rsid w:val="003B6D95"/>
    <w:rsid w:val="003B6DD1"/>
    <w:rsid w:val="003B6E7B"/>
    <w:rsid w:val="003B6F9A"/>
    <w:rsid w:val="003B733C"/>
    <w:rsid w:val="003B73D2"/>
    <w:rsid w:val="003B73D8"/>
    <w:rsid w:val="003B7480"/>
    <w:rsid w:val="003B75C2"/>
    <w:rsid w:val="003B7857"/>
    <w:rsid w:val="003C05AF"/>
    <w:rsid w:val="003C07CF"/>
    <w:rsid w:val="003C09A4"/>
    <w:rsid w:val="003C09C8"/>
    <w:rsid w:val="003C0C86"/>
    <w:rsid w:val="003C0DB9"/>
    <w:rsid w:val="003C19F7"/>
    <w:rsid w:val="003C1A84"/>
    <w:rsid w:val="003C1C0F"/>
    <w:rsid w:val="003C2272"/>
    <w:rsid w:val="003C28D4"/>
    <w:rsid w:val="003C2A60"/>
    <w:rsid w:val="003C2ACC"/>
    <w:rsid w:val="003C2B9E"/>
    <w:rsid w:val="003C30C1"/>
    <w:rsid w:val="003C3183"/>
    <w:rsid w:val="003C3324"/>
    <w:rsid w:val="003C337F"/>
    <w:rsid w:val="003C3643"/>
    <w:rsid w:val="003C38AF"/>
    <w:rsid w:val="003C3A6C"/>
    <w:rsid w:val="003C3A92"/>
    <w:rsid w:val="003C3F66"/>
    <w:rsid w:val="003C450C"/>
    <w:rsid w:val="003C4B57"/>
    <w:rsid w:val="003C4BA1"/>
    <w:rsid w:val="003C4CF5"/>
    <w:rsid w:val="003C4FD1"/>
    <w:rsid w:val="003C5552"/>
    <w:rsid w:val="003C575D"/>
    <w:rsid w:val="003C6248"/>
    <w:rsid w:val="003C62B6"/>
    <w:rsid w:val="003C6410"/>
    <w:rsid w:val="003C65EC"/>
    <w:rsid w:val="003C678C"/>
    <w:rsid w:val="003C6BBF"/>
    <w:rsid w:val="003C7245"/>
    <w:rsid w:val="003C7291"/>
    <w:rsid w:val="003C72A3"/>
    <w:rsid w:val="003C732A"/>
    <w:rsid w:val="003C734D"/>
    <w:rsid w:val="003C748C"/>
    <w:rsid w:val="003C790A"/>
    <w:rsid w:val="003C7BC9"/>
    <w:rsid w:val="003C7DCF"/>
    <w:rsid w:val="003D04D0"/>
    <w:rsid w:val="003D077B"/>
    <w:rsid w:val="003D0BF5"/>
    <w:rsid w:val="003D0E4A"/>
    <w:rsid w:val="003D110B"/>
    <w:rsid w:val="003D13A6"/>
    <w:rsid w:val="003D14C2"/>
    <w:rsid w:val="003D17F6"/>
    <w:rsid w:val="003D1D58"/>
    <w:rsid w:val="003D1DE2"/>
    <w:rsid w:val="003D1E96"/>
    <w:rsid w:val="003D23D2"/>
    <w:rsid w:val="003D242A"/>
    <w:rsid w:val="003D2462"/>
    <w:rsid w:val="003D266F"/>
    <w:rsid w:val="003D2772"/>
    <w:rsid w:val="003D2951"/>
    <w:rsid w:val="003D299F"/>
    <w:rsid w:val="003D2CBF"/>
    <w:rsid w:val="003D2FA4"/>
    <w:rsid w:val="003D3040"/>
    <w:rsid w:val="003D3245"/>
    <w:rsid w:val="003D35B6"/>
    <w:rsid w:val="003D36D6"/>
    <w:rsid w:val="003D377A"/>
    <w:rsid w:val="003D3A74"/>
    <w:rsid w:val="003D3BB3"/>
    <w:rsid w:val="003D3C99"/>
    <w:rsid w:val="003D3D7A"/>
    <w:rsid w:val="003D3F80"/>
    <w:rsid w:val="003D41CB"/>
    <w:rsid w:val="003D4256"/>
    <w:rsid w:val="003D48A8"/>
    <w:rsid w:val="003D5B1A"/>
    <w:rsid w:val="003D5C1A"/>
    <w:rsid w:val="003D5DBA"/>
    <w:rsid w:val="003D5F15"/>
    <w:rsid w:val="003D65CC"/>
    <w:rsid w:val="003D66AF"/>
    <w:rsid w:val="003D6A4F"/>
    <w:rsid w:val="003D6B91"/>
    <w:rsid w:val="003D6D34"/>
    <w:rsid w:val="003D70B3"/>
    <w:rsid w:val="003D7844"/>
    <w:rsid w:val="003D7CF9"/>
    <w:rsid w:val="003D7D0E"/>
    <w:rsid w:val="003D7D1D"/>
    <w:rsid w:val="003D7D5B"/>
    <w:rsid w:val="003E002B"/>
    <w:rsid w:val="003E03AD"/>
    <w:rsid w:val="003E0482"/>
    <w:rsid w:val="003E0618"/>
    <w:rsid w:val="003E0819"/>
    <w:rsid w:val="003E0C21"/>
    <w:rsid w:val="003E124F"/>
    <w:rsid w:val="003E129F"/>
    <w:rsid w:val="003E1354"/>
    <w:rsid w:val="003E1551"/>
    <w:rsid w:val="003E1594"/>
    <w:rsid w:val="003E18DB"/>
    <w:rsid w:val="003E1900"/>
    <w:rsid w:val="003E1BDE"/>
    <w:rsid w:val="003E1EE7"/>
    <w:rsid w:val="003E1F6C"/>
    <w:rsid w:val="003E21B7"/>
    <w:rsid w:val="003E21E1"/>
    <w:rsid w:val="003E22D2"/>
    <w:rsid w:val="003E243B"/>
    <w:rsid w:val="003E2690"/>
    <w:rsid w:val="003E27C5"/>
    <w:rsid w:val="003E3115"/>
    <w:rsid w:val="003E3263"/>
    <w:rsid w:val="003E3363"/>
    <w:rsid w:val="003E35C1"/>
    <w:rsid w:val="003E3690"/>
    <w:rsid w:val="003E3AD7"/>
    <w:rsid w:val="003E3BA1"/>
    <w:rsid w:val="003E3DBA"/>
    <w:rsid w:val="003E40F0"/>
    <w:rsid w:val="003E4273"/>
    <w:rsid w:val="003E4538"/>
    <w:rsid w:val="003E45A2"/>
    <w:rsid w:val="003E4F07"/>
    <w:rsid w:val="003E5043"/>
    <w:rsid w:val="003E5A45"/>
    <w:rsid w:val="003E5D93"/>
    <w:rsid w:val="003E5F33"/>
    <w:rsid w:val="003E6137"/>
    <w:rsid w:val="003E65E2"/>
    <w:rsid w:val="003E6E69"/>
    <w:rsid w:val="003E7132"/>
    <w:rsid w:val="003E7530"/>
    <w:rsid w:val="003E7B84"/>
    <w:rsid w:val="003F0315"/>
    <w:rsid w:val="003F0724"/>
    <w:rsid w:val="003F0F54"/>
    <w:rsid w:val="003F134D"/>
    <w:rsid w:val="003F161E"/>
    <w:rsid w:val="003F1945"/>
    <w:rsid w:val="003F1AD6"/>
    <w:rsid w:val="003F1ADA"/>
    <w:rsid w:val="003F1D96"/>
    <w:rsid w:val="003F272D"/>
    <w:rsid w:val="003F2896"/>
    <w:rsid w:val="003F2B9E"/>
    <w:rsid w:val="003F2DE8"/>
    <w:rsid w:val="003F3C7E"/>
    <w:rsid w:val="003F4470"/>
    <w:rsid w:val="003F46E5"/>
    <w:rsid w:val="003F47CD"/>
    <w:rsid w:val="003F48D9"/>
    <w:rsid w:val="003F4A40"/>
    <w:rsid w:val="003F505A"/>
    <w:rsid w:val="003F5088"/>
    <w:rsid w:val="003F56E7"/>
    <w:rsid w:val="003F6155"/>
    <w:rsid w:val="003F691A"/>
    <w:rsid w:val="003F6BD9"/>
    <w:rsid w:val="003F6EFA"/>
    <w:rsid w:val="003F6F21"/>
    <w:rsid w:val="003F7137"/>
    <w:rsid w:val="003F7822"/>
    <w:rsid w:val="003F7874"/>
    <w:rsid w:val="003F79D2"/>
    <w:rsid w:val="00400029"/>
    <w:rsid w:val="004001A1"/>
    <w:rsid w:val="00400254"/>
    <w:rsid w:val="0040033A"/>
    <w:rsid w:val="004005CB"/>
    <w:rsid w:val="0040071A"/>
    <w:rsid w:val="00401254"/>
    <w:rsid w:val="0040154F"/>
    <w:rsid w:val="00401565"/>
    <w:rsid w:val="004017DB"/>
    <w:rsid w:val="00401AED"/>
    <w:rsid w:val="00401C55"/>
    <w:rsid w:val="00401D79"/>
    <w:rsid w:val="00402061"/>
    <w:rsid w:val="0040209E"/>
    <w:rsid w:val="004021FA"/>
    <w:rsid w:val="00402EEC"/>
    <w:rsid w:val="004030F1"/>
    <w:rsid w:val="0040333E"/>
    <w:rsid w:val="0040389D"/>
    <w:rsid w:val="00403A59"/>
    <w:rsid w:val="00403D9F"/>
    <w:rsid w:val="00404475"/>
    <w:rsid w:val="004047B3"/>
    <w:rsid w:val="00404E6D"/>
    <w:rsid w:val="004051DB"/>
    <w:rsid w:val="004052F1"/>
    <w:rsid w:val="004055E3"/>
    <w:rsid w:val="00405F01"/>
    <w:rsid w:val="00405F60"/>
    <w:rsid w:val="00406082"/>
    <w:rsid w:val="004062F8"/>
    <w:rsid w:val="004063DF"/>
    <w:rsid w:val="00406D34"/>
    <w:rsid w:val="00406DF5"/>
    <w:rsid w:val="00406EAE"/>
    <w:rsid w:val="0040714C"/>
    <w:rsid w:val="0040733B"/>
    <w:rsid w:val="004073BB"/>
    <w:rsid w:val="0040749C"/>
    <w:rsid w:val="00407A27"/>
    <w:rsid w:val="00407BA1"/>
    <w:rsid w:val="0041018F"/>
    <w:rsid w:val="0041019F"/>
    <w:rsid w:val="00410235"/>
    <w:rsid w:val="0041072E"/>
    <w:rsid w:val="00410864"/>
    <w:rsid w:val="00410E0B"/>
    <w:rsid w:val="00411168"/>
    <w:rsid w:val="00411467"/>
    <w:rsid w:val="00411D07"/>
    <w:rsid w:val="00411D5F"/>
    <w:rsid w:val="00411D90"/>
    <w:rsid w:val="004127D6"/>
    <w:rsid w:val="004129E2"/>
    <w:rsid w:val="00412BED"/>
    <w:rsid w:val="0041305F"/>
    <w:rsid w:val="00413C56"/>
    <w:rsid w:val="004144F3"/>
    <w:rsid w:val="00414544"/>
    <w:rsid w:val="00414606"/>
    <w:rsid w:val="00414995"/>
    <w:rsid w:val="00414E87"/>
    <w:rsid w:val="00415376"/>
    <w:rsid w:val="004153CE"/>
    <w:rsid w:val="00415928"/>
    <w:rsid w:val="00415B89"/>
    <w:rsid w:val="0041617A"/>
    <w:rsid w:val="004161C7"/>
    <w:rsid w:val="0041645D"/>
    <w:rsid w:val="00416508"/>
    <w:rsid w:val="00416644"/>
    <w:rsid w:val="00416EBE"/>
    <w:rsid w:val="00417550"/>
    <w:rsid w:val="00417690"/>
    <w:rsid w:val="004178F5"/>
    <w:rsid w:val="00417A74"/>
    <w:rsid w:val="00417AA3"/>
    <w:rsid w:val="00417F0A"/>
    <w:rsid w:val="00417F81"/>
    <w:rsid w:val="004202D0"/>
    <w:rsid w:val="00420519"/>
    <w:rsid w:val="00420CB5"/>
    <w:rsid w:val="00420D9E"/>
    <w:rsid w:val="0042120B"/>
    <w:rsid w:val="00421B8F"/>
    <w:rsid w:val="00421E86"/>
    <w:rsid w:val="00422946"/>
    <w:rsid w:val="00422C25"/>
    <w:rsid w:val="00422DB0"/>
    <w:rsid w:val="00423178"/>
    <w:rsid w:val="00423919"/>
    <w:rsid w:val="00423AB6"/>
    <w:rsid w:val="00423B61"/>
    <w:rsid w:val="00423C3A"/>
    <w:rsid w:val="00423F4E"/>
    <w:rsid w:val="004240BE"/>
    <w:rsid w:val="004240E0"/>
    <w:rsid w:val="00424887"/>
    <w:rsid w:val="00424967"/>
    <w:rsid w:val="00424B1C"/>
    <w:rsid w:val="00424E04"/>
    <w:rsid w:val="00424E17"/>
    <w:rsid w:val="004253CA"/>
    <w:rsid w:val="004257D8"/>
    <w:rsid w:val="004259E8"/>
    <w:rsid w:val="00425E11"/>
    <w:rsid w:val="00425FF8"/>
    <w:rsid w:val="00426218"/>
    <w:rsid w:val="0042626D"/>
    <w:rsid w:val="00426486"/>
    <w:rsid w:val="00426873"/>
    <w:rsid w:val="004268E3"/>
    <w:rsid w:val="00426D21"/>
    <w:rsid w:val="00426EBD"/>
    <w:rsid w:val="004270D0"/>
    <w:rsid w:val="00427948"/>
    <w:rsid w:val="00427AC6"/>
    <w:rsid w:val="00430147"/>
    <w:rsid w:val="004305E2"/>
    <w:rsid w:val="00430DFD"/>
    <w:rsid w:val="004313AE"/>
    <w:rsid w:val="004313E8"/>
    <w:rsid w:val="00431D63"/>
    <w:rsid w:val="00431DFA"/>
    <w:rsid w:val="0043230D"/>
    <w:rsid w:val="0043270E"/>
    <w:rsid w:val="00432AC4"/>
    <w:rsid w:val="004330AA"/>
    <w:rsid w:val="00433146"/>
    <w:rsid w:val="00433326"/>
    <w:rsid w:val="0043387E"/>
    <w:rsid w:val="004338A5"/>
    <w:rsid w:val="004339E9"/>
    <w:rsid w:val="00433A40"/>
    <w:rsid w:val="00433B83"/>
    <w:rsid w:val="00433D73"/>
    <w:rsid w:val="0043426C"/>
    <w:rsid w:val="00434485"/>
    <w:rsid w:val="00434637"/>
    <w:rsid w:val="00434767"/>
    <w:rsid w:val="004347B0"/>
    <w:rsid w:val="00434EA8"/>
    <w:rsid w:val="004351FD"/>
    <w:rsid w:val="00435321"/>
    <w:rsid w:val="004353C4"/>
    <w:rsid w:val="0043574F"/>
    <w:rsid w:val="004359D3"/>
    <w:rsid w:val="00435C04"/>
    <w:rsid w:val="00435C38"/>
    <w:rsid w:val="00435D80"/>
    <w:rsid w:val="00435FA5"/>
    <w:rsid w:val="0043637C"/>
    <w:rsid w:val="00436693"/>
    <w:rsid w:val="00436CBC"/>
    <w:rsid w:val="0043762A"/>
    <w:rsid w:val="00437B94"/>
    <w:rsid w:val="00437DA9"/>
    <w:rsid w:val="00440C29"/>
    <w:rsid w:val="004410AF"/>
    <w:rsid w:val="004411FE"/>
    <w:rsid w:val="00441224"/>
    <w:rsid w:val="00441843"/>
    <w:rsid w:val="00441887"/>
    <w:rsid w:val="004418A8"/>
    <w:rsid w:val="00441AF7"/>
    <w:rsid w:val="0044231A"/>
    <w:rsid w:val="0044255C"/>
    <w:rsid w:val="00442709"/>
    <w:rsid w:val="00442EF4"/>
    <w:rsid w:val="00443099"/>
    <w:rsid w:val="004433ED"/>
    <w:rsid w:val="00443444"/>
    <w:rsid w:val="00443522"/>
    <w:rsid w:val="00443944"/>
    <w:rsid w:val="00443AD2"/>
    <w:rsid w:val="00443B02"/>
    <w:rsid w:val="00444241"/>
    <w:rsid w:val="00444631"/>
    <w:rsid w:val="004447A2"/>
    <w:rsid w:val="00444840"/>
    <w:rsid w:val="00444887"/>
    <w:rsid w:val="00444B42"/>
    <w:rsid w:val="00445221"/>
    <w:rsid w:val="004453B0"/>
    <w:rsid w:val="004455C9"/>
    <w:rsid w:val="00445AFE"/>
    <w:rsid w:val="00445D2B"/>
    <w:rsid w:val="00445E6D"/>
    <w:rsid w:val="00445F88"/>
    <w:rsid w:val="004464F5"/>
    <w:rsid w:val="00446504"/>
    <w:rsid w:val="0044657D"/>
    <w:rsid w:val="00446806"/>
    <w:rsid w:val="00446B9E"/>
    <w:rsid w:val="00446DD0"/>
    <w:rsid w:val="0045022E"/>
    <w:rsid w:val="00450397"/>
    <w:rsid w:val="00450A29"/>
    <w:rsid w:val="00450A57"/>
    <w:rsid w:val="00450B5D"/>
    <w:rsid w:val="00450D75"/>
    <w:rsid w:val="00451006"/>
    <w:rsid w:val="004511F2"/>
    <w:rsid w:val="00451406"/>
    <w:rsid w:val="004515D0"/>
    <w:rsid w:val="004518A4"/>
    <w:rsid w:val="00451E6C"/>
    <w:rsid w:val="0045231E"/>
    <w:rsid w:val="00452375"/>
    <w:rsid w:val="004526D2"/>
    <w:rsid w:val="00452A3A"/>
    <w:rsid w:val="00452B9C"/>
    <w:rsid w:val="00452E24"/>
    <w:rsid w:val="00453159"/>
    <w:rsid w:val="00453245"/>
    <w:rsid w:val="00453798"/>
    <w:rsid w:val="00453891"/>
    <w:rsid w:val="00453C8E"/>
    <w:rsid w:val="004544D5"/>
    <w:rsid w:val="0045464B"/>
    <w:rsid w:val="004546A6"/>
    <w:rsid w:val="00454852"/>
    <w:rsid w:val="00454EC6"/>
    <w:rsid w:val="00455150"/>
    <w:rsid w:val="0045522B"/>
    <w:rsid w:val="00455231"/>
    <w:rsid w:val="00455291"/>
    <w:rsid w:val="00455293"/>
    <w:rsid w:val="00455A18"/>
    <w:rsid w:val="00455AE8"/>
    <w:rsid w:val="00455EB1"/>
    <w:rsid w:val="00455F38"/>
    <w:rsid w:val="0045641C"/>
    <w:rsid w:val="00456566"/>
    <w:rsid w:val="004565FF"/>
    <w:rsid w:val="00456A21"/>
    <w:rsid w:val="00456AAB"/>
    <w:rsid w:val="00456C57"/>
    <w:rsid w:val="00456CDA"/>
    <w:rsid w:val="00456EC4"/>
    <w:rsid w:val="004577B1"/>
    <w:rsid w:val="00457E43"/>
    <w:rsid w:val="00457FAC"/>
    <w:rsid w:val="00460206"/>
    <w:rsid w:val="00460239"/>
    <w:rsid w:val="004604A0"/>
    <w:rsid w:val="004607BA"/>
    <w:rsid w:val="00460838"/>
    <w:rsid w:val="00460C78"/>
    <w:rsid w:val="00460F7F"/>
    <w:rsid w:val="004611CD"/>
    <w:rsid w:val="00461B8C"/>
    <w:rsid w:val="00461DEE"/>
    <w:rsid w:val="0046250C"/>
    <w:rsid w:val="00462593"/>
    <w:rsid w:val="00462782"/>
    <w:rsid w:val="00462A06"/>
    <w:rsid w:val="0046313F"/>
    <w:rsid w:val="00463410"/>
    <w:rsid w:val="00463618"/>
    <w:rsid w:val="00463849"/>
    <w:rsid w:val="00463A2C"/>
    <w:rsid w:val="004642B5"/>
    <w:rsid w:val="004644ED"/>
    <w:rsid w:val="00464537"/>
    <w:rsid w:val="004645C8"/>
    <w:rsid w:val="00464B01"/>
    <w:rsid w:val="00464D20"/>
    <w:rsid w:val="00464E27"/>
    <w:rsid w:val="00465AC8"/>
    <w:rsid w:val="00465BFE"/>
    <w:rsid w:val="00465C7D"/>
    <w:rsid w:val="00465D0C"/>
    <w:rsid w:val="004663F5"/>
    <w:rsid w:val="004665D2"/>
    <w:rsid w:val="0046684B"/>
    <w:rsid w:val="004669AA"/>
    <w:rsid w:val="00466BD5"/>
    <w:rsid w:val="00466E00"/>
    <w:rsid w:val="0046707B"/>
    <w:rsid w:val="004670C1"/>
    <w:rsid w:val="004672B7"/>
    <w:rsid w:val="004674E8"/>
    <w:rsid w:val="00467590"/>
    <w:rsid w:val="004677FC"/>
    <w:rsid w:val="00467913"/>
    <w:rsid w:val="00467A19"/>
    <w:rsid w:val="00467AC3"/>
    <w:rsid w:val="00467F11"/>
    <w:rsid w:val="004702D8"/>
    <w:rsid w:val="004702ED"/>
    <w:rsid w:val="00470751"/>
    <w:rsid w:val="00470AD3"/>
    <w:rsid w:val="00470B69"/>
    <w:rsid w:val="00470C49"/>
    <w:rsid w:val="00470E15"/>
    <w:rsid w:val="00470E5F"/>
    <w:rsid w:val="00470EA6"/>
    <w:rsid w:val="00471117"/>
    <w:rsid w:val="004713EA"/>
    <w:rsid w:val="004714B5"/>
    <w:rsid w:val="004716C4"/>
    <w:rsid w:val="004716EA"/>
    <w:rsid w:val="0047198F"/>
    <w:rsid w:val="00472390"/>
    <w:rsid w:val="00472C3D"/>
    <w:rsid w:val="00472D0D"/>
    <w:rsid w:val="00472FD7"/>
    <w:rsid w:val="00473054"/>
    <w:rsid w:val="004732B9"/>
    <w:rsid w:val="00473819"/>
    <w:rsid w:val="00473858"/>
    <w:rsid w:val="00473BBB"/>
    <w:rsid w:val="00473F47"/>
    <w:rsid w:val="00473FAA"/>
    <w:rsid w:val="00474333"/>
    <w:rsid w:val="004743B4"/>
    <w:rsid w:val="004744FB"/>
    <w:rsid w:val="00474B5F"/>
    <w:rsid w:val="00474DC4"/>
    <w:rsid w:val="004750BC"/>
    <w:rsid w:val="0047512B"/>
    <w:rsid w:val="004752E9"/>
    <w:rsid w:val="0047532A"/>
    <w:rsid w:val="004754E4"/>
    <w:rsid w:val="00475A30"/>
    <w:rsid w:val="00475CE7"/>
    <w:rsid w:val="004762B1"/>
    <w:rsid w:val="00476859"/>
    <w:rsid w:val="004768FB"/>
    <w:rsid w:val="004769FD"/>
    <w:rsid w:val="00476BA1"/>
    <w:rsid w:val="00476C3C"/>
    <w:rsid w:val="00476C49"/>
    <w:rsid w:val="00476DEF"/>
    <w:rsid w:val="004771C2"/>
    <w:rsid w:val="00477268"/>
    <w:rsid w:val="004772CD"/>
    <w:rsid w:val="0047733F"/>
    <w:rsid w:val="004778FC"/>
    <w:rsid w:val="00477AFC"/>
    <w:rsid w:val="00477D3C"/>
    <w:rsid w:val="00477D6D"/>
    <w:rsid w:val="004805F7"/>
    <w:rsid w:val="00480B86"/>
    <w:rsid w:val="00480C1F"/>
    <w:rsid w:val="00481691"/>
    <w:rsid w:val="0048187D"/>
    <w:rsid w:val="00481A47"/>
    <w:rsid w:val="00481ED1"/>
    <w:rsid w:val="004821DE"/>
    <w:rsid w:val="004822F6"/>
    <w:rsid w:val="00482367"/>
    <w:rsid w:val="00482C2C"/>
    <w:rsid w:val="004831B5"/>
    <w:rsid w:val="0048347E"/>
    <w:rsid w:val="00483B4D"/>
    <w:rsid w:val="00483D03"/>
    <w:rsid w:val="004845C3"/>
    <w:rsid w:val="00484F78"/>
    <w:rsid w:val="004853DD"/>
    <w:rsid w:val="004855FC"/>
    <w:rsid w:val="004857A4"/>
    <w:rsid w:val="00485BD3"/>
    <w:rsid w:val="00485C26"/>
    <w:rsid w:val="00485C89"/>
    <w:rsid w:val="00485D0D"/>
    <w:rsid w:val="00485E81"/>
    <w:rsid w:val="00485ECD"/>
    <w:rsid w:val="0048612F"/>
    <w:rsid w:val="004862C2"/>
    <w:rsid w:val="004864CC"/>
    <w:rsid w:val="00486774"/>
    <w:rsid w:val="00486EE8"/>
    <w:rsid w:val="00487BB6"/>
    <w:rsid w:val="00487CEF"/>
    <w:rsid w:val="00490424"/>
    <w:rsid w:val="0049062B"/>
    <w:rsid w:val="00490C12"/>
    <w:rsid w:val="004913F4"/>
    <w:rsid w:val="0049146D"/>
    <w:rsid w:val="0049155D"/>
    <w:rsid w:val="004922D3"/>
    <w:rsid w:val="004924F4"/>
    <w:rsid w:val="00492557"/>
    <w:rsid w:val="0049293B"/>
    <w:rsid w:val="00492BC4"/>
    <w:rsid w:val="00492C70"/>
    <w:rsid w:val="004932E3"/>
    <w:rsid w:val="00493505"/>
    <w:rsid w:val="004936D1"/>
    <w:rsid w:val="004937B4"/>
    <w:rsid w:val="00493F9B"/>
    <w:rsid w:val="00494102"/>
    <w:rsid w:val="0049414A"/>
    <w:rsid w:val="0049424D"/>
    <w:rsid w:val="00494457"/>
    <w:rsid w:val="00494B75"/>
    <w:rsid w:val="00494B97"/>
    <w:rsid w:val="00494E42"/>
    <w:rsid w:val="00495053"/>
    <w:rsid w:val="0049505B"/>
    <w:rsid w:val="004953CD"/>
    <w:rsid w:val="00495748"/>
    <w:rsid w:val="00495A00"/>
    <w:rsid w:val="00495F47"/>
    <w:rsid w:val="00496E1E"/>
    <w:rsid w:val="00497537"/>
    <w:rsid w:val="004975F2"/>
    <w:rsid w:val="00497602"/>
    <w:rsid w:val="00497D6A"/>
    <w:rsid w:val="004A0106"/>
    <w:rsid w:val="004A02BE"/>
    <w:rsid w:val="004A02CD"/>
    <w:rsid w:val="004A0338"/>
    <w:rsid w:val="004A043A"/>
    <w:rsid w:val="004A07AF"/>
    <w:rsid w:val="004A09D3"/>
    <w:rsid w:val="004A0B2E"/>
    <w:rsid w:val="004A0CD9"/>
    <w:rsid w:val="004A0EA6"/>
    <w:rsid w:val="004A11DD"/>
    <w:rsid w:val="004A1239"/>
    <w:rsid w:val="004A1600"/>
    <w:rsid w:val="004A17C5"/>
    <w:rsid w:val="004A1A09"/>
    <w:rsid w:val="004A1F6D"/>
    <w:rsid w:val="004A2264"/>
    <w:rsid w:val="004A288C"/>
    <w:rsid w:val="004A28BA"/>
    <w:rsid w:val="004A2E64"/>
    <w:rsid w:val="004A2F5E"/>
    <w:rsid w:val="004A34FF"/>
    <w:rsid w:val="004A3B45"/>
    <w:rsid w:val="004A3EB5"/>
    <w:rsid w:val="004A4418"/>
    <w:rsid w:val="004A4432"/>
    <w:rsid w:val="004A465B"/>
    <w:rsid w:val="004A49A4"/>
    <w:rsid w:val="004A4A89"/>
    <w:rsid w:val="004A4F09"/>
    <w:rsid w:val="004A5110"/>
    <w:rsid w:val="004A51A4"/>
    <w:rsid w:val="004A51B5"/>
    <w:rsid w:val="004A53CE"/>
    <w:rsid w:val="004A5751"/>
    <w:rsid w:val="004A5A79"/>
    <w:rsid w:val="004A5C89"/>
    <w:rsid w:val="004A5F3F"/>
    <w:rsid w:val="004A65B9"/>
    <w:rsid w:val="004A67E7"/>
    <w:rsid w:val="004A699B"/>
    <w:rsid w:val="004A6F8A"/>
    <w:rsid w:val="004A747B"/>
    <w:rsid w:val="004A7627"/>
    <w:rsid w:val="004A7B31"/>
    <w:rsid w:val="004A7CF3"/>
    <w:rsid w:val="004B051D"/>
    <w:rsid w:val="004B06BE"/>
    <w:rsid w:val="004B0843"/>
    <w:rsid w:val="004B10ED"/>
    <w:rsid w:val="004B135B"/>
    <w:rsid w:val="004B137B"/>
    <w:rsid w:val="004B16C5"/>
    <w:rsid w:val="004B1CC4"/>
    <w:rsid w:val="004B1EA3"/>
    <w:rsid w:val="004B212C"/>
    <w:rsid w:val="004B221A"/>
    <w:rsid w:val="004B2452"/>
    <w:rsid w:val="004B24DD"/>
    <w:rsid w:val="004B2635"/>
    <w:rsid w:val="004B268E"/>
    <w:rsid w:val="004B28E9"/>
    <w:rsid w:val="004B2A36"/>
    <w:rsid w:val="004B2C3A"/>
    <w:rsid w:val="004B2CDA"/>
    <w:rsid w:val="004B3093"/>
    <w:rsid w:val="004B3249"/>
    <w:rsid w:val="004B337D"/>
    <w:rsid w:val="004B3590"/>
    <w:rsid w:val="004B35C8"/>
    <w:rsid w:val="004B376B"/>
    <w:rsid w:val="004B3B27"/>
    <w:rsid w:val="004B3EA7"/>
    <w:rsid w:val="004B475F"/>
    <w:rsid w:val="004B4877"/>
    <w:rsid w:val="004B4CA0"/>
    <w:rsid w:val="004B6930"/>
    <w:rsid w:val="004B6A02"/>
    <w:rsid w:val="004B6A06"/>
    <w:rsid w:val="004B6AC4"/>
    <w:rsid w:val="004B6C3D"/>
    <w:rsid w:val="004B6C68"/>
    <w:rsid w:val="004B6CE7"/>
    <w:rsid w:val="004B6D78"/>
    <w:rsid w:val="004B6F57"/>
    <w:rsid w:val="004B745D"/>
    <w:rsid w:val="004B74CD"/>
    <w:rsid w:val="004B7A8D"/>
    <w:rsid w:val="004C0168"/>
    <w:rsid w:val="004C0223"/>
    <w:rsid w:val="004C02A5"/>
    <w:rsid w:val="004C070B"/>
    <w:rsid w:val="004C080E"/>
    <w:rsid w:val="004C0AFA"/>
    <w:rsid w:val="004C0D22"/>
    <w:rsid w:val="004C1058"/>
    <w:rsid w:val="004C129F"/>
    <w:rsid w:val="004C1347"/>
    <w:rsid w:val="004C13AA"/>
    <w:rsid w:val="004C14E1"/>
    <w:rsid w:val="004C1986"/>
    <w:rsid w:val="004C1C8B"/>
    <w:rsid w:val="004C1DE1"/>
    <w:rsid w:val="004C231F"/>
    <w:rsid w:val="004C2543"/>
    <w:rsid w:val="004C2583"/>
    <w:rsid w:val="004C2826"/>
    <w:rsid w:val="004C2906"/>
    <w:rsid w:val="004C2B3A"/>
    <w:rsid w:val="004C30B9"/>
    <w:rsid w:val="004C342B"/>
    <w:rsid w:val="004C3834"/>
    <w:rsid w:val="004C39FA"/>
    <w:rsid w:val="004C3ADD"/>
    <w:rsid w:val="004C403D"/>
    <w:rsid w:val="004C4248"/>
    <w:rsid w:val="004C437E"/>
    <w:rsid w:val="004C469F"/>
    <w:rsid w:val="004C480B"/>
    <w:rsid w:val="004C4B9B"/>
    <w:rsid w:val="004C4EB7"/>
    <w:rsid w:val="004C5188"/>
    <w:rsid w:val="004C531E"/>
    <w:rsid w:val="004C54CD"/>
    <w:rsid w:val="004C579D"/>
    <w:rsid w:val="004C597F"/>
    <w:rsid w:val="004C5E5A"/>
    <w:rsid w:val="004C6138"/>
    <w:rsid w:val="004C62CD"/>
    <w:rsid w:val="004C667E"/>
    <w:rsid w:val="004C69B1"/>
    <w:rsid w:val="004C6B30"/>
    <w:rsid w:val="004C6FEE"/>
    <w:rsid w:val="004C7785"/>
    <w:rsid w:val="004C7810"/>
    <w:rsid w:val="004C7823"/>
    <w:rsid w:val="004C793C"/>
    <w:rsid w:val="004C7C08"/>
    <w:rsid w:val="004D0114"/>
    <w:rsid w:val="004D0961"/>
    <w:rsid w:val="004D09A4"/>
    <w:rsid w:val="004D0B93"/>
    <w:rsid w:val="004D0BBD"/>
    <w:rsid w:val="004D0BFB"/>
    <w:rsid w:val="004D0C5D"/>
    <w:rsid w:val="004D0DAD"/>
    <w:rsid w:val="004D0DB7"/>
    <w:rsid w:val="004D0E34"/>
    <w:rsid w:val="004D0E55"/>
    <w:rsid w:val="004D17F7"/>
    <w:rsid w:val="004D18D6"/>
    <w:rsid w:val="004D196F"/>
    <w:rsid w:val="004D1E29"/>
    <w:rsid w:val="004D1FD1"/>
    <w:rsid w:val="004D21AF"/>
    <w:rsid w:val="004D2464"/>
    <w:rsid w:val="004D2BF5"/>
    <w:rsid w:val="004D2C14"/>
    <w:rsid w:val="004D2CC9"/>
    <w:rsid w:val="004D2EF0"/>
    <w:rsid w:val="004D307D"/>
    <w:rsid w:val="004D3900"/>
    <w:rsid w:val="004D3955"/>
    <w:rsid w:val="004D3A0B"/>
    <w:rsid w:val="004D3C6D"/>
    <w:rsid w:val="004D3D6A"/>
    <w:rsid w:val="004D48DA"/>
    <w:rsid w:val="004D4A06"/>
    <w:rsid w:val="004D4E18"/>
    <w:rsid w:val="004D525B"/>
    <w:rsid w:val="004D52B3"/>
    <w:rsid w:val="004D535B"/>
    <w:rsid w:val="004D5938"/>
    <w:rsid w:val="004D5D87"/>
    <w:rsid w:val="004D5DCD"/>
    <w:rsid w:val="004D5EC0"/>
    <w:rsid w:val="004D5FD6"/>
    <w:rsid w:val="004D624B"/>
    <w:rsid w:val="004D65FC"/>
    <w:rsid w:val="004D660A"/>
    <w:rsid w:val="004D664F"/>
    <w:rsid w:val="004D69CD"/>
    <w:rsid w:val="004D6E50"/>
    <w:rsid w:val="004D7198"/>
    <w:rsid w:val="004D71C7"/>
    <w:rsid w:val="004D75FE"/>
    <w:rsid w:val="004D79E1"/>
    <w:rsid w:val="004E09E1"/>
    <w:rsid w:val="004E0BE4"/>
    <w:rsid w:val="004E0EBC"/>
    <w:rsid w:val="004E14C3"/>
    <w:rsid w:val="004E1617"/>
    <w:rsid w:val="004E1634"/>
    <w:rsid w:val="004E1812"/>
    <w:rsid w:val="004E1B53"/>
    <w:rsid w:val="004E1BA9"/>
    <w:rsid w:val="004E1E80"/>
    <w:rsid w:val="004E2175"/>
    <w:rsid w:val="004E2325"/>
    <w:rsid w:val="004E293D"/>
    <w:rsid w:val="004E2E28"/>
    <w:rsid w:val="004E38C0"/>
    <w:rsid w:val="004E3D77"/>
    <w:rsid w:val="004E3D83"/>
    <w:rsid w:val="004E40A3"/>
    <w:rsid w:val="004E410B"/>
    <w:rsid w:val="004E44D9"/>
    <w:rsid w:val="004E4983"/>
    <w:rsid w:val="004E4AFB"/>
    <w:rsid w:val="004E4FE0"/>
    <w:rsid w:val="004E5650"/>
    <w:rsid w:val="004E5DA6"/>
    <w:rsid w:val="004E5DD3"/>
    <w:rsid w:val="004E649B"/>
    <w:rsid w:val="004E712A"/>
    <w:rsid w:val="004E7184"/>
    <w:rsid w:val="004E7344"/>
    <w:rsid w:val="004E74CF"/>
    <w:rsid w:val="004E7AC9"/>
    <w:rsid w:val="004E7E39"/>
    <w:rsid w:val="004F0788"/>
    <w:rsid w:val="004F0FB1"/>
    <w:rsid w:val="004F10E8"/>
    <w:rsid w:val="004F13BD"/>
    <w:rsid w:val="004F1C14"/>
    <w:rsid w:val="004F2108"/>
    <w:rsid w:val="004F2219"/>
    <w:rsid w:val="004F2381"/>
    <w:rsid w:val="004F2666"/>
    <w:rsid w:val="004F2676"/>
    <w:rsid w:val="004F26FF"/>
    <w:rsid w:val="004F2809"/>
    <w:rsid w:val="004F291E"/>
    <w:rsid w:val="004F2BA9"/>
    <w:rsid w:val="004F2C78"/>
    <w:rsid w:val="004F2CDC"/>
    <w:rsid w:val="004F2D46"/>
    <w:rsid w:val="004F2D7A"/>
    <w:rsid w:val="004F2F13"/>
    <w:rsid w:val="004F34A0"/>
    <w:rsid w:val="004F392F"/>
    <w:rsid w:val="004F3D12"/>
    <w:rsid w:val="004F3DB4"/>
    <w:rsid w:val="004F3E49"/>
    <w:rsid w:val="004F4078"/>
    <w:rsid w:val="004F42D1"/>
    <w:rsid w:val="004F4337"/>
    <w:rsid w:val="004F4453"/>
    <w:rsid w:val="004F4495"/>
    <w:rsid w:val="004F4DAD"/>
    <w:rsid w:val="004F4E5F"/>
    <w:rsid w:val="004F505E"/>
    <w:rsid w:val="004F5069"/>
    <w:rsid w:val="004F52D1"/>
    <w:rsid w:val="004F52E6"/>
    <w:rsid w:val="004F5441"/>
    <w:rsid w:val="004F5708"/>
    <w:rsid w:val="004F5E3A"/>
    <w:rsid w:val="004F5EE5"/>
    <w:rsid w:val="004F65F1"/>
    <w:rsid w:val="004F6889"/>
    <w:rsid w:val="004F6A7F"/>
    <w:rsid w:val="004F6AB4"/>
    <w:rsid w:val="004F6C7C"/>
    <w:rsid w:val="004F6FC9"/>
    <w:rsid w:val="004F76C7"/>
    <w:rsid w:val="004F790E"/>
    <w:rsid w:val="004F7CD5"/>
    <w:rsid w:val="0050043F"/>
    <w:rsid w:val="005005F2"/>
    <w:rsid w:val="00500E2C"/>
    <w:rsid w:val="0050117C"/>
    <w:rsid w:val="005012C7"/>
    <w:rsid w:val="005016AC"/>
    <w:rsid w:val="005016D0"/>
    <w:rsid w:val="005018DE"/>
    <w:rsid w:val="00501A3C"/>
    <w:rsid w:val="00501E0F"/>
    <w:rsid w:val="00501E47"/>
    <w:rsid w:val="00501F84"/>
    <w:rsid w:val="005024C7"/>
    <w:rsid w:val="00502687"/>
    <w:rsid w:val="005028BC"/>
    <w:rsid w:val="00502DAC"/>
    <w:rsid w:val="00502F4A"/>
    <w:rsid w:val="005030F3"/>
    <w:rsid w:val="00503257"/>
    <w:rsid w:val="0050380B"/>
    <w:rsid w:val="00503AAD"/>
    <w:rsid w:val="00503D08"/>
    <w:rsid w:val="00504172"/>
    <w:rsid w:val="00504682"/>
    <w:rsid w:val="00504789"/>
    <w:rsid w:val="00504C31"/>
    <w:rsid w:val="00504CCD"/>
    <w:rsid w:val="00504CD7"/>
    <w:rsid w:val="00505088"/>
    <w:rsid w:val="00505476"/>
    <w:rsid w:val="005057EC"/>
    <w:rsid w:val="00505821"/>
    <w:rsid w:val="00505CA2"/>
    <w:rsid w:val="00505F5B"/>
    <w:rsid w:val="005062E9"/>
    <w:rsid w:val="005062EF"/>
    <w:rsid w:val="0050635B"/>
    <w:rsid w:val="005064FB"/>
    <w:rsid w:val="00506C3F"/>
    <w:rsid w:val="00507192"/>
    <w:rsid w:val="00507901"/>
    <w:rsid w:val="00507A84"/>
    <w:rsid w:val="00507B2E"/>
    <w:rsid w:val="00507E55"/>
    <w:rsid w:val="00510556"/>
    <w:rsid w:val="00510815"/>
    <w:rsid w:val="0051082D"/>
    <w:rsid w:val="00510A86"/>
    <w:rsid w:val="005110CE"/>
    <w:rsid w:val="005110DB"/>
    <w:rsid w:val="0051148D"/>
    <w:rsid w:val="005114A0"/>
    <w:rsid w:val="005114CA"/>
    <w:rsid w:val="0051152B"/>
    <w:rsid w:val="00511939"/>
    <w:rsid w:val="00511A2F"/>
    <w:rsid w:val="00511B5B"/>
    <w:rsid w:val="0051237A"/>
    <w:rsid w:val="0051239F"/>
    <w:rsid w:val="0051243D"/>
    <w:rsid w:val="005129B7"/>
    <w:rsid w:val="00512AA8"/>
    <w:rsid w:val="00512B3A"/>
    <w:rsid w:val="005132B9"/>
    <w:rsid w:val="005139BD"/>
    <w:rsid w:val="00513BE3"/>
    <w:rsid w:val="00514239"/>
    <w:rsid w:val="0051449D"/>
    <w:rsid w:val="00514753"/>
    <w:rsid w:val="005148F2"/>
    <w:rsid w:val="005151E1"/>
    <w:rsid w:val="0051536C"/>
    <w:rsid w:val="00515494"/>
    <w:rsid w:val="00515507"/>
    <w:rsid w:val="00515A79"/>
    <w:rsid w:val="00515D84"/>
    <w:rsid w:val="0051614E"/>
    <w:rsid w:val="00516250"/>
    <w:rsid w:val="00516265"/>
    <w:rsid w:val="00516B8D"/>
    <w:rsid w:val="00516C42"/>
    <w:rsid w:val="00517305"/>
    <w:rsid w:val="00517418"/>
    <w:rsid w:val="005175D8"/>
    <w:rsid w:val="0051776A"/>
    <w:rsid w:val="005179D3"/>
    <w:rsid w:val="005203F1"/>
    <w:rsid w:val="00520813"/>
    <w:rsid w:val="005208CA"/>
    <w:rsid w:val="005208F8"/>
    <w:rsid w:val="005209A1"/>
    <w:rsid w:val="00520C06"/>
    <w:rsid w:val="00520CAD"/>
    <w:rsid w:val="00520D7A"/>
    <w:rsid w:val="005215B3"/>
    <w:rsid w:val="00521743"/>
    <w:rsid w:val="00521B21"/>
    <w:rsid w:val="00521F2B"/>
    <w:rsid w:val="005222E5"/>
    <w:rsid w:val="005222F6"/>
    <w:rsid w:val="0052232F"/>
    <w:rsid w:val="0052241B"/>
    <w:rsid w:val="00522797"/>
    <w:rsid w:val="00522C88"/>
    <w:rsid w:val="00522DF6"/>
    <w:rsid w:val="00522FDA"/>
    <w:rsid w:val="00523518"/>
    <w:rsid w:val="00523B7F"/>
    <w:rsid w:val="00523FD3"/>
    <w:rsid w:val="00524895"/>
    <w:rsid w:val="00524A5A"/>
    <w:rsid w:val="00525172"/>
    <w:rsid w:val="0052557E"/>
    <w:rsid w:val="005255A4"/>
    <w:rsid w:val="0052583B"/>
    <w:rsid w:val="00525A06"/>
    <w:rsid w:val="00525A8B"/>
    <w:rsid w:val="00525CE6"/>
    <w:rsid w:val="00525D25"/>
    <w:rsid w:val="00525D3E"/>
    <w:rsid w:val="00525D78"/>
    <w:rsid w:val="00525F40"/>
    <w:rsid w:val="0052621C"/>
    <w:rsid w:val="00526540"/>
    <w:rsid w:val="00526AD6"/>
    <w:rsid w:val="00526FF2"/>
    <w:rsid w:val="005271BB"/>
    <w:rsid w:val="005272FC"/>
    <w:rsid w:val="00527380"/>
    <w:rsid w:val="0052774B"/>
    <w:rsid w:val="005277AB"/>
    <w:rsid w:val="00527B8E"/>
    <w:rsid w:val="00527D4A"/>
    <w:rsid w:val="00527E74"/>
    <w:rsid w:val="00530217"/>
    <w:rsid w:val="0053066A"/>
    <w:rsid w:val="00530AED"/>
    <w:rsid w:val="00530C04"/>
    <w:rsid w:val="00530DD7"/>
    <w:rsid w:val="005312C1"/>
    <w:rsid w:val="0053224B"/>
    <w:rsid w:val="0053245A"/>
    <w:rsid w:val="0053247E"/>
    <w:rsid w:val="005326EF"/>
    <w:rsid w:val="00532D4A"/>
    <w:rsid w:val="005330D7"/>
    <w:rsid w:val="005331D7"/>
    <w:rsid w:val="00533425"/>
    <w:rsid w:val="00533D8E"/>
    <w:rsid w:val="00533DFA"/>
    <w:rsid w:val="00534F3A"/>
    <w:rsid w:val="00535322"/>
    <w:rsid w:val="005365A8"/>
    <w:rsid w:val="005368A9"/>
    <w:rsid w:val="005369A8"/>
    <w:rsid w:val="00536F43"/>
    <w:rsid w:val="005371E9"/>
    <w:rsid w:val="00537402"/>
    <w:rsid w:val="005374C0"/>
    <w:rsid w:val="005378DB"/>
    <w:rsid w:val="005378F3"/>
    <w:rsid w:val="005378FE"/>
    <w:rsid w:val="00537C5B"/>
    <w:rsid w:val="005400D2"/>
    <w:rsid w:val="0054010C"/>
    <w:rsid w:val="00540611"/>
    <w:rsid w:val="005406A9"/>
    <w:rsid w:val="00540857"/>
    <w:rsid w:val="005409E6"/>
    <w:rsid w:val="00540C8E"/>
    <w:rsid w:val="00540CBF"/>
    <w:rsid w:val="005420D9"/>
    <w:rsid w:val="00542649"/>
    <w:rsid w:val="005431B5"/>
    <w:rsid w:val="0054331D"/>
    <w:rsid w:val="00543480"/>
    <w:rsid w:val="005435DD"/>
    <w:rsid w:val="00543BC8"/>
    <w:rsid w:val="00543CA4"/>
    <w:rsid w:val="00543D00"/>
    <w:rsid w:val="00543ECD"/>
    <w:rsid w:val="0054407D"/>
    <w:rsid w:val="0054414F"/>
    <w:rsid w:val="0054464B"/>
    <w:rsid w:val="005446C7"/>
    <w:rsid w:val="005448BA"/>
    <w:rsid w:val="00544DEE"/>
    <w:rsid w:val="00545011"/>
    <w:rsid w:val="005451AF"/>
    <w:rsid w:val="0054527D"/>
    <w:rsid w:val="00545328"/>
    <w:rsid w:val="00545915"/>
    <w:rsid w:val="00545B90"/>
    <w:rsid w:val="00545BA2"/>
    <w:rsid w:val="0054600C"/>
    <w:rsid w:val="0054611C"/>
    <w:rsid w:val="00546125"/>
    <w:rsid w:val="00546AD8"/>
    <w:rsid w:val="00546BE4"/>
    <w:rsid w:val="00546D1D"/>
    <w:rsid w:val="00546D3D"/>
    <w:rsid w:val="00546F97"/>
    <w:rsid w:val="00547484"/>
    <w:rsid w:val="00547489"/>
    <w:rsid w:val="005478EB"/>
    <w:rsid w:val="00547951"/>
    <w:rsid w:val="005479A6"/>
    <w:rsid w:val="00547B68"/>
    <w:rsid w:val="00547D3E"/>
    <w:rsid w:val="00547E22"/>
    <w:rsid w:val="00547F68"/>
    <w:rsid w:val="005502E0"/>
    <w:rsid w:val="00550371"/>
    <w:rsid w:val="005507AE"/>
    <w:rsid w:val="005508ED"/>
    <w:rsid w:val="0055101B"/>
    <w:rsid w:val="00551516"/>
    <w:rsid w:val="00551790"/>
    <w:rsid w:val="00551FA3"/>
    <w:rsid w:val="005520BF"/>
    <w:rsid w:val="00552424"/>
    <w:rsid w:val="005525B0"/>
    <w:rsid w:val="005527E5"/>
    <w:rsid w:val="00552821"/>
    <w:rsid w:val="0055297E"/>
    <w:rsid w:val="00552BC4"/>
    <w:rsid w:val="005531F5"/>
    <w:rsid w:val="0055354F"/>
    <w:rsid w:val="005535EF"/>
    <w:rsid w:val="0055369C"/>
    <w:rsid w:val="005538A2"/>
    <w:rsid w:val="00553A56"/>
    <w:rsid w:val="00553B68"/>
    <w:rsid w:val="00553C9E"/>
    <w:rsid w:val="00553F05"/>
    <w:rsid w:val="005547F0"/>
    <w:rsid w:val="00554937"/>
    <w:rsid w:val="00554E6C"/>
    <w:rsid w:val="0055544D"/>
    <w:rsid w:val="00555C0B"/>
    <w:rsid w:val="005561E5"/>
    <w:rsid w:val="005563E4"/>
    <w:rsid w:val="00556632"/>
    <w:rsid w:val="0055708C"/>
    <w:rsid w:val="005575D0"/>
    <w:rsid w:val="0055777A"/>
    <w:rsid w:val="005579CA"/>
    <w:rsid w:val="00557AC4"/>
    <w:rsid w:val="00557ADA"/>
    <w:rsid w:val="0056067F"/>
    <w:rsid w:val="00560DE2"/>
    <w:rsid w:val="00560FEF"/>
    <w:rsid w:val="00561791"/>
    <w:rsid w:val="00561E55"/>
    <w:rsid w:val="00562054"/>
    <w:rsid w:val="00562674"/>
    <w:rsid w:val="00562869"/>
    <w:rsid w:val="00562B97"/>
    <w:rsid w:val="00562D19"/>
    <w:rsid w:val="005630C8"/>
    <w:rsid w:val="005631AC"/>
    <w:rsid w:val="00563569"/>
    <w:rsid w:val="0056392B"/>
    <w:rsid w:val="00564A24"/>
    <w:rsid w:val="00564EE9"/>
    <w:rsid w:val="005652F1"/>
    <w:rsid w:val="00565406"/>
    <w:rsid w:val="005655AE"/>
    <w:rsid w:val="00565CE2"/>
    <w:rsid w:val="00565D3F"/>
    <w:rsid w:val="00565E79"/>
    <w:rsid w:val="0056619C"/>
    <w:rsid w:val="0056621E"/>
    <w:rsid w:val="005665F9"/>
    <w:rsid w:val="00566696"/>
    <w:rsid w:val="00566935"/>
    <w:rsid w:val="00566CCE"/>
    <w:rsid w:val="00566CF8"/>
    <w:rsid w:val="00566E42"/>
    <w:rsid w:val="00566E82"/>
    <w:rsid w:val="00567C35"/>
    <w:rsid w:val="005700FF"/>
    <w:rsid w:val="005701EF"/>
    <w:rsid w:val="00570311"/>
    <w:rsid w:val="005705AE"/>
    <w:rsid w:val="00570734"/>
    <w:rsid w:val="005707DD"/>
    <w:rsid w:val="005709E2"/>
    <w:rsid w:val="00570F52"/>
    <w:rsid w:val="00570FB1"/>
    <w:rsid w:val="00571230"/>
    <w:rsid w:val="005713AE"/>
    <w:rsid w:val="00571569"/>
    <w:rsid w:val="0057161F"/>
    <w:rsid w:val="005718B0"/>
    <w:rsid w:val="00571A54"/>
    <w:rsid w:val="00571CC5"/>
    <w:rsid w:val="00571F26"/>
    <w:rsid w:val="00571FD7"/>
    <w:rsid w:val="005720AF"/>
    <w:rsid w:val="0057245F"/>
    <w:rsid w:val="00572465"/>
    <w:rsid w:val="005726BF"/>
    <w:rsid w:val="00572B03"/>
    <w:rsid w:val="00572B5E"/>
    <w:rsid w:val="00572C5C"/>
    <w:rsid w:val="00572D0E"/>
    <w:rsid w:val="005733D5"/>
    <w:rsid w:val="0057345A"/>
    <w:rsid w:val="00573914"/>
    <w:rsid w:val="0057396F"/>
    <w:rsid w:val="00573C54"/>
    <w:rsid w:val="00573EC5"/>
    <w:rsid w:val="00573F72"/>
    <w:rsid w:val="00574187"/>
    <w:rsid w:val="0057424F"/>
    <w:rsid w:val="0057475B"/>
    <w:rsid w:val="00574C2A"/>
    <w:rsid w:val="00574CCE"/>
    <w:rsid w:val="00574D58"/>
    <w:rsid w:val="00574F3D"/>
    <w:rsid w:val="00575325"/>
    <w:rsid w:val="0057543B"/>
    <w:rsid w:val="005758E0"/>
    <w:rsid w:val="005759FB"/>
    <w:rsid w:val="00575BEF"/>
    <w:rsid w:val="00575C9C"/>
    <w:rsid w:val="00575D53"/>
    <w:rsid w:val="00575EC1"/>
    <w:rsid w:val="00576293"/>
    <w:rsid w:val="005762D5"/>
    <w:rsid w:val="0057649F"/>
    <w:rsid w:val="00576AC7"/>
    <w:rsid w:val="005776DE"/>
    <w:rsid w:val="00577723"/>
    <w:rsid w:val="005779E0"/>
    <w:rsid w:val="00577EAA"/>
    <w:rsid w:val="00577F9F"/>
    <w:rsid w:val="0058012A"/>
    <w:rsid w:val="00580520"/>
    <w:rsid w:val="00580727"/>
    <w:rsid w:val="005808BF"/>
    <w:rsid w:val="00580D4C"/>
    <w:rsid w:val="005811E5"/>
    <w:rsid w:val="0058136D"/>
    <w:rsid w:val="005815C9"/>
    <w:rsid w:val="00581FE6"/>
    <w:rsid w:val="00582284"/>
    <w:rsid w:val="00582761"/>
    <w:rsid w:val="00582CE7"/>
    <w:rsid w:val="00582D7D"/>
    <w:rsid w:val="00582E10"/>
    <w:rsid w:val="00582F44"/>
    <w:rsid w:val="005831CF"/>
    <w:rsid w:val="005831E2"/>
    <w:rsid w:val="0058326C"/>
    <w:rsid w:val="00583951"/>
    <w:rsid w:val="00583ACF"/>
    <w:rsid w:val="00583BF9"/>
    <w:rsid w:val="005841B6"/>
    <w:rsid w:val="005841DF"/>
    <w:rsid w:val="005842E6"/>
    <w:rsid w:val="0058492B"/>
    <w:rsid w:val="00584C45"/>
    <w:rsid w:val="00584E57"/>
    <w:rsid w:val="00584F04"/>
    <w:rsid w:val="0058514E"/>
    <w:rsid w:val="005851A7"/>
    <w:rsid w:val="00585448"/>
    <w:rsid w:val="005859F2"/>
    <w:rsid w:val="00585D08"/>
    <w:rsid w:val="00585D35"/>
    <w:rsid w:val="00585DEC"/>
    <w:rsid w:val="00585E0A"/>
    <w:rsid w:val="00586024"/>
    <w:rsid w:val="0058634F"/>
    <w:rsid w:val="00586918"/>
    <w:rsid w:val="00586C5B"/>
    <w:rsid w:val="00586CCE"/>
    <w:rsid w:val="00586E31"/>
    <w:rsid w:val="00586F89"/>
    <w:rsid w:val="0058722E"/>
    <w:rsid w:val="0058749A"/>
    <w:rsid w:val="00587841"/>
    <w:rsid w:val="00587A4B"/>
    <w:rsid w:val="00587A84"/>
    <w:rsid w:val="00587C51"/>
    <w:rsid w:val="00587CEA"/>
    <w:rsid w:val="00587D02"/>
    <w:rsid w:val="0059015F"/>
    <w:rsid w:val="0059048A"/>
    <w:rsid w:val="00590E68"/>
    <w:rsid w:val="00590EFE"/>
    <w:rsid w:val="005910C0"/>
    <w:rsid w:val="005911C6"/>
    <w:rsid w:val="0059123E"/>
    <w:rsid w:val="00591299"/>
    <w:rsid w:val="005913F6"/>
    <w:rsid w:val="0059188B"/>
    <w:rsid w:val="00591C70"/>
    <w:rsid w:val="00591CCD"/>
    <w:rsid w:val="00592694"/>
    <w:rsid w:val="0059289F"/>
    <w:rsid w:val="00592955"/>
    <w:rsid w:val="00592A8F"/>
    <w:rsid w:val="00592AC3"/>
    <w:rsid w:val="00592CAE"/>
    <w:rsid w:val="00592E06"/>
    <w:rsid w:val="00593558"/>
    <w:rsid w:val="00593576"/>
    <w:rsid w:val="00593B52"/>
    <w:rsid w:val="00593BF6"/>
    <w:rsid w:val="00593E2F"/>
    <w:rsid w:val="00593F78"/>
    <w:rsid w:val="00594128"/>
    <w:rsid w:val="005941DD"/>
    <w:rsid w:val="0059439F"/>
    <w:rsid w:val="00594597"/>
    <w:rsid w:val="0059481B"/>
    <w:rsid w:val="00594862"/>
    <w:rsid w:val="00594B3D"/>
    <w:rsid w:val="00594B52"/>
    <w:rsid w:val="00594BA2"/>
    <w:rsid w:val="00594D14"/>
    <w:rsid w:val="00594D6B"/>
    <w:rsid w:val="005958F1"/>
    <w:rsid w:val="00595AAC"/>
    <w:rsid w:val="00595B55"/>
    <w:rsid w:val="00595BF1"/>
    <w:rsid w:val="00596078"/>
    <w:rsid w:val="0059608C"/>
    <w:rsid w:val="0059612D"/>
    <w:rsid w:val="00596363"/>
    <w:rsid w:val="00596880"/>
    <w:rsid w:val="00596D3D"/>
    <w:rsid w:val="00596FEF"/>
    <w:rsid w:val="00597348"/>
    <w:rsid w:val="005973F2"/>
    <w:rsid w:val="00597464"/>
    <w:rsid w:val="00597492"/>
    <w:rsid w:val="005974C7"/>
    <w:rsid w:val="00597570"/>
    <w:rsid w:val="005977B0"/>
    <w:rsid w:val="005978D4"/>
    <w:rsid w:val="00597ACA"/>
    <w:rsid w:val="005A0040"/>
    <w:rsid w:val="005A0201"/>
    <w:rsid w:val="005A080D"/>
    <w:rsid w:val="005A0F8D"/>
    <w:rsid w:val="005A1274"/>
    <w:rsid w:val="005A1DF3"/>
    <w:rsid w:val="005A211C"/>
    <w:rsid w:val="005A22C5"/>
    <w:rsid w:val="005A26F5"/>
    <w:rsid w:val="005A27BA"/>
    <w:rsid w:val="005A28D9"/>
    <w:rsid w:val="005A29B7"/>
    <w:rsid w:val="005A2B50"/>
    <w:rsid w:val="005A2CDC"/>
    <w:rsid w:val="005A2CE9"/>
    <w:rsid w:val="005A3039"/>
    <w:rsid w:val="005A313E"/>
    <w:rsid w:val="005A337F"/>
    <w:rsid w:val="005A3D54"/>
    <w:rsid w:val="005A3E45"/>
    <w:rsid w:val="005A453D"/>
    <w:rsid w:val="005A46C9"/>
    <w:rsid w:val="005A473C"/>
    <w:rsid w:val="005A480E"/>
    <w:rsid w:val="005A482D"/>
    <w:rsid w:val="005A4C16"/>
    <w:rsid w:val="005A4C4B"/>
    <w:rsid w:val="005A4DDD"/>
    <w:rsid w:val="005A5114"/>
    <w:rsid w:val="005A5420"/>
    <w:rsid w:val="005A55CE"/>
    <w:rsid w:val="005A5AB1"/>
    <w:rsid w:val="005A613A"/>
    <w:rsid w:val="005A629B"/>
    <w:rsid w:val="005A6485"/>
    <w:rsid w:val="005A65CF"/>
    <w:rsid w:val="005A66B5"/>
    <w:rsid w:val="005A67AA"/>
    <w:rsid w:val="005A6886"/>
    <w:rsid w:val="005A68FC"/>
    <w:rsid w:val="005A6B6D"/>
    <w:rsid w:val="005A6F4C"/>
    <w:rsid w:val="005A6F64"/>
    <w:rsid w:val="005A72CE"/>
    <w:rsid w:val="005A746F"/>
    <w:rsid w:val="005A76DA"/>
    <w:rsid w:val="005A78FB"/>
    <w:rsid w:val="005A7D6D"/>
    <w:rsid w:val="005B02F1"/>
    <w:rsid w:val="005B047D"/>
    <w:rsid w:val="005B0957"/>
    <w:rsid w:val="005B0AA0"/>
    <w:rsid w:val="005B0BD4"/>
    <w:rsid w:val="005B1050"/>
    <w:rsid w:val="005B125D"/>
    <w:rsid w:val="005B14E6"/>
    <w:rsid w:val="005B1878"/>
    <w:rsid w:val="005B1EC6"/>
    <w:rsid w:val="005B2287"/>
    <w:rsid w:val="005B254A"/>
    <w:rsid w:val="005B2643"/>
    <w:rsid w:val="005B2A02"/>
    <w:rsid w:val="005B2D4A"/>
    <w:rsid w:val="005B2D9D"/>
    <w:rsid w:val="005B3018"/>
    <w:rsid w:val="005B385F"/>
    <w:rsid w:val="005B43C7"/>
    <w:rsid w:val="005B4932"/>
    <w:rsid w:val="005B4A8E"/>
    <w:rsid w:val="005B4BB8"/>
    <w:rsid w:val="005B4F42"/>
    <w:rsid w:val="005B587F"/>
    <w:rsid w:val="005B60FA"/>
    <w:rsid w:val="005B6320"/>
    <w:rsid w:val="005B638F"/>
    <w:rsid w:val="005B652C"/>
    <w:rsid w:val="005B6905"/>
    <w:rsid w:val="005B6C16"/>
    <w:rsid w:val="005B6C45"/>
    <w:rsid w:val="005B6D78"/>
    <w:rsid w:val="005B72F7"/>
    <w:rsid w:val="005B79D0"/>
    <w:rsid w:val="005C0427"/>
    <w:rsid w:val="005C06FF"/>
    <w:rsid w:val="005C0BA3"/>
    <w:rsid w:val="005C0BBB"/>
    <w:rsid w:val="005C0BD8"/>
    <w:rsid w:val="005C114F"/>
    <w:rsid w:val="005C12AE"/>
    <w:rsid w:val="005C18A6"/>
    <w:rsid w:val="005C194F"/>
    <w:rsid w:val="005C2082"/>
    <w:rsid w:val="005C23BB"/>
    <w:rsid w:val="005C2C10"/>
    <w:rsid w:val="005C2E20"/>
    <w:rsid w:val="005C32F2"/>
    <w:rsid w:val="005C335B"/>
    <w:rsid w:val="005C40EE"/>
    <w:rsid w:val="005C4557"/>
    <w:rsid w:val="005C47F3"/>
    <w:rsid w:val="005C4CD1"/>
    <w:rsid w:val="005C529E"/>
    <w:rsid w:val="005C53B3"/>
    <w:rsid w:val="005C5A8B"/>
    <w:rsid w:val="005C5E17"/>
    <w:rsid w:val="005C5E63"/>
    <w:rsid w:val="005C5FED"/>
    <w:rsid w:val="005C603A"/>
    <w:rsid w:val="005C6504"/>
    <w:rsid w:val="005C6813"/>
    <w:rsid w:val="005C7525"/>
    <w:rsid w:val="005C758C"/>
    <w:rsid w:val="005C786F"/>
    <w:rsid w:val="005C7E6D"/>
    <w:rsid w:val="005C7F7A"/>
    <w:rsid w:val="005D0080"/>
    <w:rsid w:val="005D036D"/>
    <w:rsid w:val="005D0375"/>
    <w:rsid w:val="005D0797"/>
    <w:rsid w:val="005D1110"/>
    <w:rsid w:val="005D125C"/>
    <w:rsid w:val="005D187B"/>
    <w:rsid w:val="005D1CFE"/>
    <w:rsid w:val="005D1EC3"/>
    <w:rsid w:val="005D21AC"/>
    <w:rsid w:val="005D2233"/>
    <w:rsid w:val="005D24AE"/>
    <w:rsid w:val="005D2773"/>
    <w:rsid w:val="005D29CC"/>
    <w:rsid w:val="005D3032"/>
    <w:rsid w:val="005D315B"/>
    <w:rsid w:val="005D3255"/>
    <w:rsid w:val="005D3804"/>
    <w:rsid w:val="005D3912"/>
    <w:rsid w:val="005D3D00"/>
    <w:rsid w:val="005D4310"/>
    <w:rsid w:val="005D4787"/>
    <w:rsid w:val="005D4903"/>
    <w:rsid w:val="005D497E"/>
    <w:rsid w:val="005D498A"/>
    <w:rsid w:val="005D4A01"/>
    <w:rsid w:val="005D4AE5"/>
    <w:rsid w:val="005D4E73"/>
    <w:rsid w:val="005D5F28"/>
    <w:rsid w:val="005D70ED"/>
    <w:rsid w:val="005D72EB"/>
    <w:rsid w:val="005D7E96"/>
    <w:rsid w:val="005E01CA"/>
    <w:rsid w:val="005E02D7"/>
    <w:rsid w:val="005E045A"/>
    <w:rsid w:val="005E0774"/>
    <w:rsid w:val="005E0D20"/>
    <w:rsid w:val="005E0D6D"/>
    <w:rsid w:val="005E0E1B"/>
    <w:rsid w:val="005E10E6"/>
    <w:rsid w:val="005E1382"/>
    <w:rsid w:val="005E14CC"/>
    <w:rsid w:val="005E17DE"/>
    <w:rsid w:val="005E19DB"/>
    <w:rsid w:val="005E1B79"/>
    <w:rsid w:val="005E20DC"/>
    <w:rsid w:val="005E2126"/>
    <w:rsid w:val="005E237E"/>
    <w:rsid w:val="005E2395"/>
    <w:rsid w:val="005E2408"/>
    <w:rsid w:val="005E2597"/>
    <w:rsid w:val="005E2621"/>
    <w:rsid w:val="005E2838"/>
    <w:rsid w:val="005E295A"/>
    <w:rsid w:val="005E2960"/>
    <w:rsid w:val="005E2BBF"/>
    <w:rsid w:val="005E3524"/>
    <w:rsid w:val="005E3E65"/>
    <w:rsid w:val="005E4131"/>
    <w:rsid w:val="005E44AA"/>
    <w:rsid w:val="005E490F"/>
    <w:rsid w:val="005E4F12"/>
    <w:rsid w:val="005E55F3"/>
    <w:rsid w:val="005E5661"/>
    <w:rsid w:val="005E5842"/>
    <w:rsid w:val="005E585C"/>
    <w:rsid w:val="005E58F9"/>
    <w:rsid w:val="005E596F"/>
    <w:rsid w:val="005E5BA1"/>
    <w:rsid w:val="005E6186"/>
    <w:rsid w:val="005E6348"/>
    <w:rsid w:val="005E6ADD"/>
    <w:rsid w:val="005E6ED1"/>
    <w:rsid w:val="005E7CBB"/>
    <w:rsid w:val="005E7F3E"/>
    <w:rsid w:val="005E7FED"/>
    <w:rsid w:val="005F0396"/>
    <w:rsid w:val="005F03CF"/>
    <w:rsid w:val="005F05D5"/>
    <w:rsid w:val="005F05F8"/>
    <w:rsid w:val="005F0767"/>
    <w:rsid w:val="005F07A3"/>
    <w:rsid w:val="005F0A28"/>
    <w:rsid w:val="005F0AAD"/>
    <w:rsid w:val="005F0B53"/>
    <w:rsid w:val="005F0BCA"/>
    <w:rsid w:val="005F0E3B"/>
    <w:rsid w:val="005F0F6B"/>
    <w:rsid w:val="005F100C"/>
    <w:rsid w:val="005F113E"/>
    <w:rsid w:val="005F11D2"/>
    <w:rsid w:val="005F1236"/>
    <w:rsid w:val="005F1426"/>
    <w:rsid w:val="005F17A0"/>
    <w:rsid w:val="005F17EF"/>
    <w:rsid w:val="005F18C7"/>
    <w:rsid w:val="005F21E5"/>
    <w:rsid w:val="005F2766"/>
    <w:rsid w:val="005F2A8F"/>
    <w:rsid w:val="005F311E"/>
    <w:rsid w:val="005F38B6"/>
    <w:rsid w:val="005F3A6D"/>
    <w:rsid w:val="005F3B29"/>
    <w:rsid w:val="005F3C93"/>
    <w:rsid w:val="005F3D09"/>
    <w:rsid w:val="005F3D22"/>
    <w:rsid w:val="005F4C57"/>
    <w:rsid w:val="005F4D7D"/>
    <w:rsid w:val="005F5A48"/>
    <w:rsid w:val="005F5E4E"/>
    <w:rsid w:val="005F647D"/>
    <w:rsid w:val="005F64E2"/>
    <w:rsid w:val="005F67E4"/>
    <w:rsid w:val="005F6807"/>
    <w:rsid w:val="005F6BFA"/>
    <w:rsid w:val="005F6C18"/>
    <w:rsid w:val="005F6C4C"/>
    <w:rsid w:val="005F6D08"/>
    <w:rsid w:val="005F6DD7"/>
    <w:rsid w:val="005F73F3"/>
    <w:rsid w:val="005F74AE"/>
    <w:rsid w:val="005F7A87"/>
    <w:rsid w:val="005F7C80"/>
    <w:rsid w:val="005F7E69"/>
    <w:rsid w:val="006002C5"/>
    <w:rsid w:val="00600A40"/>
    <w:rsid w:val="00600AFF"/>
    <w:rsid w:val="00600D60"/>
    <w:rsid w:val="00600F10"/>
    <w:rsid w:val="0060104F"/>
    <w:rsid w:val="00601601"/>
    <w:rsid w:val="00601888"/>
    <w:rsid w:val="00601C4A"/>
    <w:rsid w:val="00602254"/>
    <w:rsid w:val="00602E98"/>
    <w:rsid w:val="00602F21"/>
    <w:rsid w:val="00602F28"/>
    <w:rsid w:val="0060309B"/>
    <w:rsid w:val="00603198"/>
    <w:rsid w:val="00603277"/>
    <w:rsid w:val="00603456"/>
    <w:rsid w:val="00603A85"/>
    <w:rsid w:val="00604627"/>
    <w:rsid w:val="0060471A"/>
    <w:rsid w:val="00604A9B"/>
    <w:rsid w:val="00604C23"/>
    <w:rsid w:val="00604D42"/>
    <w:rsid w:val="00605FF7"/>
    <w:rsid w:val="006061D5"/>
    <w:rsid w:val="0060641C"/>
    <w:rsid w:val="00606692"/>
    <w:rsid w:val="00606C11"/>
    <w:rsid w:val="00606DF9"/>
    <w:rsid w:val="00607155"/>
    <w:rsid w:val="00607291"/>
    <w:rsid w:val="006072A0"/>
    <w:rsid w:val="00607FBC"/>
    <w:rsid w:val="006100FC"/>
    <w:rsid w:val="00610483"/>
    <w:rsid w:val="00610EAE"/>
    <w:rsid w:val="0061170C"/>
    <w:rsid w:val="00611A07"/>
    <w:rsid w:val="00611E34"/>
    <w:rsid w:val="00611E93"/>
    <w:rsid w:val="00611F78"/>
    <w:rsid w:val="00612012"/>
    <w:rsid w:val="0061206E"/>
    <w:rsid w:val="00612206"/>
    <w:rsid w:val="0061239C"/>
    <w:rsid w:val="006124A0"/>
    <w:rsid w:val="00612601"/>
    <w:rsid w:val="00612970"/>
    <w:rsid w:val="006129AC"/>
    <w:rsid w:val="00612AA6"/>
    <w:rsid w:val="00612C66"/>
    <w:rsid w:val="0061303D"/>
    <w:rsid w:val="006132E0"/>
    <w:rsid w:val="006133A1"/>
    <w:rsid w:val="00613508"/>
    <w:rsid w:val="00613534"/>
    <w:rsid w:val="006135CD"/>
    <w:rsid w:val="00613961"/>
    <w:rsid w:val="00613B96"/>
    <w:rsid w:val="00614539"/>
    <w:rsid w:val="00614619"/>
    <w:rsid w:val="0061468C"/>
    <w:rsid w:val="00614DBB"/>
    <w:rsid w:val="0061505C"/>
    <w:rsid w:val="0061509B"/>
    <w:rsid w:val="006152E0"/>
    <w:rsid w:val="006154D5"/>
    <w:rsid w:val="00615997"/>
    <w:rsid w:val="00615F80"/>
    <w:rsid w:val="006160FA"/>
    <w:rsid w:val="006163D2"/>
    <w:rsid w:val="006166FD"/>
    <w:rsid w:val="0061690B"/>
    <w:rsid w:val="006170A3"/>
    <w:rsid w:val="006170A6"/>
    <w:rsid w:val="006171B1"/>
    <w:rsid w:val="00617695"/>
    <w:rsid w:val="00617AF0"/>
    <w:rsid w:val="00617B54"/>
    <w:rsid w:val="00620BAA"/>
    <w:rsid w:val="00620D51"/>
    <w:rsid w:val="00620F1A"/>
    <w:rsid w:val="00621395"/>
    <w:rsid w:val="0062145F"/>
    <w:rsid w:val="006214A0"/>
    <w:rsid w:val="00621779"/>
    <w:rsid w:val="00621A28"/>
    <w:rsid w:val="00622191"/>
    <w:rsid w:val="006224A7"/>
    <w:rsid w:val="00622580"/>
    <w:rsid w:val="0062281B"/>
    <w:rsid w:val="00622BF1"/>
    <w:rsid w:val="00622C25"/>
    <w:rsid w:val="0062367D"/>
    <w:rsid w:val="006238D8"/>
    <w:rsid w:val="00623F18"/>
    <w:rsid w:val="0062404C"/>
    <w:rsid w:val="00624112"/>
    <w:rsid w:val="0062489E"/>
    <w:rsid w:val="00624F76"/>
    <w:rsid w:val="00625087"/>
    <w:rsid w:val="00625216"/>
    <w:rsid w:val="00625547"/>
    <w:rsid w:val="006256A2"/>
    <w:rsid w:val="00625A17"/>
    <w:rsid w:val="00625BD4"/>
    <w:rsid w:val="00625C3A"/>
    <w:rsid w:val="00626008"/>
    <w:rsid w:val="0062616D"/>
    <w:rsid w:val="00626274"/>
    <w:rsid w:val="0062680C"/>
    <w:rsid w:val="0062680E"/>
    <w:rsid w:val="00626CD0"/>
    <w:rsid w:val="006273BD"/>
    <w:rsid w:val="006273BF"/>
    <w:rsid w:val="006273EF"/>
    <w:rsid w:val="006274BB"/>
    <w:rsid w:val="00627523"/>
    <w:rsid w:val="0062757E"/>
    <w:rsid w:val="006276F4"/>
    <w:rsid w:val="00627859"/>
    <w:rsid w:val="00627929"/>
    <w:rsid w:val="00627F51"/>
    <w:rsid w:val="0063026A"/>
    <w:rsid w:val="00630838"/>
    <w:rsid w:val="0063131E"/>
    <w:rsid w:val="00631473"/>
    <w:rsid w:val="00631BAF"/>
    <w:rsid w:val="00631E79"/>
    <w:rsid w:val="0063220C"/>
    <w:rsid w:val="0063246B"/>
    <w:rsid w:val="006328F2"/>
    <w:rsid w:val="00632C66"/>
    <w:rsid w:val="00632DF3"/>
    <w:rsid w:val="00632F91"/>
    <w:rsid w:val="00633E08"/>
    <w:rsid w:val="0063497B"/>
    <w:rsid w:val="00634AAE"/>
    <w:rsid w:val="00634CA2"/>
    <w:rsid w:val="00634DFF"/>
    <w:rsid w:val="00634F88"/>
    <w:rsid w:val="006354F4"/>
    <w:rsid w:val="006362AD"/>
    <w:rsid w:val="00636680"/>
    <w:rsid w:val="006367F7"/>
    <w:rsid w:val="00636950"/>
    <w:rsid w:val="00636EAE"/>
    <w:rsid w:val="00636F56"/>
    <w:rsid w:val="00637104"/>
    <w:rsid w:val="00637CAF"/>
    <w:rsid w:val="00637CC2"/>
    <w:rsid w:val="00637CD6"/>
    <w:rsid w:val="00637E21"/>
    <w:rsid w:val="006402F8"/>
    <w:rsid w:val="00640653"/>
    <w:rsid w:val="0064119C"/>
    <w:rsid w:val="006417E4"/>
    <w:rsid w:val="00641825"/>
    <w:rsid w:val="00641E54"/>
    <w:rsid w:val="00641FC4"/>
    <w:rsid w:val="006420F4"/>
    <w:rsid w:val="0064262E"/>
    <w:rsid w:val="006429CE"/>
    <w:rsid w:val="00642FCA"/>
    <w:rsid w:val="006434F1"/>
    <w:rsid w:val="00643A87"/>
    <w:rsid w:val="00643B3D"/>
    <w:rsid w:val="00643DA7"/>
    <w:rsid w:val="00643E1A"/>
    <w:rsid w:val="00644802"/>
    <w:rsid w:val="0064480A"/>
    <w:rsid w:val="00644ADD"/>
    <w:rsid w:val="00644B3B"/>
    <w:rsid w:val="00644B40"/>
    <w:rsid w:val="00644C77"/>
    <w:rsid w:val="00644E8F"/>
    <w:rsid w:val="00645E06"/>
    <w:rsid w:val="00645FB5"/>
    <w:rsid w:val="0064642B"/>
    <w:rsid w:val="0064646A"/>
    <w:rsid w:val="00646728"/>
    <w:rsid w:val="00646A5B"/>
    <w:rsid w:val="00646B28"/>
    <w:rsid w:val="00646C7D"/>
    <w:rsid w:val="00646E08"/>
    <w:rsid w:val="006470CE"/>
    <w:rsid w:val="0064710D"/>
    <w:rsid w:val="0064757A"/>
    <w:rsid w:val="006479D0"/>
    <w:rsid w:val="00647AF3"/>
    <w:rsid w:val="0065027A"/>
    <w:rsid w:val="00650BAA"/>
    <w:rsid w:val="0065146C"/>
    <w:rsid w:val="006518E0"/>
    <w:rsid w:val="006522B5"/>
    <w:rsid w:val="0065236D"/>
    <w:rsid w:val="00652446"/>
    <w:rsid w:val="006524F0"/>
    <w:rsid w:val="00652628"/>
    <w:rsid w:val="0065278D"/>
    <w:rsid w:val="00652871"/>
    <w:rsid w:val="00652983"/>
    <w:rsid w:val="00652F31"/>
    <w:rsid w:val="006530F3"/>
    <w:rsid w:val="00653198"/>
    <w:rsid w:val="00653934"/>
    <w:rsid w:val="00653958"/>
    <w:rsid w:val="00653AA0"/>
    <w:rsid w:val="00653BC4"/>
    <w:rsid w:val="00653C0E"/>
    <w:rsid w:val="006540F7"/>
    <w:rsid w:val="00654276"/>
    <w:rsid w:val="0065438A"/>
    <w:rsid w:val="00654526"/>
    <w:rsid w:val="00654890"/>
    <w:rsid w:val="006548D9"/>
    <w:rsid w:val="00654A4F"/>
    <w:rsid w:val="00654A77"/>
    <w:rsid w:val="00654B1A"/>
    <w:rsid w:val="00654C45"/>
    <w:rsid w:val="00654C98"/>
    <w:rsid w:val="00654EAB"/>
    <w:rsid w:val="0065534B"/>
    <w:rsid w:val="00655409"/>
    <w:rsid w:val="006554C4"/>
    <w:rsid w:val="0065555F"/>
    <w:rsid w:val="00655E31"/>
    <w:rsid w:val="006563C8"/>
    <w:rsid w:val="00656B0A"/>
    <w:rsid w:val="00656E1C"/>
    <w:rsid w:val="006570C2"/>
    <w:rsid w:val="0065747F"/>
    <w:rsid w:val="006607F5"/>
    <w:rsid w:val="00660811"/>
    <w:rsid w:val="00660890"/>
    <w:rsid w:val="0066098C"/>
    <w:rsid w:val="0066107F"/>
    <w:rsid w:val="00661110"/>
    <w:rsid w:val="0066127F"/>
    <w:rsid w:val="00661E28"/>
    <w:rsid w:val="0066233C"/>
    <w:rsid w:val="006627D3"/>
    <w:rsid w:val="00662850"/>
    <w:rsid w:val="0066295F"/>
    <w:rsid w:val="00662CFA"/>
    <w:rsid w:val="00663162"/>
    <w:rsid w:val="00663246"/>
    <w:rsid w:val="00663621"/>
    <w:rsid w:val="00663795"/>
    <w:rsid w:val="00663C52"/>
    <w:rsid w:val="00663D5E"/>
    <w:rsid w:val="00663FCE"/>
    <w:rsid w:val="006642AE"/>
    <w:rsid w:val="00664C19"/>
    <w:rsid w:val="00664FD2"/>
    <w:rsid w:val="00665FFA"/>
    <w:rsid w:val="006665FE"/>
    <w:rsid w:val="006666A4"/>
    <w:rsid w:val="0066692B"/>
    <w:rsid w:val="00666C6C"/>
    <w:rsid w:val="00666E60"/>
    <w:rsid w:val="00666F46"/>
    <w:rsid w:val="0066710A"/>
    <w:rsid w:val="00667519"/>
    <w:rsid w:val="00667984"/>
    <w:rsid w:val="006679D1"/>
    <w:rsid w:val="00667F7A"/>
    <w:rsid w:val="006702B3"/>
    <w:rsid w:val="00670476"/>
    <w:rsid w:val="006709B1"/>
    <w:rsid w:val="00670E20"/>
    <w:rsid w:val="00670EF1"/>
    <w:rsid w:val="00671008"/>
    <w:rsid w:val="006713B1"/>
    <w:rsid w:val="00671448"/>
    <w:rsid w:val="00671879"/>
    <w:rsid w:val="0067307A"/>
    <w:rsid w:val="00673837"/>
    <w:rsid w:val="00673C6C"/>
    <w:rsid w:val="00673D53"/>
    <w:rsid w:val="00673EF2"/>
    <w:rsid w:val="00673FFB"/>
    <w:rsid w:val="00674A68"/>
    <w:rsid w:val="0067500A"/>
    <w:rsid w:val="00675440"/>
    <w:rsid w:val="00675A4F"/>
    <w:rsid w:val="00675D2A"/>
    <w:rsid w:val="006763F4"/>
    <w:rsid w:val="0067650D"/>
    <w:rsid w:val="00676548"/>
    <w:rsid w:val="006768DD"/>
    <w:rsid w:val="00676926"/>
    <w:rsid w:val="00676C51"/>
    <w:rsid w:val="00676C6E"/>
    <w:rsid w:val="00676E28"/>
    <w:rsid w:val="00676E95"/>
    <w:rsid w:val="00677120"/>
    <w:rsid w:val="00677164"/>
    <w:rsid w:val="00677213"/>
    <w:rsid w:val="00677296"/>
    <w:rsid w:val="0067744C"/>
    <w:rsid w:val="00677491"/>
    <w:rsid w:val="006775AB"/>
    <w:rsid w:val="00677CE7"/>
    <w:rsid w:val="00677E31"/>
    <w:rsid w:val="006802E2"/>
    <w:rsid w:val="00680481"/>
    <w:rsid w:val="00680714"/>
    <w:rsid w:val="00680814"/>
    <w:rsid w:val="00680BB5"/>
    <w:rsid w:val="006810C3"/>
    <w:rsid w:val="00681336"/>
    <w:rsid w:val="006818A7"/>
    <w:rsid w:val="00681BE3"/>
    <w:rsid w:val="00681C1E"/>
    <w:rsid w:val="00681F33"/>
    <w:rsid w:val="00682475"/>
    <w:rsid w:val="0068262A"/>
    <w:rsid w:val="00682828"/>
    <w:rsid w:val="00682904"/>
    <w:rsid w:val="00682994"/>
    <w:rsid w:val="00682C5A"/>
    <w:rsid w:val="00682E97"/>
    <w:rsid w:val="00682EF9"/>
    <w:rsid w:val="00683346"/>
    <w:rsid w:val="006833B6"/>
    <w:rsid w:val="006833D7"/>
    <w:rsid w:val="00683465"/>
    <w:rsid w:val="006834A0"/>
    <w:rsid w:val="0068366E"/>
    <w:rsid w:val="00683698"/>
    <w:rsid w:val="0068381F"/>
    <w:rsid w:val="0068438D"/>
    <w:rsid w:val="006844A5"/>
    <w:rsid w:val="0068455E"/>
    <w:rsid w:val="006845A5"/>
    <w:rsid w:val="006848D3"/>
    <w:rsid w:val="00684A65"/>
    <w:rsid w:val="00684C0F"/>
    <w:rsid w:val="006855DE"/>
    <w:rsid w:val="0068567F"/>
    <w:rsid w:val="00685749"/>
    <w:rsid w:val="00685820"/>
    <w:rsid w:val="0068597C"/>
    <w:rsid w:val="00685ECC"/>
    <w:rsid w:val="0068618D"/>
    <w:rsid w:val="00686266"/>
    <w:rsid w:val="00686335"/>
    <w:rsid w:val="006868D4"/>
    <w:rsid w:val="00686A8B"/>
    <w:rsid w:val="00686D24"/>
    <w:rsid w:val="00686EB1"/>
    <w:rsid w:val="00686FAD"/>
    <w:rsid w:val="00686FD2"/>
    <w:rsid w:val="00686FD8"/>
    <w:rsid w:val="00687071"/>
    <w:rsid w:val="006870BE"/>
    <w:rsid w:val="00687243"/>
    <w:rsid w:val="006877E0"/>
    <w:rsid w:val="00687805"/>
    <w:rsid w:val="00687A03"/>
    <w:rsid w:val="00687C6F"/>
    <w:rsid w:val="006901C9"/>
    <w:rsid w:val="00690705"/>
    <w:rsid w:val="00690765"/>
    <w:rsid w:val="0069090F"/>
    <w:rsid w:val="00690A94"/>
    <w:rsid w:val="00690AFD"/>
    <w:rsid w:val="00691353"/>
    <w:rsid w:val="006914F0"/>
    <w:rsid w:val="00691748"/>
    <w:rsid w:val="00691809"/>
    <w:rsid w:val="006922C9"/>
    <w:rsid w:val="0069238D"/>
    <w:rsid w:val="006925E6"/>
    <w:rsid w:val="00692BAF"/>
    <w:rsid w:val="00692C1E"/>
    <w:rsid w:val="00692C49"/>
    <w:rsid w:val="00692EE4"/>
    <w:rsid w:val="006931E1"/>
    <w:rsid w:val="006934DE"/>
    <w:rsid w:val="0069355A"/>
    <w:rsid w:val="006937B8"/>
    <w:rsid w:val="006937DB"/>
    <w:rsid w:val="00693FAC"/>
    <w:rsid w:val="006942C6"/>
    <w:rsid w:val="006943EA"/>
    <w:rsid w:val="0069452E"/>
    <w:rsid w:val="00694805"/>
    <w:rsid w:val="00694916"/>
    <w:rsid w:val="00694E39"/>
    <w:rsid w:val="00695235"/>
    <w:rsid w:val="00695407"/>
    <w:rsid w:val="00695971"/>
    <w:rsid w:val="00695C18"/>
    <w:rsid w:val="00696029"/>
    <w:rsid w:val="006961FB"/>
    <w:rsid w:val="0069650C"/>
    <w:rsid w:val="006966E3"/>
    <w:rsid w:val="0069693B"/>
    <w:rsid w:val="00696990"/>
    <w:rsid w:val="00696F58"/>
    <w:rsid w:val="006970CF"/>
    <w:rsid w:val="00697147"/>
    <w:rsid w:val="0069718E"/>
    <w:rsid w:val="0069744A"/>
    <w:rsid w:val="006977A1"/>
    <w:rsid w:val="00697CD4"/>
    <w:rsid w:val="00697CEE"/>
    <w:rsid w:val="006A0612"/>
    <w:rsid w:val="006A0618"/>
    <w:rsid w:val="006A089B"/>
    <w:rsid w:val="006A0A4D"/>
    <w:rsid w:val="006A0BE9"/>
    <w:rsid w:val="006A0F87"/>
    <w:rsid w:val="006A109F"/>
    <w:rsid w:val="006A1995"/>
    <w:rsid w:val="006A1F8A"/>
    <w:rsid w:val="006A1FC9"/>
    <w:rsid w:val="006A21C7"/>
    <w:rsid w:val="006A2213"/>
    <w:rsid w:val="006A22CD"/>
    <w:rsid w:val="006A2358"/>
    <w:rsid w:val="006A2542"/>
    <w:rsid w:val="006A26A5"/>
    <w:rsid w:val="006A26C7"/>
    <w:rsid w:val="006A2AF4"/>
    <w:rsid w:val="006A2ECA"/>
    <w:rsid w:val="006A3083"/>
    <w:rsid w:val="006A374C"/>
    <w:rsid w:val="006A405E"/>
    <w:rsid w:val="006A428E"/>
    <w:rsid w:val="006A4718"/>
    <w:rsid w:val="006A4DED"/>
    <w:rsid w:val="006A4F03"/>
    <w:rsid w:val="006A4FCC"/>
    <w:rsid w:val="006A502E"/>
    <w:rsid w:val="006A5058"/>
    <w:rsid w:val="006A513A"/>
    <w:rsid w:val="006A524C"/>
    <w:rsid w:val="006A5491"/>
    <w:rsid w:val="006A575E"/>
    <w:rsid w:val="006A588E"/>
    <w:rsid w:val="006A59A9"/>
    <w:rsid w:val="006A5D9B"/>
    <w:rsid w:val="006A5E7F"/>
    <w:rsid w:val="006A601E"/>
    <w:rsid w:val="006A662F"/>
    <w:rsid w:val="006A6DC7"/>
    <w:rsid w:val="006A7379"/>
    <w:rsid w:val="006A74FF"/>
    <w:rsid w:val="006A7CF5"/>
    <w:rsid w:val="006A7EFD"/>
    <w:rsid w:val="006B004F"/>
    <w:rsid w:val="006B00FE"/>
    <w:rsid w:val="006B0724"/>
    <w:rsid w:val="006B09EB"/>
    <w:rsid w:val="006B0A68"/>
    <w:rsid w:val="006B0B4E"/>
    <w:rsid w:val="006B0CDB"/>
    <w:rsid w:val="006B127A"/>
    <w:rsid w:val="006B142B"/>
    <w:rsid w:val="006B166E"/>
    <w:rsid w:val="006B1B0B"/>
    <w:rsid w:val="006B1E2F"/>
    <w:rsid w:val="006B1EB7"/>
    <w:rsid w:val="006B229E"/>
    <w:rsid w:val="006B23F8"/>
    <w:rsid w:val="006B26FF"/>
    <w:rsid w:val="006B281D"/>
    <w:rsid w:val="006B2AA2"/>
    <w:rsid w:val="006B334F"/>
    <w:rsid w:val="006B33DA"/>
    <w:rsid w:val="006B3561"/>
    <w:rsid w:val="006B3893"/>
    <w:rsid w:val="006B38AC"/>
    <w:rsid w:val="006B3A65"/>
    <w:rsid w:val="006B4605"/>
    <w:rsid w:val="006B4658"/>
    <w:rsid w:val="006B4B53"/>
    <w:rsid w:val="006B4C28"/>
    <w:rsid w:val="006B4D2C"/>
    <w:rsid w:val="006B5625"/>
    <w:rsid w:val="006B56D9"/>
    <w:rsid w:val="006B575A"/>
    <w:rsid w:val="006B5783"/>
    <w:rsid w:val="006B57F2"/>
    <w:rsid w:val="006B5925"/>
    <w:rsid w:val="006B5929"/>
    <w:rsid w:val="006B5981"/>
    <w:rsid w:val="006B5C0E"/>
    <w:rsid w:val="006B6160"/>
    <w:rsid w:val="006B624D"/>
    <w:rsid w:val="006B63D7"/>
    <w:rsid w:val="006B658A"/>
    <w:rsid w:val="006B68C5"/>
    <w:rsid w:val="006B695B"/>
    <w:rsid w:val="006B6C5E"/>
    <w:rsid w:val="006B704E"/>
    <w:rsid w:val="006B7808"/>
    <w:rsid w:val="006B79A9"/>
    <w:rsid w:val="006B7AD8"/>
    <w:rsid w:val="006B7CE4"/>
    <w:rsid w:val="006B7D95"/>
    <w:rsid w:val="006B7F08"/>
    <w:rsid w:val="006B7F85"/>
    <w:rsid w:val="006C03F4"/>
    <w:rsid w:val="006C061A"/>
    <w:rsid w:val="006C068A"/>
    <w:rsid w:val="006C0C3C"/>
    <w:rsid w:val="006C11EC"/>
    <w:rsid w:val="006C1328"/>
    <w:rsid w:val="006C13EB"/>
    <w:rsid w:val="006C173B"/>
    <w:rsid w:val="006C1F05"/>
    <w:rsid w:val="006C21DD"/>
    <w:rsid w:val="006C249D"/>
    <w:rsid w:val="006C2715"/>
    <w:rsid w:val="006C2828"/>
    <w:rsid w:val="006C2980"/>
    <w:rsid w:val="006C2E0E"/>
    <w:rsid w:val="006C3201"/>
    <w:rsid w:val="006C3310"/>
    <w:rsid w:val="006C352B"/>
    <w:rsid w:val="006C35B8"/>
    <w:rsid w:val="006C3801"/>
    <w:rsid w:val="006C3AF5"/>
    <w:rsid w:val="006C3B22"/>
    <w:rsid w:val="006C460C"/>
    <w:rsid w:val="006C4970"/>
    <w:rsid w:val="006C4AF2"/>
    <w:rsid w:val="006C4B9F"/>
    <w:rsid w:val="006C4E05"/>
    <w:rsid w:val="006C4EDA"/>
    <w:rsid w:val="006C5374"/>
    <w:rsid w:val="006C5444"/>
    <w:rsid w:val="006C5645"/>
    <w:rsid w:val="006C57B0"/>
    <w:rsid w:val="006C58A6"/>
    <w:rsid w:val="006C6142"/>
    <w:rsid w:val="006C64EB"/>
    <w:rsid w:val="006C6B83"/>
    <w:rsid w:val="006C6E30"/>
    <w:rsid w:val="006C6EE0"/>
    <w:rsid w:val="006C71FD"/>
    <w:rsid w:val="006C74E6"/>
    <w:rsid w:val="006C7634"/>
    <w:rsid w:val="006C7776"/>
    <w:rsid w:val="006C79B0"/>
    <w:rsid w:val="006C7CB7"/>
    <w:rsid w:val="006C7D66"/>
    <w:rsid w:val="006D09C1"/>
    <w:rsid w:val="006D0B94"/>
    <w:rsid w:val="006D10D7"/>
    <w:rsid w:val="006D1841"/>
    <w:rsid w:val="006D1B35"/>
    <w:rsid w:val="006D1BA1"/>
    <w:rsid w:val="006D1C5A"/>
    <w:rsid w:val="006D1D30"/>
    <w:rsid w:val="006D202A"/>
    <w:rsid w:val="006D2369"/>
    <w:rsid w:val="006D2393"/>
    <w:rsid w:val="006D24C8"/>
    <w:rsid w:val="006D2568"/>
    <w:rsid w:val="006D26F5"/>
    <w:rsid w:val="006D29C5"/>
    <w:rsid w:val="006D2D43"/>
    <w:rsid w:val="006D2DC9"/>
    <w:rsid w:val="006D2E48"/>
    <w:rsid w:val="006D3A77"/>
    <w:rsid w:val="006D3EA2"/>
    <w:rsid w:val="006D4087"/>
    <w:rsid w:val="006D421F"/>
    <w:rsid w:val="006D4D25"/>
    <w:rsid w:val="006D569A"/>
    <w:rsid w:val="006D5E47"/>
    <w:rsid w:val="006D5F83"/>
    <w:rsid w:val="006D610E"/>
    <w:rsid w:val="006D61CD"/>
    <w:rsid w:val="006D62E2"/>
    <w:rsid w:val="006D6773"/>
    <w:rsid w:val="006D6817"/>
    <w:rsid w:val="006D72B9"/>
    <w:rsid w:val="006D7813"/>
    <w:rsid w:val="006D7B7C"/>
    <w:rsid w:val="006D7C15"/>
    <w:rsid w:val="006E0FBD"/>
    <w:rsid w:val="006E1092"/>
    <w:rsid w:val="006E1215"/>
    <w:rsid w:val="006E149F"/>
    <w:rsid w:val="006E15D1"/>
    <w:rsid w:val="006E1619"/>
    <w:rsid w:val="006E1920"/>
    <w:rsid w:val="006E1AAA"/>
    <w:rsid w:val="006E1B5B"/>
    <w:rsid w:val="006E1FB9"/>
    <w:rsid w:val="006E2260"/>
    <w:rsid w:val="006E22F7"/>
    <w:rsid w:val="006E25A0"/>
    <w:rsid w:val="006E284F"/>
    <w:rsid w:val="006E29D5"/>
    <w:rsid w:val="006E2B7F"/>
    <w:rsid w:val="006E2DC8"/>
    <w:rsid w:val="006E2F82"/>
    <w:rsid w:val="006E30CA"/>
    <w:rsid w:val="006E3134"/>
    <w:rsid w:val="006E328F"/>
    <w:rsid w:val="006E357B"/>
    <w:rsid w:val="006E36F1"/>
    <w:rsid w:val="006E391B"/>
    <w:rsid w:val="006E4288"/>
    <w:rsid w:val="006E4338"/>
    <w:rsid w:val="006E479E"/>
    <w:rsid w:val="006E4927"/>
    <w:rsid w:val="006E495A"/>
    <w:rsid w:val="006E4AE4"/>
    <w:rsid w:val="006E4AF7"/>
    <w:rsid w:val="006E4D71"/>
    <w:rsid w:val="006E4DB6"/>
    <w:rsid w:val="006E4F71"/>
    <w:rsid w:val="006E52D8"/>
    <w:rsid w:val="006E576A"/>
    <w:rsid w:val="006E5B27"/>
    <w:rsid w:val="006E5CA1"/>
    <w:rsid w:val="006E600A"/>
    <w:rsid w:val="006E64AF"/>
    <w:rsid w:val="006E69D1"/>
    <w:rsid w:val="006E6B4C"/>
    <w:rsid w:val="006E7611"/>
    <w:rsid w:val="006E7889"/>
    <w:rsid w:val="006E7BB7"/>
    <w:rsid w:val="006E7BF3"/>
    <w:rsid w:val="006E7C5A"/>
    <w:rsid w:val="006E7E92"/>
    <w:rsid w:val="006F03C0"/>
    <w:rsid w:val="006F05BA"/>
    <w:rsid w:val="006F08BE"/>
    <w:rsid w:val="006F0A72"/>
    <w:rsid w:val="006F1039"/>
    <w:rsid w:val="006F13D0"/>
    <w:rsid w:val="006F178B"/>
    <w:rsid w:val="006F1AEB"/>
    <w:rsid w:val="006F214A"/>
    <w:rsid w:val="006F2336"/>
    <w:rsid w:val="006F25AC"/>
    <w:rsid w:val="006F25F4"/>
    <w:rsid w:val="006F2697"/>
    <w:rsid w:val="006F26B3"/>
    <w:rsid w:val="006F2893"/>
    <w:rsid w:val="006F2A9C"/>
    <w:rsid w:val="006F3056"/>
    <w:rsid w:val="006F3166"/>
    <w:rsid w:val="006F33D4"/>
    <w:rsid w:val="006F3D41"/>
    <w:rsid w:val="006F432C"/>
    <w:rsid w:val="006F48B1"/>
    <w:rsid w:val="006F4941"/>
    <w:rsid w:val="006F4B18"/>
    <w:rsid w:val="006F4C63"/>
    <w:rsid w:val="006F4CC8"/>
    <w:rsid w:val="006F4FEA"/>
    <w:rsid w:val="006F50FE"/>
    <w:rsid w:val="006F5D32"/>
    <w:rsid w:val="006F65F2"/>
    <w:rsid w:val="006F69A1"/>
    <w:rsid w:val="006F6C49"/>
    <w:rsid w:val="006F7210"/>
    <w:rsid w:val="006F7791"/>
    <w:rsid w:val="006F7991"/>
    <w:rsid w:val="006F7A52"/>
    <w:rsid w:val="006F7DE1"/>
    <w:rsid w:val="006F7EF0"/>
    <w:rsid w:val="0070039B"/>
    <w:rsid w:val="0070068E"/>
    <w:rsid w:val="00700826"/>
    <w:rsid w:val="00700AB8"/>
    <w:rsid w:val="00700C2F"/>
    <w:rsid w:val="00700E21"/>
    <w:rsid w:val="007014E7"/>
    <w:rsid w:val="007015C9"/>
    <w:rsid w:val="007017E1"/>
    <w:rsid w:val="007022EE"/>
    <w:rsid w:val="007024B4"/>
    <w:rsid w:val="00702737"/>
    <w:rsid w:val="00702872"/>
    <w:rsid w:val="00702925"/>
    <w:rsid w:val="00702AEE"/>
    <w:rsid w:val="00702BCD"/>
    <w:rsid w:val="007031C8"/>
    <w:rsid w:val="007032CA"/>
    <w:rsid w:val="007032D8"/>
    <w:rsid w:val="007037CC"/>
    <w:rsid w:val="00703907"/>
    <w:rsid w:val="00703A6C"/>
    <w:rsid w:val="00703DAF"/>
    <w:rsid w:val="00703DB4"/>
    <w:rsid w:val="00703F07"/>
    <w:rsid w:val="00703F85"/>
    <w:rsid w:val="00703FA5"/>
    <w:rsid w:val="0070480C"/>
    <w:rsid w:val="007049FA"/>
    <w:rsid w:val="00704CB3"/>
    <w:rsid w:val="00704CD7"/>
    <w:rsid w:val="00705299"/>
    <w:rsid w:val="0070538B"/>
    <w:rsid w:val="00705797"/>
    <w:rsid w:val="007058FA"/>
    <w:rsid w:val="00705A25"/>
    <w:rsid w:val="00705CCE"/>
    <w:rsid w:val="00705DF6"/>
    <w:rsid w:val="00706102"/>
    <w:rsid w:val="00706106"/>
    <w:rsid w:val="00706483"/>
    <w:rsid w:val="0070678C"/>
    <w:rsid w:val="00706A28"/>
    <w:rsid w:val="00706FF1"/>
    <w:rsid w:val="0070786C"/>
    <w:rsid w:val="007079FB"/>
    <w:rsid w:val="00707C68"/>
    <w:rsid w:val="00707C77"/>
    <w:rsid w:val="00707D1D"/>
    <w:rsid w:val="0071017B"/>
    <w:rsid w:val="00710545"/>
    <w:rsid w:val="00710817"/>
    <w:rsid w:val="00710A04"/>
    <w:rsid w:val="00710A40"/>
    <w:rsid w:val="00710E5D"/>
    <w:rsid w:val="00710FBF"/>
    <w:rsid w:val="0071160C"/>
    <w:rsid w:val="00711C38"/>
    <w:rsid w:val="007121E8"/>
    <w:rsid w:val="0071220F"/>
    <w:rsid w:val="007122CA"/>
    <w:rsid w:val="0071283D"/>
    <w:rsid w:val="00712C6E"/>
    <w:rsid w:val="00712D34"/>
    <w:rsid w:val="00712E1D"/>
    <w:rsid w:val="00713059"/>
    <w:rsid w:val="0071310D"/>
    <w:rsid w:val="007133F0"/>
    <w:rsid w:val="0071352F"/>
    <w:rsid w:val="00713B28"/>
    <w:rsid w:val="00713DA0"/>
    <w:rsid w:val="00714088"/>
    <w:rsid w:val="007141CD"/>
    <w:rsid w:val="00714381"/>
    <w:rsid w:val="0071455E"/>
    <w:rsid w:val="007146BC"/>
    <w:rsid w:val="00714A02"/>
    <w:rsid w:val="007151D9"/>
    <w:rsid w:val="007154F8"/>
    <w:rsid w:val="0071592D"/>
    <w:rsid w:val="00715B77"/>
    <w:rsid w:val="00715BDD"/>
    <w:rsid w:val="007161F7"/>
    <w:rsid w:val="00716458"/>
    <w:rsid w:val="00716467"/>
    <w:rsid w:val="00716475"/>
    <w:rsid w:val="00716542"/>
    <w:rsid w:val="00716893"/>
    <w:rsid w:val="00716C89"/>
    <w:rsid w:val="00716F7F"/>
    <w:rsid w:val="00716F9D"/>
    <w:rsid w:val="00717049"/>
    <w:rsid w:val="007170B5"/>
    <w:rsid w:val="00717569"/>
    <w:rsid w:val="00717845"/>
    <w:rsid w:val="00717B83"/>
    <w:rsid w:val="00717B84"/>
    <w:rsid w:val="00717D3D"/>
    <w:rsid w:val="007204C0"/>
    <w:rsid w:val="00720BCD"/>
    <w:rsid w:val="007213D6"/>
    <w:rsid w:val="007218CA"/>
    <w:rsid w:val="00721A72"/>
    <w:rsid w:val="00721C8A"/>
    <w:rsid w:val="0072229F"/>
    <w:rsid w:val="007224A4"/>
    <w:rsid w:val="007225B3"/>
    <w:rsid w:val="007226E6"/>
    <w:rsid w:val="00723021"/>
    <w:rsid w:val="007230D1"/>
    <w:rsid w:val="007237B2"/>
    <w:rsid w:val="00724072"/>
    <w:rsid w:val="007243FA"/>
    <w:rsid w:val="0072448E"/>
    <w:rsid w:val="007247D1"/>
    <w:rsid w:val="007248E6"/>
    <w:rsid w:val="0072496D"/>
    <w:rsid w:val="007256AE"/>
    <w:rsid w:val="0072575E"/>
    <w:rsid w:val="00725CB3"/>
    <w:rsid w:val="00725CFC"/>
    <w:rsid w:val="0072630E"/>
    <w:rsid w:val="007263BC"/>
    <w:rsid w:val="00726604"/>
    <w:rsid w:val="007267E0"/>
    <w:rsid w:val="00726916"/>
    <w:rsid w:val="00726AA7"/>
    <w:rsid w:val="00726E50"/>
    <w:rsid w:val="007272C3"/>
    <w:rsid w:val="007276AA"/>
    <w:rsid w:val="007276F9"/>
    <w:rsid w:val="00727704"/>
    <w:rsid w:val="00727892"/>
    <w:rsid w:val="00727965"/>
    <w:rsid w:val="00727A32"/>
    <w:rsid w:val="00727C0B"/>
    <w:rsid w:val="00727E32"/>
    <w:rsid w:val="00727EB4"/>
    <w:rsid w:val="00730624"/>
    <w:rsid w:val="00730BA6"/>
    <w:rsid w:val="007317FF"/>
    <w:rsid w:val="007318C2"/>
    <w:rsid w:val="00731A53"/>
    <w:rsid w:val="00731B4D"/>
    <w:rsid w:val="00731B5D"/>
    <w:rsid w:val="00731DCF"/>
    <w:rsid w:val="0073212E"/>
    <w:rsid w:val="007323A5"/>
    <w:rsid w:val="0073247D"/>
    <w:rsid w:val="007327DB"/>
    <w:rsid w:val="00732855"/>
    <w:rsid w:val="0073327A"/>
    <w:rsid w:val="00733624"/>
    <w:rsid w:val="00733713"/>
    <w:rsid w:val="00733DD2"/>
    <w:rsid w:val="00733E3B"/>
    <w:rsid w:val="00733F0A"/>
    <w:rsid w:val="00734223"/>
    <w:rsid w:val="00734499"/>
    <w:rsid w:val="0073463D"/>
    <w:rsid w:val="0073467A"/>
    <w:rsid w:val="007346EF"/>
    <w:rsid w:val="00734BD1"/>
    <w:rsid w:val="00734FEE"/>
    <w:rsid w:val="0073581C"/>
    <w:rsid w:val="00735D0F"/>
    <w:rsid w:val="00735FE8"/>
    <w:rsid w:val="00736463"/>
    <w:rsid w:val="007364A1"/>
    <w:rsid w:val="00736600"/>
    <w:rsid w:val="00736A09"/>
    <w:rsid w:val="00736BAE"/>
    <w:rsid w:val="00736D73"/>
    <w:rsid w:val="00736EF4"/>
    <w:rsid w:val="00737154"/>
    <w:rsid w:val="00737579"/>
    <w:rsid w:val="0073757F"/>
    <w:rsid w:val="00737858"/>
    <w:rsid w:val="00737DB8"/>
    <w:rsid w:val="00740528"/>
    <w:rsid w:val="00740F02"/>
    <w:rsid w:val="0074134E"/>
    <w:rsid w:val="00741408"/>
    <w:rsid w:val="00741645"/>
    <w:rsid w:val="00741904"/>
    <w:rsid w:val="00741D90"/>
    <w:rsid w:val="007424D6"/>
    <w:rsid w:val="007428FE"/>
    <w:rsid w:val="007429FC"/>
    <w:rsid w:val="00742DC1"/>
    <w:rsid w:val="00742FBB"/>
    <w:rsid w:val="00743077"/>
    <w:rsid w:val="007430C4"/>
    <w:rsid w:val="007430CC"/>
    <w:rsid w:val="0074318C"/>
    <w:rsid w:val="007435F2"/>
    <w:rsid w:val="00743874"/>
    <w:rsid w:val="007440CE"/>
    <w:rsid w:val="00744476"/>
    <w:rsid w:val="0074463A"/>
    <w:rsid w:val="007447EB"/>
    <w:rsid w:val="00744C6E"/>
    <w:rsid w:val="00744C7D"/>
    <w:rsid w:val="00744F1B"/>
    <w:rsid w:val="007451FE"/>
    <w:rsid w:val="00745643"/>
    <w:rsid w:val="007456E9"/>
    <w:rsid w:val="00745DF6"/>
    <w:rsid w:val="00745F6C"/>
    <w:rsid w:val="00746010"/>
    <w:rsid w:val="007461B7"/>
    <w:rsid w:val="0074632E"/>
    <w:rsid w:val="007464D1"/>
    <w:rsid w:val="007465E1"/>
    <w:rsid w:val="007468DC"/>
    <w:rsid w:val="007468E1"/>
    <w:rsid w:val="00746A02"/>
    <w:rsid w:val="00746C48"/>
    <w:rsid w:val="007471DB"/>
    <w:rsid w:val="00747303"/>
    <w:rsid w:val="007479D3"/>
    <w:rsid w:val="00747A5B"/>
    <w:rsid w:val="00747A7D"/>
    <w:rsid w:val="00750408"/>
    <w:rsid w:val="00750483"/>
    <w:rsid w:val="0075066D"/>
    <w:rsid w:val="00750CB6"/>
    <w:rsid w:val="00750D1A"/>
    <w:rsid w:val="00750F72"/>
    <w:rsid w:val="007515AF"/>
    <w:rsid w:val="007517B0"/>
    <w:rsid w:val="00751D3B"/>
    <w:rsid w:val="0075237B"/>
    <w:rsid w:val="007523EB"/>
    <w:rsid w:val="007524A3"/>
    <w:rsid w:val="007527E6"/>
    <w:rsid w:val="007529BC"/>
    <w:rsid w:val="00752EC4"/>
    <w:rsid w:val="007535EE"/>
    <w:rsid w:val="00753D90"/>
    <w:rsid w:val="00753E06"/>
    <w:rsid w:val="0075408F"/>
    <w:rsid w:val="0075429D"/>
    <w:rsid w:val="007547FA"/>
    <w:rsid w:val="00754885"/>
    <w:rsid w:val="007548C4"/>
    <w:rsid w:val="00754CE7"/>
    <w:rsid w:val="00754F45"/>
    <w:rsid w:val="00755013"/>
    <w:rsid w:val="007551A1"/>
    <w:rsid w:val="007551B7"/>
    <w:rsid w:val="00755609"/>
    <w:rsid w:val="00755910"/>
    <w:rsid w:val="00755963"/>
    <w:rsid w:val="00755DED"/>
    <w:rsid w:val="00755F10"/>
    <w:rsid w:val="00755FAB"/>
    <w:rsid w:val="00756004"/>
    <w:rsid w:val="007562D1"/>
    <w:rsid w:val="0075656E"/>
    <w:rsid w:val="0075664E"/>
    <w:rsid w:val="007566EE"/>
    <w:rsid w:val="00756AF5"/>
    <w:rsid w:val="00756BCC"/>
    <w:rsid w:val="00756BF9"/>
    <w:rsid w:val="00757634"/>
    <w:rsid w:val="007576A6"/>
    <w:rsid w:val="00757A76"/>
    <w:rsid w:val="00757C00"/>
    <w:rsid w:val="00757F77"/>
    <w:rsid w:val="00760230"/>
    <w:rsid w:val="0076029F"/>
    <w:rsid w:val="00760387"/>
    <w:rsid w:val="00760D49"/>
    <w:rsid w:val="00760DCB"/>
    <w:rsid w:val="00761A88"/>
    <w:rsid w:val="00761B78"/>
    <w:rsid w:val="007625A9"/>
    <w:rsid w:val="00762AFC"/>
    <w:rsid w:val="00762F3A"/>
    <w:rsid w:val="00763301"/>
    <w:rsid w:val="007633BE"/>
    <w:rsid w:val="007634DF"/>
    <w:rsid w:val="00763B90"/>
    <w:rsid w:val="007640D9"/>
    <w:rsid w:val="0076427C"/>
    <w:rsid w:val="007642A3"/>
    <w:rsid w:val="007642A9"/>
    <w:rsid w:val="00764856"/>
    <w:rsid w:val="00764C5F"/>
    <w:rsid w:val="00764D3A"/>
    <w:rsid w:val="007650CA"/>
    <w:rsid w:val="0076511E"/>
    <w:rsid w:val="0076516B"/>
    <w:rsid w:val="00765810"/>
    <w:rsid w:val="00765C95"/>
    <w:rsid w:val="00765CBB"/>
    <w:rsid w:val="00765E6D"/>
    <w:rsid w:val="00765EA2"/>
    <w:rsid w:val="00766115"/>
    <w:rsid w:val="00766150"/>
    <w:rsid w:val="007663A4"/>
    <w:rsid w:val="007663CD"/>
    <w:rsid w:val="007664B1"/>
    <w:rsid w:val="007667F9"/>
    <w:rsid w:val="0076695B"/>
    <w:rsid w:val="00766A9A"/>
    <w:rsid w:val="00766A9E"/>
    <w:rsid w:val="00766B33"/>
    <w:rsid w:val="00766E07"/>
    <w:rsid w:val="00766F63"/>
    <w:rsid w:val="00767B89"/>
    <w:rsid w:val="00767F68"/>
    <w:rsid w:val="00767FFE"/>
    <w:rsid w:val="007705D5"/>
    <w:rsid w:val="00770908"/>
    <w:rsid w:val="0077099F"/>
    <w:rsid w:val="00770F56"/>
    <w:rsid w:val="007711AB"/>
    <w:rsid w:val="007715B8"/>
    <w:rsid w:val="00771657"/>
    <w:rsid w:val="0077176D"/>
    <w:rsid w:val="007717B5"/>
    <w:rsid w:val="00771811"/>
    <w:rsid w:val="00771F32"/>
    <w:rsid w:val="0077210F"/>
    <w:rsid w:val="007723BF"/>
    <w:rsid w:val="007723F7"/>
    <w:rsid w:val="007726A7"/>
    <w:rsid w:val="0077273D"/>
    <w:rsid w:val="007727C5"/>
    <w:rsid w:val="00772A78"/>
    <w:rsid w:val="0077301B"/>
    <w:rsid w:val="007734D4"/>
    <w:rsid w:val="00773D30"/>
    <w:rsid w:val="00773D3A"/>
    <w:rsid w:val="007743A5"/>
    <w:rsid w:val="00774962"/>
    <w:rsid w:val="00774E45"/>
    <w:rsid w:val="00774EE9"/>
    <w:rsid w:val="00774F51"/>
    <w:rsid w:val="00774FFF"/>
    <w:rsid w:val="0077510C"/>
    <w:rsid w:val="007752BF"/>
    <w:rsid w:val="00775431"/>
    <w:rsid w:val="00775623"/>
    <w:rsid w:val="00775AFB"/>
    <w:rsid w:val="00775D3C"/>
    <w:rsid w:val="00775F9C"/>
    <w:rsid w:val="007762F0"/>
    <w:rsid w:val="0077693A"/>
    <w:rsid w:val="0077694F"/>
    <w:rsid w:val="007769AE"/>
    <w:rsid w:val="00776A60"/>
    <w:rsid w:val="00776E58"/>
    <w:rsid w:val="00776EF6"/>
    <w:rsid w:val="0077778D"/>
    <w:rsid w:val="00777B1C"/>
    <w:rsid w:val="00777F1D"/>
    <w:rsid w:val="00780594"/>
    <w:rsid w:val="00780780"/>
    <w:rsid w:val="007807F2"/>
    <w:rsid w:val="00781174"/>
    <w:rsid w:val="00781523"/>
    <w:rsid w:val="0078152C"/>
    <w:rsid w:val="007815F2"/>
    <w:rsid w:val="00781D14"/>
    <w:rsid w:val="00781DB6"/>
    <w:rsid w:val="00781DFE"/>
    <w:rsid w:val="0078224C"/>
    <w:rsid w:val="007822AE"/>
    <w:rsid w:val="0078249D"/>
    <w:rsid w:val="0078255F"/>
    <w:rsid w:val="007827F8"/>
    <w:rsid w:val="00782A5E"/>
    <w:rsid w:val="00782F18"/>
    <w:rsid w:val="00782FDE"/>
    <w:rsid w:val="0078386A"/>
    <w:rsid w:val="00783B05"/>
    <w:rsid w:val="00783B6D"/>
    <w:rsid w:val="00783E88"/>
    <w:rsid w:val="00784018"/>
    <w:rsid w:val="0078435F"/>
    <w:rsid w:val="007843CA"/>
    <w:rsid w:val="00784400"/>
    <w:rsid w:val="0078444D"/>
    <w:rsid w:val="00784562"/>
    <w:rsid w:val="0078469C"/>
    <w:rsid w:val="007846CC"/>
    <w:rsid w:val="00784B0D"/>
    <w:rsid w:val="00784D90"/>
    <w:rsid w:val="00784F64"/>
    <w:rsid w:val="00785091"/>
    <w:rsid w:val="007859DF"/>
    <w:rsid w:val="00785BB0"/>
    <w:rsid w:val="00785F2C"/>
    <w:rsid w:val="007864AC"/>
    <w:rsid w:val="00786770"/>
    <w:rsid w:val="00786939"/>
    <w:rsid w:val="00786A4C"/>
    <w:rsid w:val="00786E65"/>
    <w:rsid w:val="00786F2E"/>
    <w:rsid w:val="00787024"/>
    <w:rsid w:val="00787A9A"/>
    <w:rsid w:val="00787C7A"/>
    <w:rsid w:val="00787CD6"/>
    <w:rsid w:val="00787D8A"/>
    <w:rsid w:val="00787FD5"/>
    <w:rsid w:val="007905E1"/>
    <w:rsid w:val="007906C5"/>
    <w:rsid w:val="00790827"/>
    <w:rsid w:val="00790BFF"/>
    <w:rsid w:val="00790DA7"/>
    <w:rsid w:val="00790FB9"/>
    <w:rsid w:val="00791100"/>
    <w:rsid w:val="00791261"/>
    <w:rsid w:val="00791CA8"/>
    <w:rsid w:val="00791DF1"/>
    <w:rsid w:val="0079206C"/>
    <w:rsid w:val="007923BE"/>
    <w:rsid w:val="007924DE"/>
    <w:rsid w:val="0079268D"/>
    <w:rsid w:val="007927D0"/>
    <w:rsid w:val="00792F2E"/>
    <w:rsid w:val="0079303D"/>
    <w:rsid w:val="00793153"/>
    <w:rsid w:val="00793225"/>
    <w:rsid w:val="007932BE"/>
    <w:rsid w:val="0079332F"/>
    <w:rsid w:val="00793804"/>
    <w:rsid w:val="00793C72"/>
    <w:rsid w:val="00793C80"/>
    <w:rsid w:val="00793E50"/>
    <w:rsid w:val="00793F1E"/>
    <w:rsid w:val="0079507B"/>
    <w:rsid w:val="007950D3"/>
    <w:rsid w:val="007951AA"/>
    <w:rsid w:val="0079531C"/>
    <w:rsid w:val="00795422"/>
    <w:rsid w:val="00795842"/>
    <w:rsid w:val="007958C3"/>
    <w:rsid w:val="00795D49"/>
    <w:rsid w:val="0079607B"/>
    <w:rsid w:val="00796132"/>
    <w:rsid w:val="007965EE"/>
    <w:rsid w:val="0079674D"/>
    <w:rsid w:val="0079686E"/>
    <w:rsid w:val="007968BB"/>
    <w:rsid w:val="0079697E"/>
    <w:rsid w:val="0079707A"/>
    <w:rsid w:val="0079725D"/>
    <w:rsid w:val="007976FE"/>
    <w:rsid w:val="00797CC1"/>
    <w:rsid w:val="00797EF2"/>
    <w:rsid w:val="00797F62"/>
    <w:rsid w:val="007A04F2"/>
    <w:rsid w:val="007A056B"/>
    <w:rsid w:val="007A06F0"/>
    <w:rsid w:val="007A08FF"/>
    <w:rsid w:val="007A0ABE"/>
    <w:rsid w:val="007A0E35"/>
    <w:rsid w:val="007A10B2"/>
    <w:rsid w:val="007A1680"/>
    <w:rsid w:val="007A16EB"/>
    <w:rsid w:val="007A1DA2"/>
    <w:rsid w:val="007A1E8E"/>
    <w:rsid w:val="007A22EA"/>
    <w:rsid w:val="007A2EF3"/>
    <w:rsid w:val="007A32D6"/>
    <w:rsid w:val="007A3722"/>
    <w:rsid w:val="007A3802"/>
    <w:rsid w:val="007A3BDD"/>
    <w:rsid w:val="007A44AB"/>
    <w:rsid w:val="007A45D0"/>
    <w:rsid w:val="007A475B"/>
    <w:rsid w:val="007A47AF"/>
    <w:rsid w:val="007A4C74"/>
    <w:rsid w:val="007A4D5C"/>
    <w:rsid w:val="007A4DDE"/>
    <w:rsid w:val="007A53FB"/>
    <w:rsid w:val="007A562A"/>
    <w:rsid w:val="007A5BE8"/>
    <w:rsid w:val="007A6180"/>
    <w:rsid w:val="007A641D"/>
    <w:rsid w:val="007A6458"/>
    <w:rsid w:val="007A6725"/>
    <w:rsid w:val="007A6CA0"/>
    <w:rsid w:val="007A6EE3"/>
    <w:rsid w:val="007A6EFA"/>
    <w:rsid w:val="007A72F6"/>
    <w:rsid w:val="007A75EF"/>
    <w:rsid w:val="007A75F7"/>
    <w:rsid w:val="007A7CD4"/>
    <w:rsid w:val="007A7D5E"/>
    <w:rsid w:val="007A7F50"/>
    <w:rsid w:val="007B006C"/>
    <w:rsid w:val="007B0083"/>
    <w:rsid w:val="007B0410"/>
    <w:rsid w:val="007B0479"/>
    <w:rsid w:val="007B07BD"/>
    <w:rsid w:val="007B0CB3"/>
    <w:rsid w:val="007B0E00"/>
    <w:rsid w:val="007B1014"/>
    <w:rsid w:val="007B1082"/>
    <w:rsid w:val="007B13F2"/>
    <w:rsid w:val="007B16B5"/>
    <w:rsid w:val="007B170B"/>
    <w:rsid w:val="007B1A35"/>
    <w:rsid w:val="007B23F6"/>
    <w:rsid w:val="007B2482"/>
    <w:rsid w:val="007B2EC8"/>
    <w:rsid w:val="007B32EC"/>
    <w:rsid w:val="007B33B9"/>
    <w:rsid w:val="007B3AC6"/>
    <w:rsid w:val="007B3BBB"/>
    <w:rsid w:val="007B3F70"/>
    <w:rsid w:val="007B40C0"/>
    <w:rsid w:val="007B4F14"/>
    <w:rsid w:val="007B50FB"/>
    <w:rsid w:val="007B538D"/>
    <w:rsid w:val="007B5563"/>
    <w:rsid w:val="007B562A"/>
    <w:rsid w:val="007B5727"/>
    <w:rsid w:val="007B5A68"/>
    <w:rsid w:val="007B5B9E"/>
    <w:rsid w:val="007B5DC3"/>
    <w:rsid w:val="007B63B7"/>
    <w:rsid w:val="007B6443"/>
    <w:rsid w:val="007B647C"/>
    <w:rsid w:val="007B6647"/>
    <w:rsid w:val="007B68C8"/>
    <w:rsid w:val="007B6BB7"/>
    <w:rsid w:val="007B7006"/>
    <w:rsid w:val="007B700C"/>
    <w:rsid w:val="007B7511"/>
    <w:rsid w:val="007B7645"/>
    <w:rsid w:val="007B76BA"/>
    <w:rsid w:val="007B7E1A"/>
    <w:rsid w:val="007C0234"/>
    <w:rsid w:val="007C02CE"/>
    <w:rsid w:val="007C0404"/>
    <w:rsid w:val="007C0543"/>
    <w:rsid w:val="007C0630"/>
    <w:rsid w:val="007C074F"/>
    <w:rsid w:val="007C0815"/>
    <w:rsid w:val="007C09B3"/>
    <w:rsid w:val="007C1135"/>
    <w:rsid w:val="007C15BC"/>
    <w:rsid w:val="007C17F5"/>
    <w:rsid w:val="007C1CBB"/>
    <w:rsid w:val="007C1F84"/>
    <w:rsid w:val="007C24D2"/>
    <w:rsid w:val="007C2656"/>
    <w:rsid w:val="007C2670"/>
    <w:rsid w:val="007C26AC"/>
    <w:rsid w:val="007C2A1C"/>
    <w:rsid w:val="007C2C2D"/>
    <w:rsid w:val="007C2C37"/>
    <w:rsid w:val="007C2C77"/>
    <w:rsid w:val="007C2D67"/>
    <w:rsid w:val="007C2E76"/>
    <w:rsid w:val="007C3096"/>
    <w:rsid w:val="007C30E0"/>
    <w:rsid w:val="007C31CA"/>
    <w:rsid w:val="007C32B0"/>
    <w:rsid w:val="007C36E7"/>
    <w:rsid w:val="007C3A4F"/>
    <w:rsid w:val="007C3C83"/>
    <w:rsid w:val="007C423B"/>
    <w:rsid w:val="007C42CE"/>
    <w:rsid w:val="007C4395"/>
    <w:rsid w:val="007C439E"/>
    <w:rsid w:val="007C4611"/>
    <w:rsid w:val="007C4908"/>
    <w:rsid w:val="007C4CB0"/>
    <w:rsid w:val="007C51BF"/>
    <w:rsid w:val="007C51EA"/>
    <w:rsid w:val="007C5449"/>
    <w:rsid w:val="007C5808"/>
    <w:rsid w:val="007C5A80"/>
    <w:rsid w:val="007C5F7F"/>
    <w:rsid w:val="007C64FB"/>
    <w:rsid w:val="007C6D06"/>
    <w:rsid w:val="007C70B9"/>
    <w:rsid w:val="007C71EB"/>
    <w:rsid w:val="007C7373"/>
    <w:rsid w:val="007C740C"/>
    <w:rsid w:val="007C764E"/>
    <w:rsid w:val="007C79C2"/>
    <w:rsid w:val="007D02B8"/>
    <w:rsid w:val="007D0A77"/>
    <w:rsid w:val="007D0A8B"/>
    <w:rsid w:val="007D1248"/>
    <w:rsid w:val="007D1595"/>
    <w:rsid w:val="007D1773"/>
    <w:rsid w:val="007D1B4B"/>
    <w:rsid w:val="007D1F00"/>
    <w:rsid w:val="007D1FB1"/>
    <w:rsid w:val="007D1FB9"/>
    <w:rsid w:val="007D2057"/>
    <w:rsid w:val="007D21B8"/>
    <w:rsid w:val="007D232B"/>
    <w:rsid w:val="007D242F"/>
    <w:rsid w:val="007D2478"/>
    <w:rsid w:val="007D257F"/>
    <w:rsid w:val="007D299E"/>
    <w:rsid w:val="007D347C"/>
    <w:rsid w:val="007D36E0"/>
    <w:rsid w:val="007D38A7"/>
    <w:rsid w:val="007D3A08"/>
    <w:rsid w:val="007D42B8"/>
    <w:rsid w:val="007D460E"/>
    <w:rsid w:val="007D4F06"/>
    <w:rsid w:val="007D503D"/>
    <w:rsid w:val="007D50DB"/>
    <w:rsid w:val="007D50FA"/>
    <w:rsid w:val="007D5175"/>
    <w:rsid w:val="007D52FE"/>
    <w:rsid w:val="007D53E6"/>
    <w:rsid w:val="007D59EB"/>
    <w:rsid w:val="007D5C45"/>
    <w:rsid w:val="007D5C53"/>
    <w:rsid w:val="007D62B2"/>
    <w:rsid w:val="007D65D4"/>
    <w:rsid w:val="007D682F"/>
    <w:rsid w:val="007D6852"/>
    <w:rsid w:val="007D6F1C"/>
    <w:rsid w:val="007D7507"/>
    <w:rsid w:val="007D7F6E"/>
    <w:rsid w:val="007D7FD0"/>
    <w:rsid w:val="007D7FD6"/>
    <w:rsid w:val="007E010C"/>
    <w:rsid w:val="007E0935"/>
    <w:rsid w:val="007E0B38"/>
    <w:rsid w:val="007E1447"/>
    <w:rsid w:val="007E1B43"/>
    <w:rsid w:val="007E1CC1"/>
    <w:rsid w:val="007E1D60"/>
    <w:rsid w:val="007E1F15"/>
    <w:rsid w:val="007E1F47"/>
    <w:rsid w:val="007E259A"/>
    <w:rsid w:val="007E278F"/>
    <w:rsid w:val="007E2A30"/>
    <w:rsid w:val="007E2CE0"/>
    <w:rsid w:val="007E3725"/>
    <w:rsid w:val="007E37E6"/>
    <w:rsid w:val="007E3B36"/>
    <w:rsid w:val="007E3B74"/>
    <w:rsid w:val="007E4480"/>
    <w:rsid w:val="007E4503"/>
    <w:rsid w:val="007E4899"/>
    <w:rsid w:val="007E4ABF"/>
    <w:rsid w:val="007E53E4"/>
    <w:rsid w:val="007E5472"/>
    <w:rsid w:val="007E550B"/>
    <w:rsid w:val="007E575A"/>
    <w:rsid w:val="007E5BC3"/>
    <w:rsid w:val="007E5CA2"/>
    <w:rsid w:val="007E61D6"/>
    <w:rsid w:val="007E6469"/>
    <w:rsid w:val="007E64DC"/>
    <w:rsid w:val="007E665C"/>
    <w:rsid w:val="007E68D9"/>
    <w:rsid w:val="007E78B9"/>
    <w:rsid w:val="007E7DEF"/>
    <w:rsid w:val="007F0242"/>
    <w:rsid w:val="007F0327"/>
    <w:rsid w:val="007F0690"/>
    <w:rsid w:val="007F0814"/>
    <w:rsid w:val="007F085A"/>
    <w:rsid w:val="007F0A95"/>
    <w:rsid w:val="007F0D38"/>
    <w:rsid w:val="007F0EB4"/>
    <w:rsid w:val="007F141F"/>
    <w:rsid w:val="007F166D"/>
    <w:rsid w:val="007F1919"/>
    <w:rsid w:val="007F1922"/>
    <w:rsid w:val="007F1AD8"/>
    <w:rsid w:val="007F1D46"/>
    <w:rsid w:val="007F2174"/>
    <w:rsid w:val="007F2350"/>
    <w:rsid w:val="007F24DC"/>
    <w:rsid w:val="007F25C0"/>
    <w:rsid w:val="007F2E05"/>
    <w:rsid w:val="007F3DFA"/>
    <w:rsid w:val="007F4116"/>
    <w:rsid w:val="007F421E"/>
    <w:rsid w:val="007F4432"/>
    <w:rsid w:val="007F44E9"/>
    <w:rsid w:val="007F4561"/>
    <w:rsid w:val="007F4A1A"/>
    <w:rsid w:val="007F52A9"/>
    <w:rsid w:val="007F554D"/>
    <w:rsid w:val="007F5A1A"/>
    <w:rsid w:val="007F5C82"/>
    <w:rsid w:val="007F5CDE"/>
    <w:rsid w:val="007F5FA9"/>
    <w:rsid w:val="007F63D2"/>
    <w:rsid w:val="007F63FA"/>
    <w:rsid w:val="007F721D"/>
    <w:rsid w:val="007F750F"/>
    <w:rsid w:val="007F7573"/>
    <w:rsid w:val="007F758A"/>
    <w:rsid w:val="007F75E8"/>
    <w:rsid w:val="007F7689"/>
    <w:rsid w:val="0080063F"/>
    <w:rsid w:val="00800844"/>
    <w:rsid w:val="00800C48"/>
    <w:rsid w:val="008015F4"/>
    <w:rsid w:val="0080164C"/>
    <w:rsid w:val="00801724"/>
    <w:rsid w:val="00801869"/>
    <w:rsid w:val="008019A4"/>
    <w:rsid w:val="00801CC2"/>
    <w:rsid w:val="00801E2A"/>
    <w:rsid w:val="00801FE1"/>
    <w:rsid w:val="00802009"/>
    <w:rsid w:val="008025DE"/>
    <w:rsid w:val="008026BF"/>
    <w:rsid w:val="00802774"/>
    <w:rsid w:val="008029EC"/>
    <w:rsid w:val="00803289"/>
    <w:rsid w:val="0080336F"/>
    <w:rsid w:val="0080375E"/>
    <w:rsid w:val="0080402C"/>
    <w:rsid w:val="00804183"/>
    <w:rsid w:val="00804282"/>
    <w:rsid w:val="008043B1"/>
    <w:rsid w:val="0080473E"/>
    <w:rsid w:val="00804DF5"/>
    <w:rsid w:val="00804F2B"/>
    <w:rsid w:val="00804F5C"/>
    <w:rsid w:val="008052EE"/>
    <w:rsid w:val="00805ACB"/>
    <w:rsid w:val="0080637A"/>
    <w:rsid w:val="0080649C"/>
    <w:rsid w:val="00806620"/>
    <w:rsid w:val="00806956"/>
    <w:rsid w:val="008071A7"/>
    <w:rsid w:val="00807A0C"/>
    <w:rsid w:val="0081038A"/>
    <w:rsid w:val="00810564"/>
    <w:rsid w:val="008105CD"/>
    <w:rsid w:val="008106A0"/>
    <w:rsid w:val="008107D4"/>
    <w:rsid w:val="00810940"/>
    <w:rsid w:val="00810C7B"/>
    <w:rsid w:val="008114E8"/>
    <w:rsid w:val="008123B6"/>
    <w:rsid w:val="00812901"/>
    <w:rsid w:val="00813520"/>
    <w:rsid w:val="00813C9F"/>
    <w:rsid w:val="00813D1F"/>
    <w:rsid w:val="00813E94"/>
    <w:rsid w:val="00814B2F"/>
    <w:rsid w:val="0081515D"/>
    <w:rsid w:val="0081592D"/>
    <w:rsid w:val="00815C29"/>
    <w:rsid w:val="00816236"/>
    <w:rsid w:val="0081660A"/>
    <w:rsid w:val="0081671C"/>
    <w:rsid w:val="00816A40"/>
    <w:rsid w:val="00816CE1"/>
    <w:rsid w:val="0081732C"/>
    <w:rsid w:val="0081736F"/>
    <w:rsid w:val="0081738C"/>
    <w:rsid w:val="0081789E"/>
    <w:rsid w:val="00817FE2"/>
    <w:rsid w:val="0082002C"/>
    <w:rsid w:val="0082036A"/>
    <w:rsid w:val="008206A4"/>
    <w:rsid w:val="008208F3"/>
    <w:rsid w:val="00820E1C"/>
    <w:rsid w:val="0082140D"/>
    <w:rsid w:val="0082144D"/>
    <w:rsid w:val="00821578"/>
    <w:rsid w:val="008220D2"/>
    <w:rsid w:val="008223B0"/>
    <w:rsid w:val="008225D1"/>
    <w:rsid w:val="008226B9"/>
    <w:rsid w:val="00822776"/>
    <w:rsid w:val="00822841"/>
    <w:rsid w:val="00822865"/>
    <w:rsid w:val="00822B7A"/>
    <w:rsid w:val="00822F79"/>
    <w:rsid w:val="00823462"/>
    <w:rsid w:val="008234CA"/>
    <w:rsid w:val="008236BA"/>
    <w:rsid w:val="00823A97"/>
    <w:rsid w:val="00823D30"/>
    <w:rsid w:val="00823F6F"/>
    <w:rsid w:val="0082406F"/>
    <w:rsid w:val="00824687"/>
    <w:rsid w:val="008255D4"/>
    <w:rsid w:val="008255DA"/>
    <w:rsid w:val="00825615"/>
    <w:rsid w:val="00825946"/>
    <w:rsid w:val="00825C5C"/>
    <w:rsid w:val="00825F2E"/>
    <w:rsid w:val="00825F3D"/>
    <w:rsid w:val="008261C5"/>
    <w:rsid w:val="008263CB"/>
    <w:rsid w:val="008265FC"/>
    <w:rsid w:val="00826699"/>
    <w:rsid w:val="00826C3B"/>
    <w:rsid w:val="00826FEC"/>
    <w:rsid w:val="00827476"/>
    <w:rsid w:val="0082797D"/>
    <w:rsid w:val="00827C90"/>
    <w:rsid w:val="00827EA8"/>
    <w:rsid w:val="008305A5"/>
    <w:rsid w:val="008306F8"/>
    <w:rsid w:val="0083071E"/>
    <w:rsid w:val="0083078F"/>
    <w:rsid w:val="008308C6"/>
    <w:rsid w:val="008309D8"/>
    <w:rsid w:val="008313A0"/>
    <w:rsid w:val="008314B9"/>
    <w:rsid w:val="008315C1"/>
    <w:rsid w:val="00831B8D"/>
    <w:rsid w:val="00831C5E"/>
    <w:rsid w:val="00831D1F"/>
    <w:rsid w:val="00831E05"/>
    <w:rsid w:val="00832271"/>
    <w:rsid w:val="008327F5"/>
    <w:rsid w:val="008328D7"/>
    <w:rsid w:val="00832AA0"/>
    <w:rsid w:val="00832EE1"/>
    <w:rsid w:val="00833008"/>
    <w:rsid w:val="0083300F"/>
    <w:rsid w:val="00833360"/>
    <w:rsid w:val="00833397"/>
    <w:rsid w:val="008333A6"/>
    <w:rsid w:val="00833A26"/>
    <w:rsid w:val="00833CA2"/>
    <w:rsid w:val="00833DD3"/>
    <w:rsid w:val="00834704"/>
    <w:rsid w:val="00834B73"/>
    <w:rsid w:val="00834CEE"/>
    <w:rsid w:val="00834E12"/>
    <w:rsid w:val="008354FF"/>
    <w:rsid w:val="0083558A"/>
    <w:rsid w:val="00835648"/>
    <w:rsid w:val="0083569C"/>
    <w:rsid w:val="008358A9"/>
    <w:rsid w:val="0083595E"/>
    <w:rsid w:val="00835C80"/>
    <w:rsid w:val="00835DC2"/>
    <w:rsid w:val="00835EF5"/>
    <w:rsid w:val="00835F2A"/>
    <w:rsid w:val="00835FDA"/>
    <w:rsid w:val="00836581"/>
    <w:rsid w:val="0083669C"/>
    <w:rsid w:val="00836B1D"/>
    <w:rsid w:val="00836EFE"/>
    <w:rsid w:val="0083723A"/>
    <w:rsid w:val="0083768C"/>
    <w:rsid w:val="008376FB"/>
    <w:rsid w:val="008379A0"/>
    <w:rsid w:val="00837B26"/>
    <w:rsid w:val="00840036"/>
    <w:rsid w:val="008407ED"/>
    <w:rsid w:val="0084083E"/>
    <w:rsid w:val="00840A01"/>
    <w:rsid w:val="00841867"/>
    <w:rsid w:val="00841EB8"/>
    <w:rsid w:val="00842007"/>
    <w:rsid w:val="00842344"/>
    <w:rsid w:val="008428D5"/>
    <w:rsid w:val="00842E99"/>
    <w:rsid w:val="0084335F"/>
    <w:rsid w:val="008437E1"/>
    <w:rsid w:val="00843E7F"/>
    <w:rsid w:val="00844223"/>
    <w:rsid w:val="00844690"/>
    <w:rsid w:val="00844ABE"/>
    <w:rsid w:val="00844B7C"/>
    <w:rsid w:val="00844F85"/>
    <w:rsid w:val="00844FC5"/>
    <w:rsid w:val="00845313"/>
    <w:rsid w:val="008454BB"/>
    <w:rsid w:val="00845CE5"/>
    <w:rsid w:val="00845DB5"/>
    <w:rsid w:val="00845F9C"/>
    <w:rsid w:val="00846214"/>
    <w:rsid w:val="00846552"/>
    <w:rsid w:val="0084665B"/>
    <w:rsid w:val="00846698"/>
    <w:rsid w:val="0084691E"/>
    <w:rsid w:val="00846FE2"/>
    <w:rsid w:val="00847572"/>
    <w:rsid w:val="00847670"/>
    <w:rsid w:val="0084779A"/>
    <w:rsid w:val="00847B32"/>
    <w:rsid w:val="00847C0A"/>
    <w:rsid w:val="008503B1"/>
    <w:rsid w:val="008503BF"/>
    <w:rsid w:val="008503F2"/>
    <w:rsid w:val="00850C88"/>
    <w:rsid w:val="00850F45"/>
    <w:rsid w:val="0085106C"/>
    <w:rsid w:val="008510BE"/>
    <w:rsid w:val="00851426"/>
    <w:rsid w:val="008516EE"/>
    <w:rsid w:val="00851892"/>
    <w:rsid w:val="008527A2"/>
    <w:rsid w:val="0085302E"/>
    <w:rsid w:val="00853094"/>
    <w:rsid w:val="008530E1"/>
    <w:rsid w:val="008530FE"/>
    <w:rsid w:val="00853143"/>
    <w:rsid w:val="0085323C"/>
    <w:rsid w:val="00853687"/>
    <w:rsid w:val="008536DB"/>
    <w:rsid w:val="00853979"/>
    <w:rsid w:val="00853C1C"/>
    <w:rsid w:val="0085445A"/>
    <w:rsid w:val="0085456B"/>
    <w:rsid w:val="008549F6"/>
    <w:rsid w:val="008551EE"/>
    <w:rsid w:val="008552D9"/>
    <w:rsid w:val="00855591"/>
    <w:rsid w:val="00856679"/>
    <w:rsid w:val="00856AEC"/>
    <w:rsid w:val="00856D8E"/>
    <w:rsid w:val="0085725D"/>
    <w:rsid w:val="00857512"/>
    <w:rsid w:val="008576CD"/>
    <w:rsid w:val="00857C54"/>
    <w:rsid w:val="0086065F"/>
    <w:rsid w:val="00860741"/>
    <w:rsid w:val="00860B42"/>
    <w:rsid w:val="00860E3F"/>
    <w:rsid w:val="00861267"/>
    <w:rsid w:val="00861279"/>
    <w:rsid w:val="008613F7"/>
    <w:rsid w:val="008618B2"/>
    <w:rsid w:val="00861AB2"/>
    <w:rsid w:val="00862013"/>
    <w:rsid w:val="008620A6"/>
    <w:rsid w:val="008623EC"/>
    <w:rsid w:val="00862650"/>
    <w:rsid w:val="0086279E"/>
    <w:rsid w:val="00862C2A"/>
    <w:rsid w:val="00863195"/>
    <w:rsid w:val="008634CF"/>
    <w:rsid w:val="00863902"/>
    <w:rsid w:val="008639AB"/>
    <w:rsid w:val="00863D73"/>
    <w:rsid w:val="00863EC3"/>
    <w:rsid w:val="008646F2"/>
    <w:rsid w:val="00864A0E"/>
    <w:rsid w:val="00864AD8"/>
    <w:rsid w:val="008655C2"/>
    <w:rsid w:val="0086594F"/>
    <w:rsid w:val="00865D81"/>
    <w:rsid w:val="00865EBD"/>
    <w:rsid w:val="00866195"/>
    <w:rsid w:val="00866217"/>
    <w:rsid w:val="0086691A"/>
    <w:rsid w:val="00866923"/>
    <w:rsid w:val="00866B60"/>
    <w:rsid w:val="00866BE1"/>
    <w:rsid w:val="00866D21"/>
    <w:rsid w:val="00866E11"/>
    <w:rsid w:val="00867173"/>
    <w:rsid w:val="00867299"/>
    <w:rsid w:val="008672F5"/>
    <w:rsid w:val="00867336"/>
    <w:rsid w:val="00867B32"/>
    <w:rsid w:val="00867D63"/>
    <w:rsid w:val="00867EED"/>
    <w:rsid w:val="00870DB3"/>
    <w:rsid w:val="0087136F"/>
    <w:rsid w:val="008717FB"/>
    <w:rsid w:val="00871890"/>
    <w:rsid w:val="008719D4"/>
    <w:rsid w:val="00871BB7"/>
    <w:rsid w:val="00871C28"/>
    <w:rsid w:val="00871DAF"/>
    <w:rsid w:val="00872025"/>
    <w:rsid w:val="00872F7B"/>
    <w:rsid w:val="00873329"/>
    <w:rsid w:val="0087366F"/>
    <w:rsid w:val="008738D7"/>
    <w:rsid w:val="00873A9D"/>
    <w:rsid w:val="00873FD9"/>
    <w:rsid w:val="008741E9"/>
    <w:rsid w:val="00874B60"/>
    <w:rsid w:val="00874D14"/>
    <w:rsid w:val="00874FF4"/>
    <w:rsid w:val="00875675"/>
    <w:rsid w:val="00875B69"/>
    <w:rsid w:val="0087620E"/>
    <w:rsid w:val="008763F7"/>
    <w:rsid w:val="008765C0"/>
    <w:rsid w:val="008766C0"/>
    <w:rsid w:val="00876B82"/>
    <w:rsid w:val="00876DCE"/>
    <w:rsid w:val="0087725D"/>
    <w:rsid w:val="00877262"/>
    <w:rsid w:val="00877277"/>
    <w:rsid w:val="008772E5"/>
    <w:rsid w:val="008773AC"/>
    <w:rsid w:val="0087779F"/>
    <w:rsid w:val="00877DC5"/>
    <w:rsid w:val="008800D1"/>
    <w:rsid w:val="00880563"/>
    <w:rsid w:val="00880BC5"/>
    <w:rsid w:val="00880D0F"/>
    <w:rsid w:val="00880EAC"/>
    <w:rsid w:val="0088155C"/>
    <w:rsid w:val="00881689"/>
    <w:rsid w:val="008817FA"/>
    <w:rsid w:val="00881875"/>
    <w:rsid w:val="00881C98"/>
    <w:rsid w:val="008820C9"/>
    <w:rsid w:val="00882339"/>
    <w:rsid w:val="00882500"/>
    <w:rsid w:val="00882518"/>
    <w:rsid w:val="008826A9"/>
    <w:rsid w:val="008827ED"/>
    <w:rsid w:val="0088290A"/>
    <w:rsid w:val="00882B0C"/>
    <w:rsid w:val="00882B4D"/>
    <w:rsid w:val="00882FA3"/>
    <w:rsid w:val="00882FA5"/>
    <w:rsid w:val="008834A6"/>
    <w:rsid w:val="00883623"/>
    <w:rsid w:val="00883A51"/>
    <w:rsid w:val="00883D25"/>
    <w:rsid w:val="00883E6F"/>
    <w:rsid w:val="0088415A"/>
    <w:rsid w:val="00884317"/>
    <w:rsid w:val="0088487D"/>
    <w:rsid w:val="00884953"/>
    <w:rsid w:val="00884B6A"/>
    <w:rsid w:val="00884B99"/>
    <w:rsid w:val="00884C4A"/>
    <w:rsid w:val="0088539C"/>
    <w:rsid w:val="008854AA"/>
    <w:rsid w:val="00885B5C"/>
    <w:rsid w:val="00885BDB"/>
    <w:rsid w:val="00886278"/>
    <w:rsid w:val="008864A3"/>
    <w:rsid w:val="00886E4F"/>
    <w:rsid w:val="00886ED9"/>
    <w:rsid w:val="00887018"/>
    <w:rsid w:val="008870FB"/>
    <w:rsid w:val="00887285"/>
    <w:rsid w:val="008879F0"/>
    <w:rsid w:val="00887D89"/>
    <w:rsid w:val="00887F44"/>
    <w:rsid w:val="00887FDB"/>
    <w:rsid w:val="0089019E"/>
    <w:rsid w:val="008901EF"/>
    <w:rsid w:val="008905FD"/>
    <w:rsid w:val="0089069D"/>
    <w:rsid w:val="008907A6"/>
    <w:rsid w:val="00890BC6"/>
    <w:rsid w:val="0089125F"/>
    <w:rsid w:val="00891260"/>
    <w:rsid w:val="00891937"/>
    <w:rsid w:val="00891AC9"/>
    <w:rsid w:val="00891D06"/>
    <w:rsid w:val="00891E28"/>
    <w:rsid w:val="00892513"/>
    <w:rsid w:val="008930F2"/>
    <w:rsid w:val="0089322C"/>
    <w:rsid w:val="008934C6"/>
    <w:rsid w:val="008937AE"/>
    <w:rsid w:val="00893F0D"/>
    <w:rsid w:val="00893F45"/>
    <w:rsid w:val="00893FF2"/>
    <w:rsid w:val="0089404B"/>
    <w:rsid w:val="008944B8"/>
    <w:rsid w:val="008945FC"/>
    <w:rsid w:val="008946DA"/>
    <w:rsid w:val="008950D5"/>
    <w:rsid w:val="00895511"/>
    <w:rsid w:val="008959A8"/>
    <w:rsid w:val="00895D1A"/>
    <w:rsid w:val="00895EAD"/>
    <w:rsid w:val="00896299"/>
    <w:rsid w:val="008965B7"/>
    <w:rsid w:val="0089675E"/>
    <w:rsid w:val="0089677D"/>
    <w:rsid w:val="00896AFD"/>
    <w:rsid w:val="00896B9D"/>
    <w:rsid w:val="00896C18"/>
    <w:rsid w:val="00896DD3"/>
    <w:rsid w:val="00897266"/>
    <w:rsid w:val="008972AA"/>
    <w:rsid w:val="008973F1"/>
    <w:rsid w:val="008A007C"/>
    <w:rsid w:val="008A0372"/>
    <w:rsid w:val="008A0DE6"/>
    <w:rsid w:val="008A1278"/>
    <w:rsid w:val="008A1531"/>
    <w:rsid w:val="008A1E19"/>
    <w:rsid w:val="008A20D7"/>
    <w:rsid w:val="008A2105"/>
    <w:rsid w:val="008A270C"/>
    <w:rsid w:val="008A27A6"/>
    <w:rsid w:val="008A2E8A"/>
    <w:rsid w:val="008A2F4C"/>
    <w:rsid w:val="008A3032"/>
    <w:rsid w:val="008A33C4"/>
    <w:rsid w:val="008A35B9"/>
    <w:rsid w:val="008A3C18"/>
    <w:rsid w:val="008A3CF1"/>
    <w:rsid w:val="008A3D0B"/>
    <w:rsid w:val="008A3F92"/>
    <w:rsid w:val="008A4647"/>
    <w:rsid w:val="008A46FF"/>
    <w:rsid w:val="008A4A56"/>
    <w:rsid w:val="008A4AA3"/>
    <w:rsid w:val="008A4AB9"/>
    <w:rsid w:val="008A4F60"/>
    <w:rsid w:val="008A4FB3"/>
    <w:rsid w:val="008A5695"/>
    <w:rsid w:val="008A56B0"/>
    <w:rsid w:val="008A5796"/>
    <w:rsid w:val="008A5A8F"/>
    <w:rsid w:val="008A5AAD"/>
    <w:rsid w:val="008A6294"/>
    <w:rsid w:val="008A6425"/>
    <w:rsid w:val="008A6BF0"/>
    <w:rsid w:val="008A6CD3"/>
    <w:rsid w:val="008A6CF3"/>
    <w:rsid w:val="008A6E26"/>
    <w:rsid w:val="008A72E5"/>
    <w:rsid w:val="008A77DE"/>
    <w:rsid w:val="008A78B1"/>
    <w:rsid w:val="008A7B39"/>
    <w:rsid w:val="008A7C9E"/>
    <w:rsid w:val="008A7FE4"/>
    <w:rsid w:val="008B02E8"/>
    <w:rsid w:val="008B0593"/>
    <w:rsid w:val="008B0A8E"/>
    <w:rsid w:val="008B0FB8"/>
    <w:rsid w:val="008B11D4"/>
    <w:rsid w:val="008B1A8C"/>
    <w:rsid w:val="008B2303"/>
    <w:rsid w:val="008B2978"/>
    <w:rsid w:val="008B2EDE"/>
    <w:rsid w:val="008B32D5"/>
    <w:rsid w:val="008B34E9"/>
    <w:rsid w:val="008B367A"/>
    <w:rsid w:val="008B40EC"/>
    <w:rsid w:val="008B4144"/>
    <w:rsid w:val="008B4258"/>
    <w:rsid w:val="008B448A"/>
    <w:rsid w:val="008B4884"/>
    <w:rsid w:val="008B48D2"/>
    <w:rsid w:val="008B4D0E"/>
    <w:rsid w:val="008B4D50"/>
    <w:rsid w:val="008B5000"/>
    <w:rsid w:val="008B526F"/>
    <w:rsid w:val="008B52FA"/>
    <w:rsid w:val="008B552E"/>
    <w:rsid w:val="008B57CD"/>
    <w:rsid w:val="008B5836"/>
    <w:rsid w:val="008B602F"/>
    <w:rsid w:val="008B65EB"/>
    <w:rsid w:val="008B6AD6"/>
    <w:rsid w:val="008B6F38"/>
    <w:rsid w:val="008B70E1"/>
    <w:rsid w:val="008B71FF"/>
    <w:rsid w:val="008B7469"/>
    <w:rsid w:val="008B747D"/>
    <w:rsid w:val="008B766C"/>
    <w:rsid w:val="008B78D2"/>
    <w:rsid w:val="008B7B5F"/>
    <w:rsid w:val="008B7DC8"/>
    <w:rsid w:val="008C012D"/>
    <w:rsid w:val="008C01B0"/>
    <w:rsid w:val="008C05DB"/>
    <w:rsid w:val="008C093E"/>
    <w:rsid w:val="008C099B"/>
    <w:rsid w:val="008C0B06"/>
    <w:rsid w:val="008C0CD1"/>
    <w:rsid w:val="008C1166"/>
    <w:rsid w:val="008C14AC"/>
    <w:rsid w:val="008C15A8"/>
    <w:rsid w:val="008C17FD"/>
    <w:rsid w:val="008C1B35"/>
    <w:rsid w:val="008C1BD6"/>
    <w:rsid w:val="008C1D38"/>
    <w:rsid w:val="008C1E81"/>
    <w:rsid w:val="008C1FE8"/>
    <w:rsid w:val="008C24A3"/>
    <w:rsid w:val="008C251A"/>
    <w:rsid w:val="008C25CF"/>
    <w:rsid w:val="008C2607"/>
    <w:rsid w:val="008C298D"/>
    <w:rsid w:val="008C2C61"/>
    <w:rsid w:val="008C2ECE"/>
    <w:rsid w:val="008C34C8"/>
    <w:rsid w:val="008C3603"/>
    <w:rsid w:val="008C41AD"/>
    <w:rsid w:val="008C4204"/>
    <w:rsid w:val="008C4463"/>
    <w:rsid w:val="008C461D"/>
    <w:rsid w:val="008C4A29"/>
    <w:rsid w:val="008C4B50"/>
    <w:rsid w:val="008C505B"/>
    <w:rsid w:val="008C53E7"/>
    <w:rsid w:val="008C542D"/>
    <w:rsid w:val="008C5762"/>
    <w:rsid w:val="008C5AF0"/>
    <w:rsid w:val="008C5D73"/>
    <w:rsid w:val="008C5EA2"/>
    <w:rsid w:val="008C612E"/>
    <w:rsid w:val="008C66F9"/>
    <w:rsid w:val="008C687F"/>
    <w:rsid w:val="008C6A1B"/>
    <w:rsid w:val="008C6BC0"/>
    <w:rsid w:val="008C6CD6"/>
    <w:rsid w:val="008C6D23"/>
    <w:rsid w:val="008C6FCE"/>
    <w:rsid w:val="008C764D"/>
    <w:rsid w:val="008C76A0"/>
    <w:rsid w:val="008C78EB"/>
    <w:rsid w:val="008C7914"/>
    <w:rsid w:val="008C7F63"/>
    <w:rsid w:val="008D059C"/>
    <w:rsid w:val="008D065C"/>
    <w:rsid w:val="008D083F"/>
    <w:rsid w:val="008D096C"/>
    <w:rsid w:val="008D0A4D"/>
    <w:rsid w:val="008D0AC7"/>
    <w:rsid w:val="008D11DF"/>
    <w:rsid w:val="008D1384"/>
    <w:rsid w:val="008D1501"/>
    <w:rsid w:val="008D195C"/>
    <w:rsid w:val="008D1DDB"/>
    <w:rsid w:val="008D2B13"/>
    <w:rsid w:val="008D2E31"/>
    <w:rsid w:val="008D32AA"/>
    <w:rsid w:val="008D3570"/>
    <w:rsid w:val="008D4AF5"/>
    <w:rsid w:val="008D4B89"/>
    <w:rsid w:val="008D5292"/>
    <w:rsid w:val="008D52BF"/>
    <w:rsid w:val="008D55A7"/>
    <w:rsid w:val="008D55D5"/>
    <w:rsid w:val="008D5647"/>
    <w:rsid w:val="008D59E4"/>
    <w:rsid w:val="008D5B04"/>
    <w:rsid w:val="008D618A"/>
    <w:rsid w:val="008D6519"/>
    <w:rsid w:val="008D6629"/>
    <w:rsid w:val="008D6767"/>
    <w:rsid w:val="008D7479"/>
    <w:rsid w:val="008D7B95"/>
    <w:rsid w:val="008E0218"/>
    <w:rsid w:val="008E0260"/>
    <w:rsid w:val="008E0855"/>
    <w:rsid w:val="008E0ACF"/>
    <w:rsid w:val="008E0ADD"/>
    <w:rsid w:val="008E0CBC"/>
    <w:rsid w:val="008E1221"/>
    <w:rsid w:val="008E177E"/>
    <w:rsid w:val="008E18BF"/>
    <w:rsid w:val="008E1A69"/>
    <w:rsid w:val="008E1A6E"/>
    <w:rsid w:val="008E1E4B"/>
    <w:rsid w:val="008E1E81"/>
    <w:rsid w:val="008E1F4A"/>
    <w:rsid w:val="008E20C4"/>
    <w:rsid w:val="008E2168"/>
    <w:rsid w:val="008E2184"/>
    <w:rsid w:val="008E293F"/>
    <w:rsid w:val="008E2B87"/>
    <w:rsid w:val="008E2E69"/>
    <w:rsid w:val="008E3C86"/>
    <w:rsid w:val="008E3DD2"/>
    <w:rsid w:val="008E44EF"/>
    <w:rsid w:val="008E4680"/>
    <w:rsid w:val="008E47BD"/>
    <w:rsid w:val="008E4CEB"/>
    <w:rsid w:val="008E4E33"/>
    <w:rsid w:val="008E523A"/>
    <w:rsid w:val="008E53BD"/>
    <w:rsid w:val="008E549A"/>
    <w:rsid w:val="008E58C7"/>
    <w:rsid w:val="008E5B55"/>
    <w:rsid w:val="008E5F7E"/>
    <w:rsid w:val="008E6112"/>
    <w:rsid w:val="008E615B"/>
    <w:rsid w:val="008E620F"/>
    <w:rsid w:val="008E635F"/>
    <w:rsid w:val="008E652B"/>
    <w:rsid w:val="008E658F"/>
    <w:rsid w:val="008E669D"/>
    <w:rsid w:val="008E6B0B"/>
    <w:rsid w:val="008E6D54"/>
    <w:rsid w:val="008E6DBB"/>
    <w:rsid w:val="008E7432"/>
    <w:rsid w:val="008E759B"/>
    <w:rsid w:val="008E768D"/>
    <w:rsid w:val="008E76D1"/>
    <w:rsid w:val="008E7A51"/>
    <w:rsid w:val="008E7B7D"/>
    <w:rsid w:val="008E7DB5"/>
    <w:rsid w:val="008E7F74"/>
    <w:rsid w:val="008F00F0"/>
    <w:rsid w:val="008F0233"/>
    <w:rsid w:val="008F0778"/>
    <w:rsid w:val="008F0C51"/>
    <w:rsid w:val="008F12C5"/>
    <w:rsid w:val="008F12EE"/>
    <w:rsid w:val="008F148B"/>
    <w:rsid w:val="008F14FB"/>
    <w:rsid w:val="008F1739"/>
    <w:rsid w:val="008F189A"/>
    <w:rsid w:val="008F2425"/>
    <w:rsid w:val="008F2468"/>
    <w:rsid w:val="008F2639"/>
    <w:rsid w:val="008F269F"/>
    <w:rsid w:val="008F26A3"/>
    <w:rsid w:val="008F30B1"/>
    <w:rsid w:val="008F38B0"/>
    <w:rsid w:val="008F398C"/>
    <w:rsid w:val="008F3E5B"/>
    <w:rsid w:val="008F4441"/>
    <w:rsid w:val="008F485B"/>
    <w:rsid w:val="008F4A34"/>
    <w:rsid w:val="008F513C"/>
    <w:rsid w:val="008F526B"/>
    <w:rsid w:val="008F555E"/>
    <w:rsid w:val="008F5595"/>
    <w:rsid w:val="008F58F3"/>
    <w:rsid w:val="008F5974"/>
    <w:rsid w:val="008F59E4"/>
    <w:rsid w:val="008F5CC4"/>
    <w:rsid w:val="008F6176"/>
    <w:rsid w:val="008F61C9"/>
    <w:rsid w:val="008F6207"/>
    <w:rsid w:val="008F645B"/>
    <w:rsid w:val="008F6721"/>
    <w:rsid w:val="008F6ABC"/>
    <w:rsid w:val="008F702C"/>
    <w:rsid w:val="008F7094"/>
    <w:rsid w:val="008F7400"/>
    <w:rsid w:val="008F74C5"/>
    <w:rsid w:val="008F79B7"/>
    <w:rsid w:val="008F7C46"/>
    <w:rsid w:val="008F7D72"/>
    <w:rsid w:val="008F7E39"/>
    <w:rsid w:val="009001EC"/>
    <w:rsid w:val="0090050A"/>
    <w:rsid w:val="009008DB"/>
    <w:rsid w:val="009008FB"/>
    <w:rsid w:val="0090097B"/>
    <w:rsid w:val="00900B56"/>
    <w:rsid w:val="00900C63"/>
    <w:rsid w:val="00900EE7"/>
    <w:rsid w:val="00901063"/>
    <w:rsid w:val="00901235"/>
    <w:rsid w:val="0090182F"/>
    <w:rsid w:val="0090220E"/>
    <w:rsid w:val="009029BB"/>
    <w:rsid w:val="00902C0B"/>
    <w:rsid w:val="00902C4C"/>
    <w:rsid w:val="00903541"/>
    <w:rsid w:val="00903AA7"/>
    <w:rsid w:val="00904134"/>
    <w:rsid w:val="00904724"/>
    <w:rsid w:val="00904CAE"/>
    <w:rsid w:val="00904EF5"/>
    <w:rsid w:val="009057FB"/>
    <w:rsid w:val="0090605F"/>
    <w:rsid w:val="0090620F"/>
    <w:rsid w:val="00906248"/>
    <w:rsid w:val="00906746"/>
    <w:rsid w:val="00906A28"/>
    <w:rsid w:val="00906D1B"/>
    <w:rsid w:val="0090719F"/>
    <w:rsid w:val="009074B5"/>
    <w:rsid w:val="00907506"/>
    <w:rsid w:val="00907CA5"/>
    <w:rsid w:val="00907D1B"/>
    <w:rsid w:val="00907DC6"/>
    <w:rsid w:val="00907EF8"/>
    <w:rsid w:val="00907FF6"/>
    <w:rsid w:val="00910A77"/>
    <w:rsid w:val="00910B19"/>
    <w:rsid w:val="00910D5A"/>
    <w:rsid w:val="00910E7E"/>
    <w:rsid w:val="00911293"/>
    <w:rsid w:val="00911358"/>
    <w:rsid w:val="00911372"/>
    <w:rsid w:val="00911A40"/>
    <w:rsid w:val="00911C4D"/>
    <w:rsid w:val="00911DF2"/>
    <w:rsid w:val="009122B1"/>
    <w:rsid w:val="0091234D"/>
    <w:rsid w:val="00912B61"/>
    <w:rsid w:val="00912BC0"/>
    <w:rsid w:val="00912CB7"/>
    <w:rsid w:val="009131B7"/>
    <w:rsid w:val="009132C0"/>
    <w:rsid w:val="009132D9"/>
    <w:rsid w:val="00913593"/>
    <w:rsid w:val="009139A2"/>
    <w:rsid w:val="00913C1C"/>
    <w:rsid w:val="00913CBA"/>
    <w:rsid w:val="00913FC2"/>
    <w:rsid w:val="0091489C"/>
    <w:rsid w:val="00914D4A"/>
    <w:rsid w:val="00915360"/>
    <w:rsid w:val="009154B5"/>
    <w:rsid w:val="00915691"/>
    <w:rsid w:val="009157F5"/>
    <w:rsid w:val="0091614A"/>
    <w:rsid w:val="0091630C"/>
    <w:rsid w:val="00916358"/>
    <w:rsid w:val="00916A2A"/>
    <w:rsid w:val="00916C51"/>
    <w:rsid w:val="00916F41"/>
    <w:rsid w:val="00916F9A"/>
    <w:rsid w:val="0091740E"/>
    <w:rsid w:val="00917699"/>
    <w:rsid w:val="0091773A"/>
    <w:rsid w:val="00917D0F"/>
    <w:rsid w:val="009200C4"/>
    <w:rsid w:val="00920266"/>
    <w:rsid w:val="00920952"/>
    <w:rsid w:val="0092108E"/>
    <w:rsid w:val="0092188C"/>
    <w:rsid w:val="00921DF0"/>
    <w:rsid w:val="00921ECC"/>
    <w:rsid w:val="00921F28"/>
    <w:rsid w:val="0092260D"/>
    <w:rsid w:val="00922ADE"/>
    <w:rsid w:val="00922BE5"/>
    <w:rsid w:val="00923037"/>
    <w:rsid w:val="009232DE"/>
    <w:rsid w:val="00923B0B"/>
    <w:rsid w:val="009243D1"/>
    <w:rsid w:val="009244DA"/>
    <w:rsid w:val="00924C36"/>
    <w:rsid w:val="00924DA7"/>
    <w:rsid w:val="0092514C"/>
    <w:rsid w:val="009256FB"/>
    <w:rsid w:val="0092580B"/>
    <w:rsid w:val="009259A2"/>
    <w:rsid w:val="0092606D"/>
    <w:rsid w:val="00926687"/>
    <w:rsid w:val="00926808"/>
    <w:rsid w:val="0092772A"/>
    <w:rsid w:val="00927768"/>
    <w:rsid w:val="0092799A"/>
    <w:rsid w:val="00927C99"/>
    <w:rsid w:val="00927E85"/>
    <w:rsid w:val="009306B9"/>
    <w:rsid w:val="0093084C"/>
    <w:rsid w:val="0093086F"/>
    <w:rsid w:val="009312F1"/>
    <w:rsid w:val="0093151E"/>
    <w:rsid w:val="009319CA"/>
    <w:rsid w:val="00931C25"/>
    <w:rsid w:val="00931FA1"/>
    <w:rsid w:val="0093208B"/>
    <w:rsid w:val="0093229F"/>
    <w:rsid w:val="00932624"/>
    <w:rsid w:val="009327C2"/>
    <w:rsid w:val="00932B26"/>
    <w:rsid w:val="00932DC6"/>
    <w:rsid w:val="00932EC2"/>
    <w:rsid w:val="00932FF1"/>
    <w:rsid w:val="00933382"/>
    <w:rsid w:val="00933690"/>
    <w:rsid w:val="00933D3F"/>
    <w:rsid w:val="00933FAC"/>
    <w:rsid w:val="009343CB"/>
    <w:rsid w:val="00934545"/>
    <w:rsid w:val="0093528C"/>
    <w:rsid w:val="0093536B"/>
    <w:rsid w:val="00935919"/>
    <w:rsid w:val="0093593B"/>
    <w:rsid w:val="009359D6"/>
    <w:rsid w:val="0093606A"/>
    <w:rsid w:val="00936161"/>
    <w:rsid w:val="00936336"/>
    <w:rsid w:val="00936374"/>
    <w:rsid w:val="00936641"/>
    <w:rsid w:val="009366F7"/>
    <w:rsid w:val="00936C3A"/>
    <w:rsid w:val="00936F4D"/>
    <w:rsid w:val="009370E5"/>
    <w:rsid w:val="0093762F"/>
    <w:rsid w:val="00937745"/>
    <w:rsid w:val="0093776F"/>
    <w:rsid w:val="009379E2"/>
    <w:rsid w:val="009405F6"/>
    <w:rsid w:val="009407C0"/>
    <w:rsid w:val="00940F7F"/>
    <w:rsid w:val="00941363"/>
    <w:rsid w:val="00941A0E"/>
    <w:rsid w:val="00941D5C"/>
    <w:rsid w:val="00941EFA"/>
    <w:rsid w:val="00941FD0"/>
    <w:rsid w:val="0094242A"/>
    <w:rsid w:val="0094242D"/>
    <w:rsid w:val="00942584"/>
    <w:rsid w:val="00943154"/>
    <w:rsid w:val="0094343F"/>
    <w:rsid w:val="0094362A"/>
    <w:rsid w:val="0094364A"/>
    <w:rsid w:val="009439E2"/>
    <w:rsid w:val="00943B08"/>
    <w:rsid w:val="009440DD"/>
    <w:rsid w:val="0094418C"/>
    <w:rsid w:val="0094423E"/>
    <w:rsid w:val="00945127"/>
    <w:rsid w:val="00945483"/>
    <w:rsid w:val="0094548E"/>
    <w:rsid w:val="0094568F"/>
    <w:rsid w:val="00945863"/>
    <w:rsid w:val="00945B31"/>
    <w:rsid w:val="00946861"/>
    <w:rsid w:val="00946FD8"/>
    <w:rsid w:val="009470C0"/>
    <w:rsid w:val="0094720D"/>
    <w:rsid w:val="009473B0"/>
    <w:rsid w:val="0094742F"/>
    <w:rsid w:val="009475F5"/>
    <w:rsid w:val="009477A5"/>
    <w:rsid w:val="00947C9D"/>
    <w:rsid w:val="00950179"/>
    <w:rsid w:val="0095022C"/>
    <w:rsid w:val="0095025F"/>
    <w:rsid w:val="00950B14"/>
    <w:rsid w:val="00950B36"/>
    <w:rsid w:val="00951654"/>
    <w:rsid w:val="00951668"/>
    <w:rsid w:val="0095185A"/>
    <w:rsid w:val="00951A85"/>
    <w:rsid w:val="00951D1F"/>
    <w:rsid w:val="00951E28"/>
    <w:rsid w:val="00951EE2"/>
    <w:rsid w:val="00951F10"/>
    <w:rsid w:val="00952072"/>
    <w:rsid w:val="009520A3"/>
    <w:rsid w:val="00952360"/>
    <w:rsid w:val="009524ED"/>
    <w:rsid w:val="00952C07"/>
    <w:rsid w:val="00952D22"/>
    <w:rsid w:val="00953C0A"/>
    <w:rsid w:val="00953DAE"/>
    <w:rsid w:val="00954D3A"/>
    <w:rsid w:val="00954DBF"/>
    <w:rsid w:val="00954E9F"/>
    <w:rsid w:val="0095569A"/>
    <w:rsid w:val="00955B10"/>
    <w:rsid w:val="00955B11"/>
    <w:rsid w:val="00955E00"/>
    <w:rsid w:val="00955FBA"/>
    <w:rsid w:val="009566A9"/>
    <w:rsid w:val="009567BE"/>
    <w:rsid w:val="00956C8C"/>
    <w:rsid w:val="00956FA3"/>
    <w:rsid w:val="009571C9"/>
    <w:rsid w:val="00957317"/>
    <w:rsid w:val="009574F9"/>
    <w:rsid w:val="0095762B"/>
    <w:rsid w:val="009577AE"/>
    <w:rsid w:val="0095787E"/>
    <w:rsid w:val="00957B80"/>
    <w:rsid w:val="00957B90"/>
    <w:rsid w:val="00957EBF"/>
    <w:rsid w:val="00960135"/>
    <w:rsid w:val="00960692"/>
    <w:rsid w:val="00960CB0"/>
    <w:rsid w:val="0096151D"/>
    <w:rsid w:val="009615CF"/>
    <w:rsid w:val="00961988"/>
    <w:rsid w:val="00961F75"/>
    <w:rsid w:val="00962319"/>
    <w:rsid w:val="0096234F"/>
    <w:rsid w:val="009625B5"/>
    <w:rsid w:val="00962C79"/>
    <w:rsid w:val="00962F8C"/>
    <w:rsid w:val="009632DA"/>
    <w:rsid w:val="009637BB"/>
    <w:rsid w:val="00963F4F"/>
    <w:rsid w:val="00964080"/>
    <w:rsid w:val="009643CF"/>
    <w:rsid w:val="00964597"/>
    <w:rsid w:val="0096484D"/>
    <w:rsid w:val="00964CE7"/>
    <w:rsid w:val="00964DFB"/>
    <w:rsid w:val="00965619"/>
    <w:rsid w:val="0096567D"/>
    <w:rsid w:val="00965758"/>
    <w:rsid w:val="009657D3"/>
    <w:rsid w:val="00965959"/>
    <w:rsid w:val="00965A20"/>
    <w:rsid w:val="00965B90"/>
    <w:rsid w:val="00965ED7"/>
    <w:rsid w:val="00965F50"/>
    <w:rsid w:val="009661FD"/>
    <w:rsid w:val="009662D0"/>
    <w:rsid w:val="009663E1"/>
    <w:rsid w:val="00966E54"/>
    <w:rsid w:val="00967619"/>
    <w:rsid w:val="009676A1"/>
    <w:rsid w:val="00967881"/>
    <w:rsid w:val="00967AEF"/>
    <w:rsid w:val="0097014E"/>
    <w:rsid w:val="00970154"/>
    <w:rsid w:val="009701E5"/>
    <w:rsid w:val="0097099E"/>
    <w:rsid w:val="009709F8"/>
    <w:rsid w:val="00970A39"/>
    <w:rsid w:val="00970C1A"/>
    <w:rsid w:val="00970C66"/>
    <w:rsid w:val="00970FF0"/>
    <w:rsid w:val="00971230"/>
    <w:rsid w:val="00971466"/>
    <w:rsid w:val="009715D8"/>
    <w:rsid w:val="00971676"/>
    <w:rsid w:val="00971B60"/>
    <w:rsid w:val="00971D77"/>
    <w:rsid w:val="00972D2C"/>
    <w:rsid w:val="00972DE2"/>
    <w:rsid w:val="0097424F"/>
    <w:rsid w:val="00974424"/>
    <w:rsid w:val="00974FAC"/>
    <w:rsid w:val="00974FC3"/>
    <w:rsid w:val="009751F1"/>
    <w:rsid w:val="0097521F"/>
    <w:rsid w:val="0097563B"/>
    <w:rsid w:val="009758F8"/>
    <w:rsid w:val="00975FB3"/>
    <w:rsid w:val="009763DB"/>
    <w:rsid w:val="0097658D"/>
    <w:rsid w:val="00976645"/>
    <w:rsid w:val="009769FB"/>
    <w:rsid w:val="00976A21"/>
    <w:rsid w:val="00976AA0"/>
    <w:rsid w:val="00976AA5"/>
    <w:rsid w:val="00976C79"/>
    <w:rsid w:val="00976CC5"/>
    <w:rsid w:val="00976E20"/>
    <w:rsid w:val="0097723E"/>
    <w:rsid w:val="0097761B"/>
    <w:rsid w:val="00977BB6"/>
    <w:rsid w:val="00977C6A"/>
    <w:rsid w:val="00977CD6"/>
    <w:rsid w:val="0098036F"/>
    <w:rsid w:val="00980430"/>
    <w:rsid w:val="009804D6"/>
    <w:rsid w:val="00980911"/>
    <w:rsid w:val="00980C19"/>
    <w:rsid w:val="00980CD1"/>
    <w:rsid w:val="00980E71"/>
    <w:rsid w:val="00980FBE"/>
    <w:rsid w:val="00980FD0"/>
    <w:rsid w:val="00980FD4"/>
    <w:rsid w:val="009812C0"/>
    <w:rsid w:val="0098134F"/>
    <w:rsid w:val="00981B18"/>
    <w:rsid w:val="00981B70"/>
    <w:rsid w:val="0098265E"/>
    <w:rsid w:val="00982B3E"/>
    <w:rsid w:val="00982C1B"/>
    <w:rsid w:val="0098307A"/>
    <w:rsid w:val="00983290"/>
    <w:rsid w:val="00983377"/>
    <w:rsid w:val="00983541"/>
    <w:rsid w:val="00984481"/>
    <w:rsid w:val="009845D2"/>
    <w:rsid w:val="00984985"/>
    <w:rsid w:val="00984A77"/>
    <w:rsid w:val="00984C7F"/>
    <w:rsid w:val="00984CF2"/>
    <w:rsid w:val="00984DF7"/>
    <w:rsid w:val="00984FE5"/>
    <w:rsid w:val="00985194"/>
    <w:rsid w:val="00985597"/>
    <w:rsid w:val="00985891"/>
    <w:rsid w:val="00985B61"/>
    <w:rsid w:val="00985BEA"/>
    <w:rsid w:val="00985CE2"/>
    <w:rsid w:val="00985EE5"/>
    <w:rsid w:val="00986185"/>
    <w:rsid w:val="0098648D"/>
    <w:rsid w:val="009865F7"/>
    <w:rsid w:val="00986A62"/>
    <w:rsid w:val="00986D5E"/>
    <w:rsid w:val="00986F8A"/>
    <w:rsid w:val="0098710E"/>
    <w:rsid w:val="0098712A"/>
    <w:rsid w:val="00987457"/>
    <w:rsid w:val="00987922"/>
    <w:rsid w:val="00987D5E"/>
    <w:rsid w:val="00987E2D"/>
    <w:rsid w:val="00987F1A"/>
    <w:rsid w:val="00987F87"/>
    <w:rsid w:val="009901B4"/>
    <w:rsid w:val="00990E4E"/>
    <w:rsid w:val="00990E4F"/>
    <w:rsid w:val="00990E55"/>
    <w:rsid w:val="00990EAB"/>
    <w:rsid w:val="00990FA9"/>
    <w:rsid w:val="009912E6"/>
    <w:rsid w:val="00991AEC"/>
    <w:rsid w:val="00991B05"/>
    <w:rsid w:val="00991B12"/>
    <w:rsid w:val="00991BE0"/>
    <w:rsid w:val="00991D12"/>
    <w:rsid w:val="00991DD2"/>
    <w:rsid w:val="00991EED"/>
    <w:rsid w:val="00991FE5"/>
    <w:rsid w:val="009920FA"/>
    <w:rsid w:val="0099221B"/>
    <w:rsid w:val="009925E1"/>
    <w:rsid w:val="009927E9"/>
    <w:rsid w:val="00992896"/>
    <w:rsid w:val="009928D0"/>
    <w:rsid w:val="00992E0D"/>
    <w:rsid w:val="00992F4A"/>
    <w:rsid w:val="009930FC"/>
    <w:rsid w:val="009936DE"/>
    <w:rsid w:val="00993809"/>
    <w:rsid w:val="009939A4"/>
    <w:rsid w:val="00993A83"/>
    <w:rsid w:val="00993C43"/>
    <w:rsid w:val="0099406D"/>
    <w:rsid w:val="00994204"/>
    <w:rsid w:val="00994550"/>
    <w:rsid w:val="00994AF8"/>
    <w:rsid w:val="00994EAA"/>
    <w:rsid w:val="00994FB8"/>
    <w:rsid w:val="0099511E"/>
    <w:rsid w:val="00995A7B"/>
    <w:rsid w:val="00995BEE"/>
    <w:rsid w:val="00995E89"/>
    <w:rsid w:val="00996217"/>
    <w:rsid w:val="0099650C"/>
    <w:rsid w:val="00996860"/>
    <w:rsid w:val="009977BF"/>
    <w:rsid w:val="009977C1"/>
    <w:rsid w:val="009A0025"/>
    <w:rsid w:val="009A059C"/>
    <w:rsid w:val="009A07D9"/>
    <w:rsid w:val="009A08E7"/>
    <w:rsid w:val="009A0CC4"/>
    <w:rsid w:val="009A0F5C"/>
    <w:rsid w:val="009A1563"/>
    <w:rsid w:val="009A1E2D"/>
    <w:rsid w:val="009A1EC0"/>
    <w:rsid w:val="009A2F64"/>
    <w:rsid w:val="009A2FA7"/>
    <w:rsid w:val="009A30EC"/>
    <w:rsid w:val="009A3238"/>
    <w:rsid w:val="009A32A2"/>
    <w:rsid w:val="009A3701"/>
    <w:rsid w:val="009A3B7D"/>
    <w:rsid w:val="009A3D81"/>
    <w:rsid w:val="009A3EDB"/>
    <w:rsid w:val="009A41FE"/>
    <w:rsid w:val="009A4B8E"/>
    <w:rsid w:val="009A5925"/>
    <w:rsid w:val="009A5A2A"/>
    <w:rsid w:val="009A5ADF"/>
    <w:rsid w:val="009A5CFD"/>
    <w:rsid w:val="009A5D4D"/>
    <w:rsid w:val="009A64D3"/>
    <w:rsid w:val="009A6E01"/>
    <w:rsid w:val="009A7610"/>
    <w:rsid w:val="009B02FE"/>
    <w:rsid w:val="009B040E"/>
    <w:rsid w:val="009B081C"/>
    <w:rsid w:val="009B13F9"/>
    <w:rsid w:val="009B151F"/>
    <w:rsid w:val="009B1573"/>
    <w:rsid w:val="009B15F6"/>
    <w:rsid w:val="009B21C5"/>
    <w:rsid w:val="009B22D7"/>
    <w:rsid w:val="009B22EC"/>
    <w:rsid w:val="009B26EE"/>
    <w:rsid w:val="009B2A75"/>
    <w:rsid w:val="009B2D04"/>
    <w:rsid w:val="009B2DC7"/>
    <w:rsid w:val="009B2E53"/>
    <w:rsid w:val="009B35E2"/>
    <w:rsid w:val="009B36F9"/>
    <w:rsid w:val="009B3DC8"/>
    <w:rsid w:val="009B3E42"/>
    <w:rsid w:val="009B40D7"/>
    <w:rsid w:val="009B46D7"/>
    <w:rsid w:val="009B491E"/>
    <w:rsid w:val="009B49C5"/>
    <w:rsid w:val="009B4EF3"/>
    <w:rsid w:val="009B4F19"/>
    <w:rsid w:val="009B4F85"/>
    <w:rsid w:val="009B599B"/>
    <w:rsid w:val="009B59FA"/>
    <w:rsid w:val="009B5A48"/>
    <w:rsid w:val="009B5C2B"/>
    <w:rsid w:val="009B5C4B"/>
    <w:rsid w:val="009B5F25"/>
    <w:rsid w:val="009B60EB"/>
    <w:rsid w:val="009B65AD"/>
    <w:rsid w:val="009B6EDB"/>
    <w:rsid w:val="009B711A"/>
    <w:rsid w:val="009B7BC1"/>
    <w:rsid w:val="009C0306"/>
    <w:rsid w:val="009C0427"/>
    <w:rsid w:val="009C0515"/>
    <w:rsid w:val="009C06FD"/>
    <w:rsid w:val="009C0903"/>
    <w:rsid w:val="009C0C3B"/>
    <w:rsid w:val="009C0E58"/>
    <w:rsid w:val="009C138B"/>
    <w:rsid w:val="009C141A"/>
    <w:rsid w:val="009C15CF"/>
    <w:rsid w:val="009C1849"/>
    <w:rsid w:val="009C1EA9"/>
    <w:rsid w:val="009C2208"/>
    <w:rsid w:val="009C2798"/>
    <w:rsid w:val="009C2E64"/>
    <w:rsid w:val="009C2FDE"/>
    <w:rsid w:val="009C2FFC"/>
    <w:rsid w:val="009C3B63"/>
    <w:rsid w:val="009C3BDA"/>
    <w:rsid w:val="009C3CB1"/>
    <w:rsid w:val="009C41B4"/>
    <w:rsid w:val="009C435F"/>
    <w:rsid w:val="009C43BF"/>
    <w:rsid w:val="009C4AA8"/>
    <w:rsid w:val="009C4BE3"/>
    <w:rsid w:val="009C4D19"/>
    <w:rsid w:val="009C53A7"/>
    <w:rsid w:val="009C5646"/>
    <w:rsid w:val="009C5918"/>
    <w:rsid w:val="009C66EF"/>
    <w:rsid w:val="009C67A5"/>
    <w:rsid w:val="009C6947"/>
    <w:rsid w:val="009C6C46"/>
    <w:rsid w:val="009C6E88"/>
    <w:rsid w:val="009C72B8"/>
    <w:rsid w:val="009C7941"/>
    <w:rsid w:val="009C7B09"/>
    <w:rsid w:val="009C7CEF"/>
    <w:rsid w:val="009C7D64"/>
    <w:rsid w:val="009D0319"/>
    <w:rsid w:val="009D05A3"/>
    <w:rsid w:val="009D05DA"/>
    <w:rsid w:val="009D083B"/>
    <w:rsid w:val="009D0889"/>
    <w:rsid w:val="009D0B36"/>
    <w:rsid w:val="009D0B5A"/>
    <w:rsid w:val="009D0F59"/>
    <w:rsid w:val="009D1068"/>
    <w:rsid w:val="009D108F"/>
    <w:rsid w:val="009D1B86"/>
    <w:rsid w:val="009D2294"/>
    <w:rsid w:val="009D2779"/>
    <w:rsid w:val="009D2BD6"/>
    <w:rsid w:val="009D30DE"/>
    <w:rsid w:val="009D371C"/>
    <w:rsid w:val="009D3AF4"/>
    <w:rsid w:val="009D3CA2"/>
    <w:rsid w:val="009D3D9A"/>
    <w:rsid w:val="009D41F7"/>
    <w:rsid w:val="009D43A2"/>
    <w:rsid w:val="009D4456"/>
    <w:rsid w:val="009D4937"/>
    <w:rsid w:val="009D4A5F"/>
    <w:rsid w:val="009D4B61"/>
    <w:rsid w:val="009D4D26"/>
    <w:rsid w:val="009D5014"/>
    <w:rsid w:val="009D57E8"/>
    <w:rsid w:val="009D5964"/>
    <w:rsid w:val="009D5B61"/>
    <w:rsid w:val="009D5ED1"/>
    <w:rsid w:val="009D60F7"/>
    <w:rsid w:val="009D62E9"/>
    <w:rsid w:val="009D665E"/>
    <w:rsid w:val="009D66D5"/>
    <w:rsid w:val="009D6D8D"/>
    <w:rsid w:val="009D78CA"/>
    <w:rsid w:val="009D7B86"/>
    <w:rsid w:val="009D7C81"/>
    <w:rsid w:val="009E0077"/>
    <w:rsid w:val="009E0A19"/>
    <w:rsid w:val="009E0A58"/>
    <w:rsid w:val="009E0BD5"/>
    <w:rsid w:val="009E0BFA"/>
    <w:rsid w:val="009E1258"/>
    <w:rsid w:val="009E15FD"/>
    <w:rsid w:val="009E1848"/>
    <w:rsid w:val="009E1A8C"/>
    <w:rsid w:val="009E284A"/>
    <w:rsid w:val="009E2AF6"/>
    <w:rsid w:val="009E3103"/>
    <w:rsid w:val="009E365A"/>
    <w:rsid w:val="009E375C"/>
    <w:rsid w:val="009E3AD9"/>
    <w:rsid w:val="009E40DA"/>
    <w:rsid w:val="009E43DE"/>
    <w:rsid w:val="009E4490"/>
    <w:rsid w:val="009E45C9"/>
    <w:rsid w:val="009E45CA"/>
    <w:rsid w:val="009E4B28"/>
    <w:rsid w:val="009E53AE"/>
    <w:rsid w:val="009E5919"/>
    <w:rsid w:val="009E59B8"/>
    <w:rsid w:val="009E5D6D"/>
    <w:rsid w:val="009E62F8"/>
    <w:rsid w:val="009E63C0"/>
    <w:rsid w:val="009E6559"/>
    <w:rsid w:val="009E6706"/>
    <w:rsid w:val="009E6A46"/>
    <w:rsid w:val="009E6B2C"/>
    <w:rsid w:val="009E6D31"/>
    <w:rsid w:val="009E6E7D"/>
    <w:rsid w:val="009E70E5"/>
    <w:rsid w:val="009E74CF"/>
    <w:rsid w:val="009E753B"/>
    <w:rsid w:val="009E757F"/>
    <w:rsid w:val="009E7E5F"/>
    <w:rsid w:val="009F0875"/>
    <w:rsid w:val="009F0976"/>
    <w:rsid w:val="009F0F82"/>
    <w:rsid w:val="009F164C"/>
    <w:rsid w:val="009F1CA5"/>
    <w:rsid w:val="009F1CD3"/>
    <w:rsid w:val="009F20DB"/>
    <w:rsid w:val="009F2760"/>
    <w:rsid w:val="009F2820"/>
    <w:rsid w:val="009F2C4C"/>
    <w:rsid w:val="009F2CB8"/>
    <w:rsid w:val="009F2E3E"/>
    <w:rsid w:val="009F36C7"/>
    <w:rsid w:val="009F3C22"/>
    <w:rsid w:val="009F3F9B"/>
    <w:rsid w:val="009F406E"/>
    <w:rsid w:val="009F4DA9"/>
    <w:rsid w:val="009F51E4"/>
    <w:rsid w:val="009F5939"/>
    <w:rsid w:val="009F5C81"/>
    <w:rsid w:val="009F5C9E"/>
    <w:rsid w:val="009F5CC7"/>
    <w:rsid w:val="009F5DD9"/>
    <w:rsid w:val="009F65BE"/>
    <w:rsid w:val="009F674D"/>
    <w:rsid w:val="009F6782"/>
    <w:rsid w:val="009F6BB9"/>
    <w:rsid w:val="009F6D77"/>
    <w:rsid w:val="009F7362"/>
    <w:rsid w:val="009F7869"/>
    <w:rsid w:val="009F79BC"/>
    <w:rsid w:val="009F79EB"/>
    <w:rsid w:val="009F7C48"/>
    <w:rsid w:val="009F7E9A"/>
    <w:rsid w:val="00A0003D"/>
    <w:rsid w:val="00A006E5"/>
    <w:rsid w:val="00A00CD8"/>
    <w:rsid w:val="00A00DF1"/>
    <w:rsid w:val="00A01194"/>
    <w:rsid w:val="00A01243"/>
    <w:rsid w:val="00A01DDC"/>
    <w:rsid w:val="00A025CE"/>
    <w:rsid w:val="00A02A13"/>
    <w:rsid w:val="00A02AD1"/>
    <w:rsid w:val="00A02D55"/>
    <w:rsid w:val="00A02DD3"/>
    <w:rsid w:val="00A0312C"/>
    <w:rsid w:val="00A0334E"/>
    <w:rsid w:val="00A03566"/>
    <w:rsid w:val="00A0380E"/>
    <w:rsid w:val="00A03928"/>
    <w:rsid w:val="00A03E02"/>
    <w:rsid w:val="00A03FF7"/>
    <w:rsid w:val="00A04195"/>
    <w:rsid w:val="00A04227"/>
    <w:rsid w:val="00A042C1"/>
    <w:rsid w:val="00A04415"/>
    <w:rsid w:val="00A044E2"/>
    <w:rsid w:val="00A0456E"/>
    <w:rsid w:val="00A0464B"/>
    <w:rsid w:val="00A05054"/>
    <w:rsid w:val="00A05202"/>
    <w:rsid w:val="00A0551F"/>
    <w:rsid w:val="00A05647"/>
    <w:rsid w:val="00A05C49"/>
    <w:rsid w:val="00A05E06"/>
    <w:rsid w:val="00A05F3D"/>
    <w:rsid w:val="00A06418"/>
    <w:rsid w:val="00A065EA"/>
    <w:rsid w:val="00A068F3"/>
    <w:rsid w:val="00A06B93"/>
    <w:rsid w:val="00A07037"/>
    <w:rsid w:val="00A073EC"/>
    <w:rsid w:val="00A07581"/>
    <w:rsid w:val="00A077BB"/>
    <w:rsid w:val="00A1048D"/>
    <w:rsid w:val="00A105B1"/>
    <w:rsid w:val="00A105F0"/>
    <w:rsid w:val="00A10749"/>
    <w:rsid w:val="00A10936"/>
    <w:rsid w:val="00A10BB1"/>
    <w:rsid w:val="00A1107D"/>
    <w:rsid w:val="00A115F6"/>
    <w:rsid w:val="00A1168E"/>
    <w:rsid w:val="00A11729"/>
    <w:rsid w:val="00A119DD"/>
    <w:rsid w:val="00A11AB5"/>
    <w:rsid w:val="00A11B96"/>
    <w:rsid w:val="00A11C65"/>
    <w:rsid w:val="00A11E35"/>
    <w:rsid w:val="00A11EDA"/>
    <w:rsid w:val="00A121E8"/>
    <w:rsid w:val="00A12368"/>
    <w:rsid w:val="00A1274B"/>
    <w:rsid w:val="00A12970"/>
    <w:rsid w:val="00A12AE7"/>
    <w:rsid w:val="00A13115"/>
    <w:rsid w:val="00A133F4"/>
    <w:rsid w:val="00A13513"/>
    <w:rsid w:val="00A136E0"/>
    <w:rsid w:val="00A137D2"/>
    <w:rsid w:val="00A14655"/>
    <w:rsid w:val="00A147D5"/>
    <w:rsid w:val="00A14950"/>
    <w:rsid w:val="00A14E61"/>
    <w:rsid w:val="00A15854"/>
    <w:rsid w:val="00A15EA0"/>
    <w:rsid w:val="00A15F5D"/>
    <w:rsid w:val="00A167DF"/>
    <w:rsid w:val="00A168D0"/>
    <w:rsid w:val="00A16B0C"/>
    <w:rsid w:val="00A17145"/>
    <w:rsid w:val="00A200F0"/>
    <w:rsid w:val="00A204EC"/>
    <w:rsid w:val="00A20566"/>
    <w:rsid w:val="00A209A2"/>
    <w:rsid w:val="00A20F14"/>
    <w:rsid w:val="00A21233"/>
    <w:rsid w:val="00A21458"/>
    <w:rsid w:val="00A21577"/>
    <w:rsid w:val="00A21A43"/>
    <w:rsid w:val="00A21B11"/>
    <w:rsid w:val="00A21C8B"/>
    <w:rsid w:val="00A21DCA"/>
    <w:rsid w:val="00A21EC1"/>
    <w:rsid w:val="00A223DE"/>
    <w:rsid w:val="00A226A2"/>
    <w:rsid w:val="00A2295D"/>
    <w:rsid w:val="00A22FBE"/>
    <w:rsid w:val="00A239A4"/>
    <w:rsid w:val="00A239B3"/>
    <w:rsid w:val="00A239B8"/>
    <w:rsid w:val="00A23A58"/>
    <w:rsid w:val="00A23E9D"/>
    <w:rsid w:val="00A240D1"/>
    <w:rsid w:val="00A248C5"/>
    <w:rsid w:val="00A24A33"/>
    <w:rsid w:val="00A24D45"/>
    <w:rsid w:val="00A24EB2"/>
    <w:rsid w:val="00A25140"/>
    <w:rsid w:val="00A252D5"/>
    <w:rsid w:val="00A2594A"/>
    <w:rsid w:val="00A25CEE"/>
    <w:rsid w:val="00A25DFB"/>
    <w:rsid w:val="00A26480"/>
    <w:rsid w:val="00A26CD8"/>
    <w:rsid w:val="00A26F82"/>
    <w:rsid w:val="00A2738D"/>
    <w:rsid w:val="00A274AA"/>
    <w:rsid w:val="00A2786B"/>
    <w:rsid w:val="00A27DA1"/>
    <w:rsid w:val="00A27E60"/>
    <w:rsid w:val="00A27FC4"/>
    <w:rsid w:val="00A304F5"/>
    <w:rsid w:val="00A305C5"/>
    <w:rsid w:val="00A30723"/>
    <w:rsid w:val="00A30EDE"/>
    <w:rsid w:val="00A31001"/>
    <w:rsid w:val="00A31031"/>
    <w:rsid w:val="00A3108A"/>
    <w:rsid w:val="00A314AD"/>
    <w:rsid w:val="00A31583"/>
    <w:rsid w:val="00A31A24"/>
    <w:rsid w:val="00A31AC2"/>
    <w:rsid w:val="00A31BCF"/>
    <w:rsid w:val="00A320F1"/>
    <w:rsid w:val="00A32337"/>
    <w:rsid w:val="00A33335"/>
    <w:rsid w:val="00A334AB"/>
    <w:rsid w:val="00A33528"/>
    <w:rsid w:val="00A3360D"/>
    <w:rsid w:val="00A33676"/>
    <w:rsid w:val="00A33A21"/>
    <w:rsid w:val="00A3413B"/>
    <w:rsid w:val="00A341C9"/>
    <w:rsid w:val="00A34683"/>
    <w:rsid w:val="00A34BBD"/>
    <w:rsid w:val="00A355DD"/>
    <w:rsid w:val="00A35630"/>
    <w:rsid w:val="00A357A8"/>
    <w:rsid w:val="00A3588D"/>
    <w:rsid w:val="00A36399"/>
    <w:rsid w:val="00A365ED"/>
    <w:rsid w:val="00A3686A"/>
    <w:rsid w:val="00A368BE"/>
    <w:rsid w:val="00A3695D"/>
    <w:rsid w:val="00A36F91"/>
    <w:rsid w:val="00A370DA"/>
    <w:rsid w:val="00A37317"/>
    <w:rsid w:val="00A3760D"/>
    <w:rsid w:val="00A37801"/>
    <w:rsid w:val="00A37802"/>
    <w:rsid w:val="00A379A5"/>
    <w:rsid w:val="00A37E9B"/>
    <w:rsid w:val="00A4007C"/>
    <w:rsid w:val="00A40199"/>
    <w:rsid w:val="00A402FC"/>
    <w:rsid w:val="00A40437"/>
    <w:rsid w:val="00A40512"/>
    <w:rsid w:val="00A406C3"/>
    <w:rsid w:val="00A4099C"/>
    <w:rsid w:val="00A40EB5"/>
    <w:rsid w:val="00A416A2"/>
    <w:rsid w:val="00A4191C"/>
    <w:rsid w:val="00A419A3"/>
    <w:rsid w:val="00A41F68"/>
    <w:rsid w:val="00A421FC"/>
    <w:rsid w:val="00A437C8"/>
    <w:rsid w:val="00A43923"/>
    <w:rsid w:val="00A43A1A"/>
    <w:rsid w:val="00A43B04"/>
    <w:rsid w:val="00A4410D"/>
    <w:rsid w:val="00A443E1"/>
    <w:rsid w:val="00A447C9"/>
    <w:rsid w:val="00A44894"/>
    <w:rsid w:val="00A45021"/>
    <w:rsid w:val="00A453E5"/>
    <w:rsid w:val="00A459D4"/>
    <w:rsid w:val="00A460D8"/>
    <w:rsid w:val="00A46498"/>
    <w:rsid w:val="00A4653B"/>
    <w:rsid w:val="00A46779"/>
    <w:rsid w:val="00A4708D"/>
    <w:rsid w:val="00A470A6"/>
    <w:rsid w:val="00A476DF"/>
    <w:rsid w:val="00A5006E"/>
    <w:rsid w:val="00A50213"/>
    <w:rsid w:val="00A50F04"/>
    <w:rsid w:val="00A51026"/>
    <w:rsid w:val="00A516FE"/>
    <w:rsid w:val="00A51B41"/>
    <w:rsid w:val="00A5233C"/>
    <w:rsid w:val="00A525A6"/>
    <w:rsid w:val="00A528D3"/>
    <w:rsid w:val="00A52A8C"/>
    <w:rsid w:val="00A52B86"/>
    <w:rsid w:val="00A5334B"/>
    <w:rsid w:val="00A53393"/>
    <w:rsid w:val="00A53855"/>
    <w:rsid w:val="00A54246"/>
    <w:rsid w:val="00A54831"/>
    <w:rsid w:val="00A5496A"/>
    <w:rsid w:val="00A54DF5"/>
    <w:rsid w:val="00A54E8F"/>
    <w:rsid w:val="00A54F0A"/>
    <w:rsid w:val="00A550C4"/>
    <w:rsid w:val="00A55504"/>
    <w:rsid w:val="00A5580C"/>
    <w:rsid w:val="00A55A06"/>
    <w:rsid w:val="00A55C19"/>
    <w:rsid w:val="00A560F4"/>
    <w:rsid w:val="00A561D1"/>
    <w:rsid w:val="00A564EA"/>
    <w:rsid w:val="00A566E2"/>
    <w:rsid w:val="00A56AD8"/>
    <w:rsid w:val="00A570DA"/>
    <w:rsid w:val="00A57256"/>
    <w:rsid w:val="00A57776"/>
    <w:rsid w:val="00A57EF9"/>
    <w:rsid w:val="00A601D6"/>
    <w:rsid w:val="00A60326"/>
    <w:rsid w:val="00A60422"/>
    <w:rsid w:val="00A60B22"/>
    <w:rsid w:val="00A60CFC"/>
    <w:rsid w:val="00A6102D"/>
    <w:rsid w:val="00A6103E"/>
    <w:rsid w:val="00A61836"/>
    <w:rsid w:val="00A6184D"/>
    <w:rsid w:val="00A61AFA"/>
    <w:rsid w:val="00A61C57"/>
    <w:rsid w:val="00A61DA2"/>
    <w:rsid w:val="00A61DDD"/>
    <w:rsid w:val="00A62042"/>
    <w:rsid w:val="00A62125"/>
    <w:rsid w:val="00A62221"/>
    <w:rsid w:val="00A62305"/>
    <w:rsid w:val="00A628CD"/>
    <w:rsid w:val="00A63264"/>
    <w:rsid w:val="00A635B3"/>
    <w:rsid w:val="00A63A40"/>
    <w:rsid w:val="00A63A67"/>
    <w:rsid w:val="00A63B63"/>
    <w:rsid w:val="00A63BEC"/>
    <w:rsid w:val="00A63DD2"/>
    <w:rsid w:val="00A6441E"/>
    <w:rsid w:val="00A6466F"/>
    <w:rsid w:val="00A646E9"/>
    <w:rsid w:val="00A6472E"/>
    <w:rsid w:val="00A64771"/>
    <w:rsid w:val="00A64C6E"/>
    <w:rsid w:val="00A64DCB"/>
    <w:rsid w:val="00A64E07"/>
    <w:rsid w:val="00A651CB"/>
    <w:rsid w:val="00A655AA"/>
    <w:rsid w:val="00A65669"/>
    <w:rsid w:val="00A65DF5"/>
    <w:rsid w:val="00A65E67"/>
    <w:rsid w:val="00A663C1"/>
    <w:rsid w:val="00A6697A"/>
    <w:rsid w:val="00A669DA"/>
    <w:rsid w:val="00A66A40"/>
    <w:rsid w:val="00A66A8E"/>
    <w:rsid w:val="00A6729C"/>
    <w:rsid w:val="00A6746B"/>
    <w:rsid w:val="00A6754B"/>
    <w:rsid w:val="00A67BCF"/>
    <w:rsid w:val="00A67EEB"/>
    <w:rsid w:val="00A7012B"/>
    <w:rsid w:val="00A705B0"/>
    <w:rsid w:val="00A706BD"/>
    <w:rsid w:val="00A70E12"/>
    <w:rsid w:val="00A70E38"/>
    <w:rsid w:val="00A71193"/>
    <w:rsid w:val="00A7122C"/>
    <w:rsid w:val="00A7142F"/>
    <w:rsid w:val="00A71637"/>
    <w:rsid w:val="00A717BF"/>
    <w:rsid w:val="00A718EF"/>
    <w:rsid w:val="00A71950"/>
    <w:rsid w:val="00A71BB5"/>
    <w:rsid w:val="00A7218A"/>
    <w:rsid w:val="00A7269D"/>
    <w:rsid w:val="00A72970"/>
    <w:rsid w:val="00A72C7F"/>
    <w:rsid w:val="00A72D06"/>
    <w:rsid w:val="00A72DCA"/>
    <w:rsid w:val="00A73104"/>
    <w:rsid w:val="00A731AA"/>
    <w:rsid w:val="00A7342C"/>
    <w:rsid w:val="00A736CD"/>
    <w:rsid w:val="00A73893"/>
    <w:rsid w:val="00A73C6D"/>
    <w:rsid w:val="00A73CC7"/>
    <w:rsid w:val="00A7451B"/>
    <w:rsid w:val="00A7468E"/>
    <w:rsid w:val="00A747A1"/>
    <w:rsid w:val="00A74970"/>
    <w:rsid w:val="00A74C27"/>
    <w:rsid w:val="00A74D89"/>
    <w:rsid w:val="00A750B1"/>
    <w:rsid w:val="00A751D9"/>
    <w:rsid w:val="00A75A4E"/>
    <w:rsid w:val="00A75BA8"/>
    <w:rsid w:val="00A760E0"/>
    <w:rsid w:val="00A764A5"/>
    <w:rsid w:val="00A7698F"/>
    <w:rsid w:val="00A76B47"/>
    <w:rsid w:val="00A76BBD"/>
    <w:rsid w:val="00A76D75"/>
    <w:rsid w:val="00A76DF7"/>
    <w:rsid w:val="00A80153"/>
    <w:rsid w:val="00A804C3"/>
    <w:rsid w:val="00A8084B"/>
    <w:rsid w:val="00A80A0B"/>
    <w:rsid w:val="00A80D48"/>
    <w:rsid w:val="00A81DDF"/>
    <w:rsid w:val="00A81FDF"/>
    <w:rsid w:val="00A820C0"/>
    <w:rsid w:val="00A8222E"/>
    <w:rsid w:val="00A82ADC"/>
    <w:rsid w:val="00A82E55"/>
    <w:rsid w:val="00A82EA1"/>
    <w:rsid w:val="00A8301A"/>
    <w:rsid w:val="00A833AA"/>
    <w:rsid w:val="00A834B6"/>
    <w:rsid w:val="00A83594"/>
    <w:rsid w:val="00A83618"/>
    <w:rsid w:val="00A836AA"/>
    <w:rsid w:val="00A836C1"/>
    <w:rsid w:val="00A83A44"/>
    <w:rsid w:val="00A83CDF"/>
    <w:rsid w:val="00A83D9A"/>
    <w:rsid w:val="00A8410F"/>
    <w:rsid w:val="00A84288"/>
    <w:rsid w:val="00A84901"/>
    <w:rsid w:val="00A84ADE"/>
    <w:rsid w:val="00A84BBD"/>
    <w:rsid w:val="00A84E96"/>
    <w:rsid w:val="00A84EA6"/>
    <w:rsid w:val="00A84FE1"/>
    <w:rsid w:val="00A85222"/>
    <w:rsid w:val="00A8528F"/>
    <w:rsid w:val="00A854F3"/>
    <w:rsid w:val="00A85555"/>
    <w:rsid w:val="00A86074"/>
    <w:rsid w:val="00A86129"/>
    <w:rsid w:val="00A8613B"/>
    <w:rsid w:val="00A861CE"/>
    <w:rsid w:val="00A8697E"/>
    <w:rsid w:val="00A86996"/>
    <w:rsid w:val="00A86A2C"/>
    <w:rsid w:val="00A86C15"/>
    <w:rsid w:val="00A87303"/>
    <w:rsid w:val="00A875F7"/>
    <w:rsid w:val="00A875FC"/>
    <w:rsid w:val="00A877CA"/>
    <w:rsid w:val="00A87965"/>
    <w:rsid w:val="00A87AB9"/>
    <w:rsid w:val="00A87AFF"/>
    <w:rsid w:val="00A90505"/>
    <w:rsid w:val="00A90DA8"/>
    <w:rsid w:val="00A91158"/>
    <w:rsid w:val="00A91398"/>
    <w:rsid w:val="00A9159A"/>
    <w:rsid w:val="00A9173D"/>
    <w:rsid w:val="00A91907"/>
    <w:rsid w:val="00A91954"/>
    <w:rsid w:val="00A91EBB"/>
    <w:rsid w:val="00A923D7"/>
    <w:rsid w:val="00A92850"/>
    <w:rsid w:val="00A92874"/>
    <w:rsid w:val="00A92C55"/>
    <w:rsid w:val="00A92D60"/>
    <w:rsid w:val="00A92F92"/>
    <w:rsid w:val="00A93245"/>
    <w:rsid w:val="00A93551"/>
    <w:rsid w:val="00A94497"/>
    <w:rsid w:val="00A94980"/>
    <w:rsid w:val="00A94FF4"/>
    <w:rsid w:val="00A95763"/>
    <w:rsid w:val="00A96194"/>
    <w:rsid w:val="00A9686C"/>
    <w:rsid w:val="00A96B85"/>
    <w:rsid w:val="00A96D94"/>
    <w:rsid w:val="00A97B1E"/>
    <w:rsid w:val="00A97CC6"/>
    <w:rsid w:val="00AA0132"/>
    <w:rsid w:val="00AA0AFA"/>
    <w:rsid w:val="00AA0C0E"/>
    <w:rsid w:val="00AA11FA"/>
    <w:rsid w:val="00AA1C2F"/>
    <w:rsid w:val="00AA208A"/>
    <w:rsid w:val="00AA2123"/>
    <w:rsid w:val="00AA21DA"/>
    <w:rsid w:val="00AA2BE8"/>
    <w:rsid w:val="00AA3260"/>
    <w:rsid w:val="00AA33D1"/>
    <w:rsid w:val="00AA342E"/>
    <w:rsid w:val="00AA371C"/>
    <w:rsid w:val="00AA37FD"/>
    <w:rsid w:val="00AA386D"/>
    <w:rsid w:val="00AA3940"/>
    <w:rsid w:val="00AA3B75"/>
    <w:rsid w:val="00AA3CE9"/>
    <w:rsid w:val="00AA3D80"/>
    <w:rsid w:val="00AA3F85"/>
    <w:rsid w:val="00AA411E"/>
    <w:rsid w:val="00AA41C9"/>
    <w:rsid w:val="00AA429C"/>
    <w:rsid w:val="00AA47E2"/>
    <w:rsid w:val="00AA4A80"/>
    <w:rsid w:val="00AA55EE"/>
    <w:rsid w:val="00AA5807"/>
    <w:rsid w:val="00AA5A4F"/>
    <w:rsid w:val="00AA5A9B"/>
    <w:rsid w:val="00AA5CBC"/>
    <w:rsid w:val="00AA60A3"/>
    <w:rsid w:val="00AA6440"/>
    <w:rsid w:val="00AA64DD"/>
    <w:rsid w:val="00AA6B0A"/>
    <w:rsid w:val="00AA6C9E"/>
    <w:rsid w:val="00AA6F74"/>
    <w:rsid w:val="00AA749E"/>
    <w:rsid w:val="00AA777B"/>
    <w:rsid w:val="00AA7875"/>
    <w:rsid w:val="00AA7A37"/>
    <w:rsid w:val="00AA7AC1"/>
    <w:rsid w:val="00AA7BD6"/>
    <w:rsid w:val="00AA7C92"/>
    <w:rsid w:val="00AA7E27"/>
    <w:rsid w:val="00AB0905"/>
    <w:rsid w:val="00AB095B"/>
    <w:rsid w:val="00AB1312"/>
    <w:rsid w:val="00AB169B"/>
    <w:rsid w:val="00AB1724"/>
    <w:rsid w:val="00AB1983"/>
    <w:rsid w:val="00AB2508"/>
    <w:rsid w:val="00AB25A8"/>
    <w:rsid w:val="00AB283D"/>
    <w:rsid w:val="00AB2953"/>
    <w:rsid w:val="00AB2EDD"/>
    <w:rsid w:val="00AB2F44"/>
    <w:rsid w:val="00AB3027"/>
    <w:rsid w:val="00AB32A4"/>
    <w:rsid w:val="00AB345C"/>
    <w:rsid w:val="00AB3559"/>
    <w:rsid w:val="00AB3695"/>
    <w:rsid w:val="00AB3D2C"/>
    <w:rsid w:val="00AB4059"/>
    <w:rsid w:val="00AB41B0"/>
    <w:rsid w:val="00AB45E1"/>
    <w:rsid w:val="00AB49B1"/>
    <w:rsid w:val="00AB49EB"/>
    <w:rsid w:val="00AB51FC"/>
    <w:rsid w:val="00AB52B9"/>
    <w:rsid w:val="00AB545F"/>
    <w:rsid w:val="00AB5497"/>
    <w:rsid w:val="00AB559F"/>
    <w:rsid w:val="00AB5614"/>
    <w:rsid w:val="00AB5815"/>
    <w:rsid w:val="00AB5CFB"/>
    <w:rsid w:val="00AB61DA"/>
    <w:rsid w:val="00AB6247"/>
    <w:rsid w:val="00AB625E"/>
    <w:rsid w:val="00AB69EA"/>
    <w:rsid w:val="00AB6B0C"/>
    <w:rsid w:val="00AB6C64"/>
    <w:rsid w:val="00AB6DE6"/>
    <w:rsid w:val="00AB6F0D"/>
    <w:rsid w:val="00AB6F45"/>
    <w:rsid w:val="00AB7211"/>
    <w:rsid w:val="00AB78B2"/>
    <w:rsid w:val="00AB7ED2"/>
    <w:rsid w:val="00AB7FD7"/>
    <w:rsid w:val="00AC0028"/>
    <w:rsid w:val="00AC06B4"/>
    <w:rsid w:val="00AC08B7"/>
    <w:rsid w:val="00AC0CD0"/>
    <w:rsid w:val="00AC18E4"/>
    <w:rsid w:val="00AC1E86"/>
    <w:rsid w:val="00AC1FC7"/>
    <w:rsid w:val="00AC2062"/>
    <w:rsid w:val="00AC2509"/>
    <w:rsid w:val="00AC28FB"/>
    <w:rsid w:val="00AC2E06"/>
    <w:rsid w:val="00AC30B8"/>
    <w:rsid w:val="00AC30EB"/>
    <w:rsid w:val="00AC3179"/>
    <w:rsid w:val="00AC333B"/>
    <w:rsid w:val="00AC335D"/>
    <w:rsid w:val="00AC3398"/>
    <w:rsid w:val="00AC3C9A"/>
    <w:rsid w:val="00AC4335"/>
    <w:rsid w:val="00AC4CA0"/>
    <w:rsid w:val="00AC4E87"/>
    <w:rsid w:val="00AC4FCB"/>
    <w:rsid w:val="00AC50CC"/>
    <w:rsid w:val="00AC50FC"/>
    <w:rsid w:val="00AC52BA"/>
    <w:rsid w:val="00AC545B"/>
    <w:rsid w:val="00AC5560"/>
    <w:rsid w:val="00AC5BD9"/>
    <w:rsid w:val="00AC631B"/>
    <w:rsid w:val="00AC63FF"/>
    <w:rsid w:val="00AC6412"/>
    <w:rsid w:val="00AC652F"/>
    <w:rsid w:val="00AC659D"/>
    <w:rsid w:val="00AC6ACD"/>
    <w:rsid w:val="00AC6BCB"/>
    <w:rsid w:val="00AC6C4F"/>
    <w:rsid w:val="00AC6C75"/>
    <w:rsid w:val="00AC6C7B"/>
    <w:rsid w:val="00AC73BC"/>
    <w:rsid w:val="00AC77E5"/>
    <w:rsid w:val="00AC7CBC"/>
    <w:rsid w:val="00AC7E2E"/>
    <w:rsid w:val="00AD014C"/>
    <w:rsid w:val="00AD0678"/>
    <w:rsid w:val="00AD06B0"/>
    <w:rsid w:val="00AD0CC6"/>
    <w:rsid w:val="00AD0D24"/>
    <w:rsid w:val="00AD12EC"/>
    <w:rsid w:val="00AD1408"/>
    <w:rsid w:val="00AD1525"/>
    <w:rsid w:val="00AD1569"/>
    <w:rsid w:val="00AD17ED"/>
    <w:rsid w:val="00AD1E5C"/>
    <w:rsid w:val="00AD1F11"/>
    <w:rsid w:val="00AD288A"/>
    <w:rsid w:val="00AD29CA"/>
    <w:rsid w:val="00AD2B4B"/>
    <w:rsid w:val="00AD2EFD"/>
    <w:rsid w:val="00AD3220"/>
    <w:rsid w:val="00AD37E5"/>
    <w:rsid w:val="00AD38AE"/>
    <w:rsid w:val="00AD38CC"/>
    <w:rsid w:val="00AD3FB1"/>
    <w:rsid w:val="00AD4235"/>
    <w:rsid w:val="00AD4335"/>
    <w:rsid w:val="00AD4A18"/>
    <w:rsid w:val="00AD4BEC"/>
    <w:rsid w:val="00AD4D30"/>
    <w:rsid w:val="00AD5722"/>
    <w:rsid w:val="00AD5896"/>
    <w:rsid w:val="00AD5BE7"/>
    <w:rsid w:val="00AD5D80"/>
    <w:rsid w:val="00AD5E92"/>
    <w:rsid w:val="00AD6284"/>
    <w:rsid w:val="00AD66DA"/>
    <w:rsid w:val="00AD6B78"/>
    <w:rsid w:val="00AD6BF0"/>
    <w:rsid w:val="00AD786F"/>
    <w:rsid w:val="00AD7ABF"/>
    <w:rsid w:val="00AD7CB7"/>
    <w:rsid w:val="00AD7E75"/>
    <w:rsid w:val="00AE0907"/>
    <w:rsid w:val="00AE0A16"/>
    <w:rsid w:val="00AE0ACF"/>
    <w:rsid w:val="00AE0CC3"/>
    <w:rsid w:val="00AE1E2E"/>
    <w:rsid w:val="00AE2495"/>
    <w:rsid w:val="00AE276D"/>
    <w:rsid w:val="00AE2F24"/>
    <w:rsid w:val="00AE2FAE"/>
    <w:rsid w:val="00AE2FD7"/>
    <w:rsid w:val="00AE3132"/>
    <w:rsid w:val="00AE3185"/>
    <w:rsid w:val="00AE319A"/>
    <w:rsid w:val="00AE37E6"/>
    <w:rsid w:val="00AE41D3"/>
    <w:rsid w:val="00AE487C"/>
    <w:rsid w:val="00AE4ED8"/>
    <w:rsid w:val="00AE5908"/>
    <w:rsid w:val="00AE5AED"/>
    <w:rsid w:val="00AE5B87"/>
    <w:rsid w:val="00AE5BB8"/>
    <w:rsid w:val="00AE5D2A"/>
    <w:rsid w:val="00AE6359"/>
    <w:rsid w:val="00AE6807"/>
    <w:rsid w:val="00AE6B73"/>
    <w:rsid w:val="00AE6EDA"/>
    <w:rsid w:val="00AE6F3A"/>
    <w:rsid w:val="00AE70D9"/>
    <w:rsid w:val="00AE7175"/>
    <w:rsid w:val="00AE72AD"/>
    <w:rsid w:val="00AE74F8"/>
    <w:rsid w:val="00AE7C54"/>
    <w:rsid w:val="00AE7D37"/>
    <w:rsid w:val="00AE7E07"/>
    <w:rsid w:val="00AF03D8"/>
    <w:rsid w:val="00AF0769"/>
    <w:rsid w:val="00AF0ACA"/>
    <w:rsid w:val="00AF13B4"/>
    <w:rsid w:val="00AF13ED"/>
    <w:rsid w:val="00AF1561"/>
    <w:rsid w:val="00AF161A"/>
    <w:rsid w:val="00AF166D"/>
    <w:rsid w:val="00AF16F0"/>
    <w:rsid w:val="00AF1B7A"/>
    <w:rsid w:val="00AF1B7D"/>
    <w:rsid w:val="00AF22E3"/>
    <w:rsid w:val="00AF2680"/>
    <w:rsid w:val="00AF2D6E"/>
    <w:rsid w:val="00AF2E29"/>
    <w:rsid w:val="00AF325D"/>
    <w:rsid w:val="00AF328B"/>
    <w:rsid w:val="00AF3408"/>
    <w:rsid w:val="00AF3429"/>
    <w:rsid w:val="00AF3745"/>
    <w:rsid w:val="00AF3A24"/>
    <w:rsid w:val="00AF3E4B"/>
    <w:rsid w:val="00AF4173"/>
    <w:rsid w:val="00AF4408"/>
    <w:rsid w:val="00AF4528"/>
    <w:rsid w:val="00AF49EE"/>
    <w:rsid w:val="00AF4F48"/>
    <w:rsid w:val="00AF5F92"/>
    <w:rsid w:val="00AF60A1"/>
    <w:rsid w:val="00AF6214"/>
    <w:rsid w:val="00AF6248"/>
    <w:rsid w:val="00AF6265"/>
    <w:rsid w:val="00AF6489"/>
    <w:rsid w:val="00AF6625"/>
    <w:rsid w:val="00AF67A8"/>
    <w:rsid w:val="00AF6A2E"/>
    <w:rsid w:val="00AF6A68"/>
    <w:rsid w:val="00AF6CD7"/>
    <w:rsid w:val="00AF6DF7"/>
    <w:rsid w:val="00AF6F31"/>
    <w:rsid w:val="00AF709F"/>
    <w:rsid w:val="00AF77A4"/>
    <w:rsid w:val="00AF7C7C"/>
    <w:rsid w:val="00B00354"/>
    <w:rsid w:val="00B005F1"/>
    <w:rsid w:val="00B007B1"/>
    <w:rsid w:val="00B00A7D"/>
    <w:rsid w:val="00B00AB8"/>
    <w:rsid w:val="00B01559"/>
    <w:rsid w:val="00B016D9"/>
    <w:rsid w:val="00B0180D"/>
    <w:rsid w:val="00B0183D"/>
    <w:rsid w:val="00B01ABB"/>
    <w:rsid w:val="00B01CB7"/>
    <w:rsid w:val="00B01DF8"/>
    <w:rsid w:val="00B01E55"/>
    <w:rsid w:val="00B02179"/>
    <w:rsid w:val="00B02562"/>
    <w:rsid w:val="00B0266B"/>
    <w:rsid w:val="00B0274B"/>
    <w:rsid w:val="00B027E3"/>
    <w:rsid w:val="00B02E5D"/>
    <w:rsid w:val="00B02FAB"/>
    <w:rsid w:val="00B03037"/>
    <w:rsid w:val="00B030FC"/>
    <w:rsid w:val="00B03721"/>
    <w:rsid w:val="00B03C28"/>
    <w:rsid w:val="00B03F73"/>
    <w:rsid w:val="00B0447C"/>
    <w:rsid w:val="00B04AB0"/>
    <w:rsid w:val="00B04C80"/>
    <w:rsid w:val="00B052B8"/>
    <w:rsid w:val="00B0598C"/>
    <w:rsid w:val="00B05BA4"/>
    <w:rsid w:val="00B05EE6"/>
    <w:rsid w:val="00B060FD"/>
    <w:rsid w:val="00B0624D"/>
    <w:rsid w:val="00B0673F"/>
    <w:rsid w:val="00B06749"/>
    <w:rsid w:val="00B06D30"/>
    <w:rsid w:val="00B0756A"/>
    <w:rsid w:val="00B0765F"/>
    <w:rsid w:val="00B07675"/>
    <w:rsid w:val="00B07B47"/>
    <w:rsid w:val="00B07D2B"/>
    <w:rsid w:val="00B07EDD"/>
    <w:rsid w:val="00B10708"/>
    <w:rsid w:val="00B108B9"/>
    <w:rsid w:val="00B10A1D"/>
    <w:rsid w:val="00B11188"/>
    <w:rsid w:val="00B113DA"/>
    <w:rsid w:val="00B117DD"/>
    <w:rsid w:val="00B11841"/>
    <w:rsid w:val="00B11969"/>
    <w:rsid w:val="00B119F0"/>
    <w:rsid w:val="00B12271"/>
    <w:rsid w:val="00B12397"/>
    <w:rsid w:val="00B1260A"/>
    <w:rsid w:val="00B1277E"/>
    <w:rsid w:val="00B12C0B"/>
    <w:rsid w:val="00B12E47"/>
    <w:rsid w:val="00B1302A"/>
    <w:rsid w:val="00B1330F"/>
    <w:rsid w:val="00B138C4"/>
    <w:rsid w:val="00B13FB6"/>
    <w:rsid w:val="00B14240"/>
    <w:rsid w:val="00B14709"/>
    <w:rsid w:val="00B1475A"/>
    <w:rsid w:val="00B14A5A"/>
    <w:rsid w:val="00B14C73"/>
    <w:rsid w:val="00B14CB5"/>
    <w:rsid w:val="00B14E3D"/>
    <w:rsid w:val="00B14F8C"/>
    <w:rsid w:val="00B154D6"/>
    <w:rsid w:val="00B15523"/>
    <w:rsid w:val="00B15B5F"/>
    <w:rsid w:val="00B164DB"/>
    <w:rsid w:val="00B166FC"/>
    <w:rsid w:val="00B16718"/>
    <w:rsid w:val="00B16746"/>
    <w:rsid w:val="00B167D0"/>
    <w:rsid w:val="00B16A14"/>
    <w:rsid w:val="00B1700A"/>
    <w:rsid w:val="00B173E1"/>
    <w:rsid w:val="00B175A2"/>
    <w:rsid w:val="00B1773D"/>
    <w:rsid w:val="00B177D3"/>
    <w:rsid w:val="00B178A7"/>
    <w:rsid w:val="00B17A25"/>
    <w:rsid w:val="00B2003F"/>
    <w:rsid w:val="00B201E2"/>
    <w:rsid w:val="00B20405"/>
    <w:rsid w:val="00B20792"/>
    <w:rsid w:val="00B20BB2"/>
    <w:rsid w:val="00B21117"/>
    <w:rsid w:val="00B2151A"/>
    <w:rsid w:val="00B21622"/>
    <w:rsid w:val="00B218C9"/>
    <w:rsid w:val="00B2266B"/>
    <w:rsid w:val="00B228B8"/>
    <w:rsid w:val="00B22939"/>
    <w:rsid w:val="00B22B46"/>
    <w:rsid w:val="00B22D93"/>
    <w:rsid w:val="00B22F79"/>
    <w:rsid w:val="00B23549"/>
    <w:rsid w:val="00B2362D"/>
    <w:rsid w:val="00B2366E"/>
    <w:rsid w:val="00B23908"/>
    <w:rsid w:val="00B2394A"/>
    <w:rsid w:val="00B23D17"/>
    <w:rsid w:val="00B23DA1"/>
    <w:rsid w:val="00B23F73"/>
    <w:rsid w:val="00B2486D"/>
    <w:rsid w:val="00B24E8F"/>
    <w:rsid w:val="00B25263"/>
    <w:rsid w:val="00B2569E"/>
    <w:rsid w:val="00B2573F"/>
    <w:rsid w:val="00B266C9"/>
    <w:rsid w:val="00B26AEA"/>
    <w:rsid w:val="00B26D73"/>
    <w:rsid w:val="00B27857"/>
    <w:rsid w:val="00B27AFC"/>
    <w:rsid w:val="00B3035F"/>
    <w:rsid w:val="00B3049D"/>
    <w:rsid w:val="00B304A7"/>
    <w:rsid w:val="00B30B65"/>
    <w:rsid w:val="00B30B8E"/>
    <w:rsid w:val="00B30CEA"/>
    <w:rsid w:val="00B31151"/>
    <w:rsid w:val="00B31647"/>
    <w:rsid w:val="00B317D9"/>
    <w:rsid w:val="00B319AA"/>
    <w:rsid w:val="00B319F6"/>
    <w:rsid w:val="00B3239C"/>
    <w:rsid w:val="00B32972"/>
    <w:rsid w:val="00B3297D"/>
    <w:rsid w:val="00B33265"/>
    <w:rsid w:val="00B33321"/>
    <w:rsid w:val="00B3352E"/>
    <w:rsid w:val="00B338BA"/>
    <w:rsid w:val="00B33DC7"/>
    <w:rsid w:val="00B347C3"/>
    <w:rsid w:val="00B34A5D"/>
    <w:rsid w:val="00B34AC2"/>
    <w:rsid w:val="00B34C4D"/>
    <w:rsid w:val="00B3514A"/>
    <w:rsid w:val="00B351C7"/>
    <w:rsid w:val="00B35457"/>
    <w:rsid w:val="00B3583C"/>
    <w:rsid w:val="00B35E6B"/>
    <w:rsid w:val="00B35F0A"/>
    <w:rsid w:val="00B360F5"/>
    <w:rsid w:val="00B36100"/>
    <w:rsid w:val="00B368F9"/>
    <w:rsid w:val="00B36A05"/>
    <w:rsid w:val="00B36A4D"/>
    <w:rsid w:val="00B36B60"/>
    <w:rsid w:val="00B37FE8"/>
    <w:rsid w:val="00B4028E"/>
    <w:rsid w:val="00B40432"/>
    <w:rsid w:val="00B40689"/>
    <w:rsid w:val="00B40761"/>
    <w:rsid w:val="00B40772"/>
    <w:rsid w:val="00B40892"/>
    <w:rsid w:val="00B414E2"/>
    <w:rsid w:val="00B4168F"/>
    <w:rsid w:val="00B4174E"/>
    <w:rsid w:val="00B41D01"/>
    <w:rsid w:val="00B4290C"/>
    <w:rsid w:val="00B42D61"/>
    <w:rsid w:val="00B42FF5"/>
    <w:rsid w:val="00B43037"/>
    <w:rsid w:val="00B432BF"/>
    <w:rsid w:val="00B43D2D"/>
    <w:rsid w:val="00B43D45"/>
    <w:rsid w:val="00B43DAB"/>
    <w:rsid w:val="00B4442A"/>
    <w:rsid w:val="00B44653"/>
    <w:rsid w:val="00B446DD"/>
    <w:rsid w:val="00B44718"/>
    <w:rsid w:val="00B4478D"/>
    <w:rsid w:val="00B4479E"/>
    <w:rsid w:val="00B44990"/>
    <w:rsid w:val="00B44BD6"/>
    <w:rsid w:val="00B44CDB"/>
    <w:rsid w:val="00B44FAC"/>
    <w:rsid w:val="00B45936"/>
    <w:rsid w:val="00B4595E"/>
    <w:rsid w:val="00B45F38"/>
    <w:rsid w:val="00B46D09"/>
    <w:rsid w:val="00B46F6B"/>
    <w:rsid w:val="00B47389"/>
    <w:rsid w:val="00B475FE"/>
    <w:rsid w:val="00B47615"/>
    <w:rsid w:val="00B47CDE"/>
    <w:rsid w:val="00B47ECA"/>
    <w:rsid w:val="00B47EF8"/>
    <w:rsid w:val="00B502D1"/>
    <w:rsid w:val="00B50FDD"/>
    <w:rsid w:val="00B5106F"/>
    <w:rsid w:val="00B510ED"/>
    <w:rsid w:val="00B519D1"/>
    <w:rsid w:val="00B51A73"/>
    <w:rsid w:val="00B51ABA"/>
    <w:rsid w:val="00B51B54"/>
    <w:rsid w:val="00B51CF1"/>
    <w:rsid w:val="00B51D0A"/>
    <w:rsid w:val="00B52174"/>
    <w:rsid w:val="00B52376"/>
    <w:rsid w:val="00B52485"/>
    <w:rsid w:val="00B52546"/>
    <w:rsid w:val="00B52F70"/>
    <w:rsid w:val="00B52FBC"/>
    <w:rsid w:val="00B531D5"/>
    <w:rsid w:val="00B53D09"/>
    <w:rsid w:val="00B53EBE"/>
    <w:rsid w:val="00B53F61"/>
    <w:rsid w:val="00B53F97"/>
    <w:rsid w:val="00B54067"/>
    <w:rsid w:val="00B54716"/>
    <w:rsid w:val="00B54D9D"/>
    <w:rsid w:val="00B554B4"/>
    <w:rsid w:val="00B55862"/>
    <w:rsid w:val="00B5590A"/>
    <w:rsid w:val="00B55B18"/>
    <w:rsid w:val="00B56131"/>
    <w:rsid w:val="00B56181"/>
    <w:rsid w:val="00B56598"/>
    <w:rsid w:val="00B565CC"/>
    <w:rsid w:val="00B56650"/>
    <w:rsid w:val="00B56688"/>
    <w:rsid w:val="00B56753"/>
    <w:rsid w:val="00B56A76"/>
    <w:rsid w:val="00B56C11"/>
    <w:rsid w:val="00B57046"/>
    <w:rsid w:val="00B5705F"/>
    <w:rsid w:val="00B57664"/>
    <w:rsid w:val="00B57BD5"/>
    <w:rsid w:val="00B600BC"/>
    <w:rsid w:val="00B60199"/>
    <w:rsid w:val="00B602A7"/>
    <w:rsid w:val="00B60814"/>
    <w:rsid w:val="00B60B1E"/>
    <w:rsid w:val="00B61524"/>
    <w:rsid w:val="00B615A0"/>
    <w:rsid w:val="00B61959"/>
    <w:rsid w:val="00B619B3"/>
    <w:rsid w:val="00B61DC2"/>
    <w:rsid w:val="00B61DFA"/>
    <w:rsid w:val="00B61E42"/>
    <w:rsid w:val="00B62F4C"/>
    <w:rsid w:val="00B62F70"/>
    <w:rsid w:val="00B630D2"/>
    <w:rsid w:val="00B63272"/>
    <w:rsid w:val="00B637C1"/>
    <w:rsid w:val="00B63EF4"/>
    <w:rsid w:val="00B64015"/>
    <w:rsid w:val="00B645C0"/>
    <w:rsid w:val="00B65311"/>
    <w:rsid w:val="00B655B5"/>
    <w:rsid w:val="00B6562F"/>
    <w:rsid w:val="00B6578B"/>
    <w:rsid w:val="00B65812"/>
    <w:rsid w:val="00B66069"/>
    <w:rsid w:val="00B66F41"/>
    <w:rsid w:val="00B671F1"/>
    <w:rsid w:val="00B6791E"/>
    <w:rsid w:val="00B67AC7"/>
    <w:rsid w:val="00B67B4C"/>
    <w:rsid w:val="00B67B6F"/>
    <w:rsid w:val="00B67DED"/>
    <w:rsid w:val="00B67F66"/>
    <w:rsid w:val="00B67FEB"/>
    <w:rsid w:val="00B70249"/>
    <w:rsid w:val="00B7091C"/>
    <w:rsid w:val="00B70979"/>
    <w:rsid w:val="00B70B7A"/>
    <w:rsid w:val="00B70C08"/>
    <w:rsid w:val="00B70C93"/>
    <w:rsid w:val="00B71040"/>
    <w:rsid w:val="00B711CD"/>
    <w:rsid w:val="00B71410"/>
    <w:rsid w:val="00B71A55"/>
    <w:rsid w:val="00B71F25"/>
    <w:rsid w:val="00B71F66"/>
    <w:rsid w:val="00B720F1"/>
    <w:rsid w:val="00B7221A"/>
    <w:rsid w:val="00B72379"/>
    <w:rsid w:val="00B7260F"/>
    <w:rsid w:val="00B727A9"/>
    <w:rsid w:val="00B72834"/>
    <w:rsid w:val="00B729D6"/>
    <w:rsid w:val="00B72DBD"/>
    <w:rsid w:val="00B72F86"/>
    <w:rsid w:val="00B7331F"/>
    <w:rsid w:val="00B73429"/>
    <w:rsid w:val="00B7363B"/>
    <w:rsid w:val="00B73B0B"/>
    <w:rsid w:val="00B73E3C"/>
    <w:rsid w:val="00B74433"/>
    <w:rsid w:val="00B74954"/>
    <w:rsid w:val="00B75218"/>
    <w:rsid w:val="00B75228"/>
    <w:rsid w:val="00B752AE"/>
    <w:rsid w:val="00B761AF"/>
    <w:rsid w:val="00B76235"/>
    <w:rsid w:val="00B76BE1"/>
    <w:rsid w:val="00B76DDC"/>
    <w:rsid w:val="00B77272"/>
    <w:rsid w:val="00B77277"/>
    <w:rsid w:val="00B77534"/>
    <w:rsid w:val="00B77893"/>
    <w:rsid w:val="00B77AFD"/>
    <w:rsid w:val="00B77C16"/>
    <w:rsid w:val="00B77C97"/>
    <w:rsid w:val="00B77D64"/>
    <w:rsid w:val="00B77EA6"/>
    <w:rsid w:val="00B80424"/>
    <w:rsid w:val="00B804F7"/>
    <w:rsid w:val="00B8065F"/>
    <w:rsid w:val="00B80FE1"/>
    <w:rsid w:val="00B810DC"/>
    <w:rsid w:val="00B813D9"/>
    <w:rsid w:val="00B81463"/>
    <w:rsid w:val="00B8157F"/>
    <w:rsid w:val="00B81A31"/>
    <w:rsid w:val="00B81B09"/>
    <w:rsid w:val="00B81DFE"/>
    <w:rsid w:val="00B8230B"/>
    <w:rsid w:val="00B82517"/>
    <w:rsid w:val="00B82A52"/>
    <w:rsid w:val="00B838A7"/>
    <w:rsid w:val="00B84224"/>
    <w:rsid w:val="00B84404"/>
    <w:rsid w:val="00B8488F"/>
    <w:rsid w:val="00B84CE7"/>
    <w:rsid w:val="00B85161"/>
    <w:rsid w:val="00B851D0"/>
    <w:rsid w:val="00B85B0A"/>
    <w:rsid w:val="00B85BD5"/>
    <w:rsid w:val="00B85E74"/>
    <w:rsid w:val="00B863C9"/>
    <w:rsid w:val="00B86714"/>
    <w:rsid w:val="00B86B30"/>
    <w:rsid w:val="00B86D89"/>
    <w:rsid w:val="00B86F1F"/>
    <w:rsid w:val="00B875F2"/>
    <w:rsid w:val="00B8791C"/>
    <w:rsid w:val="00B87A64"/>
    <w:rsid w:val="00B90090"/>
    <w:rsid w:val="00B901B5"/>
    <w:rsid w:val="00B9055A"/>
    <w:rsid w:val="00B90AAB"/>
    <w:rsid w:val="00B90D12"/>
    <w:rsid w:val="00B90F6C"/>
    <w:rsid w:val="00B90FDF"/>
    <w:rsid w:val="00B91555"/>
    <w:rsid w:val="00B918BC"/>
    <w:rsid w:val="00B91B47"/>
    <w:rsid w:val="00B91D75"/>
    <w:rsid w:val="00B922C8"/>
    <w:rsid w:val="00B9259D"/>
    <w:rsid w:val="00B929E4"/>
    <w:rsid w:val="00B93834"/>
    <w:rsid w:val="00B939F0"/>
    <w:rsid w:val="00B93C5F"/>
    <w:rsid w:val="00B93D47"/>
    <w:rsid w:val="00B94B8F"/>
    <w:rsid w:val="00B94E78"/>
    <w:rsid w:val="00B950A1"/>
    <w:rsid w:val="00B950B1"/>
    <w:rsid w:val="00B954C6"/>
    <w:rsid w:val="00B955F6"/>
    <w:rsid w:val="00B9571D"/>
    <w:rsid w:val="00B95CD2"/>
    <w:rsid w:val="00B95DF6"/>
    <w:rsid w:val="00B95EB4"/>
    <w:rsid w:val="00B95EF6"/>
    <w:rsid w:val="00B9690C"/>
    <w:rsid w:val="00B96B7A"/>
    <w:rsid w:val="00B96DE4"/>
    <w:rsid w:val="00B96F40"/>
    <w:rsid w:val="00B96FDD"/>
    <w:rsid w:val="00B97147"/>
    <w:rsid w:val="00B97244"/>
    <w:rsid w:val="00B9740B"/>
    <w:rsid w:val="00B979C2"/>
    <w:rsid w:val="00B97F6F"/>
    <w:rsid w:val="00BA0298"/>
    <w:rsid w:val="00BA02CC"/>
    <w:rsid w:val="00BA05B8"/>
    <w:rsid w:val="00BA077E"/>
    <w:rsid w:val="00BA0997"/>
    <w:rsid w:val="00BA0BED"/>
    <w:rsid w:val="00BA10EB"/>
    <w:rsid w:val="00BA12CA"/>
    <w:rsid w:val="00BA1325"/>
    <w:rsid w:val="00BA135A"/>
    <w:rsid w:val="00BA1558"/>
    <w:rsid w:val="00BA1633"/>
    <w:rsid w:val="00BA1AAB"/>
    <w:rsid w:val="00BA1BA0"/>
    <w:rsid w:val="00BA2232"/>
    <w:rsid w:val="00BA242C"/>
    <w:rsid w:val="00BA2BCF"/>
    <w:rsid w:val="00BA2DF6"/>
    <w:rsid w:val="00BA30A2"/>
    <w:rsid w:val="00BA30C8"/>
    <w:rsid w:val="00BA36D9"/>
    <w:rsid w:val="00BA3BD2"/>
    <w:rsid w:val="00BA40B6"/>
    <w:rsid w:val="00BA431E"/>
    <w:rsid w:val="00BA474B"/>
    <w:rsid w:val="00BA4852"/>
    <w:rsid w:val="00BA4B10"/>
    <w:rsid w:val="00BA4C61"/>
    <w:rsid w:val="00BA5120"/>
    <w:rsid w:val="00BA5402"/>
    <w:rsid w:val="00BA553A"/>
    <w:rsid w:val="00BA5CAA"/>
    <w:rsid w:val="00BA5CB7"/>
    <w:rsid w:val="00BA60EE"/>
    <w:rsid w:val="00BA6187"/>
    <w:rsid w:val="00BA66C9"/>
    <w:rsid w:val="00BA6A53"/>
    <w:rsid w:val="00BA6EF3"/>
    <w:rsid w:val="00BA74CD"/>
    <w:rsid w:val="00BA79EF"/>
    <w:rsid w:val="00BA7F9E"/>
    <w:rsid w:val="00BB00C5"/>
    <w:rsid w:val="00BB00CB"/>
    <w:rsid w:val="00BB1643"/>
    <w:rsid w:val="00BB1A96"/>
    <w:rsid w:val="00BB1C61"/>
    <w:rsid w:val="00BB220B"/>
    <w:rsid w:val="00BB2297"/>
    <w:rsid w:val="00BB229D"/>
    <w:rsid w:val="00BB26A0"/>
    <w:rsid w:val="00BB2A7E"/>
    <w:rsid w:val="00BB2D40"/>
    <w:rsid w:val="00BB30E7"/>
    <w:rsid w:val="00BB3170"/>
    <w:rsid w:val="00BB32B0"/>
    <w:rsid w:val="00BB376F"/>
    <w:rsid w:val="00BB390E"/>
    <w:rsid w:val="00BB401C"/>
    <w:rsid w:val="00BB47A3"/>
    <w:rsid w:val="00BB484F"/>
    <w:rsid w:val="00BB496F"/>
    <w:rsid w:val="00BB4F4D"/>
    <w:rsid w:val="00BB5103"/>
    <w:rsid w:val="00BB53A6"/>
    <w:rsid w:val="00BB556E"/>
    <w:rsid w:val="00BB5596"/>
    <w:rsid w:val="00BB597D"/>
    <w:rsid w:val="00BB6458"/>
    <w:rsid w:val="00BB69CA"/>
    <w:rsid w:val="00BB6A31"/>
    <w:rsid w:val="00BB6F40"/>
    <w:rsid w:val="00BB6FC9"/>
    <w:rsid w:val="00BB744D"/>
    <w:rsid w:val="00BB75AF"/>
    <w:rsid w:val="00BB7657"/>
    <w:rsid w:val="00BB778D"/>
    <w:rsid w:val="00BB7A6E"/>
    <w:rsid w:val="00BC00C9"/>
    <w:rsid w:val="00BC02F0"/>
    <w:rsid w:val="00BC08D8"/>
    <w:rsid w:val="00BC0D3C"/>
    <w:rsid w:val="00BC0E74"/>
    <w:rsid w:val="00BC173E"/>
    <w:rsid w:val="00BC175A"/>
    <w:rsid w:val="00BC1982"/>
    <w:rsid w:val="00BC24CB"/>
    <w:rsid w:val="00BC25E2"/>
    <w:rsid w:val="00BC2D4A"/>
    <w:rsid w:val="00BC2E7B"/>
    <w:rsid w:val="00BC2FF7"/>
    <w:rsid w:val="00BC32AB"/>
    <w:rsid w:val="00BC33B0"/>
    <w:rsid w:val="00BC3515"/>
    <w:rsid w:val="00BC352A"/>
    <w:rsid w:val="00BC374C"/>
    <w:rsid w:val="00BC3912"/>
    <w:rsid w:val="00BC3D2B"/>
    <w:rsid w:val="00BC3D7C"/>
    <w:rsid w:val="00BC40CC"/>
    <w:rsid w:val="00BC41B1"/>
    <w:rsid w:val="00BC423E"/>
    <w:rsid w:val="00BC42AD"/>
    <w:rsid w:val="00BC431D"/>
    <w:rsid w:val="00BC44CB"/>
    <w:rsid w:val="00BC45C3"/>
    <w:rsid w:val="00BC481B"/>
    <w:rsid w:val="00BC4905"/>
    <w:rsid w:val="00BC49CA"/>
    <w:rsid w:val="00BC5363"/>
    <w:rsid w:val="00BC5382"/>
    <w:rsid w:val="00BC591E"/>
    <w:rsid w:val="00BC5A06"/>
    <w:rsid w:val="00BC5A49"/>
    <w:rsid w:val="00BC5B27"/>
    <w:rsid w:val="00BC5CBE"/>
    <w:rsid w:val="00BC5D7A"/>
    <w:rsid w:val="00BC6031"/>
    <w:rsid w:val="00BC6275"/>
    <w:rsid w:val="00BC6502"/>
    <w:rsid w:val="00BC6918"/>
    <w:rsid w:val="00BC6E94"/>
    <w:rsid w:val="00BC6F05"/>
    <w:rsid w:val="00BC768C"/>
    <w:rsid w:val="00BC769B"/>
    <w:rsid w:val="00BC772F"/>
    <w:rsid w:val="00BC7750"/>
    <w:rsid w:val="00BC776A"/>
    <w:rsid w:val="00BC7833"/>
    <w:rsid w:val="00BC7896"/>
    <w:rsid w:val="00BD0448"/>
    <w:rsid w:val="00BD0C1C"/>
    <w:rsid w:val="00BD0F94"/>
    <w:rsid w:val="00BD11F2"/>
    <w:rsid w:val="00BD1429"/>
    <w:rsid w:val="00BD1A60"/>
    <w:rsid w:val="00BD1C73"/>
    <w:rsid w:val="00BD1EAF"/>
    <w:rsid w:val="00BD26ED"/>
    <w:rsid w:val="00BD2B4B"/>
    <w:rsid w:val="00BD2D63"/>
    <w:rsid w:val="00BD2DA6"/>
    <w:rsid w:val="00BD2E51"/>
    <w:rsid w:val="00BD3063"/>
    <w:rsid w:val="00BD3235"/>
    <w:rsid w:val="00BD33AD"/>
    <w:rsid w:val="00BD3AA7"/>
    <w:rsid w:val="00BD3BE3"/>
    <w:rsid w:val="00BD3D06"/>
    <w:rsid w:val="00BD44EE"/>
    <w:rsid w:val="00BD4784"/>
    <w:rsid w:val="00BD47F1"/>
    <w:rsid w:val="00BD5239"/>
    <w:rsid w:val="00BD569A"/>
    <w:rsid w:val="00BD585C"/>
    <w:rsid w:val="00BD58B0"/>
    <w:rsid w:val="00BD5DC7"/>
    <w:rsid w:val="00BD5FDC"/>
    <w:rsid w:val="00BD604D"/>
    <w:rsid w:val="00BD6271"/>
    <w:rsid w:val="00BD6352"/>
    <w:rsid w:val="00BD63C3"/>
    <w:rsid w:val="00BD64EB"/>
    <w:rsid w:val="00BD6633"/>
    <w:rsid w:val="00BD67AB"/>
    <w:rsid w:val="00BD6811"/>
    <w:rsid w:val="00BD6A24"/>
    <w:rsid w:val="00BD6AB9"/>
    <w:rsid w:val="00BD6C3B"/>
    <w:rsid w:val="00BD7434"/>
    <w:rsid w:val="00BD7484"/>
    <w:rsid w:val="00BD763C"/>
    <w:rsid w:val="00BE0695"/>
    <w:rsid w:val="00BE0AD8"/>
    <w:rsid w:val="00BE0BCE"/>
    <w:rsid w:val="00BE0CCE"/>
    <w:rsid w:val="00BE1116"/>
    <w:rsid w:val="00BE1341"/>
    <w:rsid w:val="00BE17AE"/>
    <w:rsid w:val="00BE229E"/>
    <w:rsid w:val="00BE2712"/>
    <w:rsid w:val="00BE2998"/>
    <w:rsid w:val="00BE2D73"/>
    <w:rsid w:val="00BE2EFD"/>
    <w:rsid w:val="00BE3888"/>
    <w:rsid w:val="00BE39B8"/>
    <w:rsid w:val="00BE3A73"/>
    <w:rsid w:val="00BE3B62"/>
    <w:rsid w:val="00BE3CB0"/>
    <w:rsid w:val="00BE3E48"/>
    <w:rsid w:val="00BE4DD9"/>
    <w:rsid w:val="00BE4EDD"/>
    <w:rsid w:val="00BE58B3"/>
    <w:rsid w:val="00BE626B"/>
    <w:rsid w:val="00BE6434"/>
    <w:rsid w:val="00BE65D7"/>
    <w:rsid w:val="00BE6735"/>
    <w:rsid w:val="00BE67AA"/>
    <w:rsid w:val="00BE6851"/>
    <w:rsid w:val="00BE6F68"/>
    <w:rsid w:val="00BE70D0"/>
    <w:rsid w:val="00BE719F"/>
    <w:rsid w:val="00BE76B4"/>
    <w:rsid w:val="00BE7ADA"/>
    <w:rsid w:val="00BE7F5A"/>
    <w:rsid w:val="00BF0440"/>
    <w:rsid w:val="00BF05BC"/>
    <w:rsid w:val="00BF089B"/>
    <w:rsid w:val="00BF0978"/>
    <w:rsid w:val="00BF13E7"/>
    <w:rsid w:val="00BF1533"/>
    <w:rsid w:val="00BF162A"/>
    <w:rsid w:val="00BF16CB"/>
    <w:rsid w:val="00BF1B63"/>
    <w:rsid w:val="00BF1DE2"/>
    <w:rsid w:val="00BF1EB2"/>
    <w:rsid w:val="00BF26F0"/>
    <w:rsid w:val="00BF2D72"/>
    <w:rsid w:val="00BF325B"/>
    <w:rsid w:val="00BF3711"/>
    <w:rsid w:val="00BF37E0"/>
    <w:rsid w:val="00BF3C0C"/>
    <w:rsid w:val="00BF3E46"/>
    <w:rsid w:val="00BF3E74"/>
    <w:rsid w:val="00BF3E8C"/>
    <w:rsid w:val="00BF3F4A"/>
    <w:rsid w:val="00BF3FFF"/>
    <w:rsid w:val="00BF43A5"/>
    <w:rsid w:val="00BF46B7"/>
    <w:rsid w:val="00BF47DF"/>
    <w:rsid w:val="00BF4A25"/>
    <w:rsid w:val="00BF4F22"/>
    <w:rsid w:val="00BF4FC6"/>
    <w:rsid w:val="00BF541B"/>
    <w:rsid w:val="00BF5764"/>
    <w:rsid w:val="00BF5C1D"/>
    <w:rsid w:val="00BF5C43"/>
    <w:rsid w:val="00BF5D6F"/>
    <w:rsid w:val="00BF63F9"/>
    <w:rsid w:val="00BF6AAC"/>
    <w:rsid w:val="00BF6D6A"/>
    <w:rsid w:val="00BF7040"/>
    <w:rsid w:val="00BF72B7"/>
    <w:rsid w:val="00BF7384"/>
    <w:rsid w:val="00BF775F"/>
    <w:rsid w:val="00BF7E78"/>
    <w:rsid w:val="00BF7F12"/>
    <w:rsid w:val="00C001ED"/>
    <w:rsid w:val="00C00353"/>
    <w:rsid w:val="00C0126D"/>
    <w:rsid w:val="00C01382"/>
    <w:rsid w:val="00C014EF"/>
    <w:rsid w:val="00C017FB"/>
    <w:rsid w:val="00C02840"/>
    <w:rsid w:val="00C028F7"/>
    <w:rsid w:val="00C028FA"/>
    <w:rsid w:val="00C02D6B"/>
    <w:rsid w:val="00C031E2"/>
    <w:rsid w:val="00C0326D"/>
    <w:rsid w:val="00C0378F"/>
    <w:rsid w:val="00C03971"/>
    <w:rsid w:val="00C03AC9"/>
    <w:rsid w:val="00C03B9B"/>
    <w:rsid w:val="00C03DDD"/>
    <w:rsid w:val="00C03F24"/>
    <w:rsid w:val="00C03F7D"/>
    <w:rsid w:val="00C03FD1"/>
    <w:rsid w:val="00C040AA"/>
    <w:rsid w:val="00C049E0"/>
    <w:rsid w:val="00C04C1C"/>
    <w:rsid w:val="00C04DF3"/>
    <w:rsid w:val="00C04E10"/>
    <w:rsid w:val="00C04ECC"/>
    <w:rsid w:val="00C0503C"/>
    <w:rsid w:val="00C051B9"/>
    <w:rsid w:val="00C0523A"/>
    <w:rsid w:val="00C05B72"/>
    <w:rsid w:val="00C05CE0"/>
    <w:rsid w:val="00C05EDC"/>
    <w:rsid w:val="00C062A3"/>
    <w:rsid w:val="00C0633B"/>
    <w:rsid w:val="00C064C6"/>
    <w:rsid w:val="00C0650D"/>
    <w:rsid w:val="00C065EA"/>
    <w:rsid w:val="00C066E0"/>
    <w:rsid w:val="00C067DD"/>
    <w:rsid w:val="00C06BA6"/>
    <w:rsid w:val="00C06F2A"/>
    <w:rsid w:val="00C07DB9"/>
    <w:rsid w:val="00C106AB"/>
    <w:rsid w:val="00C1071F"/>
    <w:rsid w:val="00C107AC"/>
    <w:rsid w:val="00C10A6C"/>
    <w:rsid w:val="00C10DFE"/>
    <w:rsid w:val="00C11135"/>
    <w:rsid w:val="00C1199B"/>
    <w:rsid w:val="00C11AB8"/>
    <w:rsid w:val="00C11AC9"/>
    <w:rsid w:val="00C11CCF"/>
    <w:rsid w:val="00C11D58"/>
    <w:rsid w:val="00C11E7E"/>
    <w:rsid w:val="00C121DF"/>
    <w:rsid w:val="00C1222B"/>
    <w:rsid w:val="00C127D6"/>
    <w:rsid w:val="00C128CB"/>
    <w:rsid w:val="00C12C66"/>
    <w:rsid w:val="00C12C7D"/>
    <w:rsid w:val="00C12E5C"/>
    <w:rsid w:val="00C12FA3"/>
    <w:rsid w:val="00C1302A"/>
    <w:rsid w:val="00C133AB"/>
    <w:rsid w:val="00C13498"/>
    <w:rsid w:val="00C1353F"/>
    <w:rsid w:val="00C13952"/>
    <w:rsid w:val="00C13A62"/>
    <w:rsid w:val="00C1424D"/>
    <w:rsid w:val="00C14E87"/>
    <w:rsid w:val="00C150C1"/>
    <w:rsid w:val="00C1519B"/>
    <w:rsid w:val="00C15426"/>
    <w:rsid w:val="00C15687"/>
    <w:rsid w:val="00C15B68"/>
    <w:rsid w:val="00C15DC1"/>
    <w:rsid w:val="00C168D5"/>
    <w:rsid w:val="00C16CF5"/>
    <w:rsid w:val="00C16EE2"/>
    <w:rsid w:val="00C171AB"/>
    <w:rsid w:val="00C17346"/>
    <w:rsid w:val="00C174DC"/>
    <w:rsid w:val="00C1755A"/>
    <w:rsid w:val="00C178A4"/>
    <w:rsid w:val="00C20346"/>
    <w:rsid w:val="00C20F93"/>
    <w:rsid w:val="00C21080"/>
    <w:rsid w:val="00C21404"/>
    <w:rsid w:val="00C214B2"/>
    <w:rsid w:val="00C218FE"/>
    <w:rsid w:val="00C21A24"/>
    <w:rsid w:val="00C21FB0"/>
    <w:rsid w:val="00C22074"/>
    <w:rsid w:val="00C220A7"/>
    <w:rsid w:val="00C225AB"/>
    <w:rsid w:val="00C2295C"/>
    <w:rsid w:val="00C229DA"/>
    <w:rsid w:val="00C22D5E"/>
    <w:rsid w:val="00C22EE6"/>
    <w:rsid w:val="00C23070"/>
    <w:rsid w:val="00C233C0"/>
    <w:rsid w:val="00C23539"/>
    <w:rsid w:val="00C237EA"/>
    <w:rsid w:val="00C23951"/>
    <w:rsid w:val="00C23D40"/>
    <w:rsid w:val="00C241B7"/>
    <w:rsid w:val="00C24637"/>
    <w:rsid w:val="00C248C3"/>
    <w:rsid w:val="00C2558D"/>
    <w:rsid w:val="00C25751"/>
    <w:rsid w:val="00C25A32"/>
    <w:rsid w:val="00C25E57"/>
    <w:rsid w:val="00C26824"/>
    <w:rsid w:val="00C26CCA"/>
    <w:rsid w:val="00C27971"/>
    <w:rsid w:val="00C27CFB"/>
    <w:rsid w:val="00C27FB4"/>
    <w:rsid w:val="00C301F9"/>
    <w:rsid w:val="00C30501"/>
    <w:rsid w:val="00C30904"/>
    <w:rsid w:val="00C30AB0"/>
    <w:rsid w:val="00C30B55"/>
    <w:rsid w:val="00C310F4"/>
    <w:rsid w:val="00C31199"/>
    <w:rsid w:val="00C313BC"/>
    <w:rsid w:val="00C3140E"/>
    <w:rsid w:val="00C315A0"/>
    <w:rsid w:val="00C31ACC"/>
    <w:rsid w:val="00C32184"/>
    <w:rsid w:val="00C324E2"/>
    <w:rsid w:val="00C32672"/>
    <w:rsid w:val="00C328A0"/>
    <w:rsid w:val="00C32CFF"/>
    <w:rsid w:val="00C337C3"/>
    <w:rsid w:val="00C33C13"/>
    <w:rsid w:val="00C343EA"/>
    <w:rsid w:val="00C345CF"/>
    <w:rsid w:val="00C34A62"/>
    <w:rsid w:val="00C34B41"/>
    <w:rsid w:val="00C3508D"/>
    <w:rsid w:val="00C351CA"/>
    <w:rsid w:val="00C3529D"/>
    <w:rsid w:val="00C352AB"/>
    <w:rsid w:val="00C3537D"/>
    <w:rsid w:val="00C3582D"/>
    <w:rsid w:val="00C358FB"/>
    <w:rsid w:val="00C361C4"/>
    <w:rsid w:val="00C3647F"/>
    <w:rsid w:val="00C36647"/>
    <w:rsid w:val="00C36C80"/>
    <w:rsid w:val="00C36E07"/>
    <w:rsid w:val="00C36FAE"/>
    <w:rsid w:val="00C3710D"/>
    <w:rsid w:val="00C3730C"/>
    <w:rsid w:val="00C379CB"/>
    <w:rsid w:val="00C4002D"/>
    <w:rsid w:val="00C40884"/>
    <w:rsid w:val="00C40E69"/>
    <w:rsid w:val="00C413CE"/>
    <w:rsid w:val="00C4160A"/>
    <w:rsid w:val="00C41962"/>
    <w:rsid w:val="00C41B46"/>
    <w:rsid w:val="00C41FE4"/>
    <w:rsid w:val="00C4243E"/>
    <w:rsid w:val="00C43349"/>
    <w:rsid w:val="00C43930"/>
    <w:rsid w:val="00C43F7F"/>
    <w:rsid w:val="00C43FC7"/>
    <w:rsid w:val="00C44137"/>
    <w:rsid w:val="00C447E7"/>
    <w:rsid w:val="00C44AF8"/>
    <w:rsid w:val="00C44C93"/>
    <w:rsid w:val="00C44C98"/>
    <w:rsid w:val="00C4534E"/>
    <w:rsid w:val="00C455DB"/>
    <w:rsid w:val="00C45A47"/>
    <w:rsid w:val="00C45CB8"/>
    <w:rsid w:val="00C45CBD"/>
    <w:rsid w:val="00C45D72"/>
    <w:rsid w:val="00C461B5"/>
    <w:rsid w:val="00C46252"/>
    <w:rsid w:val="00C465BB"/>
    <w:rsid w:val="00C4678D"/>
    <w:rsid w:val="00C468EE"/>
    <w:rsid w:val="00C471F6"/>
    <w:rsid w:val="00C477AE"/>
    <w:rsid w:val="00C47821"/>
    <w:rsid w:val="00C47870"/>
    <w:rsid w:val="00C478C6"/>
    <w:rsid w:val="00C478D9"/>
    <w:rsid w:val="00C47AC3"/>
    <w:rsid w:val="00C47D13"/>
    <w:rsid w:val="00C47DD7"/>
    <w:rsid w:val="00C503D7"/>
    <w:rsid w:val="00C507D2"/>
    <w:rsid w:val="00C50C85"/>
    <w:rsid w:val="00C5110D"/>
    <w:rsid w:val="00C5134A"/>
    <w:rsid w:val="00C51488"/>
    <w:rsid w:val="00C51607"/>
    <w:rsid w:val="00C51625"/>
    <w:rsid w:val="00C51950"/>
    <w:rsid w:val="00C51EB2"/>
    <w:rsid w:val="00C5285D"/>
    <w:rsid w:val="00C528B7"/>
    <w:rsid w:val="00C52DB7"/>
    <w:rsid w:val="00C53029"/>
    <w:rsid w:val="00C5354B"/>
    <w:rsid w:val="00C53A90"/>
    <w:rsid w:val="00C542DD"/>
    <w:rsid w:val="00C54AEE"/>
    <w:rsid w:val="00C55569"/>
    <w:rsid w:val="00C55697"/>
    <w:rsid w:val="00C557C7"/>
    <w:rsid w:val="00C55A8E"/>
    <w:rsid w:val="00C55AF0"/>
    <w:rsid w:val="00C55C5B"/>
    <w:rsid w:val="00C55EF1"/>
    <w:rsid w:val="00C56266"/>
    <w:rsid w:val="00C56360"/>
    <w:rsid w:val="00C563ED"/>
    <w:rsid w:val="00C566B2"/>
    <w:rsid w:val="00C56B5F"/>
    <w:rsid w:val="00C5754B"/>
    <w:rsid w:val="00C57914"/>
    <w:rsid w:val="00C57B90"/>
    <w:rsid w:val="00C6037C"/>
    <w:rsid w:val="00C60FE4"/>
    <w:rsid w:val="00C61236"/>
    <w:rsid w:val="00C614FB"/>
    <w:rsid w:val="00C6151D"/>
    <w:rsid w:val="00C615CD"/>
    <w:rsid w:val="00C61702"/>
    <w:rsid w:val="00C618D1"/>
    <w:rsid w:val="00C61EA9"/>
    <w:rsid w:val="00C62010"/>
    <w:rsid w:val="00C62864"/>
    <w:rsid w:val="00C62CBD"/>
    <w:rsid w:val="00C62DC8"/>
    <w:rsid w:val="00C62E4F"/>
    <w:rsid w:val="00C62E50"/>
    <w:rsid w:val="00C62FB4"/>
    <w:rsid w:val="00C63B76"/>
    <w:rsid w:val="00C63EBA"/>
    <w:rsid w:val="00C641E5"/>
    <w:rsid w:val="00C64277"/>
    <w:rsid w:val="00C648DB"/>
    <w:rsid w:val="00C650E2"/>
    <w:rsid w:val="00C65240"/>
    <w:rsid w:val="00C65445"/>
    <w:rsid w:val="00C656B0"/>
    <w:rsid w:val="00C658D2"/>
    <w:rsid w:val="00C65EA5"/>
    <w:rsid w:val="00C65F4A"/>
    <w:rsid w:val="00C66609"/>
    <w:rsid w:val="00C66A68"/>
    <w:rsid w:val="00C66CC8"/>
    <w:rsid w:val="00C66D9E"/>
    <w:rsid w:val="00C66DCA"/>
    <w:rsid w:val="00C6747F"/>
    <w:rsid w:val="00C67751"/>
    <w:rsid w:val="00C67BC3"/>
    <w:rsid w:val="00C67CF4"/>
    <w:rsid w:val="00C67DB8"/>
    <w:rsid w:val="00C70259"/>
    <w:rsid w:val="00C707B3"/>
    <w:rsid w:val="00C70CC0"/>
    <w:rsid w:val="00C70E7E"/>
    <w:rsid w:val="00C70EF8"/>
    <w:rsid w:val="00C710C0"/>
    <w:rsid w:val="00C7118F"/>
    <w:rsid w:val="00C711F3"/>
    <w:rsid w:val="00C7127E"/>
    <w:rsid w:val="00C716BC"/>
    <w:rsid w:val="00C717EF"/>
    <w:rsid w:val="00C720C2"/>
    <w:rsid w:val="00C726BF"/>
    <w:rsid w:val="00C7284F"/>
    <w:rsid w:val="00C72874"/>
    <w:rsid w:val="00C72A1C"/>
    <w:rsid w:val="00C72A4B"/>
    <w:rsid w:val="00C72D65"/>
    <w:rsid w:val="00C72EC9"/>
    <w:rsid w:val="00C72EDA"/>
    <w:rsid w:val="00C73040"/>
    <w:rsid w:val="00C7349E"/>
    <w:rsid w:val="00C73522"/>
    <w:rsid w:val="00C73B65"/>
    <w:rsid w:val="00C73ED7"/>
    <w:rsid w:val="00C73F41"/>
    <w:rsid w:val="00C73FA1"/>
    <w:rsid w:val="00C741B3"/>
    <w:rsid w:val="00C7433C"/>
    <w:rsid w:val="00C74343"/>
    <w:rsid w:val="00C744F2"/>
    <w:rsid w:val="00C74633"/>
    <w:rsid w:val="00C7467D"/>
    <w:rsid w:val="00C746BB"/>
    <w:rsid w:val="00C7482E"/>
    <w:rsid w:val="00C74912"/>
    <w:rsid w:val="00C74C43"/>
    <w:rsid w:val="00C74C5B"/>
    <w:rsid w:val="00C74DAE"/>
    <w:rsid w:val="00C74E2C"/>
    <w:rsid w:val="00C74E7C"/>
    <w:rsid w:val="00C750C9"/>
    <w:rsid w:val="00C75311"/>
    <w:rsid w:val="00C75658"/>
    <w:rsid w:val="00C7589D"/>
    <w:rsid w:val="00C75969"/>
    <w:rsid w:val="00C75A20"/>
    <w:rsid w:val="00C75B45"/>
    <w:rsid w:val="00C75FCA"/>
    <w:rsid w:val="00C76110"/>
    <w:rsid w:val="00C76782"/>
    <w:rsid w:val="00C76AA0"/>
    <w:rsid w:val="00C76C79"/>
    <w:rsid w:val="00C76CFE"/>
    <w:rsid w:val="00C77387"/>
    <w:rsid w:val="00C7770C"/>
    <w:rsid w:val="00C77735"/>
    <w:rsid w:val="00C77F6C"/>
    <w:rsid w:val="00C77F80"/>
    <w:rsid w:val="00C80002"/>
    <w:rsid w:val="00C803FB"/>
    <w:rsid w:val="00C806E5"/>
    <w:rsid w:val="00C8072F"/>
    <w:rsid w:val="00C8086E"/>
    <w:rsid w:val="00C809B1"/>
    <w:rsid w:val="00C80B43"/>
    <w:rsid w:val="00C80DE4"/>
    <w:rsid w:val="00C810EE"/>
    <w:rsid w:val="00C8134A"/>
    <w:rsid w:val="00C81959"/>
    <w:rsid w:val="00C81ACC"/>
    <w:rsid w:val="00C81DA7"/>
    <w:rsid w:val="00C82053"/>
    <w:rsid w:val="00C8205F"/>
    <w:rsid w:val="00C82179"/>
    <w:rsid w:val="00C824B9"/>
    <w:rsid w:val="00C825A7"/>
    <w:rsid w:val="00C82F60"/>
    <w:rsid w:val="00C82FED"/>
    <w:rsid w:val="00C8346C"/>
    <w:rsid w:val="00C83500"/>
    <w:rsid w:val="00C835AB"/>
    <w:rsid w:val="00C83787"/>
    <w:rsid w:val="00C83C72"/>
    <w:rsid w:val="00C841DB"/>
    <w:rsid w:val="00C8429A"/>
    <w:rsid w:val="00C846E3"/>
    <w:rsid w:val="00C847F5"/>
    <w:rsid w:val="00C84F06"/>
    <w:rsid w:val="00C84F29"/>
    <w:rsid w:val="00C850DC"/>
    <w:rsid w:val="00C853F9"/>
    <w:rsid w:val="00C855BB"/>
    <w:rsid w:val="00C85763"/>
    <w:rsid w:val="00C8592E"/>
    <w:rsid w:val="00C85C82"/>
    <w:rsid w:val="00C85D04"/>
    <w:rsid w:val="00C85D89"/>
    <w:rsid w:val="00C863C6"/>
    <w:rsid w:val="00C86B43"/>
    <w:rsid w:val="00C86D35"/>
    <w:rsid w:val="00C86D73"/>
    <w:rsid w:val="00C87474"/>
    <w:rsid w:val="00C87672"/>
    <w:rsid w:val="00C877DE"/>
    <w:rsid w:val="00C8783C"/>
    <w:rsid w:val="00C878D0"/>
    <w:rsid w:val="00C87A37"/>
    <w:rsid w:val="00C87BBE"/>
    <w:rsid w:val="00C87C90"/>
    <w:rsid w:val="00C87DE6"/>
    <w:rsid w:val="00C87F73"/>
    <w:rsid w:val="00C87FAD"/>
    <w:rsid w:val="00C903E0"/>
    <w:rsid w:val="00C90B16"/>
    <w:rsid w:val="00C90C4B"/>
    <w:rsid w:val="00C90F0B"/>
    <w:rsid w:val="00C90F62"/>
    <w:rsid w:val="00C9103C"/>
    <w:rsid w:val="00C91248"/>
    <w:rsid w:val="00C915BD"/>
    <w:rsid w:val="00C91DCD"/>
    <w:rsid w:val="00C91FA7"/>
    <w:rsid w:val="00C93763"/>
    <w:rsid w:val="00C93B35"/>
    <w:rsid w:val="00C93B86"/>
    <w:rsid w:val="00C93C8E"/>
    <w:rsid w:val="00C93D9F"/>
    <w:rsid w:val="00C94292"/>
    <w:rsid w:val="00C9460C"/>
    <w:rsid w:val="00C94F61"/>
    <w:rsid w:val="00C953C2"/>
    <w:rsid w:val="00C954BC"/>
    <w:rsid w:val="00C95E81"/>
    <w:rsid w:val="00C9602B"/>
    <w:rsid w:val="00C9619E"/>
    <w:rsid w:val="00C968DA"/>
    <w:rsid w:val="00C9703C"/>
    <w:rsid w:val="00C9729C"/>
    <w:rsid w:val="00C97854"/>
    <w:rsid w:val="00C979AF"/>
    <w:rsid w:val="00C97A3B"/>
    <w:rsid w:val="00C97DCF"/>
    <w:rsid w:val="00CA0C15"/>
    <w:rsid w:val="00CA10F7"/>
    <w:rsid w:val="00CA13D6"/>
    <w:rsid w:val="00CA155F"/>
    <w:rsid w:val="00CA1604"/>
    <w:rsid w:val="00CA173E"/>
    <w:rsid w:val="00CA1830"/>
    <w:rsid w:val="00CA21C6"/>
    <w:rsid w:val="00CA22F2"/>
    <w:rsid w:val="00CA237F"/>
    <w:rsid w:val="00CA2D78"/>
    <w:rsid w:val="00CA3030"/>
    <w:rsid w:val="00CA3331"/>
    <w:rsid w:val="00CA34C8"/>
    <w:rsid w:val="00CA3696"/>
    <w:rsid w:val="00CA3790"/>
    <w:rsid w:val="00CA39DE"/>
    <w:rsid w:val="00CA3B9D"/>
    <w:rsid w:val="00CA3C1D"/>
    <w:rsid w:val="00CA3C2D"/>
    <w:rsid w:val="00CA3CE7"/>
    <w:rsid w:val="00CA415F"/>
    <w:rsid w:val="00CA492C"/>
    <w:rsid w:val="00CA4A08"/>
    <w:rsid w:val="00CA54E0"/>
    <w:rsid w:val="00CA55C0"/>
    <w:rsid w:val="00CA577E"/>
    <w:rsid w:val="00CA5F65"/>
    <w:rsid w:val="00CA6070"/>
    <w:rsid w:val="00CA64C9"/>
    <w:rsid w:val="00CA6D7D"/>
    <w:rsid w:val="00CA74A4"/>
    <w:rsid w:val="00CA7AE7"/>
    <w:rsid w:val="00CA7D15"/>
    <w:rsid w:val="00CA7D2D"/>
    <w:rsid w:val="00CB000E"/>
    <w:rsid w:val="00CB0745"/>
    <w:rsid w:val="00CB0797"/>
    <w:rsid w:val="00CB0879"/>
    <w:rsid w:val="00CB08F9"/>
    <w:rsid w:val="00CB0902"/>
    <w:rsid w:val="00CB0DE4"/>
    <w:rsid w:val="00CB159D"/>
    <w:rsid w:val="00CB15A4"/>
    <w:rsid w:val="00CB16CC"/>
    <w:rsid w:val="00CB1752"/>
    <w:rsid w:val="00CB18AB"/>
    <w:rsid w:val="00CB18BB"/>
    <w:rsid w:val="00CB196C"/>
    <w:rsid w:val="00CB1FBF"/>
    <w:rsid w:val="00CB1FE2"/>
    <w:rsid w:val="00CB2001"/>
    <w:rsid w:val="00CB2153"/>
    <w:rsid w:val="00CB2161"/>
    <w:rsid w:val="00CB21AB"/>
    <w:rsid w:val="00CB2912"/>
    <w:rsid w:val="00CB2E78"/>
    <w:rsid w:val="00CB2E7A"/>
    <w:rsid w:val="00CB2E7D"/>
    <w:rsid w:val="00CB2F30"/>
    <w:rsid w:val="00CB30E4"/>
    <w:rsid w:val="00CB348B"/>
    <w:rsid w:val="00CB351A"/>
    <w:rsid w:val="00CB3CD2"/>
    <w:rsid w:val="00CB3EB0"/>
    <w:rsid w:val="00CB4592"/>
    <w:rsid w:val="00CB4B98"/>
    <w:rsid w:val="00CB4DE6"/>
    <w:rsid w:val="00CB4EC2"/>
    <w:rsid w:val="00CB4FA4"/>
    <w:rsid w:val="00CB526E"/>
    <w:rsid w:val="00CB5D33"/>
    <w:rsid w:val="00CB5E55"/>
    <w:rsid w:val="00CB5F26"/>
    <w:rsid w:val="00CB642C"/>
    <w:rsid w:val="00CB6DA6"/>
    <w:rsid w:val="00CB6FAA"/>
    <w:rsid w:val="00CB7485"/>
    <w:rsid w:val="00CB7B3F"/>
    <w:rsid w:val="00CB7B81"/>
    <w:rsid w:val="00CB7C53"/>
    <w:rsid w:val="00CB7CFB"/>
    <w:rsid w:val="00CB7D80"/>
    <w:rsid w:val="00CC0312"/>
    <w:rsid w:val="00CC0635"/>
    <w:rsid w:val="00CC06EA"/>
    <w:rsid w:val="00CC0ADA"/>
    <w:rsid w:val="00CC0E30"/>
    <w:rsid w:val="00CC145C"/>
    <w:rsid w:val="00CC16C0"/>
    <w:rsid w:val="00CC1ABD"/>
    <w:rsid w:val="00CC1ACE"/>
    <w:rsid w:val="00CC1CB4"/>
    <w:rsid w:val="00CC1CC0"/>
    <w:rsid w:val="00CC2053"/>
    <w:rsid w:val="00CC29E4"/>
    <w:rsid w:val="00CC30A0"/>
    <w:rsid w:val="00CC3892"/>
    <w:rsid w:val="00CC3C21"/>
    <w:rsid w:val="00CC3D39"/>
    <w:rsid w:val="00CC4027"/>
    <w:rsid w:val="00CC4235"/>
    <w:rsid w:val="00CC453E"/>
    <w:rsid w:val="00CC45AD"/>
    <w:rsid w:val="00CC4621"/>
    <w:rsid w:val="00CC475A"/>
    <w:rsid w:val="00CC4767"/>
    <w:rsid w:val="00CC47A0"/>
    <w:rsid w:val="00CC499D"/>
    <w:rsid w:val="00CC4AA2"/>
    <w:rsid w:val="00CC4CBB"/>
    <w:rsid w:val="00CC4D6E"/>
    <w:rsid w:val="00CC4FE0"/>
    <w:rsid w:val="00CC5236"/>
    <w:rsid w:val="00CC549E"/>
    <w:rsid w:val="00CC5680"/>
    <w:rsid w:val="00CC5929"/>
    <w:rsid w:val="00CC5A6A"/>
    <w:rsid w:val="00CC5F00"/>
    <w:rsid w:val="00CC6080"/>
    <w:rsid w:val="00CC6425"/>
    <w:rsid w:val="00CC64F7"/>
    <w:rsid w:val="00CC7C47"/>
    <w:rsid w:val="00CC7EBC"/>
    <w:rsid w:val="00CD00B3"/>
    <w:rsid w:val="00CD0124"/>
    <w:rsid w:val="00CD0D0D"/>
    <w:rsid w:val="00CD0D8E"/>
    <w:rsid w:val="00CD1470"/>
    <w:rsid w:val="00CD170C"/>
    <w:rsid w:val="00CD1881"/>
    <w:rsid w:val="00CD1F05"/>
    <w:rsid w:val="00CD21C2"/>
    <w:rsid w:val="00CD25D4"/>
    <w:rsid w:val="00CD283E"/>
    <w:rsid w:val="00CD312F"/>
    <w:rsid w:val="00CD313E"/>
    <w:rsid w:val="00CD34D6"/>
    <w:rsid w:val="00CD3551"/>
    <w:rsid w:val="00CD356A"/>
    <w:rsid w:val="00CD3592"/>
    <w:rsid w:val="00CD3A60"/>
    <w:rsid w:val="00CD3C03"/>
    <w:rsid w:val="00CD3CAB"/>
    <w:rsid w:val="00CD3DB9"/>
    <w:rsid w:val="00CD3E62"/>
    <w:rsid w:val="00CD3FF2"/>
    <w:rsid w:val="00CD47EF"/>
    <w:rsid w:val="00CD496F"/>
    <w:rsid w:val="00CD49FA"/>
    <w:rsid w:val="00CD4D59"/>
    <w:rsid w:val="00CD5548"/>
    <w:rsid w:val="00CD5703"/>
    <w:rsid w:val="00CD597F"/>
    <w:rsid w:val="00CD5CED"/>
    <w:rsid w:val="00CD655D"/>
    <w:rsid w:val="00CD65BD"/>
    <w:rsid w:val="00CD6620"/>
    <w:rsid w:val="00CD668C"/>
    <w:rsid w:val="00CD6B54"/>
    <w:rsid w:val="00CD6D84"/>
    <w:rsid w:val="00CD6E8E"/>
    <w:rsid w:val="00CD6FF3"/>
    <w:rsid w:val="00CD7343"/>
    <w:rsid w:val="00CE0275"/>
    <w:rsid w:val="00CE07AE"/>
    <w:rsid w:val="00CE09AE"/>
    <w:rsid w:val="00CE0DBE"/>
    <w:rsid w:val="00CE1884"/>
    <w:rsid w:val="00CE1CE7"/>
    <w:rsid w:val="00CE1FCF"/>
    <w:rsid w:val="00CE2529"/>
    <w:rsid w:val="00CE27D8"/>
    <w:rsid w:val="00CE29AD"/>
    <w:rsid w:val="00CE2B71"/>
    <w:rsid w:val="00CE2D1C"/>
    <w:rsid w:val="00CE38AD"/>
    <w:rsid w:val="00CE3CED"/>
    <w:rsid w:val="00CE4236"/>
    <w:rsid w:val="00CE48A4"/>
    <w:rsid w:val="00CE48C4"/>
    <w:rsid w:val="00CE49F4"/>
    <w:rsid w:val="00CE4A03"/>
    <w:rsid w:val="00CE539B"/>
    <w:rsid w:val="00CE58FE"/>
    <w:rsid w:val="00CE5973"/>
    <w:rsid w:val="00CE5CD2"/>
    <w:rsid w:val="00CE5D9A"/>
    <w:rsid w:val="00CE5F52"/>
    <w:rsid w:val="00CE627C"/>
    <w:rsid w:val="00CE66C0"/>
    <w:rsid w:val="00CE6883"/>
    <w:rsid w:val="00CE71A3"/>
    <w:rsid w:val="00CE7405"/>
    <w:rsid w:val="00CE798B"/>
    <w:rsid w:val="00CE7C4B"/>
    <w:rsid w:val="00CE7D55"/>
    <w:rsid w:val="00CE7F4F"/>
    <w:rsid w:val="00CF064F"/>
    <w:rsid w:val="00CF081D"/>
    <w:rsid w:val="00CF0AF5"/>
    <w:rsid w:val="00CF0B07"/>
    <w:rsid w:val="00CF109E"/>
    <w:rsid w:val="00CF10F1"/>
    <w:rsid w:val="00CF1246"/>
    <w:rsid w:val="00CF13DC"/>
    <w:rsid w:val="00CF1EC2"/>
    <w:rsid w:val="00CF228C"/>
    <w:rsid w:val="00CF2337"/>
    <w:rsid w:val="00CF24A8"/>
    <w:rsid w:val="00CF27C9"/>
    <w:rsid w:val="00CF2B36"/>
    <w:rsid w:val="00CF2EC2"/>
    <w:rsid w:val="00CF2F2D"/>
    <w:rsid w:val="00CF317A"/>
    <w:rsid w:val="00CF340C"/>
    <w:rsid w:val="00CF3631"/>
    <w:rsid w:val="00CF396E"/>
    <w:rsid w:val="00CF3EF1"/>
    <w:rsid w:val="00CF3F23"/>
    <w:rsid w:val="00CF3FA5"/>
    <w:rsid w:val="00CF4480"/>
    <w:rsid w:val="00CF44B0"/>
    <w:rsid w:val="00CF4E44"/>
    <w:rsid w:val="00CF4F62"/>
    <w:rsid w:val="00CF5A4E"/>
    <w:rsid w:val="00CF5A98"/>
    <w:rsid w:val="00CF5D0E"/>
    <w:rsid w:val="00CF6029"/>
    <w:rsid w:val="00CF61FE"/>
    <w:rsid w:val="00CF633E"/>
    <w:rsid w:val="00CF63FB"/>
    <w:rsid w:val="00CF6EE0"/>
    <w:rsid w:val="00CF6FF4"/>
    <w:rsid w:val="00CF6FFA"/>
    <w:rsid w:val="00CF7498"/>
    <w:rsid w:val="00CF797E"/>
    <w:rsid w:val="00CF7FDA"/>
    <w:rsid w:val="00D001A4"/>
    <w:rsid w:val="00D0035D"/>
    <w:rsid w:val="00D00F57"/>
    <w:rsid w:val="00D00F7C"/>
    <w:rsid w:val="00D016B6"/>
    <w:rsid w:val="00D016C8"/>
    <w:rsid w:val="00D01A7C"/>
    <w:rsid w:val="00D022CD"/>
    <w:rsid w:val="00D02362"/>
    <w:rsid w:val="00D02424"/>
    <w:rsid w:val="00D0247F"/>
    <w:rsid w:val="00D0286B"/>
    <w:rsid w:val="00D02B1C"/>
    <w:rsid w:val="00D03061"/>
    <w:rsid w:val="00D03891"/>
    <w:rsid w:val="00D039CD"/>
    <w:rsid w:val="00D03DC5"/>
    <w:rsid w:val="00D04106"/>
    <w:rsid w:val="00D0438F"/>
    <w:rsid w:val="00D04726"/>
    <w:rsid w:val="00D04C77"/>
    <w:rsid w:val="00D04EFD"/>
    <w:rsid w:val="00D04FD0"/>
    <w:rsid w:val="00D05143"/>
    <w:rsid w:val="00D053FA"/>
    <w:rsid w:val="00D05619"/>
    <w:rsid w:val="00D05902"/>
    <w:rsid w:val="00D05A90"/>
    <w:rsid w:val="00D05A91"/>
    <w:rsid w:val="00D05B14"/>
    <w:rsid w:val="00D05D2E"/>
    <w:rsid w:val="00D067EF"/>
    <w:rsid w:val="00D068A8"/>
    <w:rsid w:val="00D06C61"/>
    <w:rsid w:val="00D06EF2"/>
    <w:rsid w:val="00D0764F"/>
    <w:rsid w:val="00D078E2"/>
    <w:rsid w:val="00D07BBA"/>
    <w:rsid w:val="00D07BFE"/>
    <w:rsid w:val="00D07E6A"/>
    <w:rsid w:val="00D10315"/>
    <w:rsid w:val="00D1052B"/>
    <w:rsid w:val="00D10A03"/>
    <w:rsid w:val="00D10D39"/>
    <w:rsid w:val="00D1199D"/>
    <w:rsid w:val="00D11A98"/>
    <w:rsid w:val="00D11E37"/>
    <w:rsid w:val="00D11E88"/>
    <w:rsid w:val="00D11F4A"/>
    <w:rsid w:val="00D1228D"/>
    <w:rsid w:val="00D12670"/>
    <w:rsid w:val="00D1292B"/>
    <w:rsid w:val="00D12AAD"/>
    <w:rsid w:val="00D12C31"/>
    <w:rsid w:val="00D130F0"/>
    <w:rsid w:val="00D133B7"/>
    <w:rsid w:val="00D136DB"/>
    <w:rsid w:val="00D1399A"/>
    <w:rsid w:val="00D13A07"/>
    <w:rsid w:val="00D13ADE"/>
    <w:rsid w:val="00D141B7"/>
    <w:rsid w:val="00D14C6D"/>
    <w:rsid w:val="00D14CB8"/>
    <w:rsid w:val="00D15C46"/>
    <w:rsid w:val="00D15CB9"/>
    <w:rsid w:val="00D161BD"/>
    <w:rsid w:val="00D1636E"/>
    <w:rsid w:val="00D1667D"/>
    <w:rsid w:val="00D168F7"/>
    <w:rsid w:val="00D1694E"/>
    <w:rsid w:val="00D16D18"/>
    <w:rsid w:val="00D17276"/>
    <w:rsid w:val="00D1776F"/>
    <w:rsid w:val="00D178D5"/>
    <w:rsid w:val="00D17902"/>
    <w:rsid w:val="00D17D15"/>
    <w:rsid w:val="00D17D74"/>
    <w:rsid w:val="00D17E85"/>
    <w:rsid w:val="00D202BB"/>
    <w:rsid w:val="00D202BC"/>
    <w:rsid w:val="00D20680"/>
    <w:rsid w:val="00D20896"/>
    <w:rsid w:val="00D20BC1"/>
    <w:rsid w:val="00D21124"/>
    <w:rsid w:val="00D21332"/>
    <w:rsid w:val="00D22236"/>
    <w:rsid w:val="00D22752"/>
    <w:rsid w:val="00D22F60"/>
    <w:rsid w:val="00D2355B"/>
    <w:rsid w:val="00D23B9C"/>
    <w:rsid w:val="00D23FFD"/>
    <w:rsid w:val="00D240E3"/>
    <w:rsid w:val="00D241E3"/>
    <w:rsid w:val="00D247CA"/>
    <w:rsid w:val="00D248B9"/>
    <w:rsid w:val="00D248F4"/>
    <w:rsid w:val="00D24A67"/>
    <w:rsid w:val="00D24B47"/>
    <w:rsid w:val="00D24CF4"/>
    <w:rsid w:val="00D24E28"/>
    <w:rsid w:val="00D24FD2"/>
    <w:rsid w:val="00D252F4"/>
    <w:rsid w:val="00D259A2"/>
    <w:rsid w:val="00D25F9F"/>
    <w:rsid w:val="00D2611B"/>
    <w:rsid w:val="00D2681A"/>
    <w:rsid w:val="00D2698E"/>
    <w:rsid w:val="00D26F01"/>
    <w:rsid w:val="00D2752F"/>
    <w:rsid w:val="00D275D9"/>
    <w:rsid w:val="00D302DA"/>
    <w:rsid w:val="00D30309"/>
    <w:rsid w:val="00D30340"/>
    <w:rsid w:val="00D30493"/>
    <w:rsid w:val="00D30A70"/>
    <w:rsid w:val="00D30B2F"/>
    <w:rsid w:val="00D30C20"/>
    <w:rsid w:val="00D30C84"/>
    <w:rsid w:val="00D30D07"/>
    <w:rsid w:val="00D31200"/>
    <w:rsid w:val="00D31683"/>
    <w:rsid w:val="00D317A6"/>
    <w:rsid w:val="00D317CD"/>
    <w:rsid w:val="00D319F6"/>
    <w:rsid w:val="00D31A40"/>
    <w:rsid w:val="00D320B8"/>
    <w:rsid w:val="00D32328"/>
    <w:rsid w:val="00D3250C"/>
    <w:rsid w:val="00D32765"/>
    <w:rsid w:val="00D32769"/>
    <w:rsid w:val="00D32FF8"/>
    <w:rsid w:val="00D3335A"/>
    <w:rsid w:val="00D34408"/>
    <w:rsid w:val="00D344CA"/>
    <w:rsid w:val="00D34508"/>
    <w:rsid w:val="00D349C2"/>
    <w:rsid w:val="00D34C53"/>
    <w:rsid w:val="00D355F5"/>
    <w:rsid w:val="00D3561E"/>
    <w:rsid w:val="00D358AA"/>
    <w:rsid w:val="00D358ED"/>
    <w:rsid w:val="00D36338"/>
    <w:rsid w:val="00D36AB2"/>
    <w:rsid w:val="00D36D3F"/>
    <w:rsid w:val="00D36F54"/>
    <w:rsid w:val="00D3712F"/>
    <w:rsid w:val="00D373D4"/>
    <w:rsid w:val="00D37B33"/>
    <w:rsid w:val="00D37BD0"/>
    <w:rsid w:val="00D37C6F"/>
    <w:rsid w:val="00D403FC"/>
    <w:rsid w:val="00D40887"/>
    <w:rsid w:val="00D40908"/>
    <w:rsid w:val="00D409D6"/>
    <w:rsid w:val="00D40A37"/>
    <w:rsid w:val="00D40E31"/>
    <w:rsid w:val="00D4106F"/>
    <w:rsid w:val="00D4139B"/>
    <w:rsid w:val="00D41766"/>
    <w:rsid w:val="00D41B4A"/>
    <w:rsid w:val="00D41E3B"/>
    <w:rsid w:val="00D41EBA"/>
    <w:rsid w:val="00D420A7"/>
    <w:rsid w:val="00D423FC"/>
    <w:rsid w:val="00D4277D"/>
    <w:rsid w:val="00D428AF"/>
    <w:rsid w:val="00D42F01"/>
    <w:rsid w:val="00D433D1"/>
    <w:rsid w:val="00D434C4"/>
    <w:rsid w:val="00D436B6"/>
    <w:rsid w:val="00D437A5"/>
    <w:rsid w:val="00D43989"/>
    <w:rsid w:val="00D43A9A"/>
    <w:rsid w:val="00D43B86"/>
    <w:rsid w:val="00D43B9C"/>
    <w:rsid w:val="00D43E9B"/>
    <w:rsid w:val="00D43F28"/>
    <w:rsid w:val="00D4409E"/>
    <w:rsid w:val="00D44622"/>
    <w:rsid w:val="00D44749"/>
    <w:rsid w:val="00D44ADA"/>
    <w:rsid w:val="00D44B0F"/>
    <w:rsid w:val="00D44BB9"/>
    <w:rsid w:val="00D44C1C"/>
    <w:rsid w:val="00D44C8D"/>
    <w:rsid w:val="00D4501B"/>
    <w:rsid w:val="00D45112"/>
    <w:rsid w:val="00D456F0"/>
    <w:rsid w:val="00D4573C"/>
    <w:rsid w:val="00D45FFD"/>
    <w:rsid w:val="00D460C8"/>
    <w:rsid w:val="00D4636F"/>
    <w:rsid w:val="00D464EB"/>
    <w:rsid w:val="00D46653"/>
    <w:rsid w:val="00D46D73"/>
    <w:rsid w:val="00D47709"/>
    <w:rsid w:val="00D47E36"/>
    <w:rsid w:val="00D50A02"/>
    <w:rsid w:val="00D50B51"/>
    <w:rsid w:val="00D5105E"/>
    <w:rsid w:val="00D51214"/>
    <w:rsid w:val="00D5157C"/>
    <w:rsid w:val="00D51628"/>
    <w:rsid w:val="00D51E0B"/>
    <w:rsid w:val="00D5213E"/>
    <w:rsid w:val="00D5289E"/>
    <w:rsid w:val="00D53042"/>
    <w:rsid w:val="00D53288"/>
    <w:rsid w:val="00D536E4"/>
    <w:rsid w:val="00D5398A"/>
    <w:rsid w:val="00D53FF9"/>
    <w:rsid w:val="00D540FE"/>
    <w:rsid w:val="00D542B3"/>
    <w:rsid w:val="00D544B3"/>
    <w:rsid w:val="00D546F2"/>
    <w:rsid w:val="00D546FD"/>
    <w:rsid w:val="00D547E2"/>
    <w:rsid w:val="00D54A11"/>
    <w:rsid w:val="00D54C73"/>
    <w:rsid w:val="00D55905"/>
    <w:rsid w:val="00D5591D"/>
    <w:rsid w:val="00D559B1"/>
    <w:rsid w:val="00D56268"/>
    <w:rsid w:val="00D562CC"/>
    <w:rsid w:val="00D563F5"/>
    <w:rsid w:val="00D56508"/>
    <w:rsid w:val="00D56995"/>
    <w:rsid w:val="00D56D3A"/>
    <w:rsid w:val="00D56EFF"/>
    <w:rsid w:val="00D57505"/>
    <w:rsid w:val="00D576DE"/>
    <w:rsid w:val="00D57B21"/>
    <w:rsid w:val="00D57BD1"/>
    <w:rsid w:val="00D57F45"/>
    <w:rsid w:val="00D60019"/>
    <w:rsid w:val="00D6053F"/>
    <w:rsid w:val="00D60833"/>
    <w:rsid w:val="00D60884"/>
    <w:rsid w:val="00D60BEF"/>
    <w:rsid w:val="00D60DCB"/>
    <w:rsid w:val="00D60F8D"/>
    <w:rsid w:val="00D61411"/>
    <w:rsid w:val="00D614C1"/>
    <w:rsid w:val="00D6173F"/>
    <w:rsid w:val="00D61D61"/>
    <w:rsid w:val="00D61E2D"/>
    <w:rsid w:val="00D62179"/>
    <w:rsid w:val="00D621C1"/>
    <w:rsid w:val="00D62398"/>
    <w:rsid w:val="00D623A7"/>
    <w:rsid w:val="00D62A48"/>
    <w:rsid w:val="00D62CFF"/>
    <w:rsid w:val="00D63F02"/>
    <w:rsid w:val="00D63F47"/>
    <w:rsid w:val="00D63F71"/>
    <w:rsid w:val="00D63FD9"/>
    <w:rsid w:val="00D64702"/>
    <w:rsid w:val="00D64C2D"/>
    <w:rsid w:val="00D65433"/>
    <w:rsid w:val="00D65AB0"/>
    <w:rsid w:val="00D66434"/>
    <w:rsid w:val="00D665FA"/>
    <w:rsid w:val="00D66728"/>
    <w:rsid w:val="00D667B7"/>
    <w:rsid w:val="00D669D3"/>
    <w:rsid w:val="00D669E7"/>
    <w:rsid w:val="00D6734A"/>
    <w:rsid w:val="00D675BB"/>
    <w:rsid w:val="00D70047"/>
    <w:rsid w:val="00D700B7"/>
    <w:rsid w:val="00D70B58"/>
    <w:rsid w:val="00D70D02"/>
    <w:rsid w:val="00D70E68"/>
    <w:rsid w:val="00D71061"/>
    <w:rsid w:val="00D7118E"/>
    <w:rsid w:val="00D711E8"/>
    <w:rsid w:val="00D712EC"/>
    <w:rsid w:val="00D713D2"/>
    <w:rsid w:val="00D71BE1"/>
    <w:rsid w:val="00D71E2B"/>
    <w:rsid w:val="00D71FDF"/>
    <w:rsid w:val="00D72038"/>
    <w:rsid w:val="00D72664"/>
    <w:rsid w:val="00D72848"/>
    <w:rsid w:val="00D72A12"/>
    <w:rsid w:val="00D72B5F"/>
    <w:rsid w:val="00D72D3C"/>
    <w:rsid w:val="00D73A5A"/>
    <w:rsid w:val="00D73B64"/>
    <w:rsid w:val="00D73EBE"/>
    <w:rsid w:val="00D73F72"/>
    <w:rsid w:val="00D74798"/>
    <w:rsid w:val="00D74955"/>
    <w:rsid w:val="00D74A5D"/>
    <w:rsid w:val="00D75105"/>
    <w:rsid w:val="00D75163"/>
    <w:rsid w:val="00D755C5"/>
    <w:rsid w:val="00D757E6"/>
    <w:rsid w:val="00D75CBC"/>
    <w:rsid w:val="00D75CBE"/>
    <w:rsid w:val="00D75D17"/>
    <w:rsid w:val="00D75D79"/>
    <w:rsid w:val="00D7645D"/>
    <w:rsid w:val="00D7653A"/>
    <w:rsid w:val="00D76546"/>
    <w:rsid w:val="00D76CA2"/>
    <w:rsid w:val="00D76CF8"/>
    <w:rsid w:val="00D76D64"/>
    <w:rsid w:val="00D7722F"/>
    <w:rsid w:val="00D77291"/>
    <w:rsid w:val="00D7766C"/>
    <w:rsid w:val="00D77CA1"/>
    <w:rsid w:val="00D802D6"/>
    <w:rsid w:val="00D809B5"/>
    <w:rsid w:val="00D817F9"/>
    <w:rsid w:val="00D8215B"/>
    <w:rsid w:val="00D82452"/>
    <w:rsid w:val="00D82842"/>
    <w:rsid w:val="00D82A0A"/>
    <w:rsid w:val="00D82D0E"/>
    <w:rsid w:val="00D82D61"/>
    <w:rsid w:val="00D8315A"/>
    <w:rsid w:val="00D83589"/>
    <w:rsid w:val="00D83629"/>
    <w:rsid w:val="00D838FF"/>
    <w:rsid w:val="00D83B21"/>
    <w:rsid w:val="00D83C53"/>
    <w:rsid w:val="00D83CAD"/>
    <w:rsid w:val="00D8431D"/>
    <w:rsid w:val="00D84660"/>
    <w:rsid w:val="00D84933"/>
    <w:rsid w:val="00D84B70"/>
    <w:rsid w:val="00D84D90"/>
    <w:rsid w:val="00D85171"/>
    <w:rsid w:val="00D852BE"/>
    <w:rsid w:val="00D8540F"/>
    <w:rsid w:val="00D85AB5"/>
    <w:rsid w:val="00D861D7"/>
    <w:rsid w:val="00D8656D"/>
    <w:rsid w:val="00D865E4"/>
    <w:rsid w:val="00D866AC"/>
    <w:rsid w:val="00D86783"/>
    <w:rsid w:val="00D868EA"/>
    <w:rsid w:val="00D87050"/>
    <w:rsid w:val="00D8710E"/>
    <w:rsid w:val="00D87143"/>
    <w:rsid w:val="00D87518"/>
    <w:rsid w:val="00D87537"/>
    <w:rsid w:val="00D875CB"/>
    <w:rsid w:val="00D87652"/>
    <w:rsid w:val="00D876E6"/>
    <w:rsid w:val="00D8791E"/>
    <w:rsid w:val="00D87BA1"/>
    <w:rsid w:val="00D87BA2"/>
    <w:rsid w:val="00D90028"/>
    <w:rsid w:val="00D90315"/>
    <w:rsid w:val="00D905BA"/>
    <w:rsid w:val="00D905E3"/>
    <w:rsid w:val="00D90BB1"/>
    <w:rsid w:val="00D90FC6"/>
    <w:rsid w:val="00D91405"/>
    <w:rsid w:val="00D91730"/>
    <w:rsid w:val="00D91E43"/>
    <w:rsid w:val="00D91E98"/>
    <w:rsid w:val="00D930D2"/>
    <w:rsid w:val="00D93531"/>
    <w:rsid w:val="00D936D8"/>
    <w:rsid w:val="00D9380D"/>
    <w:rsid w:val="00D939CF"/>
    <w:rsid w:val="00D939F4"/>
    <w:rsid w:val="00D93AC9"/>
    <w:rsid w:val="00D93C15"/>
    <w:rsid w:val="00D93FC9"/>
    <w:rsid w:val="00D940BD"/>
    <w:rsid w:val="00D94335"/>
    <w:rsid w:val="00D9457E"/>
    <w:rsid w:val="00D945E1"/>
    <w:rsid w:val="00D945FD"/>
    <w:rsid w:val="00D948D0"/>
    <w:rsid w:val="00D9495B"/>
    <w:rsid w:val="00D949C8"/>
    <w:rsid w:val="00D949EE"/>
    <w:rsid w:val="00D94AAD"/>
    <w:rsid w:val="00D94CD8"/>
    <w:rsid w:val="00D94F8A"/>
    <w:rsid w:val="00D9529B"/>
    <w:rsid w:val="00D95354"/>
    <w:rsid w:val="00D955CC"/>
    <w:rsid w:val="00D9561F"/>
    <w:rsid w:val="00D958F9"/>
    <w:rsid w:val="00D959D5"/>
    <w:rsid w:val="00D959DF"/>
    <w:rsid w:val="00D95B20"/>
    <w:rsid w:val="00D95E6A"/>
    <w:rsid w:val="00D96043"/>
    <w:rsid w:val="00D961F6"/>
    <w:rsid w:val="00D963C1"/>
    <w:rsid w:val="00D9679D"/>
    <w:rsid w:val="00D96833"/>
    <w:rsid w:val="00D96A16"/>
    <w:rsid w:val="00D96BE7"/>
    <w:rsid w:val="00D96DD2"/>
    <w:rsid w:val="00D9730C"/>
    <w:rsid w:val="00D974A1"/>
    <w:rsid w:val="00D97F0D"/>
    <w:rsid w:val="00DA0252"/>
    <w:rsid w:val="00DA02D7"/>
    <w:rsid w:val="00DA03E1"/>
    <w:rsid w:val="00DA04F4"/>
    <w:rsid w:val="00DA0500"/>
    <w:rsid w:val="00DA0C55"/>
    <w:rsid w:val="00DA127B"/>
    <w:rsid w:val="00DA1BB3"/>
    <w:rsid w:val="00DA21FF"/>
    <w:rsid w:val="00DA2621"/>
    <w:rsid w:val="00DA2736"/>
    <w:rsid w:val="00DA278E"/>
    <w:rsid w:val="00DA2C9A"/>
    <w:rsid w:val="00DA2EDC"/>
    <w:rsid w:val="00DA31C8"/>
    <w:rsid w:val="00DA3206"/>
    <w:rsid w:val="00DA3251"/>
    <w:rsid w:val="00DA3997"/>
    <w:rsid w:val="00DA39DF"/>
    <w:rsid w:val="00DA3D68"/>
    <w:rsid w:val="00DA4385"/>
    <w:rsid w:val="00DA498F"/>
    <w:rsid w:val="00DA4A73"/>
    <w:rsid w:val="00DA4B3A"/>
    <w:rsid w:val="00DA4E2D"/>
    <w:rsid w:val="00DA4FBD"/>
    <w:rsid w:val="00DA4FD0"/>
    <w:rsid w:val="00DA4FEF"/>
    <w:rsid w:val="00DA5105"/>
    <w:rsid w:val="00DA5B4E"/>
    <w:rsid w:val="00DA5F14"/>
    <w:rsid w:val="00DA62CE"/>
    <w:rsid w:val="00DA6CEA"/>
    <w:rsid w:val="00DA6E81"/>
    <w:rsid w:val="00DA7000"/>
    <w:rsid w:val="00DA717C"/>
    <w:rsid w:val="00DA732C"/>
    <w:rsid w:val="00DA7355"/>
    <w:rsid w:val="00DA738E"/>
    <w:rsid w:val="00DA7418"/>
    <w:rsid w:val="00DA74CC"/>
    <w:rsid w:val="00DA7587"/>
    <w:rsid w:val="00DA7A35"/>
    <w:rsid w:val="00DA7BC7"/>
    <w:rsid w:val="00DA7E94"/>
    <w:rsid w:val="00DB017E"/>
    <w:rsid w:val="00DB0EEB"/>
    <w:rsid w:val="00DB13FA"/>
    <w:rsid w:val="00DB150F"/>
    <w:rsid w:val="00DB1575"/>
    <w:rsid w:val="00DB1BDA"/>
    <w:rsid w:val="00DB1DF3"/>
    <w:rsid w:val="00DB268C"/>
    <w:rsid w:val="00DB28CD"/>
    <w:rsid w:val="00DB2CBC"/>
    <w:rsid w:val="00DB2CBE"/>
    <w:rsid w:val="00DB2F42"/>
    <w:rsid w:val="00DB3BFF"/>
    <w:rsid w:val="00DB3C15"/>
    <w:rsid w:val="00DB3C20"/>
    <w:rsid w:val="00DB4489"/>
    <w:rsid w:val="00DB4525"/>
    <w:rsid w:val="00DB4565"/>
    <w:rsid w:val="00DB45B2"/>
    <w:rsid w:val="00DB4C97"/>
    <w:rsid w:val="00DB4CD2"/>
    <w:rsid w:val="00DB4ECB"/>
    <w:rsid w:val="00DB5208"/>
    <w:rsid w:val="00DB52EF"/>
    <w:rsid w:val="00DB532D"/>
    <w:rsid w:val="00DB5549"/>
    <w:rsid w:val="00DB572B"/>
    <w:rsid w:val="00DB586A"/>
    <w:rsid w:val="00DB59EE"/>
    <w:rsid w:val="00DB5A4C"/>
    <w:rsid w:val="00DB5A7C"/>
    <w:rsid w:val="00DB5B86"/>
    <w:rsid w:val="00DB5DF0"/>
    <w:rsid w:val="00DB5EA6"/>
    <w:rsid w:val="00DB5F0E"/>
    <w:rsid w:val="00DB698B"/>
    <w:rsid w:val="00DB699B"/>
    <w:rsid w:val="00DB6E2C"/>
    <w:rsid w:val="00DB71E0"/>
    <w:rsid w:val="00DB722A"/>
    <w:rsid w:val="00DB7707"/>
    <w:rsid w:val="00DB7885"/>
    <w:rsid w:val="00DB7A9B"/>
    <w:rsid w:val="00DB7E6C"/>
    <w:rsid w:val="00DC007C"/>
    <w:rsid w:val="00DC00B8"/>
    <w:rsid w:val="00DC00C9"/>
    <w:rsid w:val="00DC065D"/>
    <w:rsid w:val="00DC0724"/>
    <w:rsid w:val="00DC0CF8"/>
    <w:rsid w:val="00DC0D12"/>
    <w:rsid w:val="00DC0DE4"/>
    <w:rsid w:val="00DC1306"/>
    <w:rsid w:val="00DC15E2"/>
    <w:rsid w:val="00DC1715"/>
    <w:rsid w:val="00DC17FB"/>
    <w:rsid w:val="00DC18CB"/>
    <w:rsid w:val="00DC1906"/>
    <w:rsid w:val="00DC1A0D"/>
    <w:rsid w:val="00DC1A25"/>
    <w:rsid w:val="00DC1C41"/>
    <w:rsid w:val="00DC2529"/>
    <w:rsid w:val="00DC2725"/>
    <w:rsid w:val="00DC2784"/>
    <w:rsid w:val="00DC2895"/>
    <w:rsid w:val="00DC2CA5"/>
    <w:rsid w:val="00DC2F45"/>
    <w:rsid w:val="00DC2F7C"/>
    <w:rsid w:val="00DC3A12"/>
    <w:rsid w:val="00DC3C0C"/>
    <w:rsid w:val="00DC3CD4"/>
    <w:rsid w:val="00DC3CFB"/>
    <w:rsid w:val="00DC3E80"/>
    <w:rsid w:val="00DC4035"/>
    <w:rsid w:val="00DC411A"/>
    <w:rsid w:val="00DC4134"/>
    <w:rsid w:val="00DC4766"/>
    <w:rsid w:val="00DC488F"/>
    <w:rsid w:val="00DC48A5"/>
    <w:rsid w:val="00DC4D71"/>
    <w:rsid w:val="00DC5022"/>
    <w:rsid w:val="00DC5B34"/>
    <w:rsid w:val="00DC5C08"/>
    <w:rsid w:val="00DC5C9E"/>
    <w:rsid w:val="00DC5D3A"/>
    <w:rsid w:val="00DC604D"/>
    <w:rsid w:val="00DC688A"/>
    <w:rsid w:val="00DC7309"/>
    <w:rsid w:val="00DC7443"/>
    <w:rsid w:val="00DC7A56"/>
    <w:rsid w:val="00DC7DEB"/>
    <w:rsid w:val="00DD0475"/>
    <w:rsid w:val="00DD055F"/>
    <w:rsid w:val="00DD0BD8"/>
    <w:rsid w:val="00DD0D7D"/>
    <w:rsid w:val="00DD1216"/>
    <w:rsid w:val="00DD156E"/>
    <w:rsid w:val="00DD1C0F"/>
    <w:rsid w:val="00DD1E7C"/>
    <w:rsid w:val="00DD223A"/>
    <w:rsid w:val="00DD22C1"/>
    <w:rsid w:val="00DD22FD"/>
    <w:rsid w:val="00DD2310"/>
    <w:rsid w:val="00DD251A"/>
    <w:rsid w:val="00DD2930"/>
    <w:rsid w:val="00DD2B98"/>
    <w:rsid w:val="00DD2D65"/>
    <w:rsid w:val="00DD2E3C"/>
    <w:rsid w:val="00DD36AE"/>
    <w:rsid w:val="00DD3AC1"/>
    <w:rsid w:val="00DD3C73"/>
    <w:rsid w:val="00DD3CDF"/>
    <w:rsid w:val="00DD3CFF"/>
    <w:rsid w:val="00DD3D1C"/>
    <w:rsid w:val="00DD3FAF"/>
    <w:rsid w:val="00DD40F8"/>
    <w:rsid w:val="00DD42B6"/>
    <w:rsid w:val="00DD44DB"/>
    <w:rsid w:val="00DD4768"/>
    <w:rsid w:val="00DD4A08"/>
    <w:rsid w:val="00DD4A2A"/>
    <w:rsid w:val="00DD4B37"/>
    <w:rsid w:val="00DD4C87"/>
    <w:rsid w:val="00DD4F7E"/>
    <w:rsid w:val="00DD4FC2"/>
    <w:rsid w:val="00DD5484"/>
    <w:rsid w:val="00DD5CD2"/>
    <w:rsid w:val="00DD5EE6"/>
    <w:rsid w:val="00DD6046"/>
    <w:rsid w:val="00DD6053"/>
    <w:rsid w:val="00DD631F"/>
    <w:rsid w:val="00DD6434"/>
    <w:rsid w:val="00DD65BB"/>
    <w:rsid w:val="00DD669E"/>
    <w:rsid w:val="00DD6D09"/>
    <w:rsid w:val="00DD6D0E"/>
    <w:rsid w:val="00DD6EB1"/>
    <w:rsid w:val="00DD6EC5"/>
    <w:rsid w:val="00DD70A4"/>
    <w:rsid w:val="00DD712D"/>
    <w:rsid w:val="00DD74D9"/>
    <w:rsid w:val="00DD77C7"/>
    <w:rsid w:val="00DD77E4"/>
    <w:rsid w:val="00DD7C4A"/>
    <w:rsid w:val="00DE02CB"/>
    <w:rsid w:val="00DE07C1"/>
    <w:rsid w:val="00DE0E23"/>
    <w:rsid w:val="00DE0E8D"/>
    <w:rsid w:val="00DE0F25"/>
    <w:rsid w:val="00DE121D"/>
    <w:rsid w:val="00DE1337"/>
    <w:rsid w:val="00DE1414"/>
    <w:rsid w:val="00DE15C6"/>
    <w:rsid w:val="00DE182F"/>
    <w:rsid w:val="00DE187B"/>
    <w:rsid w:val="00DE18B2"/>
    <w:rsid w:val="00DE2061"/>
    <w:rsid w:val="00DE226E"/>
    <w:rsid w:val="00DE25AE"/>
    <w:rsid w:val="00DE2863"/>
    <w:rsid w:val="00DE31FC"/>
    <w:rsid w:val="00DE36C8"/>
    <w:rsid w:val="00DE377B"/>
    <w:rsid w:val="00DE3B72"/>
    <w:rsid w:val="00DE3CD7"/>
    <w:rsid w:val="00DE4008"/>
    <w:rsid w:val="00DE4B27"/>
    <w:rsid w:val="00DE4F25"/>
    <w:rsid w:val="00DE5222"/>
    <w:rsid w:val="00DE525D"/>
    <w:rsid w:val="00DE5792"/>
    <w:rsid w:val="00DE6454"/>
    <w:rsid w:val="00DE646E"/>
    <w:rsid w:val="00DE6EFF"/>
    <w:rsid w:val="00DE7164"/>
    <w:rsid w:val="00DE7FE2"/>
    <w:rsid w:val="00DF0457"/>
    <w:rsid w:val="00DF060A"/>
    <w:rsid w:val="00DF08B4"/>
    <w:rsid w:val="00DF0983"/>
    <w:rsid w:val="00DF0AEF"/>
    <w:rsid w:val="00DF133F"/>
    <w:rsid w:val="00DF160C"/>
    <w:rsid w:val="00DF1988"/>
    <w:rsid w:val="00DF1AD1"/>
    <w:rsid w:val="00DF1B14"/>
    <w:rsid w:val="00DF1F60"/>
    <w:rsid w:val="00DF2385"/>
    <w:rsid w:val="00DF2978"/>
    <w:rsid w:val="00DF2AD9"/>
    <w:rsid w:val="00DF2CEF"/>
    <w:rsid w:val="00DF342A"/>
    <w:rsid w:val="00DF3B21"/>
    <w:rsid w:val="00DF402C"/>
    <w:rsid w:val="00DF45BB"/>
    <w:rsid w:val="00DF4996"/>
    <w:rsid w:val="00DF4DA1"/>
    <w:rsid w:val="00DF56A5"/>
    <w:rsid w:val="00DF6249"/>
    <w:rsid w:val="00DF632B"/>
    <w:rsid w:val="00DF642C"/>
    <w:rsid w:val="00DF64A0"/>
    <w:rsid w:val="00DF662A"/>
    <w:rsid w:val="00DF6641"/>
    <w:rsid w:val="00DF69DD"/>
    <w:rsid w:val="00DF6B30"/>
    <w:rsid w:val="00DF6B36"/>
    <w:rsid w:val="00DF6BF2"/>
    <w:rsid w:val="00DF6CCB"/>
    <w:rsid w:val="00DF6E65"/>
    <w:rsid w:val="00DF711A"/>
    <w:rsid w:val="00DF718E"/>
    <w:rsid w:val="00DF7223"/>
    <w:rsid w:val="00DF7378"/>
    <w:rsid w:val="00DF76A8"/>
    <w:rsid w:val="00DF78C8"/>
    <w:rsid w:val="00DF78F0"/>
    <w:rsid w:val="00DF7A9E"/>
    <w:rsid w:val="00DF7EA5"/>
    <w:rsid w:val="00E00398"/>
    <w:rsid w:val="00E00A8D"/>
    <w:rsid w:val="00E00EA2"/>
    <w:rsid w:val="00E01988"/>
    <w:rsid w:val="00E01C32"/>
    <w:rsid w:val="00E0213D"/>
    <w:rsid w:val="00E0235F"/>
    <w:rsid w:val="00E02CE1"/>
    <w:rsid w:val="00E031FE"/>
    <w:rsid w:val="00E038B4"/>
    <w:rsid w:val="00E03D7B"/>
    <w:rsid w:val="00E03E2B"/>
    <w:rsid w:val="00E04106"/>
    <w:rsid w:val="00E04237"/>
    <w:rsid w:val="00E0448D"/>
    <w:rsid w:val="00E0477C"/>
    <w:rsid w:val="00E04AF9"/>
    <w:rsid w:val="00E04DFC"/>
    <w:rsid w:val="00E05A51"/>
    <w:rsid w:val="00E05B01"/>
    <w:rsid w:val="00E06188"/>
    <w:rsid w:val="00E068F1"/>
    <w:rsid w:val="00E06AEF"/>
    <w:rsid w:val="00E06DE1"/>
    <w:rsid w:val="00E06DE8"/>
    <w:rsid w:val="00E07118"/>
    <w:rsid w:val="00E07273"/>
    <w:rsid w:val="00E07702"/>
    <w:rsid w:val="00E07A5C"/>
    <w:rsid w:val="00E07BF9"/>
    <w:rsid w:val="00E10049"/>
    <w:rsid w:val="00E1072D"/>
    <w:rsid w:val="00E10A77"/>
    <w:rsid w:val="00E10AD2"/>
    <w:rsid w:val="00E10D5D"/>
    <w:rsid w:val="00E11099"/>
    <w:rsid w:val="00E11645"/>
    <w:rsid w:val="00E124B0"/>
    <w:rsid w:val="00E12721"/>
    <w:rsid w:val="00E12A4B"/>
    <w:rsid w:val="00E12FF1"/>
    <w:rsid w:val="00E13027"/>
    <w:rsid w:val="00E13685"/>
    <w:rsid w:val="00E1380A"/>
    <w:rsid w:val="00E13BA2"/>
    <w:rsid w:val="00E14813"/>
    <w:rsid w:val="00E148E2"/>
    <w:rsid w:val="00E14E26"/>
    <w:rsid w:val="00E15598"/>
    <w:rsid w:val="00E1587B"/>
    <w:rsid w:val="00E15A12"/>
    <w:rsid w:val="00E15A17"/>
    <w:rsid w:val="00E15DB7"/>
    <w:rsid w:val="00E16ACF"/>
    <w:rsid w:val="00E16B29"/>
    <w:rsid w:val="00E16B6A"/>
    <w:rsid w:val="00E16D30"/>
    <w:rsid w:val="00E16F04"/>
    <w:rsid w:val="00E172CC"/>
    <w:rsid w:val="00E17370"/>
    <w:rsid w:val="00E20064"/>
    <w:rsid w:val="00E20420"/>
    <w:rsid w:val="00E2049C"/>
    <w:rsid w:val="00E208F0"/>
    <w:rsid w:val="00E20F47"/>
    <w:rsid w:val="00E21102"/>
    <w:rsid w:val="00E21507"/>
    <w:rsid w:val="00E21829"/>
    <w:rsid w:val="00E2192D"/>
    <w:rsid w:val="00E21C6F"/>
    <w:rsid w:val="00E21FAB"/>
    <w:rsid w:val="00E2228B"/>
    <w:rsid w:val="00E2235C"/>
    <w:rsid w:val="00E22769"/>
    <w:rsid w:val="00E22862"/>
    <w:rsid w:val="00E22AE0"/>
    <w:rsid w:val="00E22BD2"/>
    <w:rsid w:val="00E22D76"/>
    <w:rsid w:val="00E23569"/>
    <w:rsid w:val="00E23B5D"/>
    <w:rsid w:val="00E23CCC"/>
    <w:rsid w:val="00E23D46"/>
    <w:rsid w:val="00E23E3D"/>
    <w:rsid w:val="00E23F5B"/>
    <w:rsid w:val="00E245A3"/>
    <w:rsid w:val="00E24646"/>
    <w:rsid w:val="00E24772"/>
    <w:rsid w:val="00E252C0"/>
    <w:rsid w:val="00E2543C"/>
    <w:rsid w:val="00E256E4"/>
    <w:rsid w:val="00E257F6"/>
    <w:rsid w:val="00E258CF"/>
    <w:rsid w:val="00E25C00"/>
    <w:rsid w:val="00E25D72"/>
    <w:rsid w:val="00E261B0"/>
    <w:rsid w:val="00E26746"/>
    <w:rsid w:val="00E26948"/>
    <w:rsid w:val="00E2694A"/>
    <w:rsid w:val="00E26AFD"/>
    <w:rsid w:val="00E26D00"/>
    <w:rsid w:val="00E2768C"/>
    <w:rsid w:val="00E27870"/>
    <w:rsid w:val="00E279CE"/>
    <w:rsid w:val="00E27A4F"/>
    <w:rsid w:val="00E300EC"/>
    <w:rsid w:val="00E30188"/>
    <w:rsid w:val="00E30383"/>
    <w:rsid w:val="00E3080A"/>
    <w:rsid w:val="00E308B9"/>
    <w:rsid w:val="00E308C0"/>
    <w:rsid w:val="00E30BBC"/>
    <w:rsid w:val="00E30F18"/>
    <w:rsid w:val="00E313A7"/>
    <w:rsid w:val="00E315BC"/>
    <w:rsid w:val="00E31B98"/>
    <w:rsid w:val="00E31FB0"/>
    <w:rsid w:val="00E3200A"/>
    <w:rsid w:val="00E320E0"/>
    <w:rsid w:val="00E322AB"/>
    <w:rsid w:val="00E32407"/>
    <w:rsid w:val="00E3273B"/>
    <w:rsid w:val="00E3284A"/>
    <w:rsid w:val="00E32B94"/>
    <w:rsid w:val="00E32C9A"/>
    <w:rsid w:val="00E33149"/>
    <w:rsid w:val="00E33301"/>
    <w:rsid w:val="00E3338F"/>
    <w:rsid w:val="00E333A2"/>
    <w:rsid w:val="00E3353D"/>
    <w:rsid w:val="00E338FD"/>
    <w:rsid w:val="00E33EC1"/>
    <w:rsid w:val="00E34678"/>
    <w:rsid w:val="00E346A2"/>
    <w:rsid w:val="00E34AB8"/>
    <w:rsid w:val="00E34B5B"/>
    <w:rsid w:val="00E34EF5"/>
    <w:rsid w:val="00E35851"/>
    <w:rsid w:val="00E35B89"/>
    <w:rsid w:val="00E35F51"/>
    <w:rsid w:val="00E3602C"/>
    <w:rsid w:val="00E363AC"/>
    <w:rsid w:val="00E363E4"/>
    <w:rsid w:val="00E36774"/>
    <w:rsid w:val="00E36D45"/>
    <w:rsid w:val="00E36DE3"/>
    <w:rsid w:val="00E36EC5"/>
    <w:rsid w:val="00E37126"/>
    <w:rsid w:val="00E37735"/>
    <w:rsid w:val="00E37A6F"/>
    <w:rsid w:val="00E4036E"/>
    <w:rsid w:val="00E40410"/>
    <w:rsid w:val="00E404B1"/>
    <w:rsid w:val="00E40DC8"/>
    <w:rsid w:val="00E41370"/>
    <w:rsid w:val="00E41518"/>
    <w:rsid w:val="00E418AA"/>
    <w:rsid w:val="00E41B75"/>
    <w:rsid w:val="00E41DA0"/>
    <w:rsid w:val="00E41EC9"/>
    <w:rsid w:val="00E42205"/>
    <w:rsid w:val="00E422A6"/>
    <w:rsid w:val="00E423CF"/>
    <w:rsid w:val="00E424CE"/>
    <w:rsid w:val="00E42811"/>
    <w:rsid w:val="00E42B3F"/>
    <w:rsid w:val="00E42B4F"/>
    <w:rsid w:val="00E43398"/>
    <w:rsid w:val="00E4359F"/>
    <w:rsid w:val="00E43841"/>
    <w:rsid w:val="00E43F64"/>
    <w:rsid w:val="00E4435B"/>
    <w:rsid w:val="00E44B44"/>
    <w:rsid w:val="00E44EFF"/>
    <w:rsid w:val="00E44FBA"/>
    <w:rsid w:val="00E45078"/>
    <w:rsid w:val="00E456E2"/>
    <w:rsid w:val="00E45790"/>
    <w:rsid w:val="00E45B30"/>
    <w:rsid w:val="00E45F5E"/>
    <w:rsid w:val="00E45FBE"/>
    <w:rsid w:val="00E4630C"/>
    <w:rsid w:val="00E465E5"/>
    <w:rsid w:val="00E4662E"/>
    <w:rsid w:val="00E468C3"/>
    <w:rsid w:val="00E469DB"/>
    <w:rsid w:val="00E46BEC"/>
    <w:rsid w:val="00E46C3E"/>
    <w:rsid w:val="00E46C8B"/>
    <w:rsid w:val="00E4741D"/>
    <w:rsid w:val="00E474CA"/>
    <w:rsid w:val="00E4756E"/>
    <w:rsid w:val="00E4766A"/>
    <w:rsid w:val="00E47878"/>
    <w:rsid w:val="00E47E3A"/>
    <w:rsid w:val="00E50422"/>
    <w:rsid w:val="00E50B4D"/>
    <w:rsid w:val="00E50D45"/>
    <w:rsid w:val="00E50E0E"/>
    <w:rsid w:val="00E51841"/>
    <w:rsid w:val="00E51F14"/>
    <w:rsid w:val="00E51F1B"/>
    <w:rsid w:val="00E52269"/>
    <w:rsid w:val="00E523F9"/>
    <w:rsid w:val="00E52620"/>
    <w:rsid w:val="00E52914"/>
    <w:rsid w:val="00E52C33"/>
    <w:rsid w:val="00E5322E"/>
    <w:rsid w:val="00E5339F"/>
    <w:rsid w:val="00E5379C"/>
    <w:rsid w:val="00E537AC"/>
    <w:rsid w:val="00E53C8D"/>
    <w:rsid w:val="00E53E0A"/>
    <w:rsid w:val="00E53EF4"/>
    <w:rsid w:val="00E54197"/>
    <w:rsid w:val="00E5426E"/>
    <w:rsid w:val="00E54791"/>
    <w:rsid w:val="00E54FEE"/>
    <w:rsid w:val="00E553FD"/>
    <w:rsid w:val="00E555A4"/>
    <w:rsid w:val="00E55A96"/>
    <w:rsid w:val="00E55D9B"/>
    <w:rsid w:val="00E5658D"/>
    <w:rsid w:val="00E5671A"/>
    <w:rsid w:val="00E568A5"/>
    <w:rsid w:val="00E56DE6"/>
    <w:rsid w:val="00E573DB"/>
    <w:rsid w:val="00E57E53"/>
    <w:rsid w:val="00E57F52"/>
    <w:rsid w:val="00E601EC"/>
    <w:rsid w:val="00E605E3"/>
    <w:rsid w:val="00E6098D"/>
    <w:rsid w:val="00E60AB2"/>
    <w:rsid w:val="00E60C7D"/>
    <w:rsid w:val="00E60FC2"/>
    <w:rsid w:val="00E6157C"/>
    <w:rsid w:val="00E616CB"/>
    <w:rsid w:val="00E61913"/>
    <w:rsid w:val="00E61CFC"/>
    <w:rsid w:val="00E61EDD"/>
    <w:rsid w:val="00E6204D"/>
    <w:rsid w:val="00E62BE9"/>
    <w:rsid w:val="00E62EAF"/>
    <w:rsid w:val="00E63854"/>
    <w:rsid w:val="00E6402F"/>
    <w:rsid w:val="00E6423B"/>
    <w:rsid w:val="00E64515"/>
    <w:rsid w:val="00E646B7"/>
    <w:rsid w:val="00E6473F"/>
    <w:rsid w:val="00E6492E"/>
    <w:rsid w:val="00E64B36"/>
    <w:rsid w:val="00E64F6E"/>
    <w:rsid w:val="00E65A47"/>
    <w:rsid w:val="00E65C1F"/>
    <w:rsid w:val="00E65DCD"/>
    <w:rsid w:val="00E65FAF"/>
    <w:rsid w:val="00E663CA"/>
    <w:rsid w:val="00E664D3"/>
    <w:rsid w:val="00E666AF"/>
    <w:rsid w:val="00E666DF"/>
    <w:rsid w:val="00E668F2"/>
    <w:rsid w:val="00E66A66"/>
    <w:rsid w:val="00E66D09"/>
    <w:rsid w:val="00E66F60"/>
    <w:rsid w:val="00E66FA0"/>
    <w:rsid w:val="00E67057"/>
    <w:rsid w:val="00E673FD"/>
    <w:rsid w:val="00E67B2B"/>
    <w:rsid w:val="00E67BA4"/>
    <w:rsid w:val="00E67DE3"/>
    <w:rsid w:val="00E70954"/>
    <w:rsid w:val="00E70978"/>
    <w:rsid w:val="00E70A69"/>
    <w:rsid w:val="00E70BEF"/>
    <w:rsid w:val="00E71859"/>
    <w:rsid w:val="00E71ADC"/>
    <w:rsid w:val="00E71B82"/>
    <w:rsid w:val="00E72264"/>
    <w:rsid w:val="00E7227F"/>
    <w:rsid w:val="00E726F4"/>
    <w:rsid w:val="00E727EF"/>
    <w:rsid w:val="00E728F7"/>
    <w:rsid w:val="00E72EFE"/>
    <w:rsid w:val="00E73010"/>
    <w:rsid w:val="00E73222"/>
    <w:rsid w:val="00E7334C"/>
    <w:rsid w:val="00E73579"/>
    <w:rsid w:val="00E73DBE"/>
    <w:rsid w:val="00E74145"/>
    <w:rsid w:val="00E74186"/>
    <w:rsid w:val="00E74BD5"/>
    <w:rsid w:val="00E74C47"/>
    <w:rsid w:val="00E74C78"/>
    <w:rsid w:val="00E74D2C"/>
    <w:rsid w:val="00E75097"/>
    <w:rsid w:val="00E75201"/>
    <w:rsid w:val="00E75376"/>
    <w:rsid w:val="00E75574"/>
    <w:rsid w:val="00E757DF"/>
    <w:rsid w:val="00E759F5"/>
    <w:rsid w:val="00E75B08"/>
    <w:rsid w:val="00E75B2D"/>
    <w:rsid w:val="00E75BAB"/>
    <w:rsid w:val="00E766D9"/>
    <w:rsid w:val="00E7697C"/>
    <w:rsid w:val="00E7704B"/>
    <w:rsid w:val="00E7710D"/>
    <w:rsid w:val="00E77495"/>
    <w:rsid w:val="00E775CE"/>
    <w:rsid w:val="00E7792D"/>
    <w:rsid w:val="00E77C82"/>
    <w:rsid w:val="00E77E2E"/>
    <w:rsid w:val="00E77E39"/>
    <w:rsid w:val="00E8017D"/>
    <w:rsid w:val="00E80415"/>
    <w:rsid w:val="00E8041C"/>
    <w:rsid w:val="00E8045E"/>
    <w:rsid w:val="00E814AE"/>
    <w:rsid w:val="00E81ECD"/>
    <w:rsid w:val="00E82349"/>
    <w:rsid w:val="00E82781"/>
    <w:rsid w:val="00E831E4"/>
    <w:rsid w:val="00E8340A"/>
    <w:rsid w:val="00E8346E"/>
    <w:rsid w:val="00E8350F"/>
    <w:rsid w:val="00E83A85"/>
    <w:rsid w:val="00E83CA2"/>
    <w:rsid w:val="00E83D12"/>
    <w:rsid w:val="00E8406A"/>
    <w:rsid w:val="00E84123"/>
    <w:rsid w:val="00E841C2"/>
    <w:rsid w:val="00E84594"/>
    <w:rsid w:val="00E8470F"/>
    <w:rsid w:val="00E84E03"/>
    <w:rsid w:val="00E857DC"/>
    <w:rsid w:val="00E85C55"/>
    <w:rsid w:val="00E85D43"/>
    <w:rsid w:val="00E85D44"/>
    <w:rsid w:val="00E85F42"/>
    <w:rsid w:val="00E85FBC"/>
    <w:rsid w:val="00E8630C"/>
    <w:rsid w:val="00E86443"/>
    <w:rsid w:val="00E8648C"/>
    <w:rsid w:val="00E86492"/>
    <w:rsid w:val="00E86697"/>
    <w:rsid w:val="00E868A3"/>
    <w:rsid w:val="00E87036"/>
    <w:rsid w:val="00E8714B"/>
    <w:rsid w:val="00E875B3"/>
    <w:rsid w:val="00E87BFF"/>
    <w:rsid w:val="00E90153"/>
    <w:rsid w:val="00E905DF"/>
    <w:rsid w:val="00E913AB"/>
    <w:rsid w:val="00E91420"/>
    <w:rsid w:val="00E915A0"/>
    <w:rsid w:val="00E91906"/>
    <w:rsid w:val="00E91A18"/>
    <w:rsid w:val="00E92771"/>
    <w:rsid w:val="00E9280B"/>
    <w:rsid w:val="00E929CA"/>
    <w:rsid w:val="00E93203"/>
    <w:rsid w:val="00E9326A"/>
    <w:rsid w:val="00E93366"/>
    <w:rsid w:val="00E93A97"/>
    <w:rsid w:val="00E93BA2"/>
    <w:rsid w:val="00E940B3"/>
    <w:rsid w:val="00E94196"/>
    <w:rsid w:val="00E943AB"/>
    <w:rsid w:val="00E94A1A"/>
    <w:rsid w:val="00E95708"/>
    <w:rsid w:val="00E96699"/>
    <w:rsid w:val="00E966DF"/>
    <w:rsid w:val="00E96C6D"/>
    <w:rsid w:val="00E9749B"/>
    <w:rsid w:val="00E974BF"/>
    <w:rsid w:val="00E97DD9"/>
    <w:rsid w:val="00EA02C2"/>
    <w:rsid w:val="00EA042E"/>
    <w:rsid w:val="00EA045F"/>
    <w:rsid w:val="00EA060A"/>
    <w:rsid w:val="00EA06E6"/>
    <w:rsid w:val="00EA0886"/>
    <w:rsid w:val="00EA0D02"/>
    <w:rsid w:val="00EA0E00"/>
    <w:rsid w:val="00EA12CA"/>
    <w:rsid w:val="00EA1459"/>
    <w:rsid w:val="00EA1629"/>
    <w:rsid w:val="00EA187A"/>
    <w:rsid w:val="00EA1966"/>
    <w:rsid w:val="00EA1F05"/>
    <w:rsid w:val="00EA23AD"/>
    <w:rsid w:val="00EA25C5"/>
    <w:rsid w:val="00EA29C4"/>
    <w:rsid w:val="00EA2F53"/>
    <w:rsid w:val="00EA34BE"/>
    <w:rsid w:val="00EA358A"/>
    <w:rsid w:val="00EA35EF"/>
    <w:rsid w:val="00EA3B2E"/>
    <w:rsid w:val="00EA3D41"/>
    <w:rsid w:val="00EA439D"/>
    <w:rsid w:val="00EA45AB"/>
    <w:rsid w:val="00EA4609"/>
    <w:rsid w:val="00EA4718"/>
    <w:rsid w:val="00EA472D"/>
    <w:rsid w:val="00EA4984"/>
    <w:rsid w:val="00EA4DC6"/>
    <w:rsid w:val="00EA4E1F"/>
    <w:rsid w:val="00EA4F4A"/>
    <w:rsid w:val="00EA569B"/>
    <w:rsid w:val="00EA5B58"/>
    <w:rsid w:val="00EA5BB7"/>
    <w:rsid w:val="00EA5C56"/>
    <w:rsid w:val="00EA628D"/>
    <w:rsid w:val="00EA6416"/>
    <w:rsid w:val="00EA646C"/>
    <w:rsid w:val="00EA650C"/>
    <w:rsid w:val="00EA65EB"/>
    <w:rsid w:val="00EA6607"/>
    <w:rsid w:val="00EA6794"/>
    <w:rsid w:val="00EA68A4"/>
    <w:rsid w:val="00EA7728"/>
    <w:rsid w:val="00EA789E"/>
    <w:rsid w:val="00EA7AE7"/>
    <w:rsid w:val="00EA7B36"/>
    <w:rsid w:val="00EB037E"/>
    <w:rsid w:val="00EB07DF"/>
    <w:rsid w:val="00EB0FB3"/>
    <w:rsid w:val="00EB116C"/>
    <w:rsid w:val="00EB15C7"/>
    <w:rsid w:val="00EB1969"/>
    <w:rsid w:val="00EB1977"/>
    <w:rsid w:val="00EB1AD6"/>
    <w:rsid w:val="00EB1AFA"/>
    <w:rsid w:val="00EB1E23"/>
    <w:rsid w:val="00EB264D"/>
    <w:rsid w:val="00EB294F"/>
    <w:rsid w:val="00EB2DEC"/>
    <w:rsid w:val="00EB2EF3"/>
    <w:rsid w:val="00EB3328"/>
    <w:rsid w:val="00EB3A11"/>
    <w:rsid w:val="00EB3BE2"/>
    <w:rsid w:val="00EB3F3A"/>
    <w:rsid w:val="00EB440F"/>
    <w:rsid w:val="00EB4735"/>
    <w:rsid w:val="00EB49EA"/>
    <w:rsid w:val="00EB4C9A"/>
    <w:rsid w:val="00EB50E5"/>
    <w:rsid w:val="00EB51E7"/>
    <w:rsid w:val="00EB537B"/>
    <w:rsid w:val="00EB5677"/>
    <w:rsid w:val="00EB5BCC"/>
    <w:rsid w:val="00EB5D0C"/>
    <w:rsid w:val="00EB5E25"/>
    <w:rsid w:val="00EB62DF"/>
    <w:rsid w:val="00EB64A3"/>
    <w:rsid w:val="00EB69E0"/>
    <w:rsid w:val="00EB6F08"/>
    <w:rsid w:val="00EB6F5A"/>
    <w:rsid w:val="00EB707F"/>
    <w:rsid w:val="00EB70F3"/>
    <w:rsid w:val="00EB784F"/>
    <w:rsid w:val="00EB78E5"/>
    <w:rsid w:val="00EB7BAB"/>
    <w:rsid w:val="00EB7EB3"/>
    <w:rsid w:val="00EB7EF7"/>
    <w:rsid w:val="00EC0781"/>
    <w:rsid w:val="00EC0A72"/>
    <w:rsid w:val="00EC0E65"/>
    <w:rsid w:val="00EC138B"/>
    <w:rsid w:val="00EC1DB9"/>
    <w:rsid w:val="00EC1DBA"/>
    <w:rsid w:val="00EC20EE"/>
    <w:rsid w:val="00EC246A"/>
    <w:rsid w:val="00EC2F7C"/>
    <w:rsid w:val="00EC31D2"/>
    <w:rsid w:val="00EC32ED"/>
    <w:rsid w:val="00EC3844"/>
    <w:rsid w:val="00EC387C"/>
    <w:rsid w:val="00EC4117"/>
    <w:rsid w:val="00EC4417"/>
    <w:rsid w:val="00EC442A"/>
    <w:rsid w:val="00EC4971"/>
    <w:rsid w:val="00EC4AC7"/>
    <w:rsid w:val="00EC531A"/>
    <w:rsid w:val="00EC5335"/>
    <w:rsid w:val="00EC5586"/>
    <w:rsid w:val="00EC5883"/>
    <w:rsid w:val="00EC5C58"/>
    <w:rsid w:val="00EC5D85"/>
    <w:rsid w:val="00EC5EBD"/>
    <w:rsid w:val="00EC61A0"/>
    <w:rsid w:val="00EC6344"/>
    <w:rsid w:val="00EC637A"/>
    <w:rsid w:val="00EC6B7C"/>
    <w:rsid w:val="00EC6B9D"/>
    <w:rsid w:val="00EC6DF7"/>
    <w:rsid w:val="00EC6EC4"/>
    <w:rsid w:val="00EC6F41"/>
    <w:rsid w:val="00EC704C"/>
    <w:rsid w:val="00EC7052"/>
    <w:rsid w:val="00EC73DB"/>
    <w:rsid w:val="00EC74AB"/>
    <w:rsid w:val="00EC7800"/>
    <w:rsid w:val="00EC7985"/>
    <w:rsid w:val="00EC7CAC"/>
    <w:rsid w:val="00ED0235"/>
    <w:rsid w:val="00ED0850"/>
    <w:rsid w:val="00ED0951"/>
    <w:rsid w:val="00ED0B95"/>
    <w:rsid w:val="00ED0C6F"/>
    <w:rsid w:val="00ED1008"/>
    <w:rsid w:val="00ED1150"/>
    <w:rsid w:val="00ED1AC3"/>
    <w:rsid w:val="00ED1BA7"/>
    <w:rsid w:val="00ED1C1F"/>
    <w:rsid w:val="00ED1E96"/>
    <w:rsid w:val="00ED203B"/>
    <w:rsid w:val="00ED20F2"/>
    <w:rsid w:val="00ED2132"/>
    <w:rsid w:val="00ED25AC"/>
    <w:rsid w:val="00ED2837"/>
    <w:rsid w:val="00ED2A73"/>
    <w:rsid w:val="00ED3246"/>
    <w:rsid w:val="00ED3579"/>
    <w:rsid w:val="00ED39EB"/>
    <w:rsid w:val="00ED3C79"/>
    <w:rsid w:val="00ED47E4"/>
    <w:rsid w:val="00ED48EE"/>
    <w:rsid w:val="00ED4A42"/>
    <w:rsid w:val="00ED4BE5"/>
    <w:rsid w:val="00ED564D"/>
    <w:rsid w:val="00ED5651"/>
    <w:rsid w:val="00ED567E"/>
    <w:rsid w:val="00ED56B2"/>
    <w:rsid w:val="00ED5AB4"/>
    <w:rsid w:val="00ED5D25"/>
    <w:rsid w:val="00ED6397"/>
    <w:rsid w:val="00ED66B7"/>
    <w:rsid w:val="00ED6C54"/>
    <w:rsid w:val="00ED6D93"/>
    <w:rsid w:val="00ED6DDB"/>
    <w:rsid w:val="00ED78AA"/>
    <w:rsid w:val="00ED797F"/>
    <w:rsid w:val="00ED7B78"/>
    <w:rsid w:val="00ED7D53"/>
    <w:rsid w:val="00ED7DF9"/>
    <w:rsid w:val="00EE046E"/>
    <w:rsid w:val="00EE069C"/>
    <w:rsid w:val="00EE0B05"/>
    <w:rsid w:val="00EE0B62"/>
    <w:rsid w:val="00EE0D68"/>
    <w:rsid w:val="00EE10A2"/>
    <w:rsid w:val="00EE1202"/>
    <w:rsid w:val="00EE1501"/>
    <w:rsid w:val="00EE1593"/>
    <w:rsid w:val="00EE1BF2"/>
    <w:rsid w:val="00EE1E67"/>
    <w:rsid w:val="00EE220C"/>
    <w:rsid w:val="00EE2293"/>
    <w:rsid w:val="00EE252A"/>
    <w:rsid w:val="00EE263A"/>
    <w:rsid w:val="00EE26CB"/>
    <w:rsid w:val="00EE274C"/>
    <w:rsid w:val="00EE2C79"/>
    <w:rsid w:val="00EE2CD7"/>
    <w:rsid w:val="00EE2DC8"/>
    <w:rsid w:val="00EE2E10"/>
    <w:rsid w:val="00EE2F5F"/>
    <w:rsid w:val="00EE2FE4"/>
    <w:rsid w:val="00EE3066"/>
    <w:rsid w:val="00EE31B7"/>
    <w:rsid w:val="00EE329A"/>
    <w:rsid w:val="00EE3467"/>
    <w:rsid w:val="00EE3563"/>
    <w:rsid w:val="00EE370E"/>
    <w:rsid w:val="00EE390D"/>
    <w:rsid w:val="00EE3CBA"/>
    <w:rsid w:val="00EE40AD"/>
    <w:rsid w:val="00EE43C9"/>
    <w:rsid w:val="00EE4A92"/>
    <w:rsid w:val="00EE4EA1"/>
    <w:rsid w:val="00EE4EBD"/>
    <w:rsid w:val="00EE501E"/>
    <w:rsid w:val="00EE5277"/>
    <w:rsid w:val="00EE55AE"/>
    <w:rsid w:val="00EE5616"/>
    <w:rsid w:val="00EE57C2"/>
    <w:rsid w:val="00EE590E"/>
    <w:rsid w:val="00EE5D22"/>
    <w:rsid w:val="00EE5E74"/>
    <w:rsid w:val="00EE61F6"/>
    <w:rsid w:val="00EE6814"/>
    <w:rsid w:val="00EE6E0A"/>
    <w:rsid w:val="00EE743E"/>
    <w:rsid w:val="00EE7685"/>
    <w:rsid w:val="00EE76A3"/>
    <w:rsid w:val="00EE76AE"/>
    <w:rsid w:val="00EE76F9"/>
    <w:rsid w:val="00EE7825"/>
    <w:rsid w:val="00EE78C2"/>
    <w:rsid w:val="00EE78E1"/>
    <w:rsid w:val="00EE7EB8"/>
    <w:rsid w:val="00EF0169"/>
    <w:rsid w:val="00EF08C8"/>
    <w:rsid w:val="00EF09FD"/>
    <w:rsid w:val="00EF0BFB"/>
    <w:rsid w:val="00EF0E06"/>
    <w:rsid w:val="00EF1427"/>
    <w:rsid w:val="00EF1516"/>
    <w:rsid w:val="00EF177B"/>
    <w:rsid w:val="00EF1C83"/>
    <w:rsid w:val="00EF1CA0"/>
    <w:rsid w:val="00EF20B2"/>
    <w:rsid w:val="00EF21B4"/>
    <w:rsid w:val="00EF252F"/>
    <w:rsid w:val="00EF254A"/>
    <w:rsid w:val="00EF261F"/>
    <w:rsid w:val="00EF2E0D"/>
    <w:rsid w:val="00EF2E6A"/>
    <w:rsid w:val="00EF3439"/>
    <w:rsid w:val="00EF366E"/>
    <w:rsid w:val="00EF3779"/>
    <w:rsid w:val="00EF3987"/>
    <w:rsid w:val="00EF3B2E"/>
    <w:rsid w:val="00EF4408"/>
    <w:rsid w:val="00EF467C"/>
    <w:rsid w:val="00EF46AC"/>
    <w:rsid w:val="00EF46D5"/>
    <w:rsid w:val="00EF475C"/>
    <w:rsid w:val="00EF49C3"/>
    <w:rsid w:val="00EF5467"/>
    <w:rsid w:val="00EF549C"/>
    <w:rsid w:val="00EF55AB"/>
    <w:rsid w:val="00EF58C8"/>
    <w:rsid w:val="00EF5CAF"/>
    <w:rsid w:val="00EF5F56"/>
    <w:rsid w:val="00EF6053"/>
    <w:rsid w:val="00EF62E3"/>
    <w:rsid w:val="00EF68F9"/>
    <w:rsid w:val="00EF6E15"/>
    <w:rsid w:val="00EF7022"/>
    <w:rsid w:val="00EF70C8"/>
    <w:rsid w:val="00EF719E"/>
    <w:rsid w:val="00EF7549"/>
    <w:rsid w:val="00EF7C98"/>
    <w:rsid w:val="00EF7ECC"/>
    <w:rsid w:val="00F001C9"/>
    <w:rsid w:val="00F002A4"/>
    <w:rsid w:val="00F00486"/>
    <w:rsid w:val="00F00815"/>
    <w:rsid w:val="00F0098C"/>
    <w:rsid w:val="00F0102E"/>
    <w:rsid w:val="00F011CD"/>
    <w:rsid w:val="00F012B6"/>
    <w:rsid w:val="00F0154A"/>
    <w:rsid w:val="00F018C7"/>
    <w:rsid w:val="00F01AE7"/>
    <w:rsid w:val="00F0205E"/>
    <w:rsid w:val="00F02081"/>
    <w:rsid w:val="00F020C0"/>
    <w:rsid w:val="00F02107"/>
    <w:rsid w:val="00F029B0"/>
    <w:rsid w:val="00F02C57"/>
    <w:rsid w:val="00F02E3D"/>
    <w:rsid w:val="00F03076"/>
    <w:rsid w:val="00F032BA"/>
    <w:rsid w:val="00F032BD"/>
    <w:rsid w:val="00F0335B"/>
    <w:rsid w:val="00F036C1"/>
    <w:rsid w:val="00F037B5"/>
    <w:rsid w:val="00F03916"/>
    <w:rsid w:val="00F03A44"/>
    <w:rsid w:val="00F0414D"/>
    <w:rsid w:val="00F04344"/>
    <w:rsid w:val="00F04808"/>
    <w:rsid w:val="00F05672"/>
    <w:rsid w:val="00F05756"/>
    <w:rsid w:val="00F05775"/>
    <w:rsid w:val="00F057B2"/>
    <w:rsid w:val="00F05B2A"/>
    <w:rsid w:val="00F05C9E"/>
    <w:rsid w:val="00F05E31"/>
    <w:rsid w:val="00F05EF2"/>
    <w:rsid w:val="00F060E5"/>
    <w:rsid w:val="00F06133"/>
    <w:rsid w:val="00F0634B"/>
    <w:rsid w:val="00F071FE"/>
    <w:rsid w:val="00F0744F"/>
    <w:rsid w:val="00F078C2"/>
    <w:rsid w:val="00F07ADF"/>
    <w:rsid w:val="00F10500"/>
    <w:rsid w:val="00F10D7C"/>
    <w:rsid w:val="00F10E0D"/>
    <w:rsid w:val="00F10EEE"/>
    <w:rsid w:val="00F11052"/>
    <w:rsid w:val="00F11276"/>
    <w:rsid w:val="00F119BF"/>
    <w:rsid w:val="00F11AEC"/>
    <w:rsid w:val="00F126A7"/>
    <w:rsid w:val="00F12CA4"/>
    <w:rsid w:val="00F130FE"/>
    <w:rsid w:val="00F13DE5"/>
    <w:rsid w:val="00F140F9"/>
    <w:rsid w:val="00F14141"/>
    <w:rsid w:val="00F1426B"/>
    <w:rsid w:val="00F142A3"/>
    <w:rsid w:val="00F143DA"/>
    <w:rsid w:val="00F145B8"/>
    <w:rsid w:val="00F145FD"/>
    <w:rsid w:val="00F147BA"/>
    <w:rsid w:val="00F14C8F"/>
    <w:rsid w:val="00F14CC9"/>
    <w:rsid w:val="00F14F5D"/>
    <w:rsid w:val="00F15002"/>
    <w:rsid w:val="00F151E8"/>
    <w:rsid w:val="00F15631"/>
    <w:rsid w:val="00F15737"/>
    <w:rsid w:val="00F1680F"/>
    <w:rsid w:val="00F16DEB"/>
    <w:rsid w:val="00F1701A"/>
    <w:rsid w:val="00F172C5"/>
    <w:rsid w:val="00F174FB"/>
    <w:rsid w:val="00F175DB"/>
    <w:rsid w:val="00F17794"/>
    <w:rsid w:val="00F17C1B"/>
    <w:rsid w:val="00F17E72"/>
    <w:rsid w:val="00F17F3B"/>
    <w:rsid w:val="00F201E9"/>
    <w:rsid w:val="00F202BD"/>
    <w:rsid w:val="00F2063F"/>
    <w:rsid w:val="00F20936"/>
    <w:rsid w:val="00F209BA"/>
    <w:rsid w:val="00F209F3"/>
    <w:rsid w:val="00F20F0D"/>
    <w:rsid w:val="00F20FB9"/>
    <w:rsid w:val="00F20FC5"/>
    <w:rsid w:val="00F21957"/>
    <w:rsid w:val="00F21A95"/>
    <w:rsid w:val="00F21C1B"/>
    <w:rsid w:val="00F21E81"/>
    <w:rsid w:val="00F22432"/>
    <w:rsid w:val="00F2273A"/>
    <w:rsid w:val="00F227BF"/>
    <w:rsid w:val="00F22863"/>
    <w:rsid w:val="00F229AC"/>
    <w:rsid w:val="00F229EC"/>
    <w:rsid w:val="00F22E04"/>
    <w:rsid w:val="00F22E5F"/>
    <w:rsid w:val="00F22EC0"/>
    <w:rsid w:val="00F23391"/>
    <w:rsid w:val="00F23AA0"/>
    <w:rsid w:val="00F23C30"/>
    <w:rsid w:val="00F23C34"/>
    <w:rsid w:val="00F24078"/>
    <w:rsid w:val="00F2416D"/>
    <w:rsid w:val="00F243A1"/>
    <w:rsid w:val="00F24400"/>
    <w:rsid w:val="00F2477B"/>
    <w:rsid w:val="00F24929"/>
    <w:rsid w:val="00F24A8D"/>
    <w:rsid w:val="00F24AD9"/>
    <w:rsid w:val="00F24C4C"/>
    <w:rsid w:val="00F24E7C"/>
    <w:rsid w:val="00F250E4"/>
    <w:rsid w:val="00F25610"/>
    <w:rsid w:val="00F25840"/>
    <w:rsid w:val="00F263CE"/>
    <w:rsid w:val="00F26B36"/>
    <w:rsid w:val="00F26B9F"/>
    <w:rsid w:val="00F26E5C"/>
    <w:rsid w:val="00F26EE9"/>
    <w:rsid w:val="00F270EC"/>
    <w:rsid w:val="00F2718A"/>
    <w:rsid w:val="00F27494"/>
    <w:rsid w:val="00F279E4"/>
    <w:rsid w:val="00F27B12"/>
    <w:rsid w:val="00F27D10"/>
    <w:rsid w:val="00F27F38"/>
    <w:rsid w:val="00F3049D"/>
    <w:rsid w:val="00F305E8"/>
    <w:rsid w:val="00F30649"/>
    <w:rsid w:val="00F30851"/>
    <w:rsid w:val="00F30A9B"/>
    <w:rsid w:val="00F30DFC"/>
    <w:rsid w:val="00F31272"/>
    <w:rsid w:val="00F31890"/>
    <w:rsid w:val="00F31DBB"/>
    <w:rsid w:val="00F321D1"/>
    <w:rsid w:val="00F32353"/>
    <w:rsid w:val="00F324D3"/>
    <w:rsid w:val="00F328F8"/>
    <w:rsid w:val="00F32D96"/>
    <w:rsid w:val="00F32DBD"/>
    <w:rsid w:val="00F335EB"/>
    <w:rsid w:val="00F3393D"/>
    <w:rsid w:val="00F33A4B"/>
    <w:rsid w:val="00F34122"/>
    <w:rsid w:val="00F34133"/>
    <w:rsid w:val="00F34307"/>
    <w:rsid w:val="00F347AF"/>
    <w:rsid w:val="00F34D79"/>
    <w:rsid w:val="00F34E4B"/>
    <w:rsid w:val="00F35442"/>
    <w:rsid w:val="00F35627"/>
    <w:rsid w:val="00F356C1"/>
    <w:rsid w:val="00F3681A"/>
    <w:rsid w:val="00F36AA5"/>
    <w:rsid w:val="00F36C76"/>
    <w:rsid w:val="00F36DC3"/>
    <w:rsid w:val="00F37209"/>
    <w:rsid w:val="00F372A1"/>
    <w:rsid w:val="00F372E3"/>
    <w:rsid w:val="00F37D1D"/>
    <w:rsid w:val="00F37EF1"/>
    <w:rsid w:val="00F40056"/>
    <w:rsid w:val="00F413FD"/>
    <w:rsid w:val="00F41731"/>
    <w:rsid w:val="00F4177C"/>
    <w:rsid w:val="00F418F2"/>
    <w:rsid w:val="00F41B89"/>
    <w:rsid w:val="00F41E1A"/>
    <w:rsid w:val="00F43691"/>
    <w:rsid w:val="00F439B2"/>
    <w:rsid w:val="00F43DDC"/>
    <w:rsid w:val="00F44098"/>
    <w:rsid w:val="00F440C3"/>
    <w:rsid w:val="00F44451"/>
    <w:rsid w:val="00F44860"/>
    <w:rsid w:val="00F449C1"/>
    <w:rsid w:val="00F44D2B"/>
    <w:rsid w:val="00F45162"/>
    <w:rsid w:val="00F45271"/>
    <w:rsid w:val="00F4547D"/>
    <w:rsid w:val="00F45BA3"/>
    <w:rsid w:val="00F46473"/>
    <w:rsid w:val="00F46E9D"/>
    <w:rsid w:val="00F46F06"/>
    <w:rsid w:val="00F47359"/>
    <w:rsid w:val="00F47472"/>
    <w:rsid w:val="00F477FF"/>
    <w:rsid w:val="00F4799D"/>
    <w:rsid w:val="00F479B9"/>
    <w:rsid w:val="00F508ED"/>
    <w:rsid w:val="00F50987"/>
    <w:rsid w:val="00F50B80"/>
    <w:rsid w:val="00F50F74"/>
    <w:rsid w:val="00F511A4"/>
    <w:rsid w:val="00F511B1"/>
    <w:rsid w:val="00F5152B"/>
    <w:rsid w:val="00F51785"/>
    <w:rsid w:val="00F517D9"/>
    <w:rsid w:val="00F52629"/>
    <w:rsid w:val="00F526DC"/>
    <w:rsid w:val="00F52828"/>
    <w:rsid w:val="00F52A8C"/>
    <w:rsid w:val="00F52B38"/>
    <w:rsid w:val="00F52E42"/>
    <w:rsid w:val="00F52E6D"/>
    <w:rsid w:val="00F53C42"/>
    <w:rsid w:val="00F53E6E"/>
    <w:rsid w:val="00F53F5C"/>
    <w:rsid w:val="00F54072"/>
    <w:rsid w:val="00F54156"/>
    <w:rsid w:val="00F543BB"/>
    <w:rsid w:val="00F543D1"/>
    <w:rsid w:val="00F54949"/>
    <w:rsid w:val="00F54B72"/>
    <w:rsid w:val="00F54BF2"/>
    <w:rsid w:val="00F54DCB"/>
    <w:rsid w:val="00F54EAE"/>
    <w:rsid w:val="00F55087"/>
    <w:rsid w:val="00F551FC"/>
    <w:rsid w:val="00F5548E"/>
    <w:rsid w:val="00F5561F"/>
    <w:rsid w:val="00F557D1"/>
    <w:rsid w:val="00F559D2"/>
    <w:rsid w:val="00F55AAE"/>
    <w:rsid w:val="00F55E43"/>
    <w:rsid w:val="00F55E46"/>
    <w:rsid w:val="00F56C01"/>
    <w:rsid w:val="00F5738E"/>
    <w:rsid w:val="00F573CC"/>
    <w:rsid w:val="00F574F5"/>
    <w:rsid w:val="00F57660"/>
    <w:rsid w:val="00F57782"/>
    <w:rsid w:val="00F57861"/>
    <w:rsid w:val="00F57E6C"/>
    <w:rsid w:val="00F57F01"/>
    <w:rsid w:val="00F60105"/>
    <w:rsid w:val="00F604A5"/>
    <w:rsid w:val="00F604F1"/>
    <w:rsid w:val="00F60599"/>
    <w:rsid w:val="00F606BC"/>
    <w:rsid w:val="00F6079E"/>
    <w:rsid w:val="00F60C42"/>
    <w:rsid w:val="00F60F5B"/>
    <w:rsid w:val="00F6102F"/>
    <w:rsid w:val="00F617EB"/>
    <w:rsid w:val="00F61808"/>
    <w:rsid w:val="00F61AD0"/>
    <w:rsid w:val="00F61CB1"/>
    <w:rsid w:val="00F62088"/>
    <w:rsid w:val="00F62090"/>
    <w:rsid w:val="00F62105"/>
    <w:rsid w:val="00F62441"/>
    <w:rsid w:val="00F6252C"/>
    <w:rsid w:val="00F62780"/>
    <w:rsid w:val="00F627BF"/>
    <w:rsid w:val="00F628BE"/>
    <w:rsid w:val="00F62913"/>
    <w:rsid w:val="00F633DA"/>
    <w:rsid w:val="00F6387A"/>
    <w:rsid w:val="00F639F2"/>
    <w:rsid w:val="00F63A44"/>
    <w:rsid w:val="00F63DCE"/>
    <w:rsid w:val="00F63EC7"/>
    <w:rsid w:val="00F63F70"/>
    <w:rsid w:val="00F6413B"/>
    <w:rsid w:val="00F64186"/>
    <w:rsid w:val="00F6428A"/>
    <w:rsid w:val="00F646EA"/>
    <w:rsid w:val="00F64A2C"/>
    <w:rsid w:val="00F64BA5"/>
    <w:rsid w:val="00F64EF2"/>
    <w:rsid w:val="00F65AC9"/>
    <w:rsid w:val="00F65C9B"/>
    <w:rsid w:val="00F65D4D"/>
    <w:rsid w:val="00F65F85"/>
    <w:rsid w:val="00F66151"/>
    <w:rsid w:val="00F661A0"/>
    <w:rsid w:val="00F6626B"/>
    <w:rsid w:val="00F66336"/>
    <w:rsid w:val="00F66CFE"/>
    <w:rsid w:val="00F67033"/>
    <w:rsid w:val="00F67119"/>
    <w:rsid w:val="00F6718F"/>
    <w:rsid w:val="00F6738A"/>
    <w:rsid w:val="00F675CA"/>
    <w:rsid w:val="00F677C4"/>
    <w:rsid w:val="00F67A0B"/>
    <w:rsid w:val="00F67BBE"/>
    <w:rsid w:val="00F67E77"/>
    <w:rsid w:val="00F70AAD"/>
    <w:rsid w:val="00F70B00"/>
    <w:rsid w:val="00F70F5C"/>
    <w:rsid w:val="00F70F87"/>
    <w:rsid w:val="00F711AE"/>
    <w:rsid w:val="00F71643"/>
    <w:rsid w:val="00F71778"/>
    <w:rsid w:val="00F71AD2"/>
    <w:rsid w:val="00F71BAC"/>
    <w:rsid w:val="00F7207D"/>
    <w:rsid w:val="00F720A8"/>
    <w:rsid w:val="00F72743"/>
    <w:rsid w:val="00F72C68"/>
    <w:rsid w:val="00F730D7"/>
    <w:rsid w:val="00F73667"/>
    <w:rsid w:val="00F739A5"/>
    <w:rsid w:val="00F73B27"/>
    <w:rsid w:val="00F73C61"/>
    <w:rsid w:val="00F741FE"/>
    <w:rsid w:val="00F74BB4"/>
    <w:rsid w:val="00F74C90"/>
    <w:rsid w:val="00F74FA8"/>
    <w:rsid w:val="00F7564A"/>
    <w:rsid w:val="00F758B4"/>
    <w:rsid w:val="00F758FF"/>
    <w:rsid w:val="00F75C8D"/>
    <w:rsid w:val="00F75DF7"/>
    <w:rsid w:val="00F75DFB"/>
    <w:rsid w:val="00F75E0B"/>
    <w:rsid w:val="00F7639D"/>
    <w:rsid w:val="00F76B71"/>
    <w:rsid w:val="00F77146"/>
    <w:rsid w:val="00F77515"/>
    <w:rsid w:val="00F776BD"/>
    <w:rsid w:val="00F77B43"/>
    <w:rsid w:val="00F77C39"/>
    <w:rsid w:val="00F77CB8"/>
    <w:rsid w:val="00F805CE"/>
    <w:rsid w:val="00F81198"/>
    <w:rsid w:val="00F81206"/>
    <w:rsid w:val="00F813F9"/>
    <w:rsid w:val="00F814CF"/>
    <w:rsid w:val="00F8183B"/>
    <w:rsid w:val="00F81B40"/>
    <w:rsid w:val="00F81C32"/>
    <w:rsid w:val="00F81DA3"/>
    <w:rsid w:val="00F82315"/>
    <w:rsid w:val="00F8248F"/>
    <w:rsid w:val="00F825B7"/>
    <w:rsid w:val="00F82658"/>
    <w:rsid w:val="00F826D8"/>
    <w:rsid w:val="00F82BA0"/>
    <w:rsid w:val="00F82C81"/>
    <w:rsid w:val="00F82DAF"/>
    <w:rsid w:val="00F83146"/>
    <w:rsid w:val="00F831AB"/>
    <w:rsid w:val="00F831B4"/>
    <w:rsid w:val="00F83807"/>
    <w:rsid w:val="00F8389E"/>
    <w:rsid w:val="00F83F75"/>
    <w:rsid w:val="00F8419E"/>
    <w:rsid w:val="00F843F5"/>
    <w:rsid w:val="00F8444E"/>
    <w:rsid w:val="00F84D29"/>
    <w:rsid w:val="00F84E59"/>
    <w:rsid w:val="00F85235"/>
    <w:rsid w:val="00F85315"/>
    <w:rsid w:val="00F854A9"/>
    <w:rsid w:val="00F8550E"/>
    <w:rsid w:val="00F855CB"/>
    <w:rsid w:val="00F8577D"/>
    <w:rsid w:val="00F85C37"/>
    <w:rsid w:val="00F85E16"/>
    <w:rsid w:val="00F861DF"/>
    <w:rsid w:val="00F864DD"/>
    <w:rsid w:val="00F869AC"/>
    <w:rsid w:val="00F86AE6"/>
    <w:rsid w:val="00F86BAA"/>
    <w:rsid w:val="00F86C31"/>
    <w:rsid w:val="00F86FB8"/>
    <w:rsid w:val="00F8704E"/>
    <w:rsid w:val="00F8728D"/>
    <w:rsid w:val="00F87A21"/>
    <w:rsid w:val="00F87C2F"/>
    <w:rsid w:val="00F901DD"/>
    <w:rsid w:val="00F9043D"/>
    <w:rsid w:val="00F90608"/>
    <w:rsid w:val="00F90901"/>
    <w:rsid w:val="00F90B1F"/>
    <w:rsid w:val="00F90B2D"/>
    <w:rsid w:val="00F90BBB"/>
    <w:rsid w:val="00F90BF3"/>
    <w:rsid w:val="00F91ABC"/>
    <w:rsid w:val="00F91DFD"/>
    <w:rsid w:val="00F91F19"/>
    <w:rsid w:val="00F9220C"/>
    <w:rsid w:val="00F92433"/>
    <w:rsid w:val="00F9278C"/>
    <w:rsid w:val="00F9288E"/>
    <w:rsid w:val="00F92F3C"/>
    <w:rsid w:val="00F935DA"/>
    <w:rsid w:val="00F937E0"/>
    <w:rsid w:val="00F93A72"/>
    <w:rsid w:val="00F9431C"/>
    <w:rsid w:val="00F94687"/>
    <w:rsid w:val="00F946C8"/>
    <w:rsid w:val="00F948B1"/>
    <w:rsid w:val="00F94C42"/>
    <w:rsid w:val="00F94E56"/>
    <w:rsid w:val="00F951EE"/>
    <w:rsid w:val="00F95261"/>
    <w:rsid w:val="00F95C81"/>
    <w:rsid w:val="00F95D82"/>
    <w:rsid w:val="00F95E61"/>
    <w:rsid w:val="00F95F3E"/>
    <w:rsid w:val="00F964E0"/>
    <w:rsid w:val="00F96896"/>
    <w:rsid w:val="00F96BFF"/>
    <w:rsid w:val="00F97334"/>
    <w:rsid w:val="00F97793"/>
    <w:rsid w:val="00FA01D6"/>
    <w:rsid w:val="00FA0207"/>
    <w:rsid w:val="00FA05F7"/>
    <w:rsid w:val="00FA086D"/>
    <w:rsid w:val="00FA0874"/>
    <w:rsid w:val="00FA0F94"/>
    <w:rsid w:val="00FA1372"/>
    <w:rsid w:val="00FA1C57"/>
    <w:rsid w:val="00FA1D13"/>
    <w:rsid w:val="00FA1D19"/>
    <w:rsid w:val="00FA2015"/>
    <w:rsid w:val="00FA231A"/>
    <w:rsid w:val="00FA24C9"/>
    <w:rsid w:val="00FA29B2"/>
    <w:rsid w:val="00FA2CA6"/>
    <w:rsid w:val="00FA2E14"/>
    <w:rsid w:val="00FA3593"/>
    <w:rsid w:val="00FA3611"/>
    <w:rsid w:val="00FA3A90"/>
    <w:rsid w:val="00FA4205"/>
    <w:rsid w:val="00FA4224"/>
    <w:rsid w:val="00FA4523"/>
    <w:rsid w:val="00FA454D"/>
    <w:rsid w:val="00FA461E"/>
    <w:rsid w:val="00FA4D1A"/>
    <w:rsid w:val="00FA50DD"/>
    <w:rsid w:val="00FA516D"/>
    <w:rsid w:val="00FA51AE"/>
    <w:rsid w:val="00FA5250"/>
    <w:rsid w:val="00FA54C6"/>
    <w:rsid w:val="00FA566C"/>
    <w:rsid w:val="00FA56A1"/>
    <w:rsid w:val="00FA57FE"/>
    <w:rsid w:val="00FA58A3"/>
    <w:rsid w:val="00FA599D"/>
    <w:rsid w:val="00FA5EB1"/>
    <w:rsid w:val="00FA6201"/>
    <w:rsid w:val="00FA62D5"/>
    <w:rsid w:val="00FA64D5"/>
    <w:rsid w:val="00FA65B8"/>
    <w:rsid w:val="00FA68CC"/>
    <w:rsid w:val="00FA6B1B"/>
    <w:rsid w:val="00FA6CF2"/>
    <w:rsid w:val="00FA6F8F"/>
    <w:rsid w:val="00FA7045"/>
    <w:rsid w:val="00FA7200"/>
    <w:rsid w:val="00FA785D"/>
    <w:rsid w:val="00FA78BE"/>
    <w:rsid w:val="00FA7DD0"/>
    <w:rsid w:val="00FA7DE5"/>
    <w:rsid w:val="00FB035A"/>
    <w:rsid w:val="00FB05A9"/>
    <w:rsid w:val="00FB069F"/>
    <w:rsid w:val="00FB0C7F"/>
    <w:rsid w:val="00FB0F9D"/>
    <w:rsid w:val="00FB0FB6"/>
    <w:rsid w:val="00FB1453"/>
    <w:rsid w:val="00FB1590"/>
    <w:rsid w:val="00FB1C75"/>
    <w:rsid w:val="00FB2313"/>
    <w:rsid w:val="00FB23BE"/>
    <w:rsid w:val="00FB2C7A"/>
    <w:rsid w:val="00FB3509"/>
    <w:rsid w:val="00FB3991"/>
    <w:rsid w:val="00FB3D02"/>
    <w:rsid w:val="00FB42B2"/>
    <w:rsid w:val="00FB43D1"/>
    <w:rsid w:val="00FB4564"/>
    <w:rsid w:val="00FB4597"/>
    <w:rsid w:val="00FB485B"/>
    <w:rsid w:val="00FB4A51"/>
    <w:rsid w:val="00FB4DAB"/>
    <w:rsid w:val="00FB4FBC"/>
    <w:rsid w:val="00FB52E8"/>
    <w:rsid w:val="00FB5311"/>
    <w:rsid w:val="00FB5A97"/>
    <w:rsid w:val="00FB5C96"/>
    <w:rsid w:val="00FB5CD3"/>
    <w:rsid w:val="00FB63CB"/>
    <w:rsid w:val="00FB64C1"/>
    <w:rsid w:val="00FB64F7"/>
    <w:rsid w:val="00FB674C"/>
    <w:rsid w:val="00FB7013"/>
    <w:rsid w:val="00FB784B"/>
    <w:rsid w:val="00FB79A1"/>
    <w:rsid w:val="00FB7A6A"/>
    <w:rsid w:val="00FB7ADB"/>
    <w:rsid w:val="00FB7B67"/>
    <w:rsid w:val="00FB7D3D"/>
    <w:rsid w:val="00FC0162"/>
    <w:rsid w:val="00FC0254"/>
    <w:rsid w:val="00FC0418"/>
    <w:rsid w:val="00FC06E5"/>
    <w:rsid w:val="00FC080D"/>
    <w:rsid w:val="00FC0881"/>
    <w:rsid w:val="00FC0944"/>
    <w:rsid w:val="00FC0CB9"/>
    <w:rsid w:val="00FC0CCB"/>
    <w:rsid w:val="00FC0EFB"/>
    <w:rsid w:val="00FC10BF"/>
    <w:rsid w:val="00FC10FD"/>
    <w:rsid w:val="00FC1358"/>
    <w:rsid w:val="00FC154F"/>
    <w:rsid w:val="00FC15C0"/>
    <w:rsid w:val="00FC1A10"/>
    <w:rsid w:val="00FC1B42"/>
    <w:rsid w:val="00FC1C0D"/>
    <w:rsid w:val="00FC22FA"/>
    <w:rsid w:val="00FC243E"/>
    <w:rsid w:val="00FC2717"/>
    <w:rsid w:val="00FC284B"/>
    <w:rsid w:val="00FC29A6"/>
    <w:rsid w:val="00FC2A7D"/>
    <w:rsid w:val="00FC2C7C"/>
    <w:rsid w:val="00FC2EB4"/>
    <w:rsid w:val="00FC32FB"/>
    <w:rsid w:val="00FC38AF"/>
    <w:rsid w:val="00FC3B7F"/>
    <w:rsid w:val="00FC3D09"/>
    <w:rsid w:val="00FC3D5E"/>
    <w:rsid w:val="00FC3F61"/>
    <w:rsid w:val="00FC45EC"/>
    <w:rsid w:val="00FC478B"/>
    <w:rsid w:val="00FC4B71"/>
    <w:rsid w:val="00FC501D"/>
    <w:rsid w:val="00FC51F0"/>
    <w:rsid w:val="00FC52EA"/>
    <w:rsid w:val="00FC53F3"/>
    <w:rsid w:val="00FC549A"/>
    <w:rsid w:val="00FC551E"/>
    <w:rsid w:val="00FC5A67"/>
    <w:rsid w:val="00FC5A8E"/>
    <w:rsid w:val="00FC5B7F"/>
    <w:rsid w:val="00FC5D0C"/>
    <w:rsid w:val="00FC5DD4"/>
    <w:rsid w:val="00FC5F0A"/>
    <w:rsid w:val="00FC5F10"/>
    <w:rsid w:val="00FC611C"/>
    <w:rsid w:val="00FC650D"/>
    <w:rsid w:val="00FC652E"/>
    <w:rsid w:val="00FC65EB"/>
    <w:rsid w:val="00FC65FA"/>
    <w:rsid w:val="00FC6912"/>
    <w:rsid w:val="00FC6B8D"/>
    <w:rsid w:val="00FC6E8A"/>
    <w:rsid w:val="00FC705E"/>
    <w:rsid w:val="00FC79CD"/>
    <w:rsid w:val="00FC7AF9"/>
    <w:rsid w:val="00FC7CAE"/>
    <w:rsid w:val="00FD05AF"/>
    <w:rsid w:val="00FD05C2"/>
    <w:rsid w:val="00FD074C"/>
    <w:rsid w:val="00FD0AB4"/>
    <w:rsid w:val="00FD0E2B"/>
    <w:rsid w:val="00FD0E65"/>
    <w:rsid w:val="00FD0F2C"/>
    <w:rsid w:val="00FD0F47"/>
    <w:rsid w:val="00FD1245"/>
    <w:rsid w:val="00FD14B0"/>
    <w:rsid w:val="00FD19EC"/>
    <w:rsid w:val="00FD20F8"/>
    <w:rsid w:val="00FD2110"/>
    <w:rsid w:val="00FD217F"/>
    <w:rsid w:val="00FD27B0"/>
    <w:rsid w:val="00FD3003"/>
    <w:rsid w:val="00FD3257"/>
    <w:rsid w:val="00FD36D7"/>
    <w:rsid w:val="00FD37C2"/>
    <w:rsid w:val="00FD387D"/>
    <w:rsid w:val="00FD3D35"/>
    <w:rsid w:val="00FD3EF7"/>
    <w:rsid w:val="00FD4396"/>
    <w:rsid w:val="00FD4482"/>
    <w:rsid w:val="00FD4B0F"/>
    <w:rsid w:val="00FD4CFD"/>
    <w:rsid w:val="00FD519F"/>
    <w:rsid w:val="00FD520C"/>
    <w:rsid w:val="00FD52E4"/>
    <w:rsid w:val="00FD549C"/>
    <w:rsid w:val="00FD54CB"/>
    <w:rsid w:val="00FD583E"/>
    <w:rsid w:val="00FD599E"/>
    <w:rsid w:val="00FD5B31"/>
    <w:rsid w:val="00FD5B91"/>
    <w:rsid w:val="00FD5BB9"/>
    <w:rsid w:val="00FD5FCC"/>
    <w:rsid w:val="00FD6027"/>
    <w:rsid w:val="00FD665A"/>
    <w:rsid w:val="00FD67B1"/>
    <w:rsid w:val="00FD6C68"/>
    <w:rsid w:val="00FD7162"/>
    <w:rsid w:val="00FD77C8"/>
    <w:rsid w:val="00FD7C83"/>
    <w:rsid w:val="00FD7E28"/>
    <w:rsid w:val="00FE0155"/>
    <w:rsid w:val="00FE01AB"/>
    <w:rsid w:val="00FE031F"/>
    <w:rsid w:val="00FE0406"/>
    <w:rsid w:val="00FE0574"/>
    <w:rsid w:val="00FE0682"/>
    <w:rsid w:val="00FE06B7"/>
    <w:rsid w:val="00FE0738"/>
    <w:rsid w:val="00FE08CA"/>
    <w:rsid w:val="00FE0AEE"/>
    <w:rsid w:val="00FE0E45"/>
    <w:rsid w:val="00FE13CB"/>
    <w:rsid w:val="00FE1953"/>
    <w:rsid w:val="00FE1E65"/>
    <w:rsid w:val="00FE2139"/>
    <w:rsid w:val="00FE21FA"/>
    <w:rsid w:val="00FE2235"/>
    <w:rsid w:val="00FE22E6"/>
    <w:rsid w:val="00FE25CD"/>
    <w:rsid w:val="00FE29DC"/>
    <w:rsid w:val="00FE2C8A"/>
    <w:rsid w:val="00FE2D81"/>
    <w:rsid w:val="00FE3775"/>
    <w:rsid w:val="00FE388A"/>
    <w:rsid w:val="00FE3992"/>
    <w:rsid w:val="00FE39E1"/>
    <w:rsid w:val="00FE3F8D"/>
    <w:rsid w:val="00FE4208"/>
    <w:rsid w:val="00FE45D8"/>
    <w:rsid w:val="00FE4707"/>
    <w:rsid w:val="00FE4725"/>
    <w:rsid w:val="00FE4B87"/>
    <w:rsid w:val="00FE4DC3"/>
    <w:rsid w:val="00FE5534"/>
    <w:rsid w:val="00FE5928"/>
    <w:rsid w:val="00FE6120"/>
    <w:rsid w:val="00FE6281"/>
    <w:rsid w:val="00FE659D"/>
    <w:rsid w:val="00FE6C84"/>
    <w:rsid w:val="00FE6D81"/>
    <w:rsid w:val="00FE6DFA"/>
    <w:rsid w:val="00FE7600"/>
    <w:rsid w:val="00FE7610"/>
    <w:rsid w:val="00FF03FB"/>
    <w:rsid w:val="00FF059F"/>
    <w:rsid w:val="00FF085D"/>
    <w:rsid w:val="00FF215D"/>
    <w:rsid w:val="00FF2244"/>
    <w:rsid w:val="00FF28F8"/>
    <w:rsid w:val="00FF2DB6"/>
    <w:rsid w:val="00FF31EA"/>
    <w:rsid w:val="00FF323D"/>
    <w:rsid w:val="00FF398C"/>
    <w:rsid w:val="00FF3ABC"/>
    <w:rsid w:val="00FF3BC7"/>
    <w:rsid w:val="00FF40F1"/>
    <w:rsid w:val="00FF4220"/>
    <w:rsid w:val="00FF42C7"/>
    <w:rsid w:val="00FF42CB"/>
    <w:rsid w:val="00FF4340"/>
    <w:rsid w:val="00FF4602"/>
    <w:rsid w:val="00FF4833"/>
    <w:rsid w:val="00FF4A52"/>
    <w:rsid w:val="00FF4CFE"/>
    <w:rsid w:val="00FF4EA1"/>
    <w:rsid w:val="00FF4F66"/>
    <w:rsid w:val="00FF4F89"/>
    <w:rsid w:val="00FF4FCB"/>
    <w:rsid w:val="00FF5A63"/>
    <w:rsid w:val="00FF5A73"/>
    <w:rsid w:val="00FF5AEB"/>
    <w:rsid w:val="00FF5BE2"/>
    <w:rsid w:val="00FF6542"/>
    <w:rsid w:val="00FF666C"/>
    <w:rsid w:val="00FF679B"/>
    <w:rsid w:val="00FF6948"/>
    <w:rsid w:val="00FF6E34"/>
    <w:rsid w:val="00FF71F3"/>
    <w:rsid w:val="00FF7723"/>
    <w:rsid w:val="00FF7AEB"/>
    <w:rsid w:val="00FF7DA7"/>
    <w:rsid w:val="00FF7DDC"/>
    <w:rsid w:val="00FF7E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3A0F83"/>
  <w15:chartTrackingRefBased/>
  <w15:docId w15:val="{4CAED8C9-FB35-44AB-9DE5-FD9BF44996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footer" w:uiPriority="99"/>
    <w:lsdException w:name="caption" w:qFormat="1"/>
    <w:lsdException w:name="footnote reference" w:uiPriority="99"/>
    <w:lsdException w:name="annotation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213B7C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1"/>
    <w:uiPriority w:val="99"/>
    <w:qFormat/>
    <w:rsid w:val="00213B7C"/>
    <w:pPr>
      <w:numPr>
        <w:numId w:val="1"/>
      </w:numPr>
      <w:outlineLvl w:val="0"/>
    </w:pPr>
  </w:style>
  <w:style w:type="paragraph" w:styleId="Heading2">
    <w:name w:val="heading 2"/>
    <w:aliases w:val="h2 main heading"/>
    <w:basedOn w:val="Heading3"/>
    <w:next w:val="BodyText"/>
    <w:link w:val="Heading2Char"/>
    <w:qFormat/>
    <w:rsid w:val="00213B7C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1"/>
    <w:qFormat/>
    <w:rsid w:val="00213B7C"/>
    <w:pPr>
      <w:keepNext/>
      <w:keepLines/>
      <w:spacing w:after="130"/>
      <w:outlineLvl w:val="2"/>
    </w:pPr>
    <w:rPr>
      <w:rFonts w:ascii="Times New Roman" w:hAnsi="Times New Roman"/>
      <w:i/>
      <w:iCs/>
      <w:lang w:eastAsia="x-none"/>
    </w:rPr>
  </w:style>
  <w:style w:type="paragraph" w:styleId="Heading4">
    <w:name w:val="heading 4"/>
    <w:aliases w:val="h4 sub sub heading"/>
    <w:basedOn w:val="BodyText"/>
    <w:next w:val="BodyText"/>
    <w:link w:val="Heading4Char1"/>
    <w:qFormat/>
    <w:rsid w:val="00213B7C"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1"/>
    <w:qFormat/>
    <w:rsid w:val="00213B7C"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1"/>
    <w:qFormat/>
    <w:rsid w:val="00213B7C"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1"/>
    <w:qFormat/>
    <w:rsid w:val="00213B7C"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1"/>
    <w:qFormat/>
    <w:rsid w:val="00213B7C"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1"/>
    <w:qFormat/>
    <w:rsid w:val="00213B7C"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2,body text1"/>
    <w:basedOn w:val="Normal"/>
    <w:link w:val="BodyTextChar"/>
    <w:uiPriority w:val="99"/>
    <w:rsid w:val="00213B7C"/>
    <w:pPr>
      <w:spacing w:after="260"/>
    </w:pPr>
    <w:rPr>
      <w:rFonts w:ascii="CG Times (W1)" w:hAnsi="CG Times (W1)"/>
    </w:rPr>
  </w:style>
  <w:style w:type="paragraph" w:styleId="Footer">
    <w:name w:val="footer"/>
    <w:basedOn w:val="Normal"/>
    <w:link w:val="FooterChar"/>
    <w:uiPriority w:val="99"/>
    <w:rsid w:val="00213B7C"/>
    <w:pPr>
      <w:tabs>
        <w:tab w:val="right" w:pos="8505"/>
      </w:tabs>
    </w:pPr>
    <w:rPr>
      <w:sz w:val="18"/>
      <w:szCs w:val="18"/>
      <w:lang w:eastAsia="x-none"/>
    </w:rPr>
  </w:style>
  <w:style w:type="paragraph" w:styleId="Header">
    <w:name w:val="header"/>
    <w:basedOn w:val="Normal"/>
    <w:link w:val="HeaderChar1"/>
    <w:uiPriority w:val="99"/>
    <w:rsid w:val="00213B7C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paragraph" w:styleId="ListBullet">
    <w:name w:val="List Bullet"/>
    <w:basedOn w:val="BodyText"/>
    <w:rsid w:val="00213B7C"/>
    <w:pPr>
      <w:ind w:left="340" w:hanging="340"/>
    </w:pPr>
  </w:style>
  <w:style w:type="paragraph" w:styleId="ListBullet2">
    <w:name w:val="List Bullet 2"/>
    <w:basedOn w:val="ListBullet"/>
    <w:rsid w:val="00213B7C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213B7C"/>
    <w:pPr>
      <w:ind w:left="340"/>
    </w:pPr>
    <w:rPr>
      <w:rFonts w:ascii="Times New Roman" w:hAnsi="Times New Roman"/>
    </w:rPr>
  </w:style>
  <w:style w:type="paragraph" w:customStyle="1" w:styleId="zfaxdetails">
    <w:name w:val="zfax details"/>
    <w:basedOn w:val="Normal"/>
    <w:rsid w:val="00213B7C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213B7C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213B7C"/>
    <w:rPr>
      <w:sz w:val="18"/>
      <w:szCs w:val="18"/>
      <w:lang w:eastAsia="x-none"/>
    </w:rPr>
  </w:style>
  <w:style w:type="paragraph" w:customStyle="1" w:styleId="zsubject">
    <w:name w:val="zsubject"/>
    <w:basedOn w:val="Normal"/>
    <w:rsid w:val="00213B7C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213B7C"/>
    <w:pPr>
      <w:keepNext/>
      <w:spacing w:before="520"/>
    </w:pPr>
  </w:style>
  <w:style w:type="paragraph" w:customStyle="1" w:styleId="Graphic">
    <w:name w:val="Graphic"/>
    <w:basedOn w:val="Signature"/>
    <w:rsid w:val="00213B7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1"/>
    <w:rsid w:val="00213B7C"/>
    <w:pPr>
      <w:spacing w:line="240" w:lineRule="auto"/>
    </w:pPr>
    <w:rPr>
      <w:lang w:eastAsia="x-none"/>
    </w:rPr>
  </w:style>
  <w:style w:type="paragraph" w:customStyle="1" w:styleId="zdetails">
    <w:name w:val="zdetails"/>
    <w:basedOn w:val="Normal"/>
    <w:rsid w:val="00213B7C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213B7C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sid w:val="00213B7C"/>
    <w:rPr>
      <w:rFonts w:cs="Cordia New"/>
      <w:sz w:val="22"/>
      <w:szCs w:val="22"/>
      <w:lang w:bidi="th-TH"/>
    </w:rPr>
  </w:style>
  <w:style w:type="paragraph" w:styleId="Title">
    <w:name w:val="Title"/>
    <w:basedOn w:val="Normal"/>
    <w:qFormat/>
    <w:rsid w:val="00213B7C"/>
    <w:pPr>
      <w:spacing w:line="240" w:lineRule="auto"/>
      <w:ind w:left="540" w:right="749"/>
      <w:jc w:val="center"/>
    </w:pPr>
    <w:rPr>
      <w:sz w:val="24"/>
      <w:szCs w:val="24"/>
      <w:u w:val="single"/>
      <w:lang w:val="th-TH"/>
    </w:rPr>
  </w:style>
  <w:style w:type="paragraph" w:styleId="BlockText">
    <w:name w:val="Block Text"/>
    <w:basedOn w:val="Normal"/>
    <w:rsid w:val="00213B7C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styleId="BodyText3">
    <w:name w:val="Body Text 3"/>
    <w:basedOn w:val="Normal"/>
    <w:link w:val="BodyText3Char1"/>
    <w:rsid w:val="00213B7C"/>
    <w:pPr>
      <w:spacing w:before="240" w:line="360" w:lineRule="auto"/>
      <w:jc w:val="center"/>
    </w:pPr>
    <w:rPr>
      <w:lang w:val="x-none" w:eastAsia="x-none"/>
    </w:rPr>
  </w:style>
  <w:style w:type="paragraph" w:styleId="BodyText2">
    <w:name w:val="Body Text 2"/>
    <w:basedOn w:val="Normal"/>
    <w:link w:val="BodyText2Char1"/>
    <w:rsid w:val="00213B7C"/>
    <w:pPr>
      <w:tabs>
        <w:tab w:val="left" w:pos="540"/>
      </w:tabs>
      <w:spacing w:before="120" w:line="240" w:lineRule="auto"/>
      <w:jc w:val="both"/>
    </w:pPr>
    <w:rPr>
      <w:sz w:val="28"/>
      <w:szCs w:val="28"/>
      <w:lang w:val="th-TH" w:eastAsia="x-none"/>
    </w:rPr>
  </w:style>
  <w:style w:type="paragraph" w:styleId="Caption">
    <w:name w:val="caption"/>
    <w:aliases w:val="Bo-H1 Main head"/>
    <w:basedOn w:val="Normal"/>
    <w:next w:val="Normal"/>
    <w:qFormat/>
    <w:rsid w:val="00A8222E"/>
    <w:pPr>
      <w:numPr>
        <w:numId w:val="10"/>
      </w:numPr>
      <w:tabs>
        <w:tab w:val="left" w:pos="540"/>
      </w:tabs>
      <w:spacing w:line="240" w:lineRule="auto"/>
      <w:jc w:val="both"/>
    </w:pPr>
    <w:rPr>
      <w:rFonts w:ascii="Angsana New" w:hAnsi="Angsana New"/>
      <w:b/>
      <w:bCs/>
      <w:sz w:val="30"/>
      <w:szCs w:val="30"/>
      <w:lang w:val="en-US"/>
    </w:rPr>
  </w:style>
  <w:style w:type="paragraph" w:styleId="BodyTextIndent2">
    <w:name w:val="Body Text Indent 2"/>
    <w:basedOn w:val="Normal"/>
    <w:link w:val="BodyTextIndent2Char1"/>
    <w:rsid w:val="00213B7C"/>
    <w:pPr>
      <w:ind w:left="567" w:firstLine="3"/>
    </w:pPr>
    <w:rPr>
      <w:sz w:val="28"/>
      <w:szCs w:val="28"/>
      <w:lang w:val="th-TH" w:eastAsia="x-none"/>
    </w:rPr>
  </w:style>
  <w:style w:type="paragraph" w:styleId="BodyTextIndent3">
    <w:name w:val="Body Text Indent 3"/>
    <w:basedOn w:val="Normal"/>
    <w:rsid w:val="00213B7C"/>
    <w:pPr>
      <w:spacing w:line="360" w:lineRule="exact"/>
      <w:ind w:left="360"/>
      <w:jc w:val="both"/>
    </w:pPr>
    <w:rPr>
      <w:rFonts w:ascii="CG Times (W1)" w:hAnsi="CG Times (W1)"/>
      <w:sz w:val="32"/>
      <w:szCs w:val="32"/>
      <w:lang w:val="th-TH"/>
    </w:rPr>
  </w:style>
  <w:style w:type="paragraph" w:customStyle="1" w:styleId="AccPolicyHeading">
    <w:name w:val="Acc Policy Heading"/>
    <w:basedOn w:val="BodyText"/>
    <w:autoRedefine/>
    <w:rsid w:val="00213B7C"/>
    <w:pPr>
      <w:tabs>
        <w:tab w:val="left" w:pos="540"/>
      </w:tabs>
      <w:spacing w:before="240" w:after="120" w:line="240" w:lineRule="auto"/>
      <w:ind w:right="389"/>
      <w:jc w:val="thaiDistribute"/>
    </w:pPr>
    <w:rPr>
      <w:rFonts w:ascii="Angsana New" w:hAnsi="Angsana New"/>
      <w:sz w:val="28"/>
      <w:szCs w:val="28"/>
      <w:lang w:val="en-US"/>
    </w:rPr>
  </w:style>
  <w:style w:type="character" w:customStyle="1" w:styleId="AccPolicyHeadingChar">
    <w:name w:val="Acc Policy Heading Char"/>
    <w:rsid w:val="00213B7C"/>
    <w:rPr>
      <w:rFonts w:ascii="Angsana New" w:hAnsi="Angsana New" w:cs="Angsana New"/>
      <w:b/>
      <w:bCs/>
      <w:noProof w:val="0"/>
      <w:sz w:val="28"/>
      <w:szCs w:val="28"/>
      <w:lang w:val="en-US" w:eastAsia="en-US" w:bidi="th-TH"/>
    </w:rPr>
  </w:style>
  <w:style w:type="paragraph" w:customStyle="1" w:styleId="accpolicyheading0">
    <w:name w:val="accpolicyheading"/>
    <w:basedOn w:val="Normal"/>
    <w:rsid w:val="00213B7C"/>
    <w:pPr>
      <w:spacing w:line="240" w:lineRule="auto"/>
      <w:ind w:left="900" w:right="387" w:hanging="540"/>
      <w:jc w:val="both"/>
    </w:pPr>
    <w:rPr>
      <w:sz w:val="28"/>
      <w:szCs w:val="28"/>
      <w:lang w:val="en-US"/>
    </w:rPr>
  </w:style>
  <w:style w:type="character" w:customStyle="1" w:styleId="Heading1Char">
    <w:name w:val="Heading 1 Char"/>
    <w:rsid w:val="00213B7C"/>
    <w:rPr>
      <w:rFonts w:ascii="Arial" w:hAnsi="Arial"/>
      <w:b/>
      <w:bCs/>
      <w:noProof w:val="0"/>
      <w:sz w:val="18"/>
      <w:szCs w:val="18"/>
      <w:u w:val="single"/>
      <w:lang w:val="en-US" w:eastAsia="en-US" w:bidi="th-TH"/>
    </w:rPr>
  </w:style>
  <w:style w:type="paragraph" w:customStyle="1" w:styleId="block">
    <w:name w:val="block"/>
    <w:aliases w:val="b"/>
    <w:basedOn w:val="BodyText"/>
    <w:rsid w:val="00213B7C"/>
    <w:pPr>
      <w:ind w:left="567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3B7C"/>
    <w:pPr>
      <w:tabs>
        <w:tab w:val="decimal" w:pos="765"/>
      </w:tabs>
    </w:pPr>
  </w:style>
  <w:style w:type="paragraph" w:customStyle="1" w:styleId="acctmergecolhdg">
    <w:name w:val="acct merge col hdg"/>
    <w:aliases w:val="mh"/>
    <w:basedOn w:val="Normal"/>
    <w:rsid w:val="00213B7C"/>
    <w:pPr>
      <w:jc w:val="center"/>
    </w:pPr>
    <w:rPr>
      <w:b/>
      <w:bCs/>
    </w:rPr>
  </w:style>
  <w:style w:type="paragraph" w:styleId="MacroText">
    <w:name w:val="macro"/>
    <w:link w:val="MacroTextChar"/>
    <w:semiHidden/>
    <w:rsid w:val="00213B7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szCs w:val="28"/>
    </w:rPr>
  </w:style>
  <w:style w:type="paragraph" w:customStyle="1" w:styleId="acctcolumnheading">
    <w:name w:val="acct column heading"/>
    <w:aliases w:val="ac"/>
    <w:basedOn w:val="Normal"/>
    <w:rsid w:val="00213B7C"/>
    <w:pPr>
      <w:spacing w:after="260"/>
      <w:jc w:val="center"/>
    </w:pPr>
    <w:rPr>
      <w:rFonts w:cs="Times New Roman"/>
      <w:lang w:bidi="ar-SA"/>
    </w:rPr>
  </w:style>
  <w:style w:type="paragraph" w:styleId="Index6">
    <w:name w:val="index 6"/>
    <w:basedOn w:val="Normal"/>
    <w:next w:val="Normal"/>
    <w:semiHidden/>
    <w:rsid w:val="00213B7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/>
    </w:rPr>
  </w:style>
  <w:style w:type="paragraph" w:styleId="DocumentMap">
    <w:name w:val="Document Map"/>
    <w:basedOn w:val="Normal"/>
    <w:link w:val="DocumentMapChar"/>
    <w:semiHidden/>
    <w:rsid w:val="00213B7C"/>
    <w:pPr>
      <w:shd w:val="clear" w:color="auto" w:fill="000080"/>
    </w:pPr>
    <w:rPr>
      <w:rFonts w:ascii="Cordia New" w:hAnsi="Cordia New"/>
      <w:lang w:eastAsia="x-none"/>
    </w:rPr>
  </w:style>
  <w:style w:type="paragraph" w:customStyle="1" w:styleId="ReportHeading1">
    <w:name w:val="ReportHeading1"/>
    <w:basedOn w:val="Normal"/>
    <w:rsid w:val="00213B7C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/>
      <w:b/>
      <w:bCs/>
      <w:sz w:val="24"/>
      <w:szCs w:val="24"/>
      <w:lang w:val="en-US"/>
    </w:rPr>
  </w:style>
  <w:style w:type="paragraph" w:customStyle="1" w:styleId="a">
    <w:name w:val="???????"/>
    <w:basedOn w:val="Normal"/>
    <w:rsid w:val="009B6EDB"/>
    <w:pPr>
      <w:tabs>
        <w:tab w:val="left" w:pos="1080"/>
      </w:tabs>
      <w:spacing w:line="240" w:lineRule="auto"/>
    </w:pPr>
    <w:rPr>
      <w:rFonts w:cs="Times New Roman"/>
      <w:sz w:val="30"/>
      <w:szCs w:val="30"/>
      <w:lang w:val="th-TH"/>
    </w:rPr>
  </w:style>
  <w:style w:type="paragraph" w:styleId="BalloonText">
    <w:name w:val="Balloon Text"/>
    <w:basedOn w:val="Normal"/>
    <w:link w:val="BalloonTextChar"/>
    <w:semiHidden/>
    <w:rsid w:val="00213B7C"/>
    <w:rPr>
      <w:rFonts w:ascii="Tahoma" w:hAnsi="Tahoma"/>
      <w:sz w:val="16"/>
      <w:szCs w:val="16"/>
      <w:lang w:eastAsia="x-none"/>
    </w:rPr>
  </w:style>
  <w:style w:type="paragraph" w:customStyle="1" w:styleId="a0">
    <w:name w:val="¢éÍ¤ÇÒÁ"/>
    <w:basedOn w:val="Normal"/>
    <w:uiPriority w:val="99"/>
    <w:rsid w:val="006E1092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table" w:styleId="TableGrid">
    <w:name w:val="Table Grid"/>
    <w:basedOn w:val="TableNormal"/>
    <w:uiPriority w:val="39"/>
    <w:rsid w:val="00CB642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ngsanaNew">
    <w:name w:val="Normal + Angsana New"/>
    <w:aliases w:val="15 pt,Thai Distributed Justification,Left:  0.95 cm,..."/>
    <w:basedOn w:val="block"/>
    <w:rsid w:val="00EF252F"/>
    <w:pPr>
      <w:spacing w:after="0" w:line="240" w:lineRule="atLeast"/>
      <w:ind w:left="540"/>
      <w:jc w:val="thaiDistribute"/>
    </w:pPr>
    <w:rPr>
      <w:rFonts w:ascii="Angsana New" w:hAnsi="Angsana New"/>
      <w:sz w:val="30"/>
      <w:szCs w:val="30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EF58C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x-none" w:eastAsia="x-none"/>
    </w:rPr>
  </w:style>
  <w:style w:type="paragraph" w:styleId="ListNumber5">
    <w:name w:val="List Number 5"/>
    <w:basedOn w:val="Normal"/>
    <w:rsid w:val="00F946C8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961F75"/>
    <w:rPr>
      <w:rFonts w:cs="Angsana New"/>
      <w:sz w:val="22"/>
      <w:szCs w:val="22"/>
      <w:lang w:val="en-GB" w:eastAsia="en-US" w:bidi="th-TH"/>
    </w:rPr>
  </w:style>
  <w:style w:type="character" w:customStyle="1" w:styleId="MacroTextChar">
    <w:name w:val="Macro Text Char"/>
    <w:link w:val="MacroText"/>
    <w:semiHidden/>
    <w:rsid w:val="00767FFE"/>
    <w:rPr>
      <w:sz w:val="28"/>
      <w:szCs w:val="28"/>
      <w:lang w:val="en-US" w:eastAsia="en-US" w:bidi="th-TH"/>
    </w:rPr>
  </w:style>
  <w:style w:type="character" w:customStyle="1" w:styleId="Heading2Char">
    <w:name w:val="Heading 2 Char"/>
    <w:aliases w:val="h2 main heading Char"/>
    <w:link w:val="Heading2"/>
    <w:rsid w:val="0040333E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BodyTextChar1">
    <w:name w:val="Body Text Char1"/>
    <w:aliases w:val="bt Char1,body text Char1,Body Char1"/>
    <w:uiPriority w:val="99"/>
    <w:locked/>
    <w:rsid w:val="00444840"/>
    <w:rPr>
      <w:rFonts w:ascii="Arial" w:hAnsi="Arial" w:cs="Angsana New"/>
      <w:sz w:val="22"/>
      <w:szCs w:val="22"/>
    </w:rPr>
  </w:style>
  <w:style w:type="character" w:customStyle="1" w:styleId="AccPolicyHeadingCharChar">
    <w:name w:val="Acc Policy Heading Char Char"/>
    <w:rsid w:val="001D7EFB"/>
    <w:rPr>
      <w:rFonts w:ascii="Angsana New" w:hAnsi="Angsana New" w:cs="Angsana New"/>
      <w:b/>
      <w:bCs/>
      <w:noProof w:val="0"/>
      <w:sz w:val="30"/>
      <w:szCs w:val="30"/>
      <w:lang w:val="en-US" w:eastAsia="en-GB" w:bidi="th-TH"/>
    </w:rPr>
  </w:style>
  <w:style w:type="paragraph" w:customStyle="1" w:styleId="Default">
    <w:name w:val="Default"/>
    <w:rsid w:val="000162F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Bo-C1Content">
    <w:name w:val="Bo-C1 Content"/>
    <w:basedOn w:val="BodyText"/>
    <w:link w:val="Bo-C1ContentChar"/>
    <w:qFormat/>
    <w:rsid w:val="00602254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paragraph" w:customStyle="1" w:styleId="Bo-H2Main">
    <w:name w:val="Bo-H2 Main"/>
    <w:basedOn w:val="Normal"/>
    <w:link w:val="Bo-H2MainChar"/>
    <w:qFormat/>
    <w:rsid w:val="00637CD6"/>
    <w:pPr>
      <w:numPr>
        <w:numId w:val="9"/>
      </w:numPr>
      <w:spacing w:line="240" w:lineRule="auto"/>
      <w:ind w:right="-25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Bo-C1ContentChar">
    <w:name w:val="Bo-C1 Content Char"/>
    <w:link w:val="Bo-C1Content"/>
    <w:rsid w:val="00602254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Bo-H3Subhead">
    <w:name w:val="Bo-H3 Subhead"/>
    <w:basedOn w:val="Normal"/>
    <w:link w:val="Bo-H3SubheadChar"/>
    <w:qFormat/>
    <w:rsid w:val="008B52FA"/>
    <w:pPr>
      <w:spacing w:line="240" w:lineRule="auto"/>
      <w:ind w:left="547"/>
      <w:jc w:val="thaiDistribute"/>
    </w:pPr>
    <w:rPr>
      <w:rFonts w:ascii="Angsana New" w:hAnsi="Angsana New"/>
      <w:i/>
      <w:iCs/>
      <w:sz w:val="30"/>
      <w:szCs w:val="30"/>
      <w:lang w:eastAsia="x-none"/>
    </w:rPr>
  </w:style>
  <w:style w:type="character" w:customStyle="1" w:styleId="ListParagraphChar">
    <w:name w:val="List Paragraph Char"/>
    <w:link w:val="ListParagraph"/>
    <w:uiPriority w:val="34"/>
    <w:rsid w:val="00A8222E"/>
    <w:rPr>
      <w:rFonts w:ascii="Arial" w:hAnsi="Arial"/>
      <w:sz w:val="18"/>
      <w:szCs w:val="22"/>
    </w:rPr>
  </w:style>
  <w:style w:type="character" w:customStyle="1" w:styleId="Bo-H2MainChar">
    <w:name w:val="Bo-H2 Main Char"/>
    <w:basedOn w:val="ListParagraphChar"/>
    <w:link w:val="Bo-H2Main"/>
    <w:rsid w:val="00A8222E"/>
    <w:rPr>
      <w:rFonts w:ascii="Angsana New" w:hAnsi="Angsana New"/>
      <w:b/>
      <w:bCs/>
      <w:i/>
      <w:iCs/>
      <w:sz w:val="30"/>
      <w:szCs w:val="30"/>
      <w:lang w:val="en-GB"/>
    </w:rPr>
  </w:style>
  <w:style w:type="table" w:customStyle="1" w:styleId="TableGrid4">
    <w:name w:val="Table Grid4"/>
    <w:basedOn w:val="TableNormal"/>
    <w:next w:val="TableGrid"/>
    <w:rsid w:val="00AA7A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-H3SubheadChar">
    <w:name w:val="Bo-H3 Subhead Char"/>
    <w:link w:val="Bo-H3Subhead"/>
    <w:rsid w:val="008B52FA"/>
    <w:rPr>
      <w:rFonts w:ascii="Angsana New" w:hAnsi="Angsana New"/>
      <w:i/>
      <w:iCs/>
      <w:sz w:val="30"/>
      <w:szCs w:val="30"/>
      <w:lang w:val="en-GB"/>
    </w:rPr>
  </w:style>
  <w:style w:type="paragraph" w:styleId="TableofFigures">
    <w:name w:val="table of figures"/>
    <w:basedOn w:val="Normal"/>
    <w:next w:val="Normal"/>
    <w:rsid w:val="00192D6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customStyle="1" w:styleId="Bo-Blankline">
    <w:name w:val="Bo-Blank line"/>
    <w:basedOn w:val="Normal"/>
    <w:link w:val="Bo-BlanklineChar"/>
    <w:qFormat/>
    <w:rsid w:val="005C0427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FooterChar">
    <w:name w:val="Footer Char"/>
    <w:link w:val="Footer"/>
    <w:uiPriority w:val="99"/>
    <w:rsid w:val="00E25C00"/>
    <w:rPr>
      <w:rFonts w:ascii="Times New Roman" w:hAnsi="Times New Roman"/>
      <w:sz w:val="18"/>
      <w:szCs w:val="18"/>
      <w:lang w:val="en-GB"/>
    </w:rPr>
  </w:style>
  <w:style w:type="character" w:customStyle="1" w:styleId="Bo-BlanklineChar">
    <w:name w:val="Bo-Blank line Char"/>
    <w:link w:val="Bo-Blankline"/>
    <w:rsid w:val="005C0427"/>
    <w:rPr>
      <w:rFonts w:ascii="Angsana New" w:hAnsi="Angsana New"/>
      <w:lang w:val="en-GB"/>
    </w:rPr>
  </w:style>
  <w:style w:type="paragraph" w:customStyle="1" w:styleId="AA2ndlevelbullet">
    <w:name w:val="AA 2nd level bullet"/>
    <w:basedOn w:val="Normal"/>
    <w:rsid w:val="00AE2FD7"/>
    <w:pPr>
      <w:tabs>
        <w:tab w:val="left" w:pos="454"/>
        <w:tab w:val="left" w:pos="680"/>
        <w:tab w:val="left" w:pos="907"/>
      </w:tabs>
      <w:spacing w:line="240" w:lineRule="atLeast"/>
      <w:ind w:left="454" w:hanging="227"/>
    </w:pPr>
    <w:rPr>
      <w:rFonts w:ascii="Arial" w:hAnsi="Arial"/>
      <w:sz w:val="18"/>
      <w:szCs w:val="18"/>
      <w:lang w:val="en-US"/>
    </w:rPr>
  </w:style>
  <w:style w:type="paragraph" w:styleId="Revision">
    <w:name w:val="Revision"/>
    <w:hidden/>
    <w:uiPriority w:val="99"/>
    <w:semiHidden/>
    <w:rsid w:val="00AE2FD7"/>
    <w:rPr>
      <w:rFonts w:ascii="Times New Roman" w:hAnsi="Times New Roman"/>
      <w:sz w:val="22"/>
      <w:szCs w:val="28"/>
      <w:lang w:val="en-GB"/>
    </w:rPr>
  </w:style>
  <w:style w:type="character" w:styleId="CommentReference">
    <w:name w:val="annotation reference"/>
    <w:uiPriority w:val="99"/>
    <w:rsid w:val="00AE2FD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E2FD7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uiPriority w:val="99"/>
    <w:rsid w:val="00AE2FD7"/>
    <w:rPr>
      <w:rFonts w:ascii="Times New Roman" w:hAnsi="Times New Roman"/>
      <w:szCs w:val="25"/>
      <w:lang w:val="en-GB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AE2FD7"/>
    <w:rPr>
      <w:b/>
      <w:bCs/>
    </w:rPr>
  </w:style>
  <w:style w:type="character" w:customStyle="1" w:styleId="CommentSubjectChar">
    <w:name w:val="Comment Subject Char"/>
    <w:link w:val="CommentSubject"/>
    <w:rsid w:val="00AE2FD7"/>
    <w:rPr>
      <w:rFonts w:ascii="Times New Roman" w:hAnsi="Times New Roman"/>
      <w:b/>
      <w:bCs/>
      <w:szCs w:val="25"/>
      <w:lang w:val="en-GB" w:eastAsia="x-none"/>
    </w:rPr>
  </w:style>
  <w:style w:type="paragraph" w:customStyle="1" w:styleId="AA1stlevelbullet">
    <w:name w:val="AA 1st level bullet"/>
    <w:basedOn w:val="Normal"/>
    <w:rsid w:val="0097424F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rsid w:val="00045752"/>
    <w:pPr>
      <w:numPr>
        <w:numId w:val="15"/>
      </w:numPr>
      <w:contextualSpacing/>
    </w:pPr>
    <w:rPr>
      <w:szCs w:val="28"/>
    </w:rPr>
  </w:style>
  <w:style w:type="character" w:customStyle="1" w:styleId="Heading1Char1">
    <w:name w:val="Heading 1 Char1"/>
    <w:link w:val="Heading1"/>
    <w:uiPriority w:val="99"/>
    <w:rsid w:val="009C15CF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2Char1">
    <w:name w:val="Heading 2 Char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aliases w:val="h3 sub heading Char"/>
    <w:link w:val="Heading3"/>
    <w:rsid w:val="009C15CF"/>
    <w:rPr>
      <w:rFonts w:ascii="Times New Roman" w:hAnsi="Times New Roman"/>
      <w:i/>
      <w:iCs/>
      <w:sz w:val="22"/>
      <w:szCs w:val="22"/>
      <w:lang w:val="en-GB"/>
    </w:rPr>
  </w:style>
  <w:style w:type="character" w:customStyle="1" w:styleId="Heading4Char1">
    <w:name w:val="Heading 4 Char1"/>
    <w:aliases w:val="h4 sub sub heading Char"/>
    <w:link w:val="Heading4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5Char1">
    <w:name w:val="Heading 5 Char1"/>
    <w:link w:val="Heading5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6Char1">
    <w:name w:val="Heading 6 Char1"/>
    <w:link w:val="Heading6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7Char1">
    <w:name w:val="Heading 7 Char1"/>
    <w:link w:val="Heading7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8Char1">
    <w:name w:val="Heading 8 Char1"/>
    <w:link w:val="Heading8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ing9Char1">
    <w:name w:val="Heading 9 Char1"/>
    <w:link w:val="Heading9"/>
    <w:rsid w:val="009C15CF"/>
    <w:rPr>
      <w:rFonts w:ascii="Times New Roman" w:hAnsi="Times New Roman"/>
      <w:sz w:val="22"/>
      <w:szCs w:val="22"/>
      <w:lang w:val="en-GB"/>
    </w:rPr>
  </w:style>
  <w:style w:type="character" w:customStyle="1" w:styleId="HeaderChar1">
    <w:name w:val="Header Char1"/>
    <w:link w:val="Header"/>
    <w:uiPriority w:val="99"/>
    <w:rsid w:val="009C15CF"/>
    <w:rPr>
      <w:rFonts w:ascii="Times New Roman" w:hAnsi="Times New Roman"/>
      <w:i/>
      <w:iCs/>
      <w:sz w:val="18"/>
      <w:szCs w:val="18"/>
      <w:lang w:val="en-GB"/>
    </w:rPr>
  </w:style>
  <w:style w:type="character" w:customStyle="1" w:styleId="AAAddress">
    <w:name w:val="AA Address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9C15C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9C15CF"/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rsid w:val="009C15CF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rsid w:val="009C15CF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rsid w:val="009C15CF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rsid w:val="009C15CF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ngsana New" w:hAnsi="Angsana New" w:cs="Times New Roman"/>
      <w:i w:val="0"/>
      <w:iCs w:val="0"/>
      <w:noProof/>
      <w:sz w:val="30"/>
      <w:szCs w:val="18"/>
      <w:u w:val="single"/>
      <w:lang w:val="en-US"/>
    </w:rPr>
  </w:style>
  <w:style w:type="paragraph" w:styleId="ListNumber4">
    <w:name w:val="List Number 4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2">
    <w:name w:val="toc 2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TOC3">
    <w:name w:val="toc 3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eastAsia="Calibri" w:hAnsi="Arial"/>
      <w:sz w:val="18"/>
      <w:szCs w:val="18"/>
      <w:lang w:val="x-none" w:eastAsia="x-none"/>
    </w:rPr>
  </w:style>
  <w:style w:type="character" w:customStyle="1" w:styleId="BodyTextFirstIndentChar">
    <w:name w:val="Body Text First Indent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Char1">
    <w:name w:val="Body Text First Indent Char1"/>
    <w:link w:val="BodyTextFirstIndent"/>
    <w:rsid w:val="009C15CF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9C15CF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rsid w:val="009C15CF"/>
    <w:rPr>
      <w:rFonts w:ascii="Times New Roman" w:hAnsi="Times New Roman" w:cs="Angsana New"/>
      <w:sz w:val="22"/>
      <w:szCs w:val="22"/>
      <w:lang w:val="en-GB" w:eastAsia="en-US" w:bidi="th-TH"/>
    </w:rPr>
  </w:style>
  <w:style w:type="character" w:customStyle="1" w:styleId="BodyTextFirstIndent2Char">
    <w:name w:val="Body Text First Indent 2 Char"/>
    <w:rsid w:val="009C15CF"/>
    <w:rPr>
      <w:rFonts w:ascii="Times New Roman" w:hAnsi="Times New Roman" w:cs="Angsana New"/>
      <w:sz w:val="22"/>
      <w:szCs w:val="28"/>
      <w:lang w:val="en-GB" w:eastAsia="en-US" w:bidi="th-TH"/>
    </w:rPr>
  </w:style>
  <w:style w:type="character" w:customStyle="1" w:styleId="BodyTextFirstIndent2Char1">
    <w:name w:val="Body Text First Indent 2 Char1"/>
    <w:link w:val="BodyTextFirstIndent2"/>
    <w:rsid w:val="009C15CF"/>
    <w:rPr>
      <w:rFonts w:ascii="Arial" w:hAnsi="Arial" w:cs="Times New Roman"/>
      <w:sz w:val="18"/>
      <w:szCs w:val="18"/>
    </w:rPr>
  </w:style>
  <w:style w:type="character" w:styleId="Strong">
    <w:name w:val="Strong"/>
    <w:qFormat/>
    <w:rsid w:val="009C15CF"/>
    <w:rPr>
      <w:rFonts w:cs="Times New Roman"/>
      <w:b/>
      <w:bCs/>
    </w:rPr>
  </w:style>
  <w:style w:type="paragraph" w:customStyle="1" w:styleId="AAFrameLogo">
    <w:name w:val="AA Frame Logo"/>
    <w:basedOn w:val="Normal"/>
    <w:rsid w:val="009C15CF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sid w:val="009C15CF"/>
    <w:rPr>
      <w:rFonts w:ascii="Arial" w:hAnsi="Arial"/>
      <w:sz w:val="13"/>
      <w:szCs w:val="13"/>
    </w:rPr>
  </w:style>
  <w:style w:type="paragraph" w:customStyle="1" w:styleId="AANumbering">
    <w:name w:val="AA Numbering"/>
    <w:basedOn w:val="Normal"/>
    <w:rsid w:val="009C15CF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rsid w:val="009C15CF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rsid w:val="009C15CF"/>
    <w:pPr>
      <w:framePr w:h="1054" w:wrap="around" w:y="5920"/>
    </w:pPr>
    <w:rPr>
      <w:rFonts w:eastAsia="Times New Roman" w:cs="Times New Roman"/>
    </w:rPr>
  </w:style>
  <w:style w:type="paragraph" w:customStyle="1" w:styleId="ReportHeading3">
    <w:name w:val="ReportHeading3"/>
    <w:basedOn w:val="ReportHeading2"/>
    <w:rsid w:val="009C15CF"/>
    <w:pPr>
      <w:framePr w:h="443" w:wrap="around" w:y="8223"/>
    </w:pPr>
  </w:style>
  <w:style w:type="paragraph" w:customStyle="1" w:styleId="ParagraphNumbering">
    <w:name w:val="Paragraph Numbering"/>
    <w:basedOn w:val="Header"/>
    <w:rsid w:val="009C15CF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rsid w:val="009C15CF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rsid w:val="009C15CF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rsid w:val="009C15C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rsid w:val="009C15C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character" w:customStyle="1" w:styleId="BodyText2Char1">
    <w:name w:val="Body Text 2 Char1"/>
    <w:link w:val="BodyText2"/>
    <w:rsid w:val="009C15CF"/>
    <w:rPr>
      <w:rFonts w:ascii="Times New Roman" w:hAnsi="Times New Roman"/>
      <w:sz w:val="28"/>
      <w:szCs w:val="28"/>
      <w:lang w:val="th-TH"/>
    </w:rPr>
  </w:style>
  <w:style w:type="paragraph" w:customStyle="1" w:styleId="a1">
    <w:name w:val="??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rsid w:val="009C15CF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rsid w:val="009C15CF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9C15C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rsid w:val="009C15CF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rsid w:val="009C15C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9C15CF"/>
    <w:pPr>
      <w:tabs>
        <w:tab w:val="left" w:pos="360"/>
        <w:tab w:val="left" w:pos="720"/>
        <w:tab w:val="left" w:pos="1080"/>
      </w:tabs>
      <w:spacing w:line="240" w:lineRule="auto"/>
    </w:pPr>
    <w:rPr>
      <w:rFonts w:eastAsia="Cordia New" w:hAnsi="Arial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link w:val="BodyText3"/>
    <w:rsid w:val="009C15CF"/>
    <w:rPr>
      <w:rFonts w:ascii="Times New Roman" w:hAnsi="Times New Roman"/>
      <w:sz w:val="22"/>
      <w:szCs w:val="22"/>
    </w:rPr>
  </w:style>
  <w:style w:type="paragraph" w:customStyle="1" w:styleId="ASSETS">
    <w:name w:val="ASSETS"/>
    <w:basedOn w:val="Normal"/>
    <w:rsid w:val="009C15CF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character" w:customStyle="1" w:styleId="BodyTextIndent2Char1">
    <w:name w:val="Body Text Indent 2 Char1"/>
    <w:link w:val="BodyTextIndent2"/>
    <w:rsid w:val="009C15CF"/>
    <w:rPr>
      <w:rFonts w:ascii="Times New Roman" w:hAnsi="Times New Roman"/>
      <w:sz w:val="28"/>
      <w:szCs w:val="28"/>
      <w:lang w:val="th-TH"/>
    </w:rPr>
  </w:style>
  <w:style w:type="character" w:customStyle="1" w:styleId="BalloonTextChar">
    <w:name w:val="Balloon Text Char"/>
    <w:link w:val="BalloonText"/>
    <w:semiHidden/>
    <w:rsid w:val="009C15CF"/>
    <w:rPr>
      <w:rFonts w:ascii="Tahoma" w:hAnsi="Tahoma" w:cs="Tahoma"/>
      <w:sz w:val="16"/>
      <w:szCs w:val="16"/>
      <w:lang w:val="en-GB"/>
    </w:rPr>
  </w:style>
  <w:style w:type="character" w:customStyle="1" w:styleId="SignatureChar1">
    <w:name w:val="Signature Char1"/>
    <w:link w:val="Signature"/>
    <w:rsid w:val="009C15CF"/>
    <w:rPr>
      <w:rFonts w:ascii="Times New Roman" w:hAnsi="Times New Roman"/>
      <w:sz w:val="22"/>
      <w:szCs w:val="22"/>
      <w:lang w:val="en-GB"/>
    </w:rPr>
  </w:style>
  <w:style w:type="paragraph" w:customStyle="1" w:styleId="acctmainheading">
    <w:name w:val="acct main heading"/>
    <w:aliases w:val="am"/>
    <w:basedOn w:val="Normal"/>
    <w:rsid w:val="009C15CF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character" w:customStyle="1" w:styleId="FootnoteTextChar">
    <w:name w:val="Footnote Text Char"/>
    <w:aliases w:val="ft Char"/>
    <w:link w:val="FootnoteText"/>
    <w:semiHidden/>
    <w:rsid w:val="009C15CF"/>
    <w:rPr>
      <w:rFonts w:ascii="Times New Roman" w:hAnsi="Times New Roman"/>
      <w:sz w:val="18"/>
      <w:szCs w:val="18"/>
      <w:lang w:val="en-GB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C15CF"/>
    <w:pPr>
      <w:spacing w:after="0"/>
    </w:pPr>
    <w:rPr>
      <w:szCs w:val="20"/>
    </w:rPr>
  </w:style>
  <w:style w:type="paragraph" w:customStyle="1" w:styleId="acctdividends">
    <w:name w:val="acct dividends"/>
    <w:aliases w:val="ad"/>
    <w:basedOn w:val="Normal"/>
    <w:rsid w:val="009C15CF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9C15CF"/>
    <w:pPr>
      <w:spacing w:after="0"/>
    </w:pPr>
  </w:style>
  <w:style w:type="paragraph" w:customStyle="1" w:styleId="acctindent">
    <w:name w:val="acct indent"/>
    <w:aliases w:val="ai"/>
    <w:basedOn w:val="BodyText"/>
    <w:rsid w:val="009C15CF"/>
    <w:pPr>
      <w:ind w:left="284"/>
    </w:pPr>
    <w:rPr>
      <w:rFonts w:eastAsia="Calibri" w:cs="Cordia New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9C15CF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9C15CF"/>
    <w:pPr>
      <w:framePr w:hSpace="180" w:vSpace="180" w:wrap="auto" w:hAnchor="margin" w:yAlign="bottom"/>
    </w:pPr>
    <w:rPr>
      <w:rFonts w:eastAsia="Calibri" w:cs="Cordia New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9C15CF"/>
    <w:pPr>
      <w:tabs>
        <w:tab w:val="left" w:pos="5103"/>
      </w:tabs>
      <w:spacing w:before="130" w:after="130"/>
    </w:pPr>
    <w:rPr>
      <w:rFonts w:eastAsia="Calibri" w:cs="Cordia New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9C15CF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9C15CF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9C15CF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9C15CF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C15CF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C15C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C15CF"/>
    <w:pPr>
      <w:ind w:left="1134"/>
    </w:pPr>
    <w:rPr>
      <w:rFonts w:eastAsia="Calibri" w:cs="Cordia New"/>
      <w:szCs w:val="20"/>
      <w:lang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9C15C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C15CF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9C15CF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9C15CF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9C15CF"/>
    <w:pPr>
      <w:spacing w:after="0"/>
    </w:pPr>
    <w:rPr>
      <w:rFonts w:eastAsia="Calibri" w:cs="Cordia New"/>
      <w:szCs w:val="20"/>
      <w:lang w:bidi="ar-SA"/>
    </w:rPr>
  </w:style>
  <w:style w:type="paragraph" w:customStyle="1" w:styleId="block2nospaceafter">
    <w:name w:val="block2 no space after"/>
    <w:aliases w:val="b2n,block2 no sp"/>
    <w:basedOn w:val="block2"/>
    <w:rsid w:val="009C15CF"/>
    <w:pPr>
      <w:spacing w:after="0"/>
    </w:pPr>
  </w:style>
  <w:style w:type="paragraph" w:customStyle="1" w:styleId="List1a">
    <w:name w:val="List 1a"/>
    <w:aliases w:val="1a"/>
    <w:basedOn w:val="Normal"/>
    <w:rsid w:val="009C15CF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9C15CF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zcompanyname">
    <w:name w:val="zcompany name"/>
    <w:aliases w:val="cn"/>
    <w:basedOn w:val="Normal"/>
    <w:rsid w:val="009C15CF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9C15CF"/>
  </w:style>
  <w:style w:type="paragraph" w:customStyle="1" w:styleId="zreportaddinfo">
    <w:name w:val="zreport addinfo"/>
    <w:basedOn w:val="Normal"/>
    <w:rsid w:val="009C15CF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9C15CF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9C15CF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9C15C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C15CF"/>
    <w:pPr>
      <w:spacing w:after="130"/>
    </w:pPr>
    <w:rPr>
      <w:rFonts w:eastAsia="Calibri" w:cs="Cordia New"/>
      <w:szCs w:val="20"/>
      <w:lang w:bidi="ar-SA"/>
    </w:rPr>
  </w:style>
  <w:style w:type="paragraph" w:customStyle="1" w:styleId="ind">
    <w:name w:val="*ind"/>
    <w:basedOn w:val="BodyText"/>
    <w:rsid w:val="009C15CF"/>
    <w:pPr>
      <w:ind w:left="340" w:hanging="340"/>
    </w:pPr>
    <w:rPr>
      <w:rFonts w:eastAsia="Calibri" w:cs="Cordia New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9C15C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C15CF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9C15CF"/>
    <w:rPr>
      <w:b/>
      <w:bCs/>
    </w:rPr>
  </w:style>
  <w:style w:type="paragraph" w:customStyle="1" w:styleId="nineptbodytext">
    <w:name w:val="nine pt body text"/>
    <w:aliases w:val="9bt"/>
    <w:basedOn w:val="nineptnormal"/>
    <w:rsid w:val="009C15CF"/>
    <w:pPr>
      <w:spacing w:after="220"/>
    </w:pPr>
  </w:style>
  <w:style w:type="paragraph" w:customStyle="1" w:styleId="nineptnormal">
    <w:name w:val="nine pt normal"/>
    <w:aliases w:val="9n"/>
    <w:basedOn w:val="Normal"/>
    <w:rsid w:val="009C15CF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9C15CF"/>
    <w:pPr>
      <w:jc w:val="center"/>
    </w:pPr>
  </w:style>
  <w:style w:type="paragraph" w:customStyle="1" w:styleId="heading">
    <w:name w:val="heading"/>
    <w:aliases w:val="h"/>
    <w:basedOn w:val="BodyText"/>
    <w:rsid w:val="009C15CF"/>
    <w:rPr>
      <w:rFonts w:eastAsia="Calibri" w:cs="Cordia New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9C15C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C15CF"/>
  </w:style>
  <w:style w:type="paragraph" w:customStyle="1" w:styleId="nineptheadingcentredbold">
    <w:name w:val="nine pt heading centred bold"/>
    <w:aliases w:val="9hcb"/>
    <w:basedOn w:val="Normal"/>
    <w:rsid w:val="009C15CF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C15C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C15C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C15CF"/>
    <w:rPr>
      <w:b/>
    </w:rPr>
  </w:style>
  <w:style w:type="paragraph" w:customStyle="1" w:styleId="nineptcolumntab1">
    <w:name w:val="nine pt column tab1"/>
    <w:aliases w:val="a91"/>
    <w:basedOn w:val="nineptnormal"/>
    <w:rsid w:val="009C15C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C15C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C15CF"/>
    <w:pPr>
      <w:jc w:val="center"/>
    </w:pPr>
  </w:style>
  <w:style w:type="paragraph" w:customStyle="1" w:styleId="Normalheading">
    <w:name w:val="Normal heading"/>
    <w:aliases w:val="nh"/>
    <w:basedOn w:val="Normal"/>
    <w:rsid w:val="009C15CF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9C15CF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9C15CF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9C15CF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9C15CF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9C15CF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C15C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C15CF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9C15CF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9C15CF"/>
    <w:pPr>
      <w:spacing w:after="20"/>
    </w:pPr>
    <w:rPr>
      <w:rFonts w:eastAsia="Calibri" w:cs="Cordia New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9C15CF"/>
    <w:pPr>
      <w:keepNext/>
      <w:keepLines/>
    </w:pPr>
    <w:rPr>
      <w:rFonts w:eastAsia="Calibri" w:cs="Cordia New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9C15CF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9C15CF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9C15CF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9C15CF"/>
    <w:rPr>
      <w:rFonts w:eastAsia="Calibri" w:cs="Cordia New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9C15CF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9C15CF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9C15C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C15CF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rsid w:val="009C15CF"/>
    <w:pPr>
      <w:tabs>
        <w:tab w:val="num" w:pos="1134"/>
      </w:tabs>
      <w:spacing w:after="20"/>
      <w:ind w:left="1134" w:hanging="1134"/>
    </w:pPr>
    <w:rPr>
      <w:rFonts w:eastAsia="Calibri" w:cs="Cordia New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9C15C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C15C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C15C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C15CF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9C15CF"/>
    <w:pPr>
      <w:spacing w:after="130"/>
      <w:ind w:left="1134" w:hanging="1134"/>
    </w:pPr>
    <w:rPr>
      <w:rFonts w:eastAsia="Calibri" w:cs="Cordia New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9C15C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C15C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C15CF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9C15CF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9C15CF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9C15CF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9C15CF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9C15CF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9C15CF"/>
    <w:pPr>
      <w:ind w:left="1134" w:hanging="567"/>
    </w:pPr>
    <w:rPr>
      <w:rFonts w:eastAsia="Calibri" w:cs="Cordia New"/>
      <w:szCs w:val="20"/>
      <w:lang w:bidi="ar-SA"/>
    </w:rPr>
  </w:style>
  <w:style w:type="paragraph" w:customStyle="1" w:styleId="blocklist2">
    <w:name w:val="block list2"/>
    <w:aliases w:val="blist2"/>
    <w:basedOn w:val="blocklist"/>
    <w:rsid w:val="009C15C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C15CF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9C15CF"/>
    <w:pPr>
      <w:keepNext/>
      <w:keepLines/>
      <w:spacing w:before="70"/>
    </w:pPr>
    <w:rPr>
      <w:rFonts w:eastAsia="Calibri" w:cs="Cordia New"/>
      <w:b/>
      <w:szCs w:val="20"/>
      <w:lang w:bidi="ar-SA"/>
    </w:rPr>
  </w:style>
  <w:style w:type="paragraph" w:customStyle="1" w:styleId="blockheadingitalicnosp">
    <w:name w:val="block heading italic no sp"/>
    <w:aliases w:val="bhin"/>
    <w:basedOn w:val="blockheadingitalic"/>
    <w:rsid w:val="009C15C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C15C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C15C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C15CF"/>
    <w:pPr>
      <w:spacing w:after="0"/>
    </w:pPr>
  </w:style>
  <w:style w:type="paragraph" w:customStyle="1" w:styleId="smallreturn">
    <w:name w:val="small return"/>
    <w:aliases w:val="sr"/>
    <w:basedOn w:val="Normal"/>
    <w:rsid w:val="009C15CF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C15CF"/>
    <w:pPr>
      <w:spacing w:after="0"/>
    </w:pPr>
  </w:style>
  <w:style w:type="paragraph" w:customStyle="1" w:styleId="headingbolditalic">
    <w:name w:val="heading bold italic"/>
    <w:aliases w:val="hbi"/>
    <w:basedOn w:val="heading"/>
    <w:rsid w:val="009C15C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C15CF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9C15CF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9C15CF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9C15C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C15CF"/>
    <w:pPr>
      <w:spacing w:after="0"/>
    </w:pPr>
  </w:style>
  <w:style w:type="paragraph" w:customStyle="1" w:styleId="blockbullet">
    <w:name w:val="block bullet"/>
    <w:aliases w:val="bb"/>
    <w:basedOn w:val="block"/>
    <w:rsid w:val="009C15CF"/>
    <w:pPr>
      <w:tabs>
        <w:tab w:val="num" w:pos="907"/>
      </w:tabs>
      <w:ind w:left="907" w:hanging="340"/>
    </w:pPr>
    <w:rPr>
      <w:rFonts w:eastAsia="Calibri" w:cs="Cordia New"/>
      <w:szCs w:val="20"/>
      <w:lang w:bidi="ar-SA"/>
    </w:rPr>
  </w:style>
  <w:style w:type="paragraph" w:customStyle="1" w:styleId="acctfourfigureslongernumber3">
    <w:name w:val="acct four figures longer number3"/>
    <w:aliases w:val="a4+3"/>
    <w:basedOn w:val="Normal"/>
    <w:rsid w:val="009C15CF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9C15C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C15CF"/>
    <w:pPr>
      <w:spacing w:after="0"/>
    </w:pPr>
  </w:style>
  <w:style w:type="paragraph" w:customStyle="1" w:styleId="eightptnormal">
    <w:name w:val="eight pt normal"/>
    <w:aliases w:val="8n"/>
    <w:basedOn w:val="Normal"/>
    <w:rsid w:val="009C15CF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9C15C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C15C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C15C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C15CF"/>
    <w:rPr>
      <w:b/>
      <w:bCs/>
    </w:rPr>
  </w:style>
  <w:style w:type="paragraph" w:customStyle="1" w:styleId="eightptbodytext">
    <w:name w:val="eight pt body text"/>
    <w:aliases w:val="8bt"/>
    <w:basedOn w:val="eightptnormal"/>
    <w:rsid w:val="009C15C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C15C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C15C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C15C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C15CF"/>
    <w:pPr>
      <w:spacing w:after="0"/>
    </w:pPr>
  </w:style>
  <w:style w:type="paragraph" w:customStyle="1" w:styleId="eightptblock">
    <w:name w:val="eight pt block"/>
    <w:aliases w:val="8b"/>
    <w:basedOn w:val="Normal"/>
    <w:rsid w:val="009C15CF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C15C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C15C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C15C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C15CF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9C15CF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9C15CF"/>
    <w:pPr>
      <w:spacing w:after="0"/>
    </w:pPr>
  </w:style>
  <w:style w:type="paragraph" w:customStyle="1" w:styleId="blockindent">
    <w:name w:val="block indent"/>
    <w:aliases w:val="bi"/>
    <w:basedOn w:val="block"/>
    <w:rsid w:val="009C15CF"/>
    <w:pPr>
      <w:ind w:left="737" w:hanging="170"/>
    </w:pPr>
    <w:rPr>
      <w:rFonts w:eastAsia="Calibri" w:cs="Cordia New"/>
      <w:szCs w:val="20"/>
      <w:lang w:bidi="ar-SA"/>
    </w:rPr>
  </w:style>
  <w:style w:type="paragraph" w:customStyle="1" w:styleId="nineptnormalcentred">
    <w:name w:val="nine pt normal centred"/>
    <w:aliases w:val="9nc"/>
    <w:basedOn w:val="nineptnormal"/>
    <w:rsid w:val="009C15CF"/>
    <w:pPr>
      <w:jc w:val="center"/>
    </w:pPr>
  </w:style>
  <w:style w:type="paragraph" w:customStyle="1" w:styleId="nineptcol">
    <w:name w:val="nine pt %col"/>
    <w:aliases w:val="9%"/>
    <w:basedOn w:val="nineptnormal"/>
    <w:rsid w:val="009C15C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C15C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C15C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C15CF"/>
    <w:pPr>
      <w:spacing w:after="0"/>
    </w:pPr>
  </w:style>
  <w:style w:type="paragraph" w:customStyle="1" w:styleId="nineptblocklist">
    <w:name w:val="nine pt block list"/>
    <w:aliases w:val="9bl"/>
    <w:basedOn w:val="nineptblock"/>
    <w:rsid w:val="009C15C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C15C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C15CF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9C15C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C15CF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C15C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C15C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C15C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C15C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C15C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C15C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C15C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C15CF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9C15C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C15CF"/>
    <w:pPr>
      <w:spacing w:after="80"/>
    </w:pPr>
  </w:style>
  <w:style w:type="paragraph" w:customStyle="1" w:styleId="nineptratecol">
    <w:name w:val="nine pt rate col"/>
    <w:aliases w:val="a9r"/>
    <w:basedOn w:val="nineptnormal"/>
    <w:rsid w:val="009C15C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C15C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C15C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C15CF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9C15CF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C15C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C15CF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9C15C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C15C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C15C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C15C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C15C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C15C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C15CF"/>
    <w:pPr>
      <w:ind w:left="907" w:hanging="340"/>
    </w:pPr>
    <w:rPr>
      <w:rFonts w:eastAsia="Calibri" w:cs="Cordia New"/>
      <w:szCs w:val="20"/>
      <w:lang w:bidi="ar-SA"/>
    </w:rPr>
  </w:style>
  <w:style w:type="paragraph" w:customStyle="1" w:styleId="List3i">
    <w:name w:val="List 3i"/>
    <w:aliases w:val="3i"/>
    <w:basedOn w:val="List2i"/>
    <w:rsid w:val="009C15C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C15C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C15C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C15C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C15C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C15CF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C15C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C15CF"/>
    <w:pPr>
      <w:spacing w:after="80"/>
    </w:pPr>
  </w:style>
  <w:style w:type="paragraph" w:customStyle="1" w:styleId="blockbullet2">
    <w:name w:val="block bullet 2"/>
    <w:aliases w:val="bb2"/>
    <w:basedOn w:val="BodyText"/>
    <w:rsid w:val="009C15CF"/>
    <w:pPr>
      <w:tabs>
        <w:tab w:val="num" w:pos="1247"/>
      </w:tabs>
      <w:ind w:left="1247" w:hanging="340"/>
    </w:pPr>
    <w:rPr>
      <w:rFonts w:eastAsia="Calibri" w:cs="Cordia New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9C15C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C15CF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C15CF"/>
    <w:pPr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9C15CF"/>
    <w:pPr>
      <w:tabs>
        <w:tab w:val="num" w:pos="1440"/>
      </w:tabs>
      <w:spacing w:after="120"/>
      <w:ind w:left="1440" w:hanging="360"/>
      <w:jc w:val="both"/>
    </w:pPr>
    <w:rPr>
      <w:rFonts w:eastAsia="Calibri" w:cs="Cordia New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9C15CF"/>
    <w:pPr>
      <w:tabs>
        <w:tab w:val="num" w:pos="360"/>
      </w:tabs>
      <w:spacing w:before="130" w:after="130"/>
      <w:ind w:left="360" w:hanging="360"/>
      <w:jc w:val="both"/>
    </w:pPr>
    <w:rPr>
      <w:rFonts w:eastAsia="Calibri" w:cs="Cordia New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C15CF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link w:val="AccPolicyalternative"/>
    <w:rsid w:val="009C15CF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9C15C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9C15CF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9C15CF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9C15CF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semiHidden/>
    <w:rsid w:val="009C15CF"/>
    <w:rPr>
      <w:rFonts w:ascii="Cordia New" w:hAnsi="Cordia New" w:cs="Cordia New"/>
      <w:sz w:val="22"/>
      <w:szCs w:val="22"/>
      <w:shd w:val="clear" w:color="auto" w:fill="000080"/>
      <w:lang w:val="en-GB"/>
    </w:rPr>
  </w:style>
  <w:style w:type="character" w:customStyle="1" w:styleId="shorttext1">
    <w:name w:val="short_text1"/>
    <w:rsid w:val="009C15CF"/>
    <w:rPr>
      <w:sz w:val="29"/>
      <w:szCs w:val="29"/>
    </w:rPr>
  </w:style>
  <w:style w:type="character" w:customStyle="1" w:styleId="shorttext">
    <w:name w:val="short_text"/>
    <w:rsid w:val="009C15CF"/>
  </w:style>
  <w:style w:type="paragraph" w:styleId="PlainText">
    <w:name w:val="Plain Text"/>
    <w:basedOn w:val="Normal"/>
    <w:link w:val="PlainTextChar"/>
    <w:rsid w:val="009C15CF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9C15CF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9C15CF"/>
    <w:rPr>
      <w:rFonts w:ascii="Book Antiqua" w:hAnsi="Book Antiqua" w:cs="Times New Roman"/>
      <w:sz w:val="22"/>
      <w:szCs w:val="22"/>
    </w:rPr>
  </w:style>
  <w:style w:type="character" w:customStyle="1" w:styleId="Heading3Char">
    <w:name w:val="Heading 3 Char"/>
    <w:locked/>
    <w:rsid w:val="009C15CF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9C15CF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9C15CF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9C15CF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9C15CF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9C15CF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9C15CF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9C15CF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9C15CF"/>
    <w:rPr>
      <w:rFonts w:ascii="Arial" w:hAnsi="Arial" w:cs="Times New Roman"/>
      <w:sz w:val="18"/>
      <w:szCs w:val="18"/>
    </w:rPr>
  </w:style>
  <w:style w:type="character" w:customStyle="1" w:styleId="hps">
    <w:name w:val="hps"/>
    <w:rsid w:val="009C15CF"/>
    <w:rPr>
      <w:rFonts w:cs="Times New Roman"/>
    </w:rPr>
  </w:style>
  <w:style w:type="character" w:customStyle="1" w:styleId="gt-icon-text1">
    <w:name w:val="gt-icon-text1"/>
    <w:rsid w:val="009C15CF"/>
    <w:rPr>
      <w:rFonts w:cs="Times New Roman"/>
    </w:rPr>
  </w:style>
  <w:style w:type="character" w:customStyle="1" w:styleId="longtext">
    <w:name w:val="long_text"/>
    <w:rsid w:val="009C15CF"/>
    <w:rPr>
      <w:rFonts w:cs="Times New Roman"/>
    </w:rPr>
  </w:style>
  <w:style w:type="character" w:customStyle="1" w:styleId="CharChar22">
    <w:name w:val="Char Char22"/>
    <w:rsid w:val="009C15C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9C15C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9C15C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rsid w:val="009C15CF"/>
  </w:style>
  <w:style w:type="character" w:styleId="Emphasis">
    <w:name w:val="Emphasis"/>
    <w:uiPriority w:val="20"/>
    <w:qFormat/>
    <w:rsid w:val="009C15CF"/>
    <w:rPr>
      <w:b w:val="0"/>
      <w:bCs w:val="0"/>
      <w:i w:val="0"/>
      <w:iCs w:val="0"/>
      <w:color w:val="D14836"/>
    </w:rPr>
  </w:style>
  <w:style w:type="character" w:customStyle="1" w:styleId="st1">
    <w:name w:val="st1"/>
    <w:rsid w:val="009C15CF"/>
  </w:style>
  <w:style w:type="character" w:styleId="Hyperlink">
    <w:name w:val="Hyperlink"/>
    <w:uiPriority w:val="99"/>
    <w:unhideWhenUsed/>
    <w:rsid w:val="009C15CF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9C15CF"/>
    <w:rPr>
      <w:color w:val="4D90F0"/>
    </w:rPr>
  </w:style>
  <w:style w:type="paragraph" w:styleId="NormalWeb">
    <w:name w:val="Normal (Web)"/>
    <w:basedOn w:val="Normal"/>
    <w:uiPriority w:val="99"/>
    <w:unhideWhenUsed/>
    <w:rsid w:val="009C15CF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customStyle="1" w:styleId="AccountingPolicy">
    <w:name w:val="Accounting Policy"/>
    <w:basedOn w:val="Normal"/>
    <w:link w:val="AccountingPolicyChar1"/>
    <w:rsid w:val="009C15C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eastAsia="x-none" w:bidi="ar-SA"/>
    </w:rPr>
  </w:style>
  <w:style w:type="character" w:customStyle="1" w:styleId="AccountingPolicyChar1">
    <w:name w:val="Accounting Policy Char1"/>
    <w:link w:val="AccountingPolicy"/>
    <w:locked/>
    <w:rsid w:val="009C15CF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9C15C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uiPriority w:val="99"/>
    <w:unhideWhenUsed/>
    <w:rsid w:val="00254A2A"/>
    <w:rPr>
      <w:vertAlign w:val="superscript"/>
    </w:rPr>
  </w:style>
  <w:style w:type="paragraph" w:styleId="EndnoteText">
    <w:name w:val="endnote text"/>
    <w:basedOn w:val="Normal"/>
    <w:link w:val="EndnoteTextChar"/>
    <w:rsid w:val="00254A2A"/>
    <w:rPr>
      <w:sz w:val="20"/>
      <w:szCs w:val="25"/>
    </w:rPr>
  </w:style>
  <w:style w:type="character" w:customStyle="1" w:styleId="EndnoteTextChar">
    <w:name w:val="Endnote Text Char"/>
    <w:link w:val="EndnoteText"/>
    <w:rsid w:val="00254A2A"/>
    <w:rPr>
      <w:rFonts w:ascii="Times New Roman" w:hAnsi="Times New Roman"/>
      <w:szCs w:val="25"/>
      <w:lang w:val="en-GB"/>
    </w:rPr>
  </w:style>
  <w:style w:type="character" w:styleId="EndnoteReference">
    <w:name w:val="endnote reference"/>
    <w:rsid w:val="00254A2A"/>
    <w:rPr>
      <w:vertAlign w:val="superscript"/>
    </w:rPr>
  </w:style>
  <w:style w:type="paragraph" w:customStyle="1" w:styleId="Ang15">
    <w:name w:val="Ang 15"/>
    <w:basedOn w:val="BodyText"/>
    <w:link w:val="Ang15Char"/>
    <w:qFormat/>
    <w:rsid w:val="00256B2C"/>
    <w:pPr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ng15Char">
    <w:name w:val="Ang 15 Char"/>
    <w:link w:val="Ang15"/>
    <w:rsid w:val="00256B2C"/>
    <w:rPr>
      <w:rFonts w:ascii="Angsana New" w:hAnsi="Angsana New"/>
      <w:sz w:val="30"/>
      <w:szCs w:val="3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31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151879-3B5D-4DB9-8360-E81879391E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8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หมายเหตุประกอบงบ TPIPL</vt:lpstr>
    </vt:vector>
  </TitlesOfParts>
  <Company>TPIPL</Company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 TPIPL</dc:title>
  <dc:subject/>
  <dc:creator>Kent</dc:creator>
  <cp:keywords/>
  <cp:lastModifiedBy>Wasita, Jirapatwarakul</cp:lastModifiedBy>
  <cp:revision>2</cp:revision>
  <cp:lastPrinted>2020-02-25T13:52:00Z</cp:lastPrinted>
  <dcterms:created xsi:type="dcterms:W3CDTF">2020-02-26T03:46:00Z</dcterms:created>
  <dcterms:modified xsi:type="dcterms:W3CDTF">2020-02-26T03:46:00Z</dcterms:modified>
</cp:coreProperties>
</file>