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EE25" w14:textId="77777777" w:rsidR="000D77DB" w:rsidRPr="00744476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744476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744476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744476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AA64EFA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3930BCD7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1DC94CCA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0FDC40EC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14:paraId="0FB362E5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FE5B7C4" w14:textId="77777777" w:rsidR="00EA4DC6" w:rsidRPr="00744476" w:rsidRDefault="003776E4" w:rsidP="00EA4DC6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AC7CC78" w14:textId="77777777" w:rsidR="00ED567E" w:rsidRPr="00744476" w:rsidRDefault="00511A2F" w:rsidP="00ED567E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3DFBF195" w14:textId="77777777" w:rsidR="003776E4" w:rsidRPr="00744476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นลงทุนในบริษัท</w:t>
      </w:r>
      <w:r w:rsidR="00ED567E" w:rsidRPr="00744476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4CB5F93A" w14:textId="77777777" w:rsidR="00140621" w:rsidRPr="00140621" w:rsidRDefault="00140621" w:rsidP="0014062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140621">
        <w:rPr>
          <w:rFonts w:asciiTheme="majorBidi" w:hAnsi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3C9C20E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66C4C65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14:paraId="43BB965C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0E840ED5" w14:textId="77777777" w:rsidR="003776E4" w:rsidRPr="00744476" w:rsidRDefault="00467A19" w:rsidP="00394717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744476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744476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744476" w:rsidRDefault="003776E4" w:rsidP="000C4E04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70746060" w14:textId="77777777" w:rsidR="003776E4" w:rsidRPr="00744476" w:rsidRDefault="0014377C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3BA2281B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744476" w:rsidRDefault="008114E8" w:rsidP="008114E8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>
        <w:rPr>
          <w:rFonts w:asciiTheme="majorBidi" w:hAnsiTheme="majorBidi" w:cstheme="majorBidi" w:hint="cs"/>
          <w:sz w:val="30"/>
          <w:szCs w:val="30"/>
          <w:cs/>
        </w:rPr>
        <w:t>และการจำแนกรายได้</w:t>
      </w:r>
    </w:p>
    <w:p w14:paraId="50AAF2CF" w14:textId="77777777"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รายได้จากการลงทุน</w:t>
      </w:r>
    </w:p>
    <w:p w14:paraId="4931CBE3" w14:textId="77777777"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16679165" w14:textId="77777777" w:rsidR="00F964E0" w:rsidRPr="00744476" w:rsidRDefault="007F0D38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21B4D">
        <w:rPr>
          <w:rFonts w:asciiTheme="majorBidi" w:hAnsiTheme="majorBidi" w:cstheme="majorBidi" w:hint="cs"/>
          <w:sz w:val="30"/>
          <w:szCs w:val="30"/>
          <w:cs/>
        </w:rPr>
        <w:t>และขนส่ง</w:t>
      </w:r>
    </w:p>
    <w:p w14:paraId="1E417F93" w14:textId="77777777"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14:paraId="51C7E080" w14:textId="77777777"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7BFC6DE1" w14:textId="77777777" w:rsidR="009E3AD9" w:rsidRPr="00744476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br w:type="page"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744476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44E5017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B636C4D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03EC02F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725F8870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60227D3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BBE9C4D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4A7EF6DC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3D13B4E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77777777"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D2EB725" w14:textId="77777777" w:rsidR="0072496D" w:rsidRDefault="00D63F02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</w:t>
      </w:r>
      <w:r w:rsidR="0072496D">
        <w:rPr>
          <w:rFonts w:asciiTheme="majorBidi" w:hAnsiTheme="majorBidi" w:cstheme="majorBidi" w:hint="cs"/>
          <w:sz w:val="30"/>
          <w:szCs w:val="30"/>
          <w:cs/>
        </w:rPr>
        <w:t>รายงาน</w:t>
      </w:r>
    </w:p>
    <w:p w14:paraId="5434C1A2" w14:textId="77777777" w:rsidR="00996217" w:rsidRPr="003B6E7B" w:rsidRDefault="00BD6271" w:rsidP="003B6E7B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6F550BA" w14:textId="77777777" w:rsidR="007B2482" w:rsidRPr="00744476" w:rsidRDefault="000D77DB" w:rsidP="00602254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br w:type="page"/>
      </w:r>
      <w:r w:rsidR="00203EEF" w:rsidRPr="0074447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81515D" w:rsidRDefault="007B2482" w:rsidP="0081515D">
      <w:pPr>
        <w:pStyle w:val="Bo-Blankline"/>
      </w:pPr>
    </w:p>
    <w:p w14:paraId="40D9BA13" w14:textId="66FFC23E" w:rsidR="007B2482" w:rsidRPr="00933382" w:rsidRDefault="005062E9" w:rsidP="00602254">
      <w:pPr>
        <w:pStyle w:val="Bo-C1Content"/>
        <w:rPr>
          <w:rFonts w:asciiTheme="majorBidi" w:hAnsiTheme="majorBidi" w:cstheme="majorBidi"/>
          <w:lang w:val="en-US"/>
        </w:rPr>
      </w:pPr>
      <w:r w:rsidRPr="00E06DE8">
        <w:rPr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>
        <w:t xml:space="preserve"> </w:t>
      </w:r>
      <w:r w:rsidR="00687A03">
        <w:rPr>
          <w:rFonts w:asciiTheme="majorBidi" w:hAnsiTheme="majorBidi" w:cstheme="majorBidi"/>
          <w:lang w:val="en-US"/>
        </w:rPr>
        <w:t>2</w:t>
      </w:r>
      <w:r w:rsidR="002557A5">
        <w:rPr>
          <w:rFonts w:asciiTheme="majorBidi" w:hAnsiTheme="majorBidi" w:cstheme="majorBidi"/>
          <w:lang w:val="en-US"/>
        </w:rPr>
        <w:t>6</w:t>
      </w:r>
      <w:r w:rsidR="006A6DC7">
        <w:rPr>
          <w:rFonts w:asciiTheme="majorBidi" w:hAnsiTheme="majorBidi" w:cstheme="majorBidi"/>
          <w:lang w:val="en-US"/>
        </w:rPr>
        <w:t xml:space="preserve"> </w:t>
      </w:r>
      <w:r w:rsidR="006F7DE1" w:rsidRPr="00933382">
        <w:rPr>
          <w:rFonts w:asciiTheme="majorBidi" w:hAnsiTheme="majorBidi" w:cstheme="majorBidi" w:hint="cs"/>
          <w:cs/>
          <w:lang w:val="en-US"/>
        </w:rPr>
        <w:t>กุมภาพันธ์</w:t>
      </w:r>
      <w:r w:rsidR="00D63F02" w:rsidRPr="00933382">
        <w:rPr>
          <w:rFonts w:asciiTheme="majorBidi" w:hAnsiTheme="majorBidi" w:cstheme="majorBidi" w:hint="cs"/>
          <w:cs/>
          <w:lang w:val="en-US"/>
        </w:rPr>
        <w:t xml:space="preserve"> </w:t>
      </w:r>
      <w:r w:rsidR="00C9703C">
        <w:rPr>
          <w:rFonts w:asciiTheme="majorBidi" w:hAnsiTheme="majorBidi" w:cstheme="majorBidi"/>
          <w:lang w:val="en-US"/>
        </w:rPr>
        <w:t>2563</w:t>
      </w:r>
    </w:p>
    <w:p w14:paraId="7BC44B8E" w14:textId="77777777" w:rsidR="007B2482" w:rsidRPr="00933382" w:rsidRDefault="007B2482" w:rsidP="0081515D">
      <w:pPr>
        <w:pStyle w:val="Bo-Blankline"/>
        <w:rPr>
          <w:cs/>
        </w:rPr>
      </w:pPr>
    </w:p>
    <w:p w14:paraId="349392ED" w14:textId="77777777" w:rsidR="007B2482" w:rsidRPr="00933382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81515D" w:rsidRDefault="007B2482" w:rsidP="0081515D">
      <w:pPr>
        <w:pStyle w:val="Bo-Blankline"/>
        <w:rPr>
          <w:cs/>
        </w:rPr>
      </w:pPr>
    </w:p>
    <w:p w14:paraId="537465A2" w14:textId="77777777" w:rsidR="007B2482" w:rsidRPr="00744476" w:rsidRDefault="007B2482" w:rsidP="00602254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933382">
        <w:rPr>
          <w:rFonts w:asciiTheme="majorBidi" w:hAnsiTheme="majorBidi" w:cstheme="majorBidi"/>
        </w:rPr>
        <w:t>(</w:t>
      </w:r>
      <w:r w:rsidRPr="00933382">
        <w:rPr>
          <w:rFonts w:asciiTheme="majorBidi" w:hAnsiTheme="majorBidi" w:cstheme="majorBidi"/>
          <w:cs/>
        </w:rPr>
        <w:t>มหาชน</w:t>
      </w:r>
      <w:r w:rsidRPr="00933382">
        <w:rPr>
          <w:rFonts w:asciiTheme="majorBidi" w:hAnsiTheme="majorBidi" w:cstheme="majorBidi"/>
        </w:rPr>
        <w:t>) “</w:t>
      </w:r>
      <w:r w:rsidRPr="00933382">
        <w:rPr>
          <w:rFonts w:asciiTheme="majorBidi" w:hAnsiTheme="majorBidi" w:cstheme="majorBidi"/>
          <w:cs/>
        </w:rPr>
        <w:t>บริษัท</w:t>
      </w:r>
      <w:r w:rsidRPr="00933382">
        <w:rPr>
          <w:rFonts w:asciiTheme="majorBidi" w:hAnsiTheme="majorBidi" w:cstheme="majorBidi"/>
          <w:lang w:val="en-US"/>
        </w:rPr>
        <w:t xml:space="preserve">” </w:t>
      </w:r>
      <w:r w:rsidRPr="00933382">
        <w:rPr>
          <w:rFonts w:asciiTheme="majorBidi" w:hAnsiTheme="majorBidi" w:cstheme="majorBidi"/>
          <w:cs/>
        </w:rPr>
        <w:t>เป็นนิติบุคคล</w:t>
      </w:r>
      <w:r w:rsidRPr="00933382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933382">
        <w:rPr>
          <w:rFonts w:asciiTheme="majorBidi" w:hAnsiTheme="majorBidi" w:cstheme="majorBidi"/>
          <w:cs/>
        </w:rPr>
        <w:t>ประเทศไทย</w:t>
      </w:r>
      <w:r w:rsidR="006C03F4" w:rsidRPr="00933382">
        <w:rPr>
          <w:rFonts w:asciiTheme="majorBidi" w:hAnsiTheme="majorBidi" w:cstheme="majorBidi"/>
          <w:cs/>
        </w:rPr>
        <w:t xml:space="preserve"> </w:t>
      </w:r>
      <w:r w:rsidRPr="00933382">
        <w:rPr>
          <w:rFonts w:asciiTheme="majorBidi" w:hAnsiTheme="majorBidi" w:cstheme="majorBidi"/>
          <w:cs/>
        </w:rPr>
        <w:t>และ</w:t>
      </w:r>
      <w:r w:rsidR="00010620" w:rsidRPr="00933382">
        <w:rPr>
          <w:rFonts w:asciiTheme="majorBidi" w:hAnsiTheme="majorBidi" w:cstheme="majorBidi"/>
          <w:cs/>
        </w:rPr>
        <w:t>มี</w:t>
      </w:r>
      <w:r w:rsidRPr="00933382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C9703C">
        <w:rPr>
          <w:rFonts w:asciiTheme="majorBidi" w:hAnsiTheme="majorBidi" w:cstheme="majorBidi"/>
        </w:rPr>
        <w:t>26</w:t>
      </w:r>
      <w:r w:rsidRPr="00933382">
        <w:rPr>
          <w:rFonts w:asciiTheme="majorBidi" w:hAnsiTheme="majorBidi" w:cstheme="majorBidi"/>
        </w:rPr>
        <w:t>/</w:t>
      </w:r>
      <w:r w:rsidR="00C9703C">
        <w:rPr>
          <w:rFonts w:asciiTheme="majorBidi" w:hAnsiTheme="majorBidi" w:cstheme="majorBidi"/>
        </w:rPr>
        <w:t>56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744476" w:rsidRDefault="007B2482" w:rsidP="0081515D">
      <w:pPr>
        <w:pStyle w:val="Bo-Blankline"/>
        <w:rPr>
          <w:cs/>
        </w:rPr>
      </w:pPr>
    </w:p>
    <w:p w14:paraId="4B553997" w14:textId="77777777" w:rsidR="00BB1643" w:rsidRPr="00744476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</w:rPr>
        <w:t>เดือน</w:t>
      </w:r>
      <w:r w:rsidRPr="00744476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744476">
        <w:rPr>
          <w:rFonts w:asciiTheme="majorBidi" w:hAnsiTheme="majorBidi" w:cstheme="majorBidi"/>
          <w:cs/>
          <w:lang w:val="en-US"/>
        </w:rPr>
        <w:t xml:space="preserve"> </w:t>
      </w:r>
      <w:r w:rsidR="00C9703C">
        <w:rPr>
          <w:rFonts w:asciiTheme="majorBidi" w:hAnsiTheme="majorBidi" w:cstheme="majorBidi"/>
          <w:cs/>
          <w:lang w:val="en-US"/>
        </w:rPr>
        <w:t>2533</w:t>
      </w:r>
    </w:p>
    <w:p w14:paraId="1F8F443A" w14:textId="77777777" w:rsidR="00BB1643" w:rsidRPr="0081515D" w:rsidRDefault="00BB1643" w:rsidP="0081515D">
      <w:pPr>
        <w:pStyle w:val="Bo-Blankline"/>
      </w:pPr>
    </w:p>
    <w:p w14:paraId="56392DE6" w14:textId="77777777" w:rsidR="00BB1643" w:rsidRPr="001714E8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C9703C">
        <w:rPr>
          <w:rFonts w:asciiTheme="majorBidi" w:hAnsiTheme="majorBidi" w:cstheme="majorBidi"/>
          <w:cs/>
        </w:rPr>
        <w:t>3</w:t>
      </w:r>
      <w:r w:rsidRPr="00744476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C9703C">
        <w:rPr>
          <w:rFonts w:asciiTheme="majorBidi" w:hAnsiTheme="majorBidi" w:cstheme="majorBidi"/>
          <w:cs/>
        </w:rPr>
        <w:t>18</w:t>
      </w:r>
      <w:r w:rsidRPr="00744476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C9703C">
        <w:rPr>
          <w:rFonts w:asciiTheme="majorBidi" w:hAnsiTheme="majorBidi" w:cstheme="majorBidi"/>
          <w:cs/>
        </w:rPr>
        <w:t>8</w:t>
      </w:r>
      <w:r w:rsidRPr="00744476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C9703C">
        <w:rPr>
          <w:rFonts w:asciiTheme="majorBidi" w:hAnsiTheme="majorBidi" w:cstheme="majorBidi"/>
          <w:cs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C9703C">
        <w:rPr>
          <w:rFonts w:asciiTheme="majorBidi" w:hAnsiTheme="majorBidi" w:cstheme="majorBidi"/>
          <w:cs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744476">
        <w:rPr>
          <w:rFonts w:asciiTheme="majorBidi" w:hAnsiTheme="majorBidi" w:cstheme="majorBidi"/>
        </w:rPr>
        <w:t xml:space="preserve">LDPE </w:t>
      </w:r>
      <w:r w:rsidRPr="00744476">
        <w:rPr>
          <w:rFonts w:asciiTheme="majorBidi" w:hAnsiTheme="majorBidi" w:cstheme="majorBidi"/>
          <w:cs/>
        </w:rPr>
        <w:t xml:space="preserve">และ </w:t>
      </w:r>
      <w:r w:rsidRPr="00744476">
        <w:rPr>
          <w:rFonts w:asciiTheme="majorBidi" w:hAnsiTheme="majorBidi" w:cstheme="majorBidi"/>
        </w:rPr>
        <w:t xml:space="preserve">EVA </w:t>
      </w:r>
      <w:r w:rsidR="00C9703C">
        <w:rPr>
          <w:rFonts w:asciiTheme="majorBidi" w:hAnsiTheme="majorBidi" w:cstheme="majorBidi"/>
          <w:cs/>
        </w:rPr>
        <w:t>2</w:t>
      </w:r>
      <w:r w:rsidRPr="00744476">
        <w:rPr>
          <w:rFonts w:asciiTheme="majorBidi" w:hAnsiTheme="majorBidi" w:cstheme="majorBidi"/>
          <w:cs/>
        </w:rPr>
        <w:t xml:space="preserve"> แห่ง </w:t>
      </w:r>
      <w:r w:rsidR="00D817F9" w:rsidRPr="00744476">
        <w:rPr>
          <w:rFonts w:asciiTheme="majorBidi" w:hAnsiTheme="majorBidi" w:cstheme="majorBidi"/>
          <w:cs/>
        </w:rPr>
        <w:t>รายละเอียดของ</w:t>
      </w:r>
      <w:r w:rsidR="00BB1643" w:rsidRPr="00744476">
        <w:rPr>
          <w:rFonts w:asciiTheme="majorBidi" w:hAnsiTheme="majorBidi" w:cstheme="majorBidi"/>
          <w:cs/>
        </w:rPr>
        <w:t>บริษัทย่อย</w:t>
      </w:r>
      <w:r w:rsidR="001714E8">
        <w:rPr>
          <w:rFonts w:asciiTheme="majorBidi" w:hAnsiTheme="majorBidi" w:cstheme="majorBidi"/>
          <w:cs/>
        </w:rPr>
        <w:t xml:space="preserve"> </w:t>
      </w:r>
      <w:r w:rsidR="000D77DB" w:rsidRPr="00744476">
        <w:rPr>
          <w:rFonts w:asciiTheme="majorBidi" w:hAnsiTheme="majorBidi" w:cstheme="majorBidi"/>
          <w:cs/>
        </w:rPr>
        <w:t>ณ วันที่</w:t>
      </w:r>
      <w:r w:rsidR="00D83B21" w:rsidRPr="00744476">
        <w:rPr>
          <w:rFonts w:asciiTheme="majorBidi" w:hAnsiTheme="majorBidi" w:cstheme="majorBidi"/>
          <w:cs/>
        </w:rPr>
        <w:t xml:space="preserve"> </w:t>
      </w:r>
      <w:r w:rsidR="00C9703C">
        <w:rPr>
          <w:rFonts w:asciiTheme="majorBidi" w:hAnsiTheme="majorBidi" w:cstheme="majorBidi"/>
          <w:cs/>
        </w:rPr>
        <w:t>31</w:t>
      </w:r>
      <w:r w:rsidR="00B929E4" w:rsidRPr="00744476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</w:t>
      </w:r>
      <w:r w:rsidR="00C9703C">
        <w:rPr>
          <w:rFonts w:asciiTheme="majorBidi" w:hAnsiTheme="majorBidi" w:cstheme="majorBidi"/>
          <w:lang w:val="en-US"/>
        </w:rPr>
        <w:t>2</w:t>
      </w:r>
      <w:r w:rsidR="00B929E4" w:rsidRPr="00744476">
        <w:rPr>
          <w:rFonts w:asciiTheme="majorBidi" w:hAnsiTheme="majorBidi" w:cstheme="majorBidi"/>
          <w:cs/>
        </w:rPr>
        <w:t xml:space="preserve"> และ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61</w:t>
      </w:r>
      <w:r w:rsidR="0014154A" w:rsidRPr="00744476">
        <w:rPr>
          <w:rFonts w:asciiTheme="majorBidi" w:hAnsiTheme="majorBidi" w:cstheme="majorBidi"/>
          <w:cs/>
        </w:rPr>
        <w:t xml:space="preserve"> </w:t>
      </w:r>
      <w:r w:rsidR="001714E8" w:rsidRPr="001714E8">
        <w:rPr>
          <w:rFonts w:asciiTheme="majorBidi" w:hAnsiTheme="majorBidi"/>
          <w:cs/>
        </w:rPr>
        <w:t xml:space="preserve">ได้เปิดเผยไว้ในหมายเหตุข้อ </w:t>
      </w:r>
      <w:r w:rsidR="00C9703C">
        <w:rPr>
          <w:rFonts w:asciiTheme="majorBidi" w:hAnsiTheme="majorBidi"/>
          <w:cs/>
        </w:rPr>
        <w:t>1</w:t>
      </w:r>
      <w:r w:rsidR="00C9703C">
        <w:rPr>
          <w:rFonts w:asciiTheme="majorBidi" w:hAnsiTheme="majorBidi"/>
          <w:lang w:val="en-US"/>
        </w:rPr>
        <w:t>0</w:t>
      </w:r>
    </w:p>
    <w:p w14:paraId="6AA2BFAC" w14:textId="77777777" w:rsidR="00DE5792" w:rsidRPr="0081515D" w:rsidRDefault="00DE5792" w:rsidP="0081515D">
      <w:pPr>
        <w:pStyle w:val="Bo-Blankline"/>
        <w:rPr>
          <w:cs/>
        </w:rPr>
      </w:pPr>
    </w:p>
    <w:p w14:paraId="00A011A4" w14:textId="77777777" w:rsidR="007B2482" w:rsidRPr="00744476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744476" w:rsidRDefault="007B2482" w:rsidP="0081515D">
      <w:pPr>
        <w:pStyle w:val="Bo-Blankline"/>
      </w:pPr>
    </w:p>
    <w:p w14:paraId="56617129" w14:textId="77777777" w:rsidR="00EF58C8" w:rsidRPr="00744476" w:rsidRDefault="00EF58C8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33F0673" w14:textId="77777777" w:rsidR="00EF58C8" w:rsidRPr="00744476" w:rsidRDefault="00EF58C8" w:rsidP="0081515D">
      <w:pPr>
        <w:pStyle w:val="Bo-Blankline"/>
      </w:pPr>
    </w:p>
    <w:p w14:paraId="53E7561F" w14:textId="77777777" w:rsidR="005F6C18" w:rsidRPr="00744476" w:rsidRDefault="00E43F64" w:rsidP="005A648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D1C73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สภาวิชาชีพบัญชีฯ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CDFD646" w14:textId="77777777" w:rsidR="00D00F57" w:rsidRPr="0081515D" w:rsidRDefault="00D00F57" w:rsidP="0081515D">
      <w:pPr>
        <w:pStyle w:val="Bo-Blankline"/>
        <w:rPr>
          <w:cs/>
        </w:rPr>
      </w:pPr>
    </w:p>
    <w:p w14:paraId="622C34A9" w14:textId="77777777" w:rsidR="001714E8" w:rsidRDefault="00EE1BF2" w:rsidP="005A6485">
      <w:pPr>
        <w:pStyle w:val="Bo-C1Content"/>
        <w:rPr>
          <w:rFonts w:asciiTheme="majorBidi" w:hAnsiTheme="majorBidi"/>
          <w:spacing w:val="-2"/>
        </w:rPr>
      </w:pPr>
      <w:r w:rsidRPr="00EE1BF2">
        <w:rPr>
          <w:rFonts w:asciiTheme="majorBidi" w:hAnsiTheme="majorBidi"/>
          <w:spacing w:val="-2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2921E3">
        <w:rPr>
          <w:rFonts w:asciiTheme="majorBidi" w:hAnsiTheme="majorBidi"/>
          <w:spacing w:val="-2"/>
        </w:rPr>
        <w:t xml:space="preserve"> </w:t>
      </w:r>
      <w:r w:rsidR="00C9703C">
        <w:rPr>
          <w:rFonts w:asciiTheme="majorBidi" w:hAnsiTheme="majorBidi"/>
          <w:spacing w:val="-2"/>
          <w:cs/>
        </w:rPr>
        <w:t>1</w:t>
      </w:r>
      <w:r w:rsidRPr="00EE1BF2">
        <w:rPr>
          <w:rFonts w:asciiTheme="majorBidi" w:hAnsiTheme="majorBidi"/>
          <w:spacing w:val="-2"/>
          <w:cs/>
        </w:rPr>
        <w:t xml:space="preserve"> มกราคม </w:t>
      </w:r>
      <w:r w:rsidR="00C9703C">
        <w:rPr>
          <w:rFonts w:asciiTheme="majorBidi" w:hAnsiTheme="majorBidi"/>
          <w:spacing w:val="-2"/>
          <w:cs/>
        </w:rPr>
        <w:t>2562</w:t>
      </w:r>
      <w:r w:rsidRPr="00EE1BF2">
        <w:rPr>
          <w:rFonts w:asciiTheme="majorBidi" w:hAnsiTheme="majorBidi"/>
          <w:spacing w:val="-2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9C5918">
        <w:rPr>
          <w:rFonts w:asciiTheme="majorBidi" w:hAnsiTheme="majorBidi" w:hint="cs"/>
          <w:spacing w:val="-2"/>
          <w:cs/>
        </w:rPr>
        <w:t xml:space="preserve">กลุ่มบริษัท </w:t>
      </w:r>
      <w:r w:rsidR="009C5918" w:rsidRPr="009C5918">
        <w:rPr>
          <w:rFonts w:asciiTheme="majorBidi" w:hAnsiTheme="majorBidi"/>
          <w:spacing w:val="-2"/>
          <w:cs/>
        </w:rPr>
        <w:t>ซึ่งไม่มีผลกระทบอย่างมีสาระสำคัญต่องบการเงินของ</w:t>
      </w:r>
      <w:r w:rsidR="009C5918">
        <w:rPr>
          <w:rFonts w:asciiTheme="majorBidi" w:hAnsiTheme="majorBidi" w:hint="cs"/>
          <w:spacing w:val="-2"/>
          <w:cs/>
        </w:rPr>
        <w:t xml:space="preserve">กลุ่มบริษัท </w:t>
      </w:r>
      <w:r w:rsidR="009C5918" w:rsidRPr="009C5918">
        <w:rPr>
          <w:rFonts w:asciiTheme="majorBidi" w:hAnsiTheme="majorBidi"/>
          <w:spacing w:val="-2"/>
          <w:cs/>
        </w:rPr>
        <w:t>ทั้งนี้</w:t>
      </w:r>
      <w:r w:rsidR="009C5918">
        <w:rPr>
          <w:rFonts w:asciiTheme="majorBidi" w:hAnsiTheme="majorBidi" w:hint="cs"/>
          <w:spacing w:val="-2"/>
          <w:cs/>
        </w:rPr>
        <w:t>กลุ่มบริษัท</w:t>
      </w:r>
      <w:r w:rsidR="009C5918" w:rsidRPr="009C5918">
        <w:rPr>
          <w:rFonts w:asciiTheme="majorBidi" w:hAnsiTheme="majorBidi"/>
          <w:spacing w:val="-2"/>
          <w:cs/>
        </w:rPr>
        <w:t xml:space="preserve">ได้ปฏิบัติตามมาตรฐานการรายงานทางการเงิน ฉบับที่ </w:t>
      </w:r>
      <w:r w:rsidR="00C9703C">
        <w:rPr>
          <w:rFonts w:asciiTheme="majorBidi" w:hAnsiTheme="majorBidi"/>
          <w:spacing w:val="-2"/>
          <w:cs/>
        </w:rPr>
        <w:t>15</w:t>
      </w:r>
      <w:r w:rsidR="009C5918" w:rsidRPr="009C5918">
        <w:rPr>
          <w:rFonts w:asciiTheme="majorBidi" w:hAnsiTheme="majorBidi"/>
          <w:spacing w:val="-2"/>
          <w:cs/>
        </w:rPr>
        <w:t xml:space="preserve"> เรื่อง รายได้จากสัญญาที่ทำกับลูกค้า (“</w:t>
      </w:r>
      <w:r w:rsidR="009C5918" w:rsidRPr="009C5918">
        <w:rPr>
          <w:rFonts w:asciiTheme="majorBidi" w:hAnsiTheme="majorBidi"/>
          <w:spacing w:val="-2"/>
        </w:rPr>
        <w:t xml:space="preserve">TFRS </w:t>
      </w:r>
      <w:r w:rsidR="00C9703C">
        <w:rPr>
          <w:rFonts w:asciiTheme="majorBidi" w:hAnsiTheme="majorBidi"/>
          <w:spacing w:val="-2"/>
          <w:cs/>
        </w:rPr>
        <w:t>15</w:t>
      </w:r>
      <w:r w:rsidR="009C5918" w:rsidRPr="009C5918">
        <w:rPr>
          <w:rFonts w:asciiTheme="majorBidi" w:hAnsiTheme="majorBidi"/>
          <w:spacing w:val="-2"/>
          <w:cs/>
        </w:rPr>
        <w:t xml:space="preserve">”) เป็นครั้งแรกแทนมาตรฐานการบัญชี ฉบับที่ </w:t>
      </w:r>
      <w:r w:rsidR="00C9703C">
        <w:rPr>
          <w:rFonts w:asciiTheme="majorBidi" w:hAnsiTheme="majorBidi"/>
          <w:spacing w:val="-2"/>
          <w:cs/>
        </w:rPr>
        <w:t>18</w:t>
      </w:r>
      <w:r w:rsidR="009C5918" w:rsidRPr="009C5918">
        <w:rPr>
          <w:rFonts w:asciiTheme="majorBidi" w:hAnsiTheme="majorBidi"/>
          <w:spacing w:val="-2"/>
          <w:cs/>
        </w:rPr>
        <w:t xml:space="preserve"> เรื่อง รายได้ (“</w:t>
      </w:r>
      <w:r w:rsidR="009C5918" w:rsidRPr="009C5918">
        <w:rPr>
          <w:rFonts w:asciiTheme="majorBidi" w:hAnsiTheme="majorBidi"/>
          <w:spacing w:val="-2"/>
        </w:rPr>
        <w:t xml:space="preserve">TAS </w:t>
      </w:r>
      <w:r w:rsidR="00C9703C">
        <w:rPr>
          <w:rFonts w:asciiTheme="majorBidi" w:hAnsiTheme="majorBidi"/>
          <w:spacing w:val="-2"/>
          <w:cs/>
        </w:rPr>
        <w:t>18</w:t>
      </w:r>
      <w:r w:rsidR="009C5918" w:rsidRPr="009C5918">
        <w:rPr>
          <w:rFonts w:asciiTheme="majorBidi" w:hAnsiTheme="majorBidi"/>
          <w:spacing w:val="-2"/>
          <w:cs/>
        </w:rPr>
        <w:t xml:space="preserve">”) มาตรฐานการบัญชี ฉบับที่ </w:t>
      </w:r>
      <w:r w:rsidR="00C9703C">
        <w:rPr>
          <w:rFonts w:asciiTheme="majorBidi" w:hAnsiTheme="majorBidi"/>
          <w:spacing w:val="-2"/>
          <w:cs/>
        </w:rPr>
        <w:t>11</w:t>
      </w:r>
      <w:r w:rsidR="009C5918" w:rsidRPr="009C5918">
        <w:rPr>
          <w:rFonts w:asciiTheme="majorBidi" w:hAnsiTheme="majorBidi"/>
          <w:spacing w:val="-2"/>
          <w:cs/>
        </w:rPr>
        <w:t xml:space="preserve"> เรื่อง สัญญาก่อสร้าง (“</w:t>
      </w:r>
      <w:r w:rsidR="009C5918" w:rsidRPr="009C5918">
        <w:rPr>
          <w:rFonts w:asciiTheme="majorBidi" w:hAnsiTheme="majorBidi"/>
          <w:spacing w:val="-2"/>
        </w:rPr>
        <w:t xml:space="preserve">TAS </w:t>
      </w:r>
      <w:r w:rsidR="00C9703C">
        <w:rPr>
          <w:rFonts w:asciiTheme="majorBidi" w:hAnsiTheme="majorBidi"/>
          <w:spacing w:val="-2"/>
          <w:cs/>
        </w:rPr>
        <w:t>11</w:t>
      </w:r>
      <w:r w:rsidR="009C5918" w:rsidRPr="009C5918">
        <w:rPr>
          <w:rFonts w:asciiTheme="majorBidi" w:hAnsiTheme="majorBidi"/>
          <w:spacing w:val="-2"/>
          <w:cs/>
        </w:rPr>
        <w:t xml:space="preserve">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C9703C">
        <w:rPr>
          <w:rFonts w:asciiTheme="majorBidi" w:hAnsiTheme="majorBidi"/>
          <w:spacing w:val="-2"/>
        </w:rPr>
        <w:t>3</w:t>
      </w:r>
      <w:r w:rsidR="009C5918" w:rsidRPr="009C5918">
        <w:rPr>
          <w:rFonts w:asciiTheme="majorBidi" w:hAnsiTheme="majorBidi"/>
          <w:spacing w:val="-2"/>
          <w:cs/>
        </w:rPr>
        <w:t xml:space="preserve"> (</w:t>
      </w:r>
      <w:r w:rsidR="00FE4DC3">
        <w:rPr>
          <w:rFonts w:asciiTheme="majorBidi" w:hAnsiTheme="majorBidi" w:hint="cs"/>
          <w:spacing w:val="-2"/>
          <w:cs/>
        </w:rPr>
        <w:t>ท</w:t>
      </w:r>
      <w:r w:rsidR="009C5918" w:rsidRPr="009C5918">
        <w:rPr>
          <w:rFonts w:asciiTheme="majorBidi" w:hAnsiTheme="majorBidi"/>
          <w:spacing w:val="-2"/>
          <w:cs/>
        </w:rPr>
        <w:t>)</w:t>
      </w:r>
      <w:r w:rsidR="001714E8">
        <w:rPr>
          <w:rFonts w:asciiTheme="majorBidi" w:hAnsiTheme="majorBidi"/>
          <w:spacing w:val="-2"/>
        </w:rPr>
        <w:br w:type="page"/>
      </w:r>
    </w:p>
    <w:p w14:paraId="54ED33B3" w14:textId="61659A41" w:rsidR="00744476" w:rsidRDefault="00E61CFC" w:rsidP="00E61CFC">
      <w:pPr>
        <w:pStyle w:val="Bo-Blankline"/>
        <w:jc w:val="thaiDistribute"/>
        <w:rPr>
          <w:rFonts w:asciiTheme="majorBidi" w:hAnsiTheme="majorBidi"/>
          <w:sz w:val="30"/>
          <w:szCs w:val="30"/>
          <w:lang w:eastAsia="en-US"/>
        </w:rPr>
      </w:pPr>
      <w:r w:rsidRPr="00E61CFC">
        <w:rPr>
          <w:rFonts w:asciiTheme="majorBidi" w:hAnsiTheme="majorBidi"/>
          <w:sz w:val="30"/>
          <w:szCs w:val="30"/>
          <w:cs/>
          <w:lang w:eastAsia="en-US"/>
        </w:rPr>
        <w:lastRenderedPageBreak/>
        <w:t>นอกจากนี้</w:t>
      </w:r>
      <w:r>
        <w:rPr>
          <w:rFonts w:asciiTheme="majorBidi" w:hAnsiTheme="majorBidi" w:hint="cs"/>
          <w:sz w:val="30"/>
          <w:szCs w:val="30"/>
          <w:cs/>
          <w:lang w:eastAsia="en-US"/>
        </w:rPr>
        <w:t>กลุ่มบริษัท</w:t>
      </w:r>
      <w:r w:rsidRPr="00E61CFC">
        <w:rPr>
          <w:rFonts w:asciiTheme="majorBidi" w:hAnsiTheme="majorBidi"/>
          <w:sz w:val="30"/>
          <w:szCs w:val="30"/>
          <w:cs/>
          <w:lang w:eastAsia="en-US"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</w:t>
      </w:r>
      <w:r>
        <w:rPr>
          <w:rFonts w:asciiTheme="majorBidi" w:hAnsiTheme="majorBidi" w:hint="cs"/>
          <w:sz w:val="30"/>
          <w:szCs w:val="30"/>
          <w:cs/>
          <w:lang w:eastAsia="en-US"/>
        </w:rPr>
        <w:t>กลุ่มบริษัท</w:t>
      </w:r>
      <w:r w:rsidRPr="00E61CFC">
        <w:rPr>
          <w:rFonts w:asciiTheme="majorBidi" w:hAnsiTheme="majorBidi"/>
          <w:sz w:val="30"/>
          <w:szCs w:val="30"/>
          <w:cs/>
          <w:lang w:eastAsia="en-US"/>
        </w:rPr>
        <w:t>ได้เปิดเผยในหมายเหตุข้อ</w:t>
      </w:r>
      <w:r>
        <w:rPr>
          <w:rFonts w:asciiTheme="majorBidi" w:hAnsiTheme="majorBidi" w:hint="cs"/>
          <w:sz w:val="30"/>
          <w:szCs w:val="30"/>
          <w:cs/>
          <w:lang w:eastAsia="en-US"/>
        </w:rPr>
        <w:t xml:space="preserve"> </w:t>
      </w:r>
      <w:r w:rsidR="00C9703C">
        <w:rPr>
          <w:rFonts w:asciiTheme="majorBidi" w:hAnsiTheme="majorBidi"/>
          <w:sz w:val="30"/>
          <w:szCs w:val="30"/>
          <w:lang w:val="en-US" w:eastAsia="en-US"/>
        </w:rPr>
        <w:t>3</w:t>
      </w:r>
      <w:r w:rsidR="00283631">
        <w:rPr>
          <w:rFonts w:asciiTheme="majorBidi" w:hAnsiTheme="majorBidi"/>
          <w:sz w:val="30"/>
          <w:szCs w:val="30"/>
          <w:lang w:val="en-US" w:eastAsia="en-US"/>
        </w:rPr>
        <w:t>9</w:t>
      </w:r>
      <w:r>
        <w:rPr>
          <w:rFonts w:asciiTheme="majorBidi" w:hAnsiTheme="majorBidi" w:hint="cs"/>
          <w:sz w:val="30"/>
          <w:szCs w:val="30"/>
          <w:cs/>
          <w:lang w:eastAsia="en-US"/>
        </w:rPr>
        <w:t xml:space="preserve"> </w:t>
      </w:r>
    </w:p>
    <w:p w14:paraId="2AE540FB" w14:textId="77777777" w:rsidR="0074134E" w:rsidRPr="00744476" w:rsidRDefault="0074134E" w:rsidP="00E61CFC">
      <w:pPr>
        <w:pStyle w:val="Bo-Blankline"/>
        <w:jc w:val="thaiDistribute"/>
      </w:pPr>
    </w:p>
    <w:p w14:paraId="37FAA6B0" w14:textId="77777777" w:rsidR="00012E2C" w:rsidRPr="00744476" w:rsidRDefault="00012E2C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25D98F0C" w14:textId="77777777" w:rsidR="00012E2C" w:rsidRPr="0081515D" w:rsidRDefault="00012E2C" w:rsidP="0081515D">
      <w:pPr>
        <w:pStyle w:val="Bo-Blankline"/>
      </w:pPr>
    </w:p>
    <w:p w14:paraId="2651826C" w14:textId="77777777" w:rsidR="00012E2C" w:rsidRPr="00744476" w:rsidRDefault="00012E2C" w:rsidP="000912A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งบการเงินนี้จัดทำเป็นเงินบาทซึ่งเป็นสกุลเงินที่ใช้</w:t>
      </w:r>
      <w:r w:rsidR="00417AA3" w:rsidRPr="00744476">
        <w:rPr>
          <w:rFonts w:asciiTheme="majorBidi" w:hAnsiTheme="majorBidi" w:cstheme="majorBidi"/>
          <w:cs/>
          <w:lang w:val="en-US"/>
        </w:rPr>
        <w:t>ในการ</w:t>
      </w:r>
      <w:r w:rsidRPr="00744476">
        <w:rPr>
          <w:rFonts w:asciiTheme="majorBidi" w:hAnsiTheme="majorBidi" w:cstheme="majorBidi"/>
          <w:cs/>
          <w:lang w:val="en-US"/>
        </w:rPr>
        <w:t>ดำเนินงานของบริษัท</w:t>
      </w:r>
    </w:p>
    <w:p w14:paraId="20053284" w14:textId="77777777" w:rsidR="00012E2C" w:rsidRPr="00744476" w:rsidRDefault="00012E2C" w:rsidP="0081515D">
      <w:pPr>
        <w:pStyle w:val="Bo-Blankline"/>
        <w:rPr>
          <w:lang w:val="en-US"/>
        </w:rPr>
      </w:pPr>
    </w:p>
    <w:p w14:paraId="026FBE29" w14:textId="77777777" w:rsidR="0098712A" w:rsidRPr="00744476" w:rsidRDefault="00012E2C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205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="0098712A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98712A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417AA3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13DED3F5" w14:textId="77777777" w:rsidR="00E54FEE" w:rsidRPr="0081515D" w:rsidRDefault="00E54FEE" w:rsidP="0081515D">
      <w:pPr>
        <w:pStyle w:val="Bo-Blankline"/>
      </w:pPr>
    </w:p>
    <w:p w14:paraId="66762629" w14:textId="77777777" w:rsidR="00E54FEE" w:rsidRPr="00DD6EC5" w:rsidRDefault="00E54FEE" w:rsidP="00744476">
      <w:pPr>
        <w:ind w:left="50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ญาณ การประมาณ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744476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9008FB">
        <w:rPr>
          <w:rFonts w:asciiTheme="majorBidi" w:hAnsiTheme="majorBidi" w:cstheme="majorBidi" w:hint="cs"/>
          <w:sz w:val="30"/>
          <w:szCs w:val="30"/>
          <w:cs/>
          <w:lang w:val="en-US"/>
        </w:rPr>
        <w:t>ปฏิบัติตาม</w:t>
      </w:r>
      <w:r w:rsidRPr="00744476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ของกลุ่มบริษัท ทั้งนี้</w:t>
      </w:r>
      <w:r w:rsidR="00900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44476">
        <w:rPr>
          <w:rFonts w:asciiTheme="majorBidi" w:hAnsiTheme="majorBidi" w:cstheme="majorBidi"/>
          <w:sz w:val="30"/>
          <w:szCs w:val="30"/>
          <w:cs/>
        </w:rPr>
        <w:t>ไว้</w:t>
      </w:r>
      <w:r w:rsidR="00307C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Pr="00744476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553F05" w:rsidRPr="00744476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14:paraId="5DA2E0AA" w14:textId="77777777" w:rsidR="00E54FEE" w:rsidRPr="0081515D" w:rsidRDefault="00E54FEE" w:rsidP="0081515D">
      <w:pPr>
        <w:pStyle w:val="Bo-Blankline"/>
      </w:pPr>
    </w:p>
    <w:p w14:paraId="4C91B791" w14:textId="77777777" w:rsidR="00381592" w:rsidRDefault="006901C9" w:rsidP="0081515D">
      <w:pPr>
        <w:pStyle w:val="Bo-Blankline"/>
        <w:rPr>
          <w:rFonts w:asciiTheme="majorBidi" w:hAnsiTheme="majorBidi"/>
          <w:sz w:val="30"/>
          <w:szCs w:val="30"/>
          <w:lang w:val="x-none"/>
        </w:rPr>
      </w:pPr>
      <w:r w:rsidRPr="006901C9">
        <w:rPr>
          <w:rFonts w:asciiTheme="majorBidi" w:hAnsiTheme="majorBidi"/>
          <w:sz w:val="30"/>
          <w:szCs w:val="30"/>
          <w:cs/>
          <w:lang w:val="x-none"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C9703C">
        <w:rPr>
          <w:rFonts w:asciiTheme="majorBidi" w:hAnsiTheme="majorBidi"/>
          <w:sz w:val="30"/>
          <w:szCs w:val="30"/>
          <w:cs/>
          <w:lang w:val="x-none"/>
        </w:rPr>
        <w:t>31</w:t>
      </w:r>
      <w:r w:rsidRPr="006901C9">
        <w:rPr>
          <w:rFonts w:asciiTheme="majorBidi" w:hAnsiTheme="majorBidi"/>
          <w:sz w:val="30"/>
          <w:szCs w:val="30"/>
          <w:cs/>
          <w:lang w:val="x-none"/>
        </w:rPr>
        <w:t xml:space="preserve"> ธันวาคม </w:t>
      </w:r>
      <w:r w:rsidR="00C9703C">
        <w:rPr>
          <w:rFonts w:asciiTheme="majorBidi" w:hAnsiTheme="majorBidi"/>
          <w:sz w:val="30"/>
          <w:szCs w:val="30"/>
          <w:cs/>
          <w:lang w:val="x-none"/>
        </w:rPr>
        <w:t>2562</w:t>
      </w:r>
      <w:r w:rsidRPr="006901C9">
        <w:rPr>
          <w:rFonts w:asciiTheme="majorBidi" w:hAnsiTheme="majorBidi"/>
          <w:sz w:val="30"/>
          <w:szCs w:val="30"/>
          <w:cs/>
          <w:lang w:val="x-none"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8834A6">
        <w:rPr>
          <w:rFonts w:asciiTheme="majorBidi" w:hAnsiTheme="majorBidi" w:hint="cs"/>
          <w:sz w:val="30"/>
          <w:szCs w:val="30"/>
          <w:cs/>
          <w:lang w:val="x-none"/>
        </w:rPr>
        <w:t>ข้อ</w:t>
      </w:r>
      <w:r w:rsidRPr="006901C9">
        <w:rPr>
          <w:rFonts w:asciiTheme="majorBidi" w:hAnsiTheme="majorBidi"/>
          <w:sz w:val="30"/>
          <w:szCs w:val="30"/>
          <w:cs/>
          <w:lang w:val="x-none"/>
        </w:rPr>
        <w:t>ต่อไปนี้</w:t>
      </w:r>
    </w:p>
    <w:p w14:paraId="0D3C1F67" w14:textId="77777777" w:rsidR="006901C9" w:rsidRPr="00744476" w:rsidRDefault="006901C9" w:rsidP="0081515D">
      <w:pPr>
        <w:pStyle w:val="Bo-Blankline"/>
        <w:rPr>
          <w:cs/>
        </w:rPr>
      </w:pPr>
    </w:p>
    <w:tbl>
      <w:tblPr>
        <w:tblW w:w="9270" w:type="dxa"/>
        <w:tblInd w:w="378" w:type="dxa"/>
        <w:tblLook w:val="04A0" w:firstRow="1" w:lastRow="0" w:firstColumn="1" w:lastColumn="0" w:noHBand="0" w:noVBand="1"/>
      </w:tblPr>
      <w:tblGrid>
        <w:gridCol w:w="2160"/>
        <w:gridCol w:w="7110"/>
      </w:tblGrid>
      <w:tr w:rsidR="009008FB" w:rsidRPr="00744476" w14:paraId="3977142A" w14:textId="77777777" w:rsidTr="006A6DC7">
        <w:tc>
          <w:tcPr>
            <w:tcW w:w="2160" w:type="dxa"/>
          </w:tcPr>
          <w:p w14:paraId="568D7135" w14:textId="77777777" w:rsidR="009008FB" w:rsidRPr="00C74912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7110" w:type="dxa"/>
          </w:tcPr>
          <w:p w14:paraId="0B3CE057" w14:textId="77777777" w:rsidR="009008FB" w:rsidRPr="00C74912" w:rsidRDefault="009008FB" w:rsidP="009008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หนี้สงสัยจะสูญของลูกหนี้การค้า</w:t>
            </w:r>
          </w:p>
        </w:tc>
      </w:tr>
      <w:tr w:rsidR="009008FB" w:rsidRPr="00744476" w14:paraId="700EECE1" w14:textId="77777777" w:rsidTr="006A6DC7">
        <w:tc>
          <w:tcPr>
            <w:tcW w:w="2160" w:type="dxa"/>
          </w:tcPr>
          <w:p w14:paraId="284D6FB1" w14:textId="77777777" w:rsidR="009008FB" w:rsidRPr="00C74912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14:paraId="3DC2AA60" w14:textId="77777777" w:rsidR="009008FB" w:rsidRPr="00C74912" w:rsidRDefault="00844F85" w:rsidP="009008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="009008FB"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9008FB" w:rsidRPr="00744476" w14:paraId="31599CEB" w14:textId="77777777" w:rsidTr="006A6DC7">
        <w:tc>
          <w:tcPr>
            <w:tcW w:w="2160" w:type="dxa"/>
          </w:tcPr>
          <w:p w14:paraId="07A262F0" w14:textId="7DE6CED6" w:rsidR="009008FB" w:rsidRPr="00744476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677E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14:paraId="7BBA3394" w14:textId="77777777" w:rsidR="009008FB" w:rsidRPr="00744476" w:rsidRDefault="009008FB" w:rsidP="009008FB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008FB" w:rsidRPr="00744476" w14:paraId="6493C723" w14:textId="77777777" w:rsidTr="006A6DC7">
        <w:tc>
          <w:tcPr>
            <w:tcW w:w="2160" w:type="dxa"/>
          </w:tcPr>
          <w:p w14:paraId="55E5A96E" w14:textId="1E49F651" w:rsidR="009008FB" w:rsidRPr="00456EC4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77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7110" w:type="dxa"/>
          </w:tcPr>
          <w:p w14:paraId="66A1B46E" w14:textId="77777777" w:rsidR="009008FB" w:rsidRPr="00744476" w:rsidRDefault="009008FB" w:rsidP="009008FB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9008FB" w:rsidRPr="00744476" w14:paraId="413EC8B2" w14:textId="77777777" w:rsidTr="006A6DC7">
        <w:tc>
          <w:tcPr>
            <w:tcW w:w="2160" w:type="dxa"/>
          </w:tcPr>
          <w:p w14:paraId="144B6821" w14:textId="12F94D71" w:rsidR="009008FB" w:rsidRPr="006901C9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77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7110" w:type="dxa"/>
          </w:tcPr>
          <w:p w14:paraId="2BE6685F" w14:textId="77777777" w:rsidR="009008FB" w:rsidRPr="00744476" w:rsidRDefault="009008FB" w:rsidP="009008FB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6901C9">
              <w:rPr>
                <w:rFonts w:asciiTheme="majorBidi" w:hAnsiTheme="majorBidi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ขาดทุนทางภาษีไปใช้ประโยชน์</w:t>
            </w:r>
            <w:r w:rsidR="00844F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9008FB" w:rsidRPr="00744476" w14:paraId="7D2558C1" w14:textId="77777777" w:rsidTr="006A6DC7">
        <w:tc>
          <w:tcPr>
            <w:tcW w:w="2160" w:type="dxa"/>
            <w:shd w:val="clear" w:color="auto" w:fill="auto"/>
          </w:tcPr>
          <w:p w14:paraId="20A639BF" w14:textId="433F27EE" w:rsidR="009008FB" w:rsidRPr="00744476" w:rsidRDefault="009008FB" w:rsidP="009008FB">
            <w:pPr>
              <w:spacing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77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7110" w:type="dxa"/>
            <w:shd w:val="clear" w:color="auto" w:fill="auto"/>
          </w:tcPr>
          <w:p w14:paraId="24020923" w14:textId="77777777" w:rsidR="009008FB" w:rsidRPr="00744476" w:rsidRDefault="009008FB" w:rsidP="009008FB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1BA">
              <w:rPr>
                <w:rFonts w:asciiTheme="majorBidi" w:hAnsiTheme="majorBidi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3321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CCAEA8A" w14:textId="77777777" w:rsidR="000A0799" w:rsidRPr="00744476" w:rsidRDefault="000A0799" w:rsidP="0081515D">
      <w:pPr>
        <w:pStyle w:val="Bo-Blankline"/>
      </w:pPr>
    </w:p>
    <w:p w14:paraId="2F945E84" w14:textId="77777777" w:rsidR="002E1068" w:rsidRDefault="002E1068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9FAB223" w14:textId="77777777" w:rsidR="00BE4EDD" w:rsidRDefault="00BE4ED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190CDCB" w14:textId="77777777" w:rsidR="003B379E" w:rsidRPr="00744476" w:rsidRDefault="003B379E" w:rsidP="004D71C7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3B33BFDC" w14:textId="77777777" w:rsidR="000162F3" w:rsidRPr="00744476" w:rsidRDefault="000162F3" w:rsidP="0081515D">
      <w:pPr>
        <w:pStyle w:val="Bo-Blankline"/>
        <w:rPr>
          <w:lang w:val="en-US"/>
        </w:rPr>
      </w:pPr>
    </w:p>
    <w:p w14:paraId="4B542FF7" w14:textId="77777777" w:rsidR="000162F3" w:rsidRPr="008A27A6" w:rsidRDefault="000162F3" w:rsidP="008B52FA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</w:t>
      </w:r>
      <w:r w:rsidR="00AE6EDA" w:rsidRPr="00744476">
        <w:rPr>
          <w:rFonts w:asciiTheme="majorBidi" w:hAnsiTheme="majorBidi" w:cstheme="majorBidi"/>
          <w:cs/>
        </w:rPr>
        <w:t xml:space="preserve">รายงาน </w:t>
      </w:r>
    </w:p>
    <w:p w14:paraId="77C0F6C9" w14:textId="77777777" w:rsidR="000162F3" w:rsidRPr="0081515D" w:rsidRDefault="000162F3" w:rsidP="0081515D">
      <w:pPr>
        <w:pStyle w:val="Bo-Blankline"/>
      </w:pPr>
    </w:p>
    <w:p w14:paraId="40C877FA" w14:textId="77777777"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81515D" w:rsidRDefault="000162F3" w:rsidP="0081515D">
      <w:pPr>
        <w:pStyle w:val="Bo-Blankline"/>
        <w:rPr>
          <w:cs/>
        </w:rPr>
      </w:pPr>
    </w:p>
    <w:p w14:paraId="1AFADF28" w14:textId="77777777" w:rsidR="000162F3" w:rsidRPr="00744476" w:rsidRDefault="000162F3" w:rsidP="008B52FA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</w:t>
      </w:r>
      <w:r w:rsidR="00D63F02">
        <w:rPr>
          <w:rFonts w:asciiTheme="majorBidi" w:hAnsiTheme="majorBidi" w:cstheme="majorBidi"/>
          <w:cs/>
        </w:rPr>
        <w:t>รวมประกอบด้วยงบการเงินของบริษัท</w:t>
      </w:r>
      <w:r w:rsidR="00D63F02">
        <w:rPr>
          <w:rFonts w:asciiTheme="majorBidi" w:hAnsiTheme="majorBidi" w:cstheme="majorBidi" w:hint="cs"/>
          <w:cs/>
        </w:rPr>
        <w:t xml:space="preserve"> 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</w:rPr>
        <w:t xml:space="preserve">”) </w:t>
      </w:r>
      <w:r w:rsidRPr="00744476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</w:p>
    <w:p w14:paraId="254FB16A" w14:textId="77777777" w:rsidR="00192D63" w:rsidRPr="0081515D" w:rsidRDefault="00192D63" w:rsidP="0081515D">
      <w:pPr>
        <w:pStyle w:val="Bo-Blankline"/>
      </w:pPr>
    </w:p>
    <w:p w14:paraId="7D55E59A" w14:textId="77777777" w:rsidR="0059612D" w:rsidRPr="00744476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63564AB1" w14:textId="77777777" w:rsidR="0059612D" w:rsidRPr="0081515D" w:rsidRDefault="0059612D" w:rsidP="0081515D">
      <w:pPr>
        <w:pStyle w:val="Bo-Blankline"/>
      </w:pPr>
    </w:p>
    <w:p w14:paraId="007C4AFC" w14:textId="77777777" w:rsidR="0059612D" w:rsidRPr="00246184" w:rsidRDefault="0059612D" w:rsidP="0059612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C62864" w:rsidRPr="00744476">
        <w:rPr>
          <w:rFonts w:asciiTheme="majorBidi" w:hAnsiTheme="majorBidi" w:cstheme="majorBidi"/>
          <w:cs/>
        </w:rPr>
        <w:t xml:space="preserve"> (ตามที่กล่าวไว้ในส่วนของบริษัทย่อย) ถูก</w:t>
      </w:r>
      <w:r w:rsidRPr="00744476">
        <w:rPr>
          <w:rFonts w:asciiTheme="majorBidi" w:hAnsiTheme="majorBidi" w:cstheme="majorBidi"/>
          <w:cs/>
        </w:rPr>
        <w:t>โอนไปยังกลุ่มบริษัท ยกเว้นในกรณีที่เป็นการรวมธุรกิจภายใต้การควบคุมเดียวกัน</w:t>
      </w:r>
    </w:p>
    <w:p w14:paraId="3B55617D" w14:textId="77777777" w:rsidR="00BE4EDD" w:rsidRPr="0081515D" w:rsidRDefault="00BE4EDD" w:rsidP="0081515D">
      <w:pPr>
        <w:pStyle w:val="Bo-Blankline"/>
        <w:rPr>
          <w:cs/>
        </w:rPr>
      </w:pPr>
    </w:p>
    <w:p w14:paraId="5589DE3D" w14:textId="77777777" w:rsidR="003713EA" w:rsidRDefault="00733DD2" w:rsidP="0059612D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51FA9B2" w14:textId="77777777" w:rsidR="00733DD2" w:rsidRPr="00744476" w:rsidRDefault="00733DD2" w:rsidP="0081515D">
      <w:pPr>
        <w:pStyle w:val="Bo-Blankline"/>
      </w:pPr>
    </w:p>
    <w:p w14:paraId="4ABDDBD8" w14:textId="77777777"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C62864" w:rsidRPr="00744476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70A7C090" w14:textId="77777777" w:rsidR="001714E8" w:rsidRDefault="001714E8" w:rsidP="007B562A">
      <w:pPr>
        <w:pStyle w:val="Bo-Blankline"/>
      </w:pPr>
    </w:p>
    <w:p w14:paraId="6E933F02" w14:textId="77777777"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</w:t>
      </w:r>
      <w:r w:rsidR="008B4D0E"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</w:t>
      </w:r>
      <w:r w:rsidR="008B4D0E">
        <w:rPr>
          <w:rFonts w:asciiTheme="majorBidi" w:hAnsiTheme="majorBidi" w:cstheme="majorBidi"/>
          <w:sz w:val="30"/>
          <w:szCs w:val="30"/>
          <w:cs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14:paraId="21E522BE" w14:textId="77777777" w:rsidR="0059612D" w:rsidRDefault="0059612D" w:rsidP="0081515D">
      <w:pPr>
        <w:pStyle w:val="Bo-Blankline"/>
      </w:pPr>
    </w:p>
    <w:p w14:paraId="6E72A5F7" w14:textId="77777777" w:rsidR="007B562A" w:rsidRPr="007B562A" w:rsidRDefault="007B562A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7B562A">
        <w:rPr>
          <w:rFonts w:asciiTheme="majorBidi" w:hAnsiTheme="majorBidi" w:cstheme="majorBidi"/>
          <w:sz w:val="30"/>
          <w:szCs w:val="30"/>
          <w:cs/>
          <w:lang w:eastAsia="en-US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7B562A">
        <w:rPr>
          <w:rFonts w:asciiTheme="majorBidi" w:hAnsiTheme="majorBidi" w:cstheme="majorBidi"/>
          <w:sz w:val="30"/>
          <w:szCs w:val="30"/>
          <w:cs/>
          <w:lang w:eastAsia="en-US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F55F7DB" w14:textId="77777777" w:rsidR="007B562A" w:rsidRPr="0081515D" w:rsidRDefault="007B562A" w:rsidP="0081515D">
      <w:pPr>
        <w:pStyle w:val="Bo-Blankline"/>
      </w:pPr>
    </w:p>
    <w:p w14:paraId="6012619A" w14:textId="77777777"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C373101" w14:textId="77777777" w:rsidR="0059612D" w:rsidRPr="0081515D" w:rsidRDefault="0059612D" w:rsidP="0081515D">
      <w:pPr>
        <w:pStyle w:val="Bo-Blankline"/>
      </w:pPr>
    </w:p>
    <w:p w14:paraId="2C5FC7F5" w14:textId="77777777" w:rsidR="001F26E9" w:rsidRDefault="0059612D" w:rsidP="001F26E9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  <w:r w:rsidR="001F26E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86DE9D" w14:textId="77777777"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652F31" w:rsidRPr="00744476">
        <w:rPr>
          <w:rFonts w:asciiTheme="majorBidi" w:hAnsiTheme="majorBidi" w:cstheme="majorBidi"/>
          <w:sz w:val="30"/>
          <w:szCs w:val="30"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E171A5B" w14:textId="77777777" w:rsidR="00BE4EDD" w:rsidRDefault="00BE4EDD" w:rsidP="0081515D">
      <w:pPr>
        <w:pStyle w:val="Bo-Blankline"/>
        <w:rPr>
          <w:cs/>
        </w:rPr>
      </w:pPr>
    </w:p>
    <w:p w14:paraId="375AEF7F" w14:textId="77777777" w:rsidR="000162F3" w:rsidRPr="00744476" w:rsidRDefault="000162F3" w:rsidP="008B52FA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14:paraId="36A2BE31" w14:textId="77777777" w:rsidR="000162F3" w:rsidRPr="0081515D" w:rsidRDefault="000162F3" w:rsidP="0081515D">
      <w:pPr>
        <w:pStyle w:val="Bo-Blankline"/>
      </w:pPr>
    </w:p>
    <w:p w14:paraId="1C673C96" w14:textId="77777777" w:rsidR="000162F3" w:rsidRPr="00744476" w:rsidRDefault="000162F3" w:rsidP="00F7751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</w:t>
      </w:r>
      <w:r w:rsidR="00F77515" w:rsidRPr="00744476">
        <w:rPr>
          <w:rFonts w:asciiTheme="majorBidi" w:hAnsiTheme="majorBidi" w:cstheme="majorBidi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AE6EDA" w:rsidRPr="00744476">
        <w:rPr>
          <w:rFonts w:asciiTheme="majorBidi" w:hAnsiTheme="majorBidi" w:cstheme="majorBidi"/>
        </w:rPr>
        <w:br/>
      </w:r>
      <w:r w:rsidR="00F77515" w:rsidRPr="00744476">
        <w:rPr>
          <w:rFonts w:asciiTheme="majorBidi" w:hAnsiTheme="majorBidi" w:cstheme="majorBidi"/>
          <w:cs/>
        </w:rPr>
        <w:t>นับแต่วันที่มีการควบคุมจนถึงวันที่การควบคุมสิ้นสุดลง</w:t>
      </w:r>
    </w:p>
    <w:p w14:paraId="3F8C17B7" w14:textId="77777777" w:rsidR="00976A21" w:rsidRPr="00744476" w:rsidRDefault="00976A21" w:rsidP="0081515D">
      <w:pPr>
        <w:pStyle w:val="Bo-Blankline"/>
      </w:pPr>
    </w:p>
    <w:p w14:paraId="7C769D6B" w14:textId="77777777" w:rsidR="00976A21" w:rsidRPr="00744476" w:rsidRDefault="00976A21" w:rsidP="00976A2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14:paraId="6D821F2F" w14:textId="77777777" w:rsidR="00976A21" w:rsidRPr="00744476" w:rsidRDefault="00976A21" w:rsidP="0081515D">
      <w:pPr>
        <w:pStyle w:val="Bo-Blankline"/>
      </w:pPr>
    </w:p>
    <w:p w14:paraId="33F33E18" w14:textId="77777777" w:rsidR="00976A21" w:rsidRPr="00744476" w:rsidRDefault="00976A21" w:rsidP="00976A2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</w:t>
      </w:r>
      <w:r w:rsidR="005E2597" w:rsidRPr="00744476">
        <w:rPr>
          <w:rFonts w:asciiTheme="majorBidi" w:hAnsiTheme="majorBidi" w:cstheme="majorBidi"/>
          <w:cs/>
        </w:rPr>
        <w:t>รัพย์สุทธิที่ได้มาจากผู้ถูกซื้อ</w:t>
      </w:r>
    </w:p>
    <w:p w14:paraId="15A1E77A" w14:textId="77777777" w:rsidR="00976A21" w:rsidRPr="00744476" w:rsidRDefault="00976A21" w:rsidP="0081515D">
      <w:pPr>
        <w:pStyle w:val="Bo-Blankline"/>
      </w:pPr>
    </w:p>
    <w:p w14:paraId="7F39F51B" w14:textId="77777777" w:rsidR="001F26E9" w:rsidRDefault="00976A21" w:rsidP="001F26E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D7CF914" w14:textId="77777777" w:rsidR="001F26E9" w:rsidRDefault="001F26E9" w:rsidP="001F26E9">
      <w:pPr>
        <w:pStyle w:val="Bo-Blankline"/>
      </w:pPr>
    </w:p>
    <w:p w14:paraId="6E6C603C" w14:textId="77777777" w:rsidR="000162F3" w:rsidRPr="001F26E9" w:rsidRDefault="000162F3" w:rsidP="001F26E9">
      <w:pPr>
        <w:pStyle w:val="Bo-C1Content"/>
        <w:rPr>
          <w:rFonts w:asciiTheme="majorBidi" w:hAnsiTheme="majorBidi" w:cstheme="majorBidi"/>
          <w:i/>
          <w:iCs/>
          <w:cs/>
        </w:rPr>
      </w:pPr>
      <w:r w:rsidRPr="001F26E9">
        <w:rPr>
          <w:rFonts w:asciiTheme="majorBidi" w:hAnsiTheme="majorBidi" w:cstheme="majorBidi"/>
          <w:i/>
          <w:iCs/>
          <w:cs/>
        </w:rPr>
        <w:t>การสูญเสีย</w:t>
      </w:r>
      <w:r w:rsidR="00F77515" w:rsidRPr="001F26E9">
        <w:rPr>
          <w:rFonts w:asciiTheme="majorBidi" w:hAnsiTheme="majorBidi" w:cstheme="majorBidi"/>
          <w:i/>
          <w:iCs/>
          <w:cs/>
        </w:rPr>
        <w:t>การ</w:t>
      </w:r>
      <w:r w:rsidRPr="001F26E9">
        <w:rPr>
          <w:rFonts w:asciiTheme="majorBidi" w:hAnsiTheme="majorBidi" w:cstheme="majorBidi"/>
          <w:i/>
          <w:iCs/>
          <w:cs/>
        </w:rPr>
        <w:t>ควบคุม</w:t>
      </w:r>
    </w:p>
    <w:p w14:paraId="4EB4D442" w14:textId="77777777" w:rsidR="000162F3" w:rsidRPr="00744476" w:rsidRDefault="000162F3" w:rsidP="0081515D">
      <w:pPr>
        <w:pStyle w:val="Bo-Blankline"/>
        <w:rPr>
          <w:lang w:val="en-US"/>
        </w:rPr>
      </w:pPr>
    </w:p>
    <w:p w14:paraId="0A3FC890" w14:textId="77777777" w:rsidR="000162F3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</w:t>
      </w:r>
      <w:r w:rsidR="00AE6EDA" w:rsidRPr="00744476">
        <w:rPr>
          <w:rFonts w:asciiTheme="majorBidi" w:hAnsiTheme="majorBidi" w:cstheme="majorBidi"/>
          <w:cs/>
        </w:rPr>
        <w:t xml:space="preserve">บบริษัทย่อยนั้น </w:t>
      </w:r>
      <w:r w:rsidRPr="00744476">
        <w:rPr>
          <w:rFonts w:asciiTheme="majorBidi" w:hAnsiTheme="majorBidi" w:cstheme="majorBidi"/>
          <w:cs/>
        </w:rPr>
        <w:t>กำไรหรือขาดทุนที่เกิดขึ้นจากการสูญเสียการควบคุมในบ</w:t>
      </w:r>
      <w:r w:rsidR="00AE6EDA" w:rsidRPr="00744476">
        <w:rPr>
          <w:rFonts w:asciiTheme="majorBidi" w:hAnsiTheme="majorBidi" w:cstheme="majorBidi"/>
          <w:cs/>
        </w:rPr>
        <w:t>ริษัทย่อยรับรู้ในกำไรหรือขาดทุน</w:t>
      </w:r>
      <w:r w:rsidRPr="00744476">
        <w:rPr>
          <w:rFonts w:asciiTheme="majorBidi" w:hAnsiTheme="majorBidi" w:cstheme="majorBidi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BFDF4F5" w14:textId="77777777" w:rsidR="00AB5815" w:rsidRPr="00744476" w:rsidRDefault="00AB5815" w:rsidP="0081515D">
      <w:pPr>
        <w:pStyle w:val="Bo-Blankline"/>
      </w:pPr>
    </w:p>
    <w:p w14:paraId="68AB4121" w14:textId="77777777" w:rsidR="00F77515" w:rsidRPr="00744476" w:rsidRDefault="00F77515" w:rsidP="00F77515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CEE7EEF" w14:textId="77777777" w:rsidR="00F77515" w:rsidRPr="0081515D" w:rsidRDefault="00F77515" w:rsidP="0081515D">
      <w:pPr>
        <w:pStyle w:val="Bo-Blankline"/>
      </w:pPr>
    </w:p>
    <w:p w14:paraId="3488588A" w14:textId="77777777" w:rsidR="00F77515" w:rsidRPr="00744476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6DB96512" w14:textId="77777777" w:rsidR="00F77515" w:rsidRPr="0081515D" w:rsidRDefault="00F77515" w:rsidP="0081515D">
      <w:pPr>
        <w:pStyle w:val="Bo-Blankline"/>
        <w:rPr>
          <w:cs/>
        </w:rPr>
      </w:pPr>
    </w:p>
    <w:p w14:paraId="7C67538E" w14:textId="77777777" w:rsidR="00AB1983" w:rsidRDefault="00F77515" w:rsidP="00B228B8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2FD5DB5" w14:textId="77777777" w:rsidR="00AB1983" w:rsidRDefault="00AB198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D00AA9D" w14:textId="77777777" w:rsidR="00F77515" w:rsidRPr="00744476" w:rsidRDefault="00F77515" w:rsidP="00637CD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</w:t>
      </w:r>
      <w:r w:rsidR="005F6D08">
        <w:rPr>
          <w:rFonts w:asciiTheme="majorBidi" w:hAnsiTheme="majorBidi" w:cstheme="majorBidi"/>
          <w:cs/>
        </w:rPr>
        <w:t>ย่างมีนัยสำคัญ</w:t>
      </w:r>
    </w:p>
    <w:p w14:paraId="4D9E3C46" w14:textId="77777777" w:rsidR="009F6BB9" w:rsidRPr="0081515D" w:rsidRDefault="009F6BB9" w:rsidP="0081515D">
      <w:pPr>
        <w:pStyle w:val="Bo-Blankline"/>
        <w:rPr>
          <w:rFonts w:eastAsia="EucrosiaUPCBold"/>
        </w:rPr>
      </w:pPr>
    </w:p>
    <w:p w14:paraId="4A7B315B" w14:textId="77777777" w:rsidR="000162F3" w:rsidRPr="00744476" w:rsidRDefault="000162F3" w:rsidP="008B52FA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14:paraId="7321476C" w14:textId="77777777" w:rsidR="000162F3" w:rsidRPr="0081515D" w:rsidRDefault="000162F3" w:rsidP="0081515D">
      <w:pPr>
        <w:pStyle w:val="Bo-Blankline"/>
      </w:pPr>
    </w:p>
    <w:p w14:paraId="5EBDF27E" w14:textId="77777777" w:rsidR="000162F3" w:rsidRPr="00744476" w:rsidRDefault="000162F3" w:rsidP="00B228B8">
      <w:pPr>
        <w:pStyle w:val="Bo-C1Content"/>
        <w:rPr>
          <w:rFonts w:asciiTheme="majorBidi" w:eastAsia="EucrosiaUPCBold" w:hAnsiTheme="majorBidi" w:cstheme="majorBidi"/>
        </w:rPr>
      </w:pPr>
      <w:r w:rsidRPr="00744476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44476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380CBA25" w14:textId="77777777" w:rsidR="000162F3" w:rsidRPr="00AB1983" w:rsidRDefault="000162F3" w:rsidP="00AB1983">
      <w:pPr>
        <w:pStyle w:val="Bo-Blankline"/>
      </w:pPr>
    </w:p>
    <w:p w14:paraId="5B4DE645" w14:textId="77777777" w:rsidR="000162F3" w:rsidRPr="00744476" w:rsidRDefault="000162F3" w:rsidP="00824687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เงินตราต่างประเทศ</w:t>
      </w:r>
    </w:p>
    <w:p w14:paraId="5687D42F" w14:textId="77777777" w:rsidR="000162F3" w:rsidRPr="0081515D" w:rsidRDefault="000162F3" w:rsidP="0081515D">
      <w:pPr>
        <w:pStyle w:val="Bo-Blankline"/>
      </w:pPr>
    </w:p>
    <w:p w14:paraId="33E3F73A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</w:t>
      </w:r>
    </w:p>
    <w:p w14:paraId="4B9031FA" w14:textId="77777777" w:rsidR="000162F3" w:rsidRPr="0081515D" w:rsidRDefault="000162F3" w:rsidP="0081515D">
      <w:pPr>
        <w:pStyle w:val="Bo-Blankline"/>
      </w:pPr>
    </w:p>
    <w:p w14:paraId="75DA2FB7" w14:textId="77777777" w:rsidR="000162F3" w:rsidRPr="00744476" w:rsidRDefault="000162F3" w:rsidP="00B228B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="00C62864" w:rsidRPr="00744476">
        <w:rPr>
          <w:rFonts w:asciiTheme="majorBidi" w:hAnsiTheme="majorBidi" w:cstheme="majorBidi"/>
          <w:cs/>
        </w:rPr>
        <w:t>ของแต่ละบริษัทในกลุ่มบริษัท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โดยใช้อัตราแลกเปลี่ยน ณ วันที่เกิดรายการ</w:t>
      </w:r>
    </w:p>
    <w:p w14:paraId="4E656EE6" w14:textId="77777777" w:rsidR="000162F3" w:rsidRPr="0081515D" w:rsidRDefault="000162F3" w:rsidP="0081515D">
      <w:pPr>
        <w:pStyle w:val="Bo-Blankline"/>
      </w:pPr>
    </w:p>
    <w:p w14:paraId="245C4B4B" w14:textId="77777777" w:rsidR="00BF5C43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Pr="00744476">
        <w:rPr>
          <w:rFonts w:asciiTheme="majorBidi" w:hAnsiTheme="majorBidi" w:cstheme="majorBidi"/>
          <w:cs/>
          <w:lang w:val="en-US"/>
        </w:rPr>
        <w:t>โดยใช้อัตรา</w:t>
      </w:r>
      <w:r w:rsidRPr="00744476">
        <w:rPr>
          <w:rFonts w:asciiTheme="majorBidi" w:hAnsiTheme="majorBidi" w:cstheme="majorBidi"/>
          <w:cs/>
        </w:rPr>
        <w:t>แลกเปลี่ยน</w:t>
      </w:r>
      <w:r w:rsidRPr="00744476">
        <w:rPr>
          <w:rFonts w:asciiTheme="majorBidi" w:hAnsiTheme="majorBidi" w:cstheme="majorBidi"/>
          <w:cs/>
          <w:lang w:val="en-US"/>
        </w:rPr>
        <w:t xml:space="preserve"> ณ วันนั้น</w:t>
      </w:r>
    </w:p>
    <w:p w14:paraId="03C138A4" w14:textId="77777777" w:rsidR="00BF5C43" w:rsidRDefault="00BF5C43" w:rsidP="00AB1983">
      <w:pPr>
        <w:pStyle w:val="Bo-Blankline"/>
        <w:rPr>
          <w:lang w:val="en-US"/>
        </w:rPr>
      </w:pPr>
    </w:p>
    <w:p w14:paraId="26A6AE7E" w14:textId="77777777" w:rsidR="000162F3" w:rsidRPr="00744476" w:rsidRDefault="00BF5C43" w:rsidP="0072630E">
      <w:pPr>
        <w:pStyle w:val="Bo-C1Content"/>
        <w:rPr>
          <w:rFonts w:asciiTheme="majorBidi" w:hAnsiTheme="majorBidi" w:cstheme="majorBidi"/>
          <w:lang w:val="en-US"/>
        </w:rPr>
      </w:pPr>
      <w:r w:rsidRPr="00BF5C43">
        <w:rPr>
          <w:rFonts w:asciiTheme="majorBidi" w:hAnsiTheme="majorBidi"/>
          <w:cs/>
          <w:lang w:val="en-US"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  <w:r w:rsidR="000162F3" w:rsidRPr="00744476">
        <w:rPr>
          <w:rFonts w:asciiTheme="majorBidi" w:hAnsiTheme="majorBidi" w:cstheme="majorBidi"/>
          <w:cs/>
          <w:lang w:val="en-US"/>
        </w:rPr>
        <w:t xml:space="preserve"> </w:t>
      </w:r>
    </w:p>
    <w:p w14:paraId="6380D31D" w14:textId="77777777" w:rsidR="00BE4EDD" w:rsidRPr="0081515D" w:rsidRDefault="00BE4EDD" w:rsidP="0081515D">
      <w:pPr>
        <w:pStyle w:val="Bo-Blankline"/>
        <w:rPr>
          <w:cs/>
        </w:rPr>
      </w:pPr>
    </w:p>
    <w:p w14:paraId="602FFA57" w14:textId="77777777" w:rsidR="00002F86" w:rsidRPr="00744476" w:rsidRDefault="009F6BB9" w:rsidP="00652F31">
      <w:pPr>
        <w:pStyle w:val="Bo-C1Content"/>
        <w:rPr>
          <w:rFonts w:asciiTheme="majorBidi" w:hAnsiTheme="majorBidi" w:cstheme="majorBidi"/>
          <w:i/>
          <w:iCs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BA3D0A5" w14:textId="77777777" w:rsidR="00002F86" w:rsidRPr="0081515D" w:rsidRDefault="00002F86" w:rsidP="0081515D">
      <w:pPr>
        <w:pStyle w:val="Bo-Blankline"/>
      </w:pPr>
    </w:p>
    <w:p w14:paraId="46881924" w14:textId="77777777" w:rsidR="00765810" w:rsidRDefault="00765810" w:rsidP="00652F31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581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หน่วยงานในต่างประเทศ</w:t>
      </w:r>
    </w:p>
    <w:p w14:paraId="6E3953B1" w14:textId="77777777" w:rsidR="00765810" w:rsidRPr="0081515D" w:rsidRDefault="00765810" w:rsidP="0081515D">
      <w:pPr>
        <w:pStyle w:val="Bo-Blankline"/>
      </w:pPr>
    </w:p>
    <w:p w14:paraId="284C906F" w14:textId="77777777"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C4DB1CA" w14:textId="77777777" w:rsidR="00B8488F" w:rsidRPr="0081515D" w:rsidRDefault="00B8488F" w:rsidP="0081515D">
      <w:pPr>
        <w:pStyle w:val="Bo-Blankline"/>
      </w:pPr>
    </w:p>
    <w:p w14:paraId="6BAA6673" w14:textId="77777777" w:rsid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</w:t>
      </w:r>
      <w:r>
        <w:rPr>
          <w:rFonts w:asciiTheme="majorBidi" w:hAnsiTheme="majorBidi" w:cstheme="majorBidi" w:hint="cs"/>
          <w:cs/>
        </w:rPr>
        <w:t xml:space="preserve"> </w:t>
      </w:r>
      <w:r w:rsidRPr="00B8488F">
        <w:rPr>
          <w:rFonts w:asciiTheme="majorBidi" w:hAnsiTheme="majorBidi" w:cstheme="majorBidi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3294257" w14:textId="77777777" w:rsidR="00AB1983" w:rsidRDefault="00AB1983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0E2C11F" w14:textId="77777777"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617A0F8" w14:textId="77777777" w:rsidR="00B8488F" w:rsidRPr="0081515D" w:rsidRDefault="00B8488F" w:rsidP="0081515D">
      <w:pPr>
        <w:pStyle w:val="Bo-Blankline"/>
      </w:pPr>
    </w:p>
    <w:p w14:paraId="038751B8" w14:textId="77777777" w:rsidR="00B8488F" w:rsidRPr="00B8488F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B8488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</w:p>
    <w:p w14:paraId="7956AAA0" w14:textId="77777777" w:rsidR="00B600BC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CDCB177" w14:textId="77777777" w:rsidR="00B600BC" w:rsidRDefault="00B600BC" w:rsidP="00AB1983">
      <w:pPr>
        <w:pStyle w:val="Bo-Blankline"/>
        <w:rPr>
          <w:cs/>
        </w:rPr>
      </w:pPr>
    </w:p>
    <w:p w14:paraId="0990E718" w14:textId="77777777" w:rsidR="008F12EE" w:rsidRPr="00C20346" w:rsidRDefault="008F12EE" w:rsidP="008F12EE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C20346">
        <w:rPr>
          <w:rFonts w:asciiTheme="majorBidi" w:hAnsiTheme="majorBidi" w:cstheme="majorBidi"/>
          <w:cs/>
        </w:rPr>
        <w:t>อนุพันธ์</w:t>
      </w:r>
    </w:p>
    <w:p w14:paraId="16FE346D" w14:textId="77777777" w:rsidR="008F12EE" w:rsidRPr="00991DD2" w:rsidRDefault="008F12EE" w:rsidP="0081515D">
      <w:pPr>
        <w:pStyle w:val="Bo-Blankline"/>
      </w:pPr>
    </w:p>
    <w:p w14:paraId="312DEF9F" w14:textId="77777777" w:rsidR="008F12EE" w:rsidRPr="00744476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</w:t>
      </w:r>
      <w:r w:rsidR="00F831B4" w:rsidRPr="00C20346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อนุพันธ์ไม่ได้มีไว้เพื่อค้า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</w:p>
    <w:p w14:paraId="4A4E7F2D" w14:textId="77777777" w:rsidR="008F12EE" w:rsidRPr="00744476" w:rsidRDefault="008F12EE" w:rsidP="0081515D">
      <w:pPr>
        <w:pStyle w:val="Bo-Blankline"/>
        <w:rPr>
          <w:cs/>
        </w:rPr>
      </w:pPr>
    </w:p>
    <w:p w14:paraId="4071C813" w14:textId="77777777" w:rsidR="008F12EE" w:rsidRPr="00744476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</w:t>
      </w:r>
      <w:r w:rsidR="007734D4"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ันทึกครั้งแรกใช้มูลค่ายุติธรรม </w:t>
      </w: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กำไรหรือขาดทุนจากการวัดมูลค่า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>ใหม่ให้เป็นมูลค่ายุติธรรมบันทึกในกำไรหรือขาดทุนทันที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</w:rPr>
        <w:t xml:space="preserve"> </w:t>
      </w:r>
    </w:p>
    <w:p w14:paraId="68155BDD" w14:textId="77777777" w:rsidR="008F12EE" w:rsidRPr="00744476" w:rsidRDefault="008F12EE" w:rsidP="0081515D">
      <w:pPr>
        <w:pStyle w:val="Bo-Blankline"/>
      </w:pPr>
    </w:p>
    <w:p w14:paraId="16721AC2" w14:textId="77777777" w:rsidR="00B4174E" w:rsidRDefault="008F12EE" w:rsidP="00B4174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>มูลค่ายุติธรรมของสัญญาซื้อขายเงินตราต่างประเทศล่วงหน้าถือตามราคาตลาดข</w:t>
      </w:r>
      <w:r w:rsidR="00B4174E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องสัญญาล่วงหน้า ณ วันที่รายงาน </w:t>
      </w:r>
    </w:p>
    <w:p w14:paraId="3279466A" w14:textId="77777777" w:rsidR="00B4174E" w:rsidRDefault="00B4174E" w:rsidP="0081515D">
      <w:pPr>
        <w:pStyle w:val="Bo-Blankline"/>
        <w:rPr>
          <w:cs/>
        </w:rPr>
      </w:pPr>
    </w:p>
    <w:p w14:paraId="718F245A" w14:textId="77777777"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81515D" w:rsidRDefault="000162F3" w:rsidP="0081515D">
      <w:pPr>
        <w:pStyle w:val="Bo-Blankline"/>
        <w:rPr>
          <w:cs/>
        </w:rPr>
      </w:pPr>
    </w:p>
    <w:p w14:paraId="10E66AA7" w14:textId="77777777"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473819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29646DB" w14:textId="77777777" w:rsidR="00744476" w:rsidRPr="00744476" w:rsidRDefault="00744476" w:rsidP="0081515D">
      <w:pPr>
        <w:pStyle w:val="Bo-Blankline"/>
      </w:pPr>
    </w:p>
    <w:p w14:paraId="0A2936A0" w14:textId="77777777" w:rsidR="00FA0874" w:rsidRPr="00744476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ลูกหนี้การค้าและลูกหนี้อื่น</w:t>
      </w:r>
    </w:p>
    <w:p w14:paraId="6A213D5D" w14:textId="77777777" w:rsidR="000162F3" w:rsidRPr="00744476" w:rsidRDefault="000162F3" w:rsidP="0081515D">
      <w:pPr>
        <w:pStyle w:val="Bo-Blankline"/>
      </w:pPr>
    </w:p>
    <w:p w14:paraId="183BFD31" w14:textId="77777777" w:rsidR="000162F3" w:rsidRDefault="00344B99" w:rsidP="0081515D">
      <w:pPr>
        <w:pStyle w:val="Bo-Blankline"/>
        <w:rPr>
          <w:rFonts w:asciiTheme="majorBidi" w:hAnsiTheme="majorBidi"/>
          <w:sz w:val="30"/>
          <w:szCs w:val="30"/>
          <w:lang w:eastAsia="en-US"/>
        </w:rPr>
      </w:pPr>
      <w:r w:rsidRPr="00344B99">
        <w:rPr>
          <w:rFonts w:asciiTheme="majorBidi" w:hAnsiTheme="majorBidi"/>
          <w:sz w:val="30"/>
          <w:szCs w:val="30"/>
          <w:cs/>
          <w:lang w:eastAsia="en-US"/>
        </w:rPr>
        <w:t>ลูกหนี้รับรู้เมื่อ</w:t>
      </w:r>
      <w:r>
        <w:rPr>
          <w:rFonts w:asciiTheme="majorBidi" w:hAnsiTheme="majorBidi" w:hint="cs"/>
          <w:sz w:val="30"/>
          <w:szCs w:val="30"/>
          <w:cs/>
          <w:lang w:eastAsia="en-US"/>
        </w:rPr>
        <w:t>กลุ่มบริษัท</w:t>
      </w:r>
      <w:r w:rsidRPr="00344B99">
        <w:rPr>
          <w:rFonts w:asciiTheme="majorBidi" w:hAnsiTheme="majorBidi"/>
          <w:sz w:val="30"/>
          <w:szCs w:val="30"/>
          <w:cs/>
          <w:lang w:eastAsia="en-US"/>
        </w:rPr>
        <w:t>มีสิทธิที่ปราศจากเงื่อนไขในการได้รับสิ่งตอบแทนตามสัญญา</w:t>
      </w:r>
    </w:p>
    <w:p w14:paraId="506D0390" w14:textId="77777777" w:rsidR="00344B99" w:rsidRPr="0081515D" w:rsidRDefault="00344B99" w:rsidP="0081515D">
      <w:pPr>
        <w:pStyle w:val="Bo-Blankline"/>
      </w:pPr>
    </w:p>
    <w:p w14:paraId="012E7F16" w14:textId="77777777" w:rsidR="00896299" w:rsidRDefault="00344B99" w:rsidP="0072630E">
      <w:pPr>
        <w:pStyle w:val="Bo-C1Content"/>
        <w:rPr>
          <w:rFonts w:asciiTheme="majorBidi" w:hAnsiTheme="majorBidi" w:cstheme="majorBidi"/>
        </w:rPr>
      </w:pPr>
      <w:r w:rsidRPr="00344B99">
        <w:rPr>
          <w:rFonts w:asciiTheme="majorBidi" w:hAnsiTheme="majorBidi"/>
          <w:cs/>
        </w:rPr>
        <w:t>ลูกหนี้</w:t>
      </w:r>
      <w:r w:rsidR="005B638F">
        <w:rPr>
          <w:rFonts w:asciiTheme="majorBidi" w:hAnsiTheme="majorBidi" w:hint="cs"/>
          <w:cs/>
        </w:rPr>
        <w:t>แสดงในราคาตามใบแจ้งหนี้หัก</w:t>
      </w:r>
      <w:r w:rsidR="00EB0FB3" w:rsidRPr="00EB0FB3">
        <w:rPr>
          <w:rFonts w:asciiTheme="majorBidi" w:hAnsiTheme="majorBidi"/>
          <w:cs/>
        </w:rPr>
        <w:t>ค่าเผื่อหนี้สงสัยจะสูญ</w:t>
      </w:r>
      <w:r w:rsidR="00EB0FB3">
        <w:rPr>
          <w:rFonts w:asciiTheme="majorBidi" w:hAnsiTheme="majorBidi" w:hint="cs"/>
          <w:cs/>
        </w:rPr>
        <w:t xml:space="preserve"> </w:t>
      </w:r>
      <w:r w:rsidR="00EB0FB3" w:rsidRPr="00EB0FB3">
        <w:rPr>
          <w:rFonts w:asciiTheme="majorBidi" w:hAnsiTheme="majorBidi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896299">
        <w:rPr>
          <w:rFonts w:asciiTheme="majorBidi" w:hAnsiTheme="majorBidi" w:cstheme="majorBidi"/>
        </w:rPr>
        <w:br w:type="page"/>
      </w:r>
    </w:p>
    <w:p w14:paraId="6FCE2550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527A625A" w14:textId="77777777" w:rsidR="000162F3" w:rsidRPr="0081515D" w:rsidRDefault="000162F3" w:rsidP="0081515D">
      <w:pPr>
        <w:pStyle w:val="Bo-Blankline"/>
      </w:pPr>
    </w:p>
    <w:p w14:paraId="3C1BF87A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สินค้าคงเหลือ</w:t>
      </w:r>
      <w:r w:rsidR="00FD7162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18183BBC" w14:textId="77777777" w:rsidR="000162F3" w:rsidRPr="0081515D" w:rsidRDefault="000162F3" w:rsidP="0081515D">
      <w:pPr>
        <w:pStyle w:val="Bo-Blankline"/>
      </w:pPr>
    </w:p>
    <w:p w14:paraId="74B865D9" w14:textId="77777777" w:rsidR="000162F3" w:rsidRPr="00744476" w:rsidRDefault="005D4E73" w:rsidP="00B228B8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hint="cs"/>
          <w:cs/>
        </w:rPr>
        <w:t>ต้นทุนของสินค้าสำเร็จรูป</w:t>
      </w:r>
      <w:r>
        <w:rPr>
          <w:rFonts w:hint="cs"/>
          <w:cs/>
          <w:lang w:val="en-US"/>
        </w:rPr>
        <w:t>ประเภท</w:t>
      </w:r>
      <w:r w:rsidRPr="0034019B">
        <w:rPr>
          <w:cs/>
        </w:rPr>
        <w:t>น้</w:t>
      </w:r>
      <w:r>
        <w:rPr>
          <w:cs/>
        </w:rPr>
        <w:t>ำมันเชื้อเพลิงและก๊าซธรรมชาติคำนวณโดยใช้</w:t>
      </w:r>
      <w:r w:rsidRPr="0034019B">
        <w:rPr>
          <w:cs/>
        </w:rPr>
        <w:t>วิธีเข้าก่อนออกก่อน</w:t>
      </w:r>
      <w:r>
        <w:rPr>
          <w:rFonts w:hint="cs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  <w:lang w:val="en-US"/>
        </w:rPr>
        <w:t>ต้นทุนของสินค้า</w:t>
      </w:r>
      <w:r>
        <w:rPr>
          <w:rFonts w:asciiTheme="majorBidi" w:hAnsiTheme="majorBidi" w:cstheme="majorBidi" w:hint="cs"/>
          <w:cs/>
          <w:lang w:val="en-US"/>
        </w:rPr>
        <w:t>อื่น</w:t>
      </w:r>
      <w:r w:rsidR="000162F3" w:rsidRPr="00744476">
        <w:rPr>
          <w:rFonts w:asciiTheme="majorBidi" w:hAnsiTheme="majorBidi" w:cstheme="majorBidi"/>
          <w:cs/>
          <w:lang w:val="en-US"/>
        </w:rPr>
        <w:t>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</w:t>
      </w:r>
      <w:r w:rsidR="000162F3" w:rsidRPr="00744476">
        <w:rPr>
          <w:rFonts w:asciiTheme="majorBidi" w:hAnsiTheme="majorBidi" w:cstheme="majorBidi"/>
          <w:cs/>
        </w:rPr>
        <w:t>อยู่</w:t>
      </w:r>
      <w:r w:rsidR="000162F3" w:rsidRPr="00744476">
        <w:rPr>
          <w:rFonts w:asciiTheme="majorBidi" w:hAnsiTheme="majorBidi" w:cstheme="majorBidi"/>
          <w:cs/>
          <w:lang w:val="en-US"/>
        </w:rPr>
        <w:t>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61282BC4" w14:textId="77777777" w:rsidR="000162F3" w:rsidRPr="0081515D" w:rsidRDefault="000162F3" w:rsidP="0081515D">
      <w:pPr>
        <w:pStyle w:val="Bo-Blankline"/>
      </w:pPr>
    </w:p>
    <w:p w14:paraId="5D23FACF" w14:textId="77777777" w:rsidR="000162F3" w:rsidRDefault="000162F3" w:rsidP="00B228B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มูลค่าสุทธิที่จะ</w:t>
      </w:r>
      <w:r w:rsidRPr="00744476">
        <w:rPr>
          <w:rFonts w:asciiTheme="majorBidi" w:hAnsiTheme="majorBidi" w:cstheme="majorBidi"/>
          <w:cs/>
        </w:rPr>
        <w:t>ได้รับ</w:t>
      </w:r>
      <w:r w:rsidRPr="00744476">
        <w:rPr>
          <w:rFonts w:asciiTheme="majorBidi" w:hAnsiTheme="majorBidi" w:cstheme="majorBidi"/>
          <w:cs/>
          <w:lang w:val="en-US"/>
        </w:rPr>
        <w:t>เป็นการประมาณราคาที่จะขายได้จากการดำเนินธุรกิจปกติหัก</w:t>
      </w:r>
      <w:r w:rsidRPr="00744476">
        <w:rPr>
          <w:rFonts w:asciiTheme="majorBidi" w:hAnsiTheme="majorBidi" w:cstheme="majorBidi"/>
          <w:cs/>
        </w:rPr>
        <w:t>ด้วย</w:t>
      </w:r>
      <w:r w:rsidRPr="00744476">
        <w:rPr>
          <w:rFonts w:asciiTheme="majorBidi" w:hAnsiTheme="majorBidi" w:cstheme="majorBidi"/>
          <w:cs/>
          <w:lang w:val="en-US"/>
        </w:rPr>
        <w:t>ค่าใช้จ่ายที่จำเป็นโดยประมาณในการขาย</w:t>
      </w:r>
    </w:p>
    <w:p w14:paraId="4859B3A9" w14:textId="77777777" w:rsidR="005D5F28" w:rsidRDefault="005D5F28" w:rsidP="005D5F28">
      <w:pPr>
        <w:pStyle w:val="Bo-Blankline"/>
        <w:rPr>
          <w:lang w:val="en-US"/>
        </w:rPr>
      </w:pPr>
    </w:p>
    <w:p w14:paraId="344E39C7" w14:textId="77777777" w:rsidR="005D5F28" w:rsidRPr="00744476" w:rsidRDefault="005D5F28" w:rsidP="00B228B8">
      <w:pPr>
        <w:pStyle w:val="Bo-C1Content"/>
        <w:rPr>
          <w:rFonts w:asciiTheme="majorBidi" w:hAnsiTheme="majorBidi" w:cstheme="majorBidi"/>
          <w:cs/>
        </w:rPr>
      </w:pPr>
      <w:r w:rsidRPr="000E73C9">
        <w:rPr>
          <w:rFonts w:asciiTheme="majorBidi" w:hAnsiTheme="majorBidi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80B69E6" w14:textId="77777777" w:rsidR="000162F3" w:rsidRPr="0081515D" w:rsidRDefault="000162F3" w:rsidP="0081515D">
      <w:pPr>
        <w:pStyle w:val="Bo-Blankline"/>
        <w:rPr>
          <w:cs/>
        </w:rPr>
      </w:pPr>
    </w:p>
    <w:p w14:paraId="28EA77E5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</w:t>
      </w:r>
    </w:p>
    <w:p w14:paraId="46064FC7" w14:textId="77777777" w:rsidR="000162F3" w:rsidRPr="002A3500" w:rsidRDefault="000162F3" w:rsidP="0081515D">
      <w:pPr>
        <w:pStyle w:val="Bo-Blankline"/>
        <w:rPr>
          <w:lang w:val="en-US"/>
        </w:rPr>
      </w:pPr>
    </w:p>
    <w:p w14:paraId="7B2F58FC" w14:textId="77777777" w:rsidR="000162F3" w:rsidRPr="00744476" w:rsidRDefault="001D2CB5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เงินลงทุนในบริษัทร่วม</w:t>
      </w:r>
      <w:r w:rsidR="002A3500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6275B7A0" w14:textId="77777777" w:rsidR="001D2CB5" w:rsidRPr="00744476" w:rsidRDefault="001D2CB5" w:rsidP="0081515D">
      <w:pPr>
        <w:pStyle w:val="Bo-Blankline"/>
      </w:pPr>
    </w:p>
    <w:p w14:paraId="59126D89" w14:textId="12A237B2" w:rsidR="000162F3" w:rsidRPr="00744476" w:rsidRDefault="002A3500" w:rsidP="00E35F51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เงินลงทุนในบริษัทร่วมและ</w:t>
      </w:r>
      <w:r w:rsidR="001D2CB5" w:rsidRPr="00744476">
        <w:rPr>
          <w:rFonts w:asciiTheme="majorBidi" w:hAnsiTheme="majorBidi" w:cstheme="majorBidi"/>
          <w:cs/>
        </w:rPr>
        <w:t>บริษัทย่อย</w:t>
      </w:r>
      <w:r>
        <w:rPr>
          <w:rFonts w:asciiTheme="majorBidi" w:hAnsiTheme="majorBidi" w:cstheme="majorBidi" w:hint="cs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ในงบการเงินเฉพาะกิจการของบริษัท บันทึกบัญชีโดยใช้วิธี</w:t>
      </w:r>
      <w:r w:rsidR="00E35F51" w:rsidRPr="00744476">
        <w:rPr>
          <w:rFonts w:asciiTheme="majorBidi" w:hAnsiTheme="majorBidi" w:cstheme="majorBidi"/>
          <w:cs/>
        </w:rPr>
        <w:t xml:space="preserve">ราคาทุน </w:t>
      </w:r>
      <w:r w:rsidR="000162F3" w:rsidRPr="00744476">
        <w:rPr>
          <w:rFonts w:asciiTheme="majorBidi" w:hAnsiTheme="majorBidi" w:cstheme="majorBidi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3300F6A3" w14:textId="77777777" w:rsidR="003B379E" w:rsidRPr="0081515D" w:rsidRDefault="003B379E" w:rsidP="0081515D">
      <w:pPr>
        <w:pStyle w:val="Bo-Blankline"/>
      </w:pPr>
    </w:p>
    <w:p w14:paraId="4702AB33" w14:textId="77777777" w:rsidR="002338AF" w:rsidRPr="00744476" w:rsidRDefault="000162F3" w:rsidP="002338AF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เงินลงทุนในตราสารหนี้และตราสารทุนอื่น</w:t>
      </w:r>
    </w:p>
    <w:p w14:paraId="4C6E9127" w14:textId="77777777" w:rsidR="002338AF" w:rsidRPr="0081515D" w:rsidRDefault="002338AF" w:rsidP="0081515D">
      <w:pPr>
        <w:pStyle w:val="Bo-Blankline"/>
      </w:pPr>
    </w:p>
    <w:p w14:paraId="48C365E6" w14:textId="77777777" w:rsidR="002338AF" w:rsidRPr="00744476" w:rsidRDefault="002338AF" w:rsidP="002338A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0B291581" w14:textId="77777777" w:rsidR="000162F3" w:rsidRPr="0081515D" w:rsidRDefault="000162F3" w:rsidP="0081515D">
      <w:pPr>
        <w:pStyle w:val="Bo-Blankline"/>
        <w:rPr>
          <w:cs/>
        </w:rPr>
      </w:pPr>
    </w:p>
    <w:p w14:paraId="422AAD63" w14:textId="77777777" w:rsidR="0077273D" w:rsidRDefault="000162F3" w:rsidP="001F4F4B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</w:t>
      </w:r>
      <w:r w:rsidR="004821DE">
        <w:rPr>
          <w:rFonts w:asciiTheme="majorBidi" w:hAnsiTheme="majorBidi" w:cstheme="majorBidi" w:hint="cs"/>
          <w:cs/>
        </w:rPr>
        <w:t>จะ</w:t>
      </w:r>
      <w:r w:rsidRPr="00744476">
        <w:rPr>
          <w:rFonts w:asciiTheme="majorBidi" w:hAnsiTheme="majorBidi" w:cstheme="majorBidi"/>
          <w:cs/>
        </w:rPr>
        <w:t>ถือจนครบกำหนด</w:t>
      </w:r>
      <w:r w:rsidR="006470CE" w:rsidRPr="00744476">
        <w:rPr>
          <w:rFonts w:asciiTheme="majorBidi" w:hAnsiTheme="majorBidi" w:cstheme="majorBidi"/>
        </w:rPr>
        <w:t xml:space="preserve"> </w:t>
      </w:r>
      <w:r w:rsidR="006470CE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เงินลงทุนที่</w:t>
      </w:r>
      <w:r w:rsidR="004821DE">
        <w:rPr>
          <w:rFonts w:asciiTheme="majorBidi" w:hAnsiTheme="majorBidi" w:cstheme="majorBidi" w:hint="cs"/>
          <w:cs/>
        </w:rPr>
        <w:t>จะ</w:t>
      </w:r>
      <w:r w:rsidRPr="00744476">
        <w:rPr>
          <w:rFonts w:asciiTheme="majorBidi" w:hAnsiTheme="majorBidi" w:cstheme="majorBidi"/>
          <w:cs/>
        </w:rPr>
        <w:t>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A4A794A" w14:textId="77777777" w:rsidR="00896299" w:rsidRDefault="0089629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1C1348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ตราสารทุนซึ่งเป็นหลักทรัพย์ในความต้องการของตลาด </w:t>
      </w:r>
      <w:r w:rsidR="00FA0874" w:rsidRPr="00744476">
        <w:rPr>
          <w:rFonts w:asciiTheme="majorBidi" w:hAnsiTheme="majorBidi" w:cstheme="majorBidi"/>
          <w:cs/>
        </w:rPr>
        <w:t xml:space="preserve">นอกเหนือจากที่ถือไว้เพื่อค้าหรือตั้งใจถือไว้จนครบกำหนด </w:t>
      </w:r>
      <w:r w:rsidRPr="00744476">
        <w:rPr>
          <w:rFonts w:asciiTheme="majorBidi" w:hAnsiTheme="majorBidi" w:cstheme="majorBidi"/>
          <w:cs/>
        </w:rPr>
        <w:t xml:space="preserve"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</w:t>
      </w:r>
      <w:r w:rsidR="001A2DA8" w:rsidRPr="00744476">
        <w:rPr>
          <w:rFonts w:asciiTheme="majorBidi" w:hAnsiTheme="majorBidi" w:cstheme="majorBidi"/>
          <w:cs/>
        </w:rPr>
        <w:t>เมื่อมีการจำหน่ายเงินลงทุน</w:t>
      </w:r>
      <w:r w:rsidRPr="00744476">
        <w:rPr>
          <w:rFonts w:asciiTheme="majorBidi" w:hAnsiTheme="majorBidi" w:cstheme="majorBidi"/>
          <w:cs/>
        </w:rPr>
        <w:t>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A6103E">
        <w:rPr>
          <w:rFonts w:asciiTheme="majorBidi" w:hAnsiTheme="majorBidi" w:cstheme="majorBidi"/>
        </w:rPr>
        <w:t xml:space="preserve"> </w:t>
      </w:r>
      <w:r w:rsidR="00A6103E" w:rsidRPr="00A6103E">
        <w:rPr>
          <w:rFonts w:asciiTheme="majorBidi" w:hAnsiTheme="majorBidi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4E1C6D53" w14:textId="77777777" w:rsidR="008F12EE" w:rsidRPr="0081515D" w:rsidRDefault="008F12EE" w:rsidP="0081515D">
      <w:pPr>
        <w:pStyle w:val="Bo-Blankline"/>
      </w:pPr>
    </w:p>
    <w:p w14:paraId="339ADD86" w14:textId="77777777"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7312563" w14:textId="77777777" w:rsidR="000162F3" w:rsidRPr="0081515D" w:rsidRDefault="000162F3" w:rsidP="0081515D">
      <w:pPr>
        <w:pStyle w:val="Bo-Blankline"/>
      </w:pPr>
    </w:p>
    <w:p w14:paraId="13741A4A" w14:textId="77777777"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มูลค่ายุติธรรมของเครื่องมือทางการเงินสำหรับหลักทรัพย์</w:t>
      </w:r>
      <w:r w:rsidR="006B5783" w:rsidRPr="00744476">
        <w:rPr>
          <w:rFonts w:asciiTheme="majorBidi" w:hAnsiTheme="majorBidi" w:cstheme="majorBidi"/>
          <w:cs/>
        </w:rPr>
        <w:t>เพื่อค้าและ</w:t>
      </w:r>
      <w:r w:rsidRPr="00744476">
        <w:rPr>
          <w:rFonts w:asciiTheme="majorBidi" w:hAnsiTheme="majorBidi" w:cstheme="majorBidi"/>
          <w:cs/>
        </w:rPr>
        <w:t>เผื่อขายจะใช้ราคาเสนอซื้อ ณ วันที่รายงาน</w:t>
      </w:r>
    </w:p>
    <w:p w14:paraId="68213BC2" w14:textId="77777777" w:rsidR="00BE1341" w:rsidRPr="0081515D" w:rsidRDefault="00BE1341" w:rsidP="0081515D">
      <w:pPr>
        <w:pStyle w:val="Bo-Blankline"/>
      </w:pPr>
    </w:p>
    <w:p w14:paraId="5DFE6820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การจำหน่ายเงินลงทุน</w:t>
      </w:r>
    </w:p>
    <w:p w14:paraId="03ED8DFD" w14:textId="77777777" w:rsidR="000162F3" w:rsidRPr="0081515D" w:rsidRDefault="000162F3" w:rsidP="0081515D">
      <w:pPr>
        <w:pStyle w:val="Bo-Blankline"/>
      </w:pPr>
    </w:p>
    <w:p w14:paraId="4B6CC7C6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เมื่อมีการจำหน่ายเงินลงทุน ผลต่างระหว่างจำนวนเงินสุทธิที่ได้รับและมูลค่า</w:t>
      </w:r>
      <w:r w:rsidR="00162BFE" w:rsidRPr="00744476">
        <w:rPr>
          <w:rFonts w:asciiTheme="majorBidi" w:hAnsiTheme="majorBidi" w:cstheme="majorBidi"/>
          <w:cs/>
        </w:rPr>
        <w:t>ตาม</w:t>
      </w:r>
      <w:r w:rsidRPr="00744476">
        <w:rPr>
          <w:rFonts w:asciiTheme="majorBidi" w:hAnsiTheme="majorBidi" w:cstheme="majorBidi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738DEDB" w14:textId="77777777" w:rsidR="000162F3" w:rsidRPr="0081515D" w:rsidRDefault="000162F3" w:rsidP="0081515D">
      <w:pPr>
        <w:pStyle w:val="Bo-Blankline"/>
      </w:pPr>
    </w:p>
    <w:p w14:paraId="4BCA4EED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B42ABFF" w14:textId="77777777" w:rsidR="000162F3" w:rsidRPr="0081515D" w:rsidRDefault="000162F3" w:rsidP="0081515D">
      <w:pPr>
        <w:pStyle w:val="Bo-Blankline"/>
      </w:pPr>
    </w:p>
    <w:p w14:paraId="37CD1D92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81515D" w:rsidRDefault="000162F3" w:rsidP="0081515D">
      <w:pPr>
        <w:pStyle w:val="Bo-Blankline"/>
      </w:pPr>
    </w:p>
    <w:p w14:paraId="7C4509CB" w14:textId="77777777" w:rsidR="00896299" w:rsidRPr="00032D62" w:rsidRDefault="00032D62" w:rsidP="00032D62">
      <w:pPr>
        <w:pStyle w:val="Bo-C1Content"/>
        <w:rPr>
          <w:rFonts w:asciiTheme="majorBidi" w:hAnsiTheme="majorBidi" w:cstheme="majorBidi"/>
        </w:rPr>
      </w:pPr>
      <w:r w:rsidRPr="00032D62">
        <w:rPr>
          <w:rFonts w:asciiTheme="majorBidi" w:hAnsiTheme="majorBidi" w:cstheme="majorBidi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Theme="majorBidi" w:hAnsiTheme="majorBidi" w:cstheme="majorBidi"/>
          <w:cs/>
        </w:rPr>
        <w:t>ค่าที่เพิ่มขึ้นหรือทั้งสองอย่าง</w:t>
      </w:r>
      <w:r w:rsidRPr="00032D62">
        <w:rPr>
          <w:rFonts w:asciiTheme="majorBidi" w:hAnsiTheme="majorBidi" w:cstheme="majorBidi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7F959885" w14:textId="77777777" w:rsidR="00896299" w:rsidRPr="0081515D" w:rsidRDefault="00896299" w:rsidP="0081515D">
      <w:pPr>
        <w:pStyle w:val="Bo-Blankline"/>
      </w:pPr>
    </w:p>
    <w:p w14:paraId="29091630" w14:textId="77777777"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  <w:r w:rsidR="00247B42" w:rsidRPr="00744476">
        <w:rPr>
          <w:rFonts w:asciiTheme="majorBidi" w:hAnsiTheme="majorBidi" w:cstheme="majorBidi"/>
          <w:cs/>
        </w:rPr>
        <w:t>วัดมูลค่าด้วย</w:t>
      </w:r>
      <w:r w:rsidRPr="00744476">
        <w:rPr>
          <w:rFonts w:asciiTheme="majorBidi" w:hAnsiTheme="majorBidi" w:cstheme="majorBidi"/>
          <w:cs/>
        </w:rPr>
        <w:t>ราคาทุนหักค่าเสื่อมราคาสะสมและขา</w:t>
      </w:r>
      <w:r w:rsidR="00A84288" w:rsidRPr="00744476">
        <w:rPr>
          <w:rFonts w:asciiTheme="majorBidi" w:hAnsiTheme="majorBidi" w:cstheme="majorBidi"/>
          <w:cs/>
        </w:rPr>
        <w:t>ดทุนจากการด้อยค่า</w:t>
      </w:r>
    </w:p>
    <w:p w14:paraId="5CA4EA41" w14:textId="77777777" w:rsidR="000162F3" w:rsidRPr="0081515D" w:rsidRDefault="000162F3" w:rsidP="0081515D">
      <w:pPr>
        <w:pStyle w:val="Bo-Blankline"/>
      </w:pPr>
    </w:p>
    <w:p w14:paraId="3DBBB002" w14:textId="77777777" w:rsidR="00C72874" w:rsidRPr="00744476" w:rsidRDefault="000162F3" w:rsidP="0072630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6470CE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พร้อมใช้งานและรวมถึงต้นทุนการกู้ยืม</w:t>
      </w:r>
    </w:p>
    <w:p w14:paraId="645C01E2" w14:textId="77777777" w:rsidR="001714E8" w:rsidRDefault="001714E8" w:rsidP="0072630E">
      <w:pPr>
        <w:pStyle w:val="Bo-C1Content"/>
        <w:rPr>
          <w:rFonts w:asciiTheme="majorBidi" w:hAnsiTheme="majorBidi" w:cstheme="majorBidi"/>
        </w:rPr>
      </w:pPr>
    </w:p>
    <w:p w14:paraId="38C12E0B" w14:textId="77777777"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ค่าเสื่อมราคาจะบันทึกในกำไรหรือ</w:t>
      </w:r>
      <w:r w:rsidR="00EA65EB" w:rsidRPr="00744476">
        <w:rPr>
          <w:rFonts w:asciiTheme="majorBidi" w:hAnsiTheme="majorBidi" w:cstheme="majorBidi"/>
          <w:cs/>
        </w:rPr>
        <w:t xml:space="preserve">ขาดทุน </w:t>
      </w:r>
      <w:r w:rsidR="00982C1B">
        <w:rPr>
          <w:rFonts w:asciiTheme="majorBidi" w:hAnsiTheme="majorBidi" w:cstheme="majorBidi" w:hint="cs"/>
          <w:cs/>
        </w:rPr>
        <w:t>ซึ่ง</w:t>
      </w:r>
      <w:r w:rsidRPr="00744476">
        <w:rPr>
          <w:rFonts w:asciiTheme="majorBidi" w:hAnsiTheme="majorBidi" w:cstheme="majorBidi"/>
          <w:cs/>
        </w:rPr>
        <w:t>คำนวณโดยวิธีเส้นตรงตามอายุการใ</w:t>
      </w:r>
      <w:r w:rsidR="0088539C" w:rsidRPr="00744476">
        <w:rPr>
          <w:rFonts w:asciiTheme="majorBidi" w:hAnsiTheme="majorBidi" w:cstheme="majorBidi"/>
          <w:cs/>
        </w:rPr>
        <w:t>ห้</w:t>
      </w:r>
      <w:r w:rsidR="00EA65EB" w:rsidRPr="00744476">
        <w:rPr>
          <w:rFonts w:asciiTheme="majorBidi" w:hAnsiTheme="majorBidi" w:cstheme="majorBidi"/>
          <w:cs/>
        </w:rPr>
        <w:t>ประโยชน์</w:t>
      </w:r>
      <w:r w:rsidRPr="00744476">
        <w:rPr>
          <w:rFonts w:asciiTheme="majorBidi" w:hAnsiTheme="majorBidi" w:cstheme="majorBidi"/>
          <w:cs/>
        </w:rPr>
        <w:t xml:space="preserve">โดยประมาณของอาคารชุดเป็นระยะเวลา </w:t>
      </w:r>
      <w:r w:rsidR="00C9703C">
        <w:rPr>
          <w:rFonts w:asciiTheme="majorBidi" w:hAnsiTheme="majorBidi" w:cstheme="majorBidi"/>
          <w:cs/>
        </w:rPr>
        <w:t>20</w:t>
      </w:r>
      <w:r w:rsidRPr="00744476">
        <w:rPr>
          <w:rFonts w:asciiTheme="majorBidi" w:hAnsiTheme="majorBidi" w:cstheme="majorBidi"/>
          <w:cs/>
        </w:rPr>
        <w:t xml:space="preserve"> ปี</w:t>
      </w:r>
    </w:p>
    <w:p w14:paraId="661027E5" w14:textId="77777777" w:rsidR="00982C1B" w:rsidRDefault="00982C1B" w:rsidP="00982C1B">
      <w:pPr>
        <w:pStyle w:val="Bo-Blankline"/>
      </w:pPr>
    </w:p>
    <w:p w14:paraId="14D77C79" w14:textId="77777777" w:rsidR="00982C1B" w:rsidRPr="00744476" w:rsidRDefault="00982C1B" w:rsidP="0072630E">
      <w:pPr>
        <w:pStyle w:val="Bo-C1Content"/>
        <w:rPr>
          <w:rFonts w:asciiTheme="majorBidi" w:hAnsiTheme="majorBidi" w:cstheme="majorBidi"/>
        </w:rPr>
      </w:pPr>
      <w:r w:rsidRPr="00982C1B">
        <w:rPr>
          <w:rFonts w:asciiTheme="majorBidi" w:hAnsiTheme="majorBidi"/>
          <w:cs/>
        </w:rPr>
        <w:t>กลุ่มบริษัทไม่คิดค่าเสื่อมราคาสำหรับที่ดิน</w:t>
      </w:r>
      <w:r w:rsidR="00706106">
        <w:rPr>
          <w:rFonts w:asciiTheme="majorBidi" w:hAnsiTheme="majorBidi" w:hint="cs"/>
          <w:cs/>
          <w:lang w:val="en-US"/>
        </w:rPr>
        <w:t>ให้เช่าและที่ดินเปล่า</w:t>
      </w:r>
    </w:p>
    <w:p w14:paraId="29CEE03C" w14:textId="77777777" w:rsidR="00434637" w:rsidRDefault="00434637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007D3312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5E1CE1C6" w14:textId="77777777" w:rsidR="000162F3" w:rsidRPr="0081515D" w:rsidRDefault="000162F3" w:rsidP="0081515D">
      <w:pPr>
        <w:pStyle w:val="Bo-Blankline"/>
      </w:pPr>
    </w:p>
    <w:p w14:paraId="150E5787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การรับรู้และการวัดมูลค่า</w:t>
      </w:r>
    </w:p>
    <w:p w14:paraId="624098E1" w14:textId="77777777" w:rsidR="000162F3" w:rsidRPr="0081515D" w:rsidRDefault="000162F3" w:rsidP="0081515D">
      <w:pPr>
        <w:pStyle w:val="Bo-Blankline"/>
      </w:pPr>
    </w:p>
    <w:p w14:paraId="6335CA7A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สินทรัพย์ที่เป็นกรรมสิทธิ์ของ</w:t>
      </w:r>
      <w:r w:rsidR="00F50F74" w:rsidRPr="00744476">
        <w:rPr>
          <w:rFonts w:asciiTheme="majorBidi" w:hAnsiTheme="majorBidi" w:cstheme="majorBidi"/>
          <w:cs/>
          <w:lang w:val="en-US"/>
        </w:rPr>
        <w:t>กิจการ</w:t>
      </w:r>
    </w:p>
    <w:p w14:paraId="21A582E3" w14:textId="77777777" w:rsidR="000162F3" w:rsidRPr="0081515D" w:rsidRDefault="000162F3" w:rsidP="0081515D">
      <w:pPr>
        <w:pStyle w:val="Bo-Blankline"/>
      </w:pPr>
    </w:p>
    <w:p w14:paraId="659B0CC3" w14:textId="77777777" w:rsidR="000162F3" w:rsidRPr="00744476" w:rsidRDefault="000162F3" w:rsidP="00E35F5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</w:t>
      </w:r>
      <w:r w:rsidRPr="00744476">
        <w:rPr>
          <w:rFonts w:asciiTheme="majorBidi" w:hAnsiTheme="majorBidi" w:cstheme="majorBidi"/>
          <w:cs/>
          <w:lang w:val="en-US"/>
        </w:rPr>
        <w:t>ด้วยราคาทุนหักค่าเสื่อมราคาสะส</w:t>
      </w:r>
      <w:r w:rsidR="00032D62">
        <w:rPr>
          <w:rFonts w:asciiTheme="majorBidi" w:hAnsiTheme="majorBidi" w:cstheme="majorBidi"/>
          <w:cs/>
          <w:lang w:val="en-US"/>
        </w:rPr>
        <w:t>มและค่าเผื่อขาดทุนจากการด้อยค่า</w:t>
      </w:r>
    </w:p>
    <w:p w14:paraId="08458DED" w14:textId="77777777" w:rsidR="00BE1341" w:rsidRPr="0081515D" w:rsidRDefault="00BE1341" w:rsidP="0081515D">
      <w:pPr>
        <w:pStyle w:val="Bo-Blankline"/>
      </w:pPr>
    </w:p>
    <w:p w14:paraId="6F6284F4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A84288" w:rsidRPr="00744476">
        <w:rPr>
          <w:rFonts w:asciiTheme="majorBidi" w:hAnsiTheme="majorBidi" w:cstheme="majorBidi"/>
          <w:cs/>
        </w:rPr>
        <w:t>่พร้อมจะใช้งานได้ตามความประสงค์</w:t>
      </w:r>
      <w:r w:rsidRPr="00744476">
        <w:rPr>
          <w:rFonts w:asciiTheme="majorBidi" w:hAnsiTheme="majorBidi" w:cstheme="majorBidi"/>
          <w:cs/>
        </w:rPr>
        <w:t xml:space="preserve"> ต้นทุนในการรื้อถอน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การขนย้าย</w:t>
      </w:r>
      <w:r w:rsidR="00064BF9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การบูรณะสถานที่ตั้ง</w:t>
      </w:r>
      <w:r w:rsidR="00A84288" w:rsidRPr="00744476">
        <w:rPr>
          <w:rFonts w:asciiTheme="majorBidi" w:hAnsiTheme="majorBidi" w:cstheme="majorBidi"/>
          <w:cs/>
        </w:rPr>
        <w:t xml:space="preserve">ของสินทรัพย์และต้นทุนการกู้ยืม </w:t>
      </w:r>
      <w:r w:rsidRPr="00744476">
        <w:rPr>
          <w:rFonts w:asciiTheme="majorBidi" w:hAnsiTheme="majorBidi" w:cstheme="majorBidi"/>
          <w:cs/>
        </w:rPr>
        <w:t>สำหรับเครื่องมือที่ควบคุมโดย</w:t>
      </w:r>
      <w:r w:rsidR="00064BF9" w:rsidRPr="00744476">
        <w:rPr>
          <w:rFonts w:asciiTheme="majorBidi" w:hAnsiTheme="majorBidi" w:cstheme="majorBidi"/>
          <w:cs/>
        </w:rPr>
        <w:t>ลิขสิทธิ์</w:t>
      </w:r>
      <w:r w:rsidRPr="00744476">
        <w:rPr>
          <w:rFonts w:asciiTheme="majorBidi" w:hAnsiTheme="majorBidi" w:cstheme="majorBidi"/>
          <w:cs/>
        </w:rPr>
        <w:t>ซอฟ</w:t>
      </w:r>
      <w:r w:rsidR="00E0213D" w:rsidRPr="00744476">
        <w:rPr>
          <w:rFonts w:asciiTheme="majorBidi" w:hAnsiTheme="majorBidi" w:cstheme="majorBidi"/>
          <w:cs/>
        </w:rPr>
        <w:t>ต์</w:t>
      </w:r>
      <w:r w:rsidRPr="00744476">
        <w:rPr>
          <w:rFonts w:asciiTheme="majorBidi" w:hAnsiTheme="majorBidi" w:cstheme="majorBidi"/>
          <w:cs/>
        </w:rPr>
        <w:t>แวร์ซึ่งไม่สามารถทำงานได้โดยปราศจาก</w:t>
      </w:r>
      <w:r w:rsidR="00E0213D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นั้นให้ถือว่า</w:t>
      </w:r>
      <w:r w:rsidR="00F34307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ดังกล่าวเป็นส่วนหนึ่งของอุปกรณ์</w:t>
      </w:r>
      <w:r w:rsidRPr="00744476">
        <w:rPr>
          <w:rFonts w:asciiTheme="majorBidi" w:hAnsiTheme="majorBidi" w:cstheme="majorBidi"/>
        </w:rPr>
        <w:t xml:space="preserve"> </w:t>
      </w:r>
    </w:p>
    <w:p w14:paraId="319365E6" w14:textId="77777777" w:rsidR="000162F3" w:rsidRPr="00744476" w:rsidRDefault="000162F3" w:rsidP="0081515D">
      <w:pPr>
        <w:pStyle w:val="Bo-Blankline"/>
      </w:pPr>
    </w:p>
    <w:p w14:paraId="7EB8F9B3" w14:textId="77777777" w:rsidR="00C72874" w:rsidRPr="00744476" w:rsidRDefault="000162F3" w:rsidP="0072630E">
      <w:pPr>
        <w:pStyle w:val="Bo-C1Content"/>
        <w:rPr>
          <w:rFonts w:asciiTheme="majorBidi" w:hAnsiTheme="majorBidi" w:cstheme="majorBidi"/>
          <w:cs/>
          <w:lang w:eastAsia="en-GB"/>
        </w:rPr>
      </w:pPr>
      <w:r w:rsidRPr="00744476">
        <w:rPr>
          <w:rFonts w:asciiTheme="majorBidi" w:hAnsiTheme="majorBidi" w:cstheme="majorBidi"/>
          <w:cs/>
          <w:lang w:eastAsia="en-GB"/>
        </w:rPr>
        <w:t>ส่วนประกอบของรายการที่ดิน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อาคาร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44476">
        <w:rPr>
          <w:rFonts w:asciiTheme="majorBidi" w:hAnsiTheme="majorBidi" w:cstheme="majorBidi"/>
          <w:lang w:eastAsia="en-GB"/>
        </w:rPr>
        <w:t xml:space="preserve"> </w:t>
      </w:r>
    </w:p>
    <w:p w14:paraId="19503D5E" w14:textId="77777777" w:rsidR="000E7232" w:rsidRPr="0081515D" w:rsidRDefault="000E7232" w:rsidP="0081515D">
      <w:pPr>
        <w:pStyle w:val="Bo-Blankline"/>
      </w:pPr>
    </w:p>
    <w:p w14:paraId="364F0402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</w:t>
      </w:r>
      <w:r w:rsidR="006B5783" w:rsidRPr="00744476">
        <w:rPr>
          <w:rFonts w:asciiTheme="majorBidi" w:hAnsiTheme="majorBidi" w:cstheme="majorBidi"/>
          <w:cs/>
        </w:rPr>
        <w:t>ปกรณ์ โดยรับรู้ในกำไรหรือขาดทุน</w:t>
      </w:r>
    </w:p>
    <w:p w14:paraId="105997CC" w14:textId="77777777" w:rsidR="00775D3C" w:rsidRPr="00434637" w:rsidRDefault="00775D3C" w:rsidP="00434637">
      <w:pPr>
        <w:pStyle w:val="Bo-Blankline"/>
      </w:pPr>
    </w:p>
    <w:p w14:paraId="58212322" w14:textId="77777777" w:rsidR="000162F3" w:rsidRPr="00744476" w:rsidRDefault="000162F3" w:rsidP="00DA5B4E">
      <w:pPr>
        <w:pStyle w:val="Bo-H3Subhead"/>
        <w:ind w:hanging="7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สินทรัพย์ที่เช่า</w:t>
      </w:r>
    </w:p>
    <w:p w14:paraId="0A4DA7C5" w14:textId="77777777" w:rsidR="000162F3" w:rsidRPr="0081515D" w:rsidRDefault="000162F3" w:rsidP="0081515D">
      <w:pPr>
        <w:pStyle w:val="Bo-Blankline"/>
      </w:pPr>
    </w:p>
    <w:p w14:paraId="6029F0EE" w14:textId="77777777"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C8205F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ๆ ใ</w:t>
      </w:r>
      <w:r w:rsidR="00C8205F" w:rsidRPr="00744476">
        <w:rPr>
          <w:rFonts w:asciiTheme="majorBidi" w:hAnsiTheme="majorBidi" w:cstheme="majorBidi"/>
          <w:cs/>
        </w:rPr>
        <w:t>ห้จัดประเภทเป็นสัญญาเช่าการเงิน</w:t>
      </w:r>
      <w:r w:rsidRPr="00744476">
        <w:rPr>
          <w:rFonts w:asciiTheme="majorBidi" w:hAnsiTheme="majorBidi" w:cstheme="majorBidi"/>
          <w:cs/>
        </w:rPr>
        <w:t xml:space="preserve">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98648D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หักด้วยค่าเสื่อ</w:t>
      </w:r>
      <w:r w:rsidR="00C8205F" w:rsidRPr="00744476">
        <w:rPr>
          <w:rFonts w:asciiTheme="majorBidi" w:hAnsiTheme="majorBidi" w:cstheme="majorBidi"/>
          <w:cs/>
        </w:rPr>
        <w:t>มราคาสะสมและขาดทุนจากการด้อยค่า</w:t>
      </w:r>
      <w:r w:rsidRPr="00744476">
        <w:rPr>
          <w:rFonts w:asciiTheme="majorBidi" w:hAnsiTheme="majorBidi" w:cstheme="majorBidi"/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440CB56D" w14:textId="77777777" w:rsidR="00195216" w:rsidRDefault="00195216" w:rsidP="0081515D">
      <w:pPr>
        <w:pStyle w:val="Bo-Blankline"/>
      </w:pPr>
    </w:p>
    <w:p w14:paraId="3698DDB5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217E2AB1" w14:textId="77777777" w:rsidR="000162F3" w:rsidRPr="00744476" w:rsidRDefault="000162F3" w:rsidP="0081515D">
      <w:pPr>
        <w:pStyle w:val="Bo-Blankline"/>
      </w:pPr>
    </w:p>
    <w:p w14:paraId="00389C26" w14:textId="77777777" w:rsidR="00434637" w:rsidRDefault="000162F3" w:rsidP="00434637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</w:t>
      </w:r>
      <w:r w:rsidR="00C8205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</w:t>
      </w:r>
      <w:r w:rsidR="00A84288" w:rsidRPr="00744476">
        <w:rPr>
          <w:rFonts w:asciiTheme="majorBidi" w:hAnsiTheme="majorBidi" w:cstheme="majorBidi"/>
          <w:cs/>
        </w:rPr>
        <w:t>กตัดจำหน่ายตามมูลค่าตามบัญชี</w:t>
      </w:r>
      <w:r w:rsidRPr="00744476">
        <w:rPr>
          <w:rFonts w:asciiTheme="majorBidi" w:hAnsiTheme="majorBidi" w:cstheme="majorBidi"/>
          <w:cs/>
        </w:rPr>
        <w:t xml:space="preserve"> ต้นทุนที่เกิดขึ้นในการซ่อมบำรุงที่ดิน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  <w:r w:rsidR="00434637">
        <w:rPr>
          <w:rFonts w:asciiTheme="majorBidi" w:hAnsiTheme="majorBidi" w:cstheme="majorBidi"/>
          <w:cs/>
        </w:rPr>
        <w:br w:type="page"/>
      </w:r>
    </w:p>
    <w:p w14:paraId="16CB1B19" w14:textId="77777777" w:rsidR="000162F3" w:rsidRPr="00744476" w:rsidRDefault="000162F3" w:rsidP="00C72874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lastRenderedPageBreak/>
        <w:t>สินทรัพย์เพื่อการสำรวจปิโตรเลียม</w:t>
      </w:r>
    </w:p>
    <w:p w14:paraId="08DB57E4" w14:textId="77777777" w:rsidR="000162F3" w:rsidRPr="0081515D" w:rsidRDefault="000162F3" w:rsidP="0081515D">
      <w:pPr>
        <w:pStyle w:val="Bo-Blankline"/>
      </w:pPr>
    </w:p>
    <w:p w14:paraId="61C78473" w14:textId="77777777" w:rsidR="000162F3" w:rsidRPr="00744476" w:rsidRDefault="0085323C" w:rsidP="0072630E">
      <w:pPr>
        <w:pStyle w:val="Bo-C1Content"/>
        <w:rPr>
          <w:rStyle w:val="PageNumber"/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</w:t>
      </w:r>
      <w:r w:rsidR="00064BF9" w:rsidRPr="00744476">
        <w:rPr>
          <w:rFonts w:asciiTheme="majorBidi" w:hAnsiTheme="majorBidi" w:cstheme="majorBidi"/>
          <w:cs/>
          <w:lang w:val="en-US"/>
        </w:rPr>
        <w:t>ริษัทได้ถือปฏิบัติตามวิธีต้นทุนทั้งหมด</w:t>
      </w:r>
      <w:r w:rsidR="002B0329" w:rsidRPr="00744476">
        <w:rPr>
          <w:rFonts w:asciiTheme="majorBidi" w:hAnsiTheme="majorBidi" w:cstheme="majorBidi"/>
          <w:lang w:val="en-US"/>
        </w:rPr>
        <w:t xml:space="preserve"> (</w:t>
      </w:r>
      <w:r w:rsidR="004464F5" w:rsidRPr="00744476">
        <w:rPr>
          <w:rFonts w:asciiTheme="majorBidi" w:hAnsiTheme="majorBidi" w:cstheme="majorBidi"/>
          <w:lang w:val="en-US"/>
        </w:rPr>
        <w:t xml:space="preserve">Full cost method) </w:t>
      </w:r>
      <w:r w:rsidRPr="00744476">
        <w:rPr>
          <w:rFonts w:asciiTheme="majorBidi" w:hAnsiTheme="majorBidi" w:cstheme="majorBidi"/>
          <w:cs/>
          <w:lang w:val="en-US"/>
        </w:rPr>
        <w:t>สำหรับการบัญชีสำหรับการบันทึกทรัพย์สินเกี่ยวกับ</w:t>
      </w:r>
      <w:r w:rsidR="007E4480" w:rsidRPr="00744476">
        <w:rPr>
          <w:rFonts w:asciiTheme="majorBidi" w:hAnsiTheme="majorBidi" w:cstheme="majorBidi"/>
          <w:cs/>
          <w:lang w:val="en-US"/>
        </w:rPr>
        <w:t>ปิโตรเลีย</w:t>
      </w:r>
      <w:r w:rsidR="00064BF9" w:rsidRPr="00744476">
        <w:rPr>
          <w:rFonts w:asciiTheme="majorBidi" w:hAnsiTheme="majorBidi" w:cstheme="majorBidi"/>
          <w:cs/>
          <w:lang w:val="en-US"/>
        </w:rPr>
        <w:t>ม</w:t>
      </w:r>
      <w:r w:rsidR="007E4480" w:rsidRPr="00744476">
        <w:rPr>
          <w:rFonts w:asciiTheme="majorBidi" w:hAnsiTheme="majorBidi" w:cstheme="majorBidi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  <w:lang w:val="en-US"/>
        </w:rPr>
        <w:t>ก๊าซธรรมชาติ และค่าใช้จ่ายที่เกี่ยวข้องกับต้นทุนที่เกี่ยวข้องทั้งหมดกับรายจ่ายที่เกิดขึ้นเพื่อการสำรวจหลุมทั้งสำหรับหลุมที่ตรวจพบและไม่พบแหล่งปิโตรเลียม โดยถือเป็นรายจ่ายฝ่ายทุน</w:t>
      </w:r>
      <w:r w:rsidR="007E4480" w:rsidRPr="00744476">
        <w:rPr>
          <w:rFonts w:asciiTheme="majorBidi" w:hAnsiTheme="majorBidi" w:cstheme="majorBidi"/>
          <w:lang w:val="en-US"/>
        </w:rPr>
        <w:t xml:space="preserve"> </w:t>
      </w:r>
      <w:r w:rsidR="004464F5" w:rsidRPr="00744476">
        <w:rPr>
          <w:rFonts w:asciiTheme="majorBidi" w:hAnsiTheme="majorBidi" w:cstheme="majorBidi"/>
          <w:cs/>
          <w:lang w:val="en-US"/>
        </w:rPr>
        <w:t>และจะบันทึกเป็น</w:t>
      </w:r>
      <w:r w:rsidR="00406082" w:rsidRPr="00744476">
        <w:rPr>
          <w:rFonts w:asciiTheme="majorBidi" w:hAnsiTheme="majorBidi" w:cstheme="majorBidi"/>
          <w:cs/>
          <w:lang w:val="en-US"/>
        </w:rPr>
        <w:t>ค่าใช้จ่าย</w:t>
      </w:r>
      <w:r w:rsidR="00064BF9" w:rsidRPr="00744476">
        <w:rPr>
          <w:rFonts w:asciiTheme="majorBidi" w:hAnsiTheme="majorBidi" w:cstheme="majorBidi"/>
          <w:cs/>
          <w:lang w:val="en-US"/>
        </w:rPr>
        <w:t>ในกำไรหรือขาดทุน</w:t>
      </w:r>
      <w:r w:rsidR="004464F5" w:rsidRPr="00744476">
        <w:rPr>
          <w:rFonts w:asciiTheme="majorBidi" w:hAnsiTheme="majorBidi" w:cstheme="majorBidi"/>
          <w:cs/>
          <w:lang w:val="en-US"/>
        </w:rPr>
        <w:t>ทั้งจำนวน</w:t>
      </w:r>
      <w:r w:rsidR="00064BF9" w:rsidRPr="00744476">
        <w:rPr>
          <w:rFonts w:asciiTheme="majorBidi" w:hAnsiTheme="majorBidi" w:cstheme="majorBidi"/>
          <w:cs/>
          <w:lang w:val="en-US"/>
        </w:rPr>
        <w:t>ในงวดที่</w:t>
      </w:r>
      <w:r w:rsidR="00DD156E" w:rsidRPr="00744476">
        <w:rPr>
          <w:rFonts w:asciiTheme="majorBidi" w:hAnsiTheme="majorBidi" w:cstheme="majorBidi"/>
          <w:cs/>
          <w:lang w:val="en-US"/>
        </w:rPr>
        <w:t>มีการพิสูจน์ว่าไม่พบปริมาณสำรอง</w:t>
      </w:r>
      <w:r w:rsidR="00064BF9" w:rsidRPr="00744476">
        <w:rPr>
          <w:rFonts w:asciiTheme="majorBidi" w:hAnsiTheme="majorBidi" w:cstheme="majorBidi"/>
          <w:cs/>
          <w:lang w:val="en-US"/>
        </w:rPr>
        <w:t>หรือพบแต่ไม่เพ</w:t>
      </w:r>
      <w:r w:rsidR="00DD156E" w:rsidRPr="00744476">
        <w:rPr>
          <w:rFonts w:asciiTheme="majorBidi" w:hAnsiTheme="majorBidi" w:cstheme="majorBidi"/>
          <w:cs/>
          <w:lang w:val="en-US"/>
        </w:rPr>
        <w:t>ียงพอในเชิงพาณิชย์</w:t>
      </w:r>
      <w:r w:rsidR="00064BF9" w:rsidRPr="00744476">
        <w:rPr>
          <w:rFonts w:asciiTheme="majorBidi" w:hAnsiTheme="majorBidi" w:cstheme="majorBidi"/>
          <w:cs/>
          <w:lang w:val="en-US"/>
        </w:rPr>
        <w:t>หรือยกเลิกการสำรวจปิโต</w:t>
      </w:r>
      <w:r w:rsidR="00525D3E" w:rsidRPr="00744476">
        <w:rPr>
          <w:rFonts w:asciiTheme="majorBidi" w:hAnsiTheme="majorBidi" w:cstheme="majorBidi"/>
          <w:cs/>
          <w:lang w:val="en-US"/>
        </w:rPr>
        <w:t>ร</w:t>
      </w:r>
      <w:r w:rsidR="00064BF9" w:rsidRPr="00744476">
        <w:rPr>
          <w:rFonts w:asciiTheme="majorBidi" w:hAnsiTheme="majorBidi" w:cstheme="majorBidi"/>
          <w:cs/>
          <w:lang w:val="en-US"/>
        </w:rPr>
        <w:t>เลียม</w:t>
      </w:r>
    </w:p>
    <w:p w14:paraId="3E310BC5" w14:textId="77777777" w:rsidR="000162F3" w:rsidRPr="00434637" w:rsidRDefault="000162F3" w:rsidP="00434637">
      <w:pPr>
        <w:pStyle w:val="Bo-Blankline"/>
        <w:rPr>
          <w:rStyle w:val="PageNumber"/>
          <w:rFonts w:cs="Angsana New"/>
          <w:sz w:val="20"/>
          <w:szCs w:val="20"/>
          <w:highlight w:val="yellow"/>
        </w:rPr>
      </w:pPr>
    </w:p>
    <w:p w14:paraId="7A9D685E" w14:textId="77777777" w:rsidR="000162F3" w:rsidRPr="00744476" w:rsidRDefault="00A35630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ต้นทุนของสินทรัพย์ประกอบด้วยต้นทุนทั้งหมดเพื่อการได้มาซึ่งมีสิทธิในผลผลิตปิโตรเลียมหรือต้นทุนในการได้มาในสัดส่วนของสินทรัพย์ รวมถึงต้นทุนเพื่อการขุดเจาะปิโตรเลียม และต้นทุนค่ารื้อถอนอุปกรณ์การ</w:t>
      </w:r>
      <w:r w:rsidR="000162F3" w:rsidRPr="00744476">
        <w:rPr>
          <w:rFonts w:asciiTheme="majorBidi" w:hAnsiTheme="majorBidi" w:cstheme="majorBidi"/>
          <w:cs/>
          <w:lang w:val="en-US"/>
        </w:rPr>
        <w:t>ผลิต</w:t>
      </w:r>
    </w:p>
    <w:p w14:paraId="03B9DC42" w14:textId="77777777" w:rsidR="001B36EC" w:rsidRPr="00434637" w:rsidRDefault="001B36EC" w:rsidP="00434637">
      <w:pPr>
        <w:pStyle w:val="Bo-Blankline"/>
      </w:pPr>
    </w:p>
    <w:p w14:paraId="0C437811" w14:textId="77777777"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ค่าเสื่อมราคา</w:t>
      </w:r>
    </w:p>
    <w:p w14:paraId="1361DE79" w14:textId="77777777" w:rsidR="000162F3" w:rsidRPr="0081515D" w:rsidRDefault="000162F3" w:rsidP="0081515D">
      <w:pPr>
        <w:pStyle w:val="Bo-Blankline"/>
      </w:pPr>
    </w:p>
    <w:p w14:paraId="2CA08793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หักด้วยมูลค่าคงเหลือของสินทรัพย์</w:t>
      </w:r>
    </w:p>
    <w:p w14:paraId="257DCE0C" w14:textId="77777777" w:rsidR="001B297A" w:rsidRPr="00744476" w:rsidRDefault="001B297A" w:rsidP="0081515D">
      <w:pPr>
        <w:pStyle w:val="Bo-Blankline"/>
        <w:rPr>
          <w:lang w:val="en-US"/>
        </w:rPr>
      </w:pPr>
    </w:p>
    <w:p w14:paraId="66566C50" w14:textId="77777777"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94EAA" w:rsidRPr="00744476">
        <w:rPr>
          <w:rFonts w:asciiTheme="majorBidi" w:hAnsiTheme="majorBidi" w:cstheme="majorBidi"/>
          <w:cs/>
          <w:lang w:val="en-US"/>
        </w:rPr>
        <w:t>ให้ประโยชน์</w:t>
      </w:r>
      <w:r w:rsidRPr="00744476">
        <w:rPr>
          <w:rFonts w:asciiTheme="majorBidi" w:hAnsiTheme="majorBidi" w:cstheme="majorBidi"/>
          <w:cs/>
          <w:lang w:val="en-US"/>
        </w:rPr>
        <w:t>โดยประมาณของ</w:t>
      </w:r>
      <w:r w:rsidR="00994EAA" w:rsidRPr="00744476">
        <w:rPr>
          <w:rFonts w:asciiTheme="majorBidi" w:hAnsiTheme="majorBidi" w:cstheme="majorBidi"/>
          <w:cs/>
          <w:lang w:val="en-US"/>
        </w:rPr>
        <w:t>ส่วนประกอบของ</w:t>
      </w:r>
      <w:r w:rsidRPr="00744476">
        <w:rPr>
          <w:rFonts w:asciiTheme="majorBidi" w:hAnsiTheme="majorBidi" w:cstheme="majorBidi"/>
          <w:cs/>
          <w:lang w:val="en-US"/>
        </w:rPr>
        <w:t xml:space="preserve">สินทรัพย์แต่ละรายการ หรือหน่วยของผลผลิตของสินทรัพย์ที่เกี่ยวข้อง </w:t>
      </w:r>
      <w:r w:rsidRPr="00744476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>
        <w:rPr>
          <w:rFonts w:asciiTheme="majorBidi" w:hAnsiTheme="majorBidi" w:cstheme="majorBidi" w:hint="cs"/>
          <w:cs/>
        </w:rPr>
        <w:t>ของสินทรัพย์</w:t>
      </w:r>
      <w:r w:rsidRPr="00744476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81515D" w:rsidRDefault="0099221B" w:rsidP="0081515D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744476" w14:paraId="6395DF1B" w14:textId="77777777" w:rsidTr="009F6BB9">
        <w:tc>
          <w:tcPr>
            <w:tcW w:w="4950" w:type="dxa"/>
          </w:tcPr>
          <w:p w14:paraId="602B0718" w14:textId="77777777" w:rsidR="000162F3" w:rsidRPr="00744476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77777777" w:rsidR="000162F3" w:rsidRPr="00744476" w:rsidRDefault="00C9703C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744476" w14:paraId="792750C7" w14:textId="77777777" w:rsidTr="009F6BB9">
        <w:tc>
          <w:tcPr>
            <w:tcW w:w="4950" w:type="dxa"/>
          </w:tcPr>
          <w:p w14:paraId="079CFC22" w14:textId="77777777" w:rsidR="00766A9E" w:rsidRPr="00744476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77777777" w:rsidR="00766A9E" w:rsidRPr="00744476" w:rsidRDefault="00C9703C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744476" w14:paraId="7329326E" w14:textId="77777777" w:rsidTr="009F6BB9">
        <w:tc>
          <w:tcPr>
            <w:tcW w:w="4950" w:type="dxa"/>
          </w:tcPr>
          <w:p w14:paraId="7452EB8F" w14:textId="77777777"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77777777" w:rsidR="000162F3" w:rsidRPr="00744476" w:rsidRDefault="00C9703C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744476" w14:paraId="59669833" w14:textId="77777777" w:rsidTr="009F6BB9">
        <w:tc>
          <w:tcPr>
            <w:tcW w:w="4950" w:type="dxa"/>
          </w:tcPr>
          <w:p w14:paraId="0E80A87D" w14:textId="77777777"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77777777" w:rsidR="000162F3" w:rsidRPr="00744476" w:rsidRDefault="00C9703C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14:paraId="0D393E83" w14:textId="77777777" w:rsidTr="009F6BB9">
        <w:tc>
          <w:tcPr>
            <w:tcW w:w="4950" w:type="dxa"/>
          </w:tcPr>
          <w:p w14:paraId="4FE9D4A3" w14:textId="77777777" w:rsidR="000162F3" w:rsidRPr="00744476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77777777" w:rsidR="000162F3" w:rsidRPr="00744476" w:rsidRDefault="00C9703C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="003E5A45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744476" w14:paraId="0DEC683C" w14:textId="77777777" w:rsidTr="009F6BB9">
        <w:tc>
          <w:tcPr>
            <w:tcW w:w="4950" w:type="dxa"/>
          </w:tcPr>
          <w:p w14:paraId="681FCD5A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77777777" w:rsidR="0096567D" w:rsidRPr="00744476" w:rsidRDefault="00C9703C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14:paraId="1D2E6BDE" w14:textId="77777777" w:rsidTr="009F6BB9">
        <w:tc>
          <w:tcPr>
            <w:tcW w:w="4950" w:type="dxa"/>
          </w:tcPr>
          <w:p w14:paraId="416775D3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77777777" w:rsidR="0096567D" w:rsidRPr="00744476" w:rsidRDefault="00C9703C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14:paraId="186A9D1E" w14:textId="77777777" w:rsidTr="009F6BB9">
        <w:tc>
          <w:tcPr>
            <w:tcW w:w="4950" w:type="dxa"/>
          </w:tcPr>
          <w:p w14:paraId="18ECE0A5" w14:textId="77777777"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77777777" w:rsidR="0096567D" w:rsidRPr="00744476" w:rsidRDefault="00C9703C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4D1A38FA" w14:textId="77777777" w:rsidR="000162F3" w:rsidRPr="0081515D" w:rsidRDefault="000162F3" w:rsidP="0081515D">
      <w:pPr>
        <w:pStyle w:val="Bo-Blankline"/>
      </w:pPr>
    </w:p>
    <w:p w14:paraId="0208A7B0" w14:textId="77777777" w:rsidR="00AD2EFD" w:rsidRPr="00744476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สำหรับการผลิตแอลดีพีอี วัสดุก่อสร้างและเครื่องจักรสำหรับแผ่นฟิล์มโซลาร์เซลล์</w:t>
      </w:r>
      <w:r w:rsidRPr="00744476">
        <w:rPr>
          <w:rFonts w:asciiTheme="majorBidi" w:hAnsiTheme="majorBidi" w:cstheme="majorBidi"/>
          <w:cs/>
          <w:lang w:val="en-US"/>
        </w:rPr>
        <w:t xml:space="preserve"> และรถโม่ผสมคอนกรีต คำนวณค่าเสื่อมราคาตามหน่วยของผลผลิตซึ่งประมาณไว้</w:t>
      </w:r>
    </w:p>
    <w:p w14:paraId="2115CEC0" w14:textId="77777777" w:rsidR="00AD2EFD" w:rsidRPr="0081515D" w:rsidRDefault="00AD2EFD" w:rsidP="0081515D">
      <w:pPr>
        <w:pStyle w:val="Bo-Blankline"/>
      </w:pPr>
    </w:p>
    <w:p w14:paraId="5CA95DFD" w14:textId="77777777" w:rsidR="000162F3" w:rsidRPr="00744476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กลุ่มบริษัทไม่คิดค่าเสื่อมราคาสำหรับที่ดิน สินทรัพย์ที่อยู่ระหว่างการก่อสร้าง</w:t>
      </w:r>
      <w:r w:rsidR="008B48D2" w:rsidRPr="00744476">
        <w:rPr>
          <w:rFonts w:asciiTheme="majorBidi" w:hAnsiTheme="majorBidi" w:cstheme="majorBidi"/>
          <w:cs/>
          <w:lang w:val="en-US"/>
        </w:rPr>
        <w:t>และการติดตั้ง</w:t>
      </w:r>
      <w:r w:rsidRPr="00744476">
        <w:rPr>
          <w:rFonts w:asciiTheme="majorBidi" w:hAnsiTheme="majorBidi" w:cstheme="majorBidi"/>
          <w:cs/>
          <w:lang w:val="en-US"/>
        </w:rPr>
        <w:t xml:space="preserve"> และอะไหล่ที่สำคัญ</w:t>
      </w:r>
      <w:r w:rsidR="0032440E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ที่ยังไม่ได้เบิกใช้</w:t>
      </w:r>
    </w:p>
    <w:p w14:paraId="68879344" w14:textId="77777777" w:rsidR="00434637" w:rsidRDefault="00434637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3429882C" w14:textId="77777777" w:rsidR="00C72EDA" w:rsidRPr="00744476" w:rsidRDefault="000162F3" w:rsidP="0096567D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="00947C9D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รอบปีบัญชี และปรับปรุงตามความเหมาะสม</w:t>
      </w:r>
    </w:p>
    <w:p w14:paraId="3859CC1D" w14:textId="77777777" w:rsidR="00775D3C" w:rsidRDefault="00775D3C" w:rsidP="00434637">
      <w:pPr>
        <w:pStyle w:val="Bo-Blankline"/>
      </w:pPr>
    </w:p>
    <w:p w14:paraId="67F83CFD" w14:textId="77777777" w:rsidR="0017223A" w:rsidRPr="0034019B" w:rsidRDefault="0017223A" w:rsidP="0017223A">
      <w:pPr>
        <w:pStyle w:val="Bo-H2Main"/>
        <w:ind w:hanging="540"/>
        <w:rPr>
          <w:b w:val="0"/>
          <w:bCs w:val="0"/>
          <w:i w:val="0"/>
          <w:iCs w:val="0"/>
        </w:rPr>
      </w:pPr>
      <w:r w:rsidRPr="0034019B">
        <w:rPr>
          <w:rFonts w:hint="cs"/>
          <w:cs/>
        </w:rPr>
        <w:t>สิทธิ</w:t>
      </w:r>
      <w:r w:rsidRPr="0017223A">
        <w:rPr>
          <w:rFonts w:asciiTheme="majorBidi" w:hAnsiTheme="majorBidi" w:cstheme="majorBidi" w:hint="cs"/>
          <w:cs/>
        </w:rPr>
        <w:t>การ</w:t>
      </w:r>
      <w:r w:rsidRPr="0034019B">
        <w:rPr>
          <w:rFonts w:hint="cs"/>
          <w:cs/>
        </w:rPr>
        <w:t>เช่าที่ดิน</w:t>
      </w:r>
    </w:p>
    <w:p w14:paraId="3948A88D" w14:textId="77777777" w:rsidR="0017223A" w:rsidRPr="000E7CEE" w:rsidRDefault="0017223A" w:rsidP="0017223A">
      <w:pPr>
        <w:spacing w:line="240" w:lineRule="auto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14:paraId="3376FF9E" w14:textId="77777777" w:rsidR="0017223A" w:rsidRPr="0034019B" w:rsidRDefault="0017223A" w:rsidP="0017223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สิทธิการเช่าที่ดินที่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14:paraId="7739146E" w14:textId="77777777" w:rsidR="0017223A" w:rsidRDefault="0017223A" w:rsidP="0017223A">
      <w:pPr>
        <w:pStyle w:val="Bo-Blankline"/>
        <w:rPr>
          <w:cs/>
        </w:rPr>
      </w:pPr>
    </w:p>
    <w:p w14:paraId="63D1BD77" w14:textId="77777777" w:rsidR="0017223A" w:rsidRPr="0034019B" w:rsidRDefault="0017223A" w:rsidP="0017223A">
      <w:pPr>
        <w:spacing w:line="240" w:lineRule="auto"/>
        <w:ind w:left="1411" w:hanging="871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05E61AA" w14:textId="77777777" w:rsidR="0017223A" w:rsidRPr="000E7CEE" w:rsidRDefault="0017223A" w:rsidP="0017223A">
      <w:pPr>
        <w:spacing w:line="240" w:lineRule="auto"/>
        <w:ind w:left="1411" w:hanging="871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14:paraId="3FD56BA8" w14:textId="77777777" w:rsidR="0017223A" w:rsidRPr="0034019B" w:rsidRDefault="0017223A" w:rsidP="0017223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ค่าตัดจำหน่ายรับรู้ในกำไรหรื</w:t>
      </w:r>
      <w:r>
        <w:rPr>
          <w:rFonts w:ascii="Angsana New" w:hAnsi="Angsana New"/>
          <w:sz w:val="30"/>
          <w:szCs w:val="30"/>
          <w:cs/>
        </w:rPr>
        <w:t>อขาดทุน บริษัทตัดจำหน่ายต้นทุนสิ</w:t>
      </w:r>
      <w:r w:rsidRPr="0034019B">
        <w:rPr>
          <w:rFonts w:ascii="Angsana New" w:hAnsi="Angsana New"/>
          <w:sz w:val="30"/>
          <w:szCs w:val="30"/>
          <w:cs/>
        </w:rPr>
        <w:t>ทธิการเช่าที่ดินตามสัญญาเช่าดำเนินงานโดยวิธีเส้นตรงตามอายุของสัญญาเช่</w:t>
      </w:r>
      <w:r w:rsidRPr="00EF22F9">
        <w:rPr>
          <w:rFonts w:ascii="Angsana New" w:hAnsi="Angsana New"/>
          <w:sz w:val="30"/>
          <w:szCs w:val="30"/>
          <w:cs/>
        </w:rPr>
        <w:t xml:space="preserve">า </w:t>
      </w:r>
      <w:r w:rsidRPr="00EF22F9">
        <w:rPr>
          <w:rFonts w:ascii="Angsana New" w:hAnsi="Angsana New"/>
          <w:sz w:val="30"/>
          <w:szCs w:val="30"/>
        </w:rPr>
        <w:t>10</w:t>
      </w:r>
      <w:r w:rsidRPr="00EF22F9">
        <w:rPr>
          <w:rFonts w:ascii="Angsana New" w:hAnsi="Angsana New"/>
          <w:sz w:val="30"/>
          <w:szCs w:val="30"/>
          <w:cs/>
        </w:rPr>
        <w:t xml:space="preserve"> ปี</w:t>
      </w:r>
    </w:p>
    <w:p w14:paraId="798FEF03" w14:textId="77777777" w:rsidR="0017223A" w:rsidRDefault="0017223A" w:rsidP="00434637">
      <w:pPr>
        <w:pStyle w:val="Bo-Blankline"/>
      </w:pPr>
    </w:p>
    <w:p w14:paraId="21D12C4B" w14:textId="77777777" w:rsidR="005E2597" w:rsidRPr="00744476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สินทรัพย์ไม่มีตัวตน</w:t>
      </w:r>
    </w:p>
    <w:p w14:paraId="709D09CB" w14:textId="77777777" w:rsidR="00362A7B" w:rsidRPr="0081515D" w:rsidRDefault="00362A7B" w:rsidP="0081515D">
      <w:pPr>
        <w:pStyle w:val="Bo-Blankline"/>
        <w:rPr>
          <w:cs/>
        </w:rPr>
      </w:pPr>
    </w:p>
    <w:p w14:paraId="538D94B3" w14:textId="77777777" w:rsidR="0049424D" w:rsidRPr="00744476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81515D" w:rsidRDefault="0049424D" w:rsidP="0081515D">
      <w:pPr>
        <w:pStyle w:val="Bo-Blankline"/>
      </w:pPr>
    </w:p>
    <w:p w14:paraId="6A58B1A0" w14:textId="77777777" w:rsidR="000162F3" w:rsidRPr="00744476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744476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แสดงราคาด้วยราคาทุนหักค่าตัดจำหน่ายสะสมและผลขาดทุนจากการด้อยค่าสะสม</w:t>
      </w:r>
    </w:p>
    <w:p w14:paraId="67A33FD5" w14:textId="77777777" w:rsidR="001F2699" w:rsidRDefault="001F2699" w:rsidP="0081515D">
      <w:pPr>
        <w:pStyle w:val="Bo-Blankline"/>
        <w:rPr>
          <w:rFonts w:eastAsia="Calibri"/>
        </w:rPr>
      </w:pPr>
    </w:p>
    <w:p w14:paraId="7CD4C01E" w14:textId="77777777"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77777777" w:rsidR="00146F7E" w:rsidRPr="00744476" w:rsidRDefault="00146F7E" w:rsidP="0081515D">
      <w:pPr>
        <w:pStyle w:val="Bo-Blankline"/>
      </w:pPr>
    </w:p>
    <w:p w14:paraId="5C83EC0A" w14:textId="77777777"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4C03153F" w14:textId="77777777" w:rsidR="00BE4EDD" w:rsidRDefault="00BE4EDD" w:rsidP="0081515D">
      <w:pPr>
        <w:pStyle w:val="Bo-Blankline"/>
        <w:rPr>
          <w:rFonts w:eastAsia="Calibri"/>
          <w:cs/>
        </w:rPr>
      </w:pPr>
    </w:p>
    <w:p w14:paraId="2D52F505" w14:textId="77777777"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 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และนำสินทรั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พย์มาใช้ประโยชน์หรือนำมาขายได้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>ส่วนหนึ่งของราคาทุนของสินทรัพย์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รายจ่ายในการพัฒนาอื่นรับรู้ในกำไรหรือขาดทุนเมื่อเกิดขึ้น</w:t>
      </w:r>
    </w:p>
    <w:p w14:paraId="628E8034" w14:textId="77777777" w:rsidR="00146F7E" w:rsidRPr="00744476" w:rsidRDefault="00146F7E" w:rsidP="0081515D">
      <w:pPr>
        <w:pStyle w:val="Bo-Blankline"/>
      </w:pPr>
    </w:p>
    <w:p w14:paraId="0FD93E5C" w14:textId="77777777" w:rsidR="0083300F" w:rsidRDefault="00146F7E" w:rsidP="008330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E7792D" w:rsidRPr="00744476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  <w:r w:rsidR="0083300F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C39FF61" w14:textId="77777777" w:rsidR="00146F7E" w:rsidRPr="0074447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7806E94D" w14:textId="77777777" w:rsidR="00146F7E" w:rsidRPr="0081515D" w:rsidRDefault="00146F7E" w:rsidP="0081515D">
      <w:pPr>
        <w:pStyle w:val="Bo-Blankline"/>
      </w:pPr>
    </w:p>
    <w:p w14:paraId="3C313099" w14:textId="77777777" w:rsidR="000162F3" w:rsidRPr="00744476" w:rsidRDefault="000162F3" w:rsidP="00220F80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สินทรัพย์ไม่มีตัวตน</w:t>
      </w:r>
      <w:r w:rsidRPr="00744476">
        <w:rPr>
          <w:rFonts w:asciiTheme="majorBidi" w:hAnsiTheme="majorBidi" w:cstheme="majorBidi"/>
          <w:cs/>
        </w:rPr>
        <w:t xml:space="preserve">อื่นๆ </w:t>
      </w:r>
      <w:r w:rsidRPr="00744476">
        <w:rPr>
          <w:rFonts w:asciiTheme="majorBidi" w:hAnsiTheme="majorBidi" w:cstheme="majorBidi"/>
          <w:cs/>
          <w:lang w:val="en-US"/>
        </w:rPr>
        <w:t xml:space="preserve">ที่กลุ่มบริษัทซื้อมาและมีอายุการใช้งานจำกัด 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</w:t>
      </w:r>
      <w:r w:rsidR="001D0926">
        <w:rPr>
          <w:rFonts w:asciiTheme="majorBidi" w:hAnsiTheme="majorBidi" w:cstheme="majorBidi"/>
          <w:cs/>
          <w:lang w:val="en-US"/>
        </w:rPr>
        <w:t>หักค่าตัดจำหน่ายสะสม</w:t>
      </w:r>
      <w:r w:rsidRPr="00744476">
        <w:rPr>
          <w:rFonts w:asciiTheme="majorBidi" w:hAnsiTheme="majorBidi" w:cstheme="majorBidi"/>
          <w:cs/>
        </w:rPr>
        <w:t>และ</w:t>
      </w:r>
      <w:r w:rsidR="00D248F4" w:rsidRPr="00744476">
        <w:rPr>
          <w:rFonts w:asciiTheme="majorBidi" w:hAnsiTheme="majorBidi" w:cstheme="majorBidi"/>
          <w:cs/>
        </w:rPr>
        <w:t>ผล</w:t>
      </w:r>
      <w:r w:rsidRPr="00744476">
        <w:rPr>
          <w:rFonts w:asciiTheme="majorBidi" w:hAnsiTheme="majorBidi" w:cstheme="majorBidi"/>
          <w:cs/>
        </w:rPr>
        <w:t>ขาดทุนจากการด้อยค่าสะสม</w:t>
      </w:r>
      <w:r w:rsidRPr="00744476">
        <w:rPr>
          <w:rFonts w:asciiTheme="majorBidi" w:hAnsiTheme="majorBidi" w:cstheme="majorBidi"/>
        </w:rPr>
        <w:t xml:space="preserve"> </w:t>
      </w:r>
    </w:p>
    <w:p w14:paraId="462240B6" w14:textId="77777777" w:rsidR="000162F3" w:rsidRPr="0081515D" w:rsidRDefault="000162F3" w:rsidP="0081515D">
      <w:pPr>
        <w:pStyle w:val="Bo-Blankline"/>
      </w:pPr>
    </w:p>
    <w:p w14:paraId="2B196BDF" w14:textId="77777777" w:rsidR="000162F3" w:rsidRPr="00744476" w:rsidRDefault="000162F3" w:rsidP="00F47472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ค่าตัดจำหน่าย </w:t>
      </w:r>
      <w:r w:rsidRPr="00744476">
        <w:rPr>
          <w:rFonts w:asciiTheme="majorBidi" w:hAnsiTheme="majorBidi" w:cstheme="majorBidi"/>
        </w:rPr>
        <w:t xml:space="preserve"> </w:t>
      </w:r>
    </w:p>
    <w:p w14:paraId="094C171E" w14:textId="77777777" w:rsidR="000162F3" w:rsidRPr="0081515D" w:rsidRDefault="000162F3" w:rsidP="0081515D">
      <w:pPr>
        <w:pStyle w:val="Bo-Blankline"/>
      </w:pPr>
    </w:p>
    <w:p w14:paraId="471F89DA" w14:textId="77777777" w:rsidR="000162F3" w:rsidRPr="00744476" w:rsidRDefault="000162F3" w:rsidP="00F47472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ค่าตัดจำหน่ายคำนวณจาก</w:t>
      </w:r>
      <w:r w:rsidRPr="00744476">
        <w:rPr>
          <w:rFonts w:asciiTheme="majorBidi" w:eastAsia="Calibri" w:hAnsiTheme="majorBidi" w:cstheme="majorBid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FF853A1" w14:textId="77777777" w:rsidR="0083300F" w:rsidRDefault="0083300F" w:rsidP="0083300F">
      <w:pPr>
        <w:pStyle w:val="Bo-Blankline"/>
      </w:pPr>
    </w:p>
    <w:p w14:paraId="14ACFC64" w14:textId="77777777" w:rsidR="00146F7E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065EA1" w:rsidRPr="00744476">
        <w:rPr>
          <w:rFonts w:asciiTheme="majorBidi" w:hAnsiTheme="majorBidi" w:cstheme="majorBidi"/>
          <w:cs/>
        </w:rPr>
        <w:t>เชิงเศรษฐกิจ</w:t>
      </w:r>
      <w:r w:rsidRPr="00744476">
        <w:rPr>
          <w:rFonts w:asciiTheme="majorBidi" w:hAnsiTheme="majorBidi" w:cstheme="majorBidi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2C314E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 xml:space="preserve">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B5B44F2" w14:textId="77777777" w:rsidR="00204942" w:rsidRDefault="00204942" w:rsidP="0081515D">
      <w:pPr>
        <w:pStyle w:val="Bo-Blankline"/>
      </w:pPr>
    </w:p>
    <w:p w14:paraId="0770CFBC" w14:textId="77777777" w:rsidR="000162F3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DE0E48" w14:textId="77777777" w:rsidR="000162F3" w:rsidRPr="00744476" w:rsidRDefault="000162F3" w:rsidP="0081515D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744476" w14:paraId="5A590FEC" w14:textId="77777777" w:rsidTr="009F6BB9">
        <w:tc>
          <w:tcPr>
            <w:tcW w:w="4230" w:type="dxa"/>
          </w:tcPr>
          <w:p w14:paraId="1AD68F5D" w14:textId="77777777" w:rsidR="000162F3" w:rsidRPr="00744476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14:paraId="3446A6E5" w14:textId="77777777" w:rsidR="000162F3" w:rsidRPr="00744476" w:rsidRDefault="000162F3" w:rsidP="00F47472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</w:tcPr>
          <w:p w14:paraId="157D7D4E" w14:textId="77777777" w:rsidR="000162F3" w:rsidRPr="00744476" w:rsidRDefault="00C9703C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60" w:type="dxa"/>
          </w:tcPr>
          <w:p w14:paraId="0A3CD236" w14:textId="77777777"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14:paraId="581213AE" w14:textId="77777777" w:rsidTr="009F6BB9">
        <w:tc>
          <w:tcPr>
            <w:tcW w:w="4230" w:type="dxa"/>
          </w:tcPr>
          <w:p w14:paraId="25C4B451" w14:textId="77777777" w:rsidR="000162F3" w:rsidRPr="00744476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744476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9BC714" w14:textId="77777777" w:rsidR="000162F3" w:rsidRPr="00744476" w:rsidRDefault="00C9703C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603122D4" w14:textId="77777777"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744476" w14:paraId="179BBC42" w14:textId="77777777" w:rsidTr="009F6BB9">
        <w:tc>
          <w:tcPr>
            <w:tcW w:w="4230" w:type="dxa"/>
          </w:tcPr>
          <w:p w14:paraId="4889CCEE" w14:textId="77777777" w:rsidR="00146F7E" w:rsidRPr="00744476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744476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77777777" w:rsidR="00146F7E" w:rsidRPr="00744476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7EDC498" w14:textId="77777777" w:rsidR="00146F7E" w:rsidRPr="00744476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91FCED" w14:textId="77777777" w:rsidR="00220F80" w:rsidRPr="0081515D" w:rsidRDefault="00220F80" w:rsidP="0081515D">
      <w:pPr>
        <w:pStyle w:val="Bo-Blankline"/>
      </w:pPr>
    </w:p>
    <w:p w14:paraId="17A0FED8" w14:textId="77777777" w:rsidR="000162F3" w:rsidRDefault="008A6E26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วิธีการตัดจำหน่าย </w:t>
      </w:r>
      <w:r w:rsidR="000162F3" w:rsidRPr="00744476">
        <w:rPr>
          <w:rFonts w:asciiTheme="majorBidi" w:hAnsiTheme="majorBidi" w:cstheme="majorBidi"/>
          <w:cs/>
        </w:rPr>
        <w:t>ระ</w:t>
      </w:r>
      <w:r w:rsidR="002C314E" w:rsidRPr="00744476">
        <w:rPr>
          <w:rFonts w:asciiTheme="majorBidi" w:hAnsiTheme="majorBidi" w:cstheme="majorBidi"/>
          <w:cs/>
        </w:rPr>
        <w:t>ยะเวลาที่คาดว่าจะได้รับประโยชน์และ</w:t>
      </w:r>
      <w:r w:rsidR="000162F3" w:rsidRPr="00744476">
        <w:rPr>
          <w:rFonts w:asciiTheme="majorBidi" w:hAnsiTheme="majorBidi" w:cstheme="majorBidi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165D69C8" w14:textId="77777777" w:rsidR="00204942" w:rsidRPr="00744476" w:rsidRDefault="00204942" w:rsidP="0081515D">
      <w:pPr>
        <w:pStyle w:val="Bo-Blankline"/>
      </w:pPr>
    </w:p>
    <w:p w14:paraId="18AFD1CF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การด้อยค่า</w:t>
      </w:r>
    </w:p>
    <w:p w14:paraId="2C10B5DC" w14:textId="77777777" w:rsidR="000162F3" w:rsidRPr="00744476" w:rsidRDefault="000162F3" w:rsidP="0081515D">
      <w:pPr>
        <w:pStyle w:val="Bo-Blankline"/>
        <w:rPr>
          <w:cs/>
        </w:rPr>
      </w:pPr>
    </w:p>
    <w:p w14:paraId="181D9396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ยอด</w:t>
      </w:r>
      <w:r w:rsidR="00775D3C">
        <w:rPr>
          <w:rFonts w:asciiTheme="majorBidi" w:hAnsiTheme="majorBidi" w:cstheme="majorBidi"/>
          <w:cs/>
          <w:lang w:val="en-US"/>
        </w:rPr>
        <w:t>สินทรัพย์ตามบัญชีของกลุ่มบริษัท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ได้รับการทบทวน ณ ทุกวันที่รายงานว่า มีข้อบ่งชี้เรื่องการด้อยค่าหรือไม่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340311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1B3B317" w14:textId="77777777" w:rsidR="00220F80" w:rsidRPr="0081515D" w:rsidRDefault="00220F80" w:rsidP="0081515D">
      <w:pPr>
        <w:pStyle w:val="Bo-Blankline"/>
      </w:pPr>
    </w:p>
    <w:p w14:paraId="25EA4BC7" w14:textId="77777777" w:rsidR="00E12FF1" w:rsidRPr="00744476" w:rsidRDefault="000162F3" w:rsidP="00E12FF1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  <w:lang w:val="en-US"/>
        </w:rPr>
        <w:t>มูลค่า</w:t>
      </w:r>
      <w:r w:rsidRPr="00744476">
        <w:rPr>
          <w:rFonts w:asciiTheme="majorBidi" w:hAnsiTheme="majorBidi" w:cstheme="majorBidi"/>
          <w:cs/>
        </w:rPr>
        <w:t>ตามบัญชีของ</w:t>
      </w:r>
      <w:r w:rsidRPr="00744476">
        <w:rPr>
          <w:rFonts w:asciiTheme="majorBidi" w:hAnsiTheme="majorBidi" w:cstheme="majorBidi"/>
          <w:cs/>
          <w:lang w:val="en-US"/>
        </w:rPr>
        <w:t>สินทรัพย์ หรือมูลค่าตามบัญชีของหน่วยสินทรัพย์ที่ก่อให้เกิด</w:t>
      </w:r>
      <w:r w:rsidR="00E12FF1" w:rsidRPr="00744476">
        <w:rPr>
          <w:rFonts w:asciiTheme="majorBidi" w:hAnsiTheme="majorBidi" w:cstheme="majorBidi"/>
          <w:cs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เงินสดสูงกว่ามูลค่าที่จะได้รับคืน ขาดทุนจากก</w:t>
      </w:r>
      <w:r w:rsidR="00775D3C">
        <w:rPr>
          <w:rFonts w:asciiTheme="majorBidi" w:hAnsiTheme="majorBidi" w:cstheme="majorBidi"/>
          <w:cs/>
          <w:lang w:val="en-US"/>
        </w:rPr>
        <w:t>ารด้อยค่าบันทึกในกำไรหรือขาดทุน</w:t>
      </w:r>
    </w:p>
    <w:p w14:paraId="2869E3A4" w14:textId="77777777" w:rsidR="008C5EA2" w:rsidRPr="00E34AB8" w:rsidRDefault="008C5EA2" w:rsidP="00E34AB8">
      <w:pPr>
        <w:pStyle w:val="Bo-Blankline"/>
        <w:rPr>
          <w:cs/>
        </w:rPr>
      </w:pPr>
    </w:p>
    <w:p w14:paraId="014ED5F6" w14:textId="77777777" w:rsidR="000162F3" w:rsidRPr="00744476" w:rsidRDefault="000162F3" w:rsidP="00E12FF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</w:t>
      </w:r>
      <w:r w:rsidR="006002C5" w:rsidRPr="00744476">
        <w:rPr>
          <w:rFonts w:asciiTheme="majorBidi" w:hAnsiTheme="majorBidi" w:cstheme="majorBidi"/>
          <w:cs/>
          <w:lang w:val="en-US"/>
        </w:rPr>
        <w:t>หุ้นจะถูกบันทึกในกำไรหรือขาดทุน</w:t>
      </w:r>
      <w:r w:rsidRPr="00744476">
        <w:rPr>
          <w:rFonts w:asciiTheme="majorBidi" w:hAnsiTheme="majorBidi" w:cstheme="majorBidi"/>
          <w:cs/>
          <w:lang w:val="en-US"/>
        </w:rPr>
        <w:t>โดยไม่ต้องปรับกับยอดสินทรัพย์ทางการเงินดังกล่าว ขาดทุนที่บันทึกในกำไรหรือขาดทุนเป็นผลต่า</w:t>
      </w:r>
      <w:r w:rsidR="00E12FF1" w:rsidRPr="00744476">
        <w:rPr>
          <w:rFonts w:asciiTheme="majorBidi" w:hAnsiTheme="majorBidi" w:cstheme="majorBidi"/>
          <w:cs/>
          <w:lang w:val="en-US"/>
        </w:rPr>
        <w:t>ง</w:t>
      </w:r>
      <w:r w:rsidRPr="00744476">
        <w:rPr>
          <w:rFonts w:asciiTheme="majorBidi" w:hAnsiTheme="majorBidi" w:cstheme="majorBidi"/>
          <w:cs/>
          <w:lang w:val="en-US"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E12FF1" w:rsidRPr="00744476">
        <w:rPr>
          <w:rFonts w:asciiTheme="majorBidi" w:hAnsiTheme="majorBidi" w:cstheme="majorBidi"/>
          <w: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ๆ ซึ่งเคยรับรู้แล้วในกำไรหรือขาดทุน</w:t>
      </w:r>
    </w:p>
    <w:p w14:paraId="4872E781" w14:textId="77777777" w:rsidR="00775D3C" w:rsidRPr="0081515D" w:rsidRDefault="00775D3C" w:rsidP="0081515D">
      <w:pPr>
        <w:pStyle w:val="Bo-Blankline"/>
      </w:pPr>
    </w:p>
    <w:p w14:paraId="7B280EFC" w14:textId="77777777" w:rsidR="00E34AB8" w:rsidRDefault="00E34AB8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4AD3DE05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การคำนวณมูลค่าที่คาดว่าจะได้รับคืน</w:t>
      </w:r>
    </w:p>
    <w:p w14:paraId="3CF9450D" w14:textId="77777777" w:rsidR="00220F80" w:rsidRDefault="00220F80" w:rsidP="0081515D">
      <w:pPr>
        <w:pStyle w:val="Bo-Blankline"/>
      </w:pPr>
    </w:p>
    <w:p w14:paraId="41DAD864" w14:textId="77777777" w:rsidR="00E32B94" w:rsidRPr="00E32B94" w:rsidRDefault="00E32B94" w:rsidP="00E2543C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E32B94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03AC57E9" w14:textId="77777777" w:rsidR="00E32B94" w:rsidRPr="0081515D" w:rsidRDefault="00E32B94" w:rsidP="0081515D">
      <w:pPr>
        <w:pStyle w:val="Bo-Blankline"/>
      </w:pPr>
    </w:p>
    <w:p w14:paraId="05B5487C" w14:textId="77777777" w:rsidR="00146F7E" w:rsidRPr="00744476" w:rsidRDefault="00146F7E" w:rsidP="009163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16AA716D" w14:textId="77777777" w:rsidR="000E7232" w:rsidRPr="0081515D" w:rsidRDefault="000E7232" w:rsidP="0081515D">
      <w:pPr>
        <w:pStyle w:val="Bo-Blankline"/>
      </w:pPr>
    </w:p>
    <w:p w14:paraId="23CE14CD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 xml:space="preserve">มูลค่าที่คาดว่าจะได้รับคืนของสินทรัพย์ที่ไม่ใช่สินทรัพย์ทางการเงิน หมายถึง </w:t>
      </w:r>
      <w:r w:rsidRPr="00744476">
        <w:rPr>
          <w:rFonts w:asciiTheme="majorBidi" w:hAnsiTheme="majorBidi" w:cstheme="majorBidi"/>
          <w:cs/>
        </w:rPr>
        <w:t>มูลค่าจากการใช้ของสินทรัพย์หรือมูลค่ายุติธรรมของสินทรัพย์หักต้นทุนในการขาย</w:t>
      </w:r>
      <w:r w:rsidR="008A6E26" w:rsidRPr="00744476">
        <w:rPr>
          <w:rFonts w:asciiTheme="majorBidi" w:hAnsiTheme="majorBidi" w:cstheme="majorBidi"/>
          <w:cs/>
        </w:rPr>
        <w:t>แล้วแต่มูลค่าใดจะสูงกว่า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ในการประเ</w:t>
      </w:r>
      <w:r w:rsidR="00220F80" w:rsidRPr="00744476">
        <w:rPr>
          <w:rFonts w:asciiTheme="majorBidi" w:hAnsiTheme="majorBidi" w:cstheme="majorBidi"/>
          <w:cs/>
          <w:lang w:val="en-US"/>
        </w:rPr>
        <w:t xml:space="preserve">มินมูลค่าจากการใช้ของสินทรัพย์ </w:t>
      </w:r>
      <w:r w:rsidRPr="00744476">
        <w:rPr>
          <w:rFonts w:asciiTheme="majorBidi" w:hAnsiTheme="majorBidi" w:cstheme="majorBidi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="00A83D9A" w:rsidRPr="00744476">
        <w:rPr>
          <w:rFonts w:asciiTheme="majorBidi" w:hAnsiTheme="majorBidi" w:cstheme="majorBidi"/>
          <w:cs/>
          <w:lang w:val="en-US"/>
        </w:rPr>
        <w:t>กระแส</w:t>
      </w:r>
      <w:r w:rsidRPr="00744476">
        <w:rPr>
          <w:rFonts w:asciiTheme="majorBidi" w:hAnsiTheme="majorBidi" w:cstheme="majorBidi"/>
          <w:cs/>
          <w:lang w:val="en-US"/>
        </w:rPr>
        <w:t>เงินสด</w:t>
      </w:r>
      <w:r w:rsidRPr="00744476">
        <w:rPr>
          <w:rFonts w:asciiTheme="majorBidi" w:hAnsiTheme="majorBidi" w:cstheme="majorBidi"/>
          <w:cs/>
        </w:rPr>
        <w:t>รับโดย</w:t>
      </w:r>
      <w:r w:rsidRPr="00744476">
        <w:rPr>
          <w:rFonts w:asciiTheme="majorBidi" w:hAnsiTheme="majorBidi" w:cstheme="majorBidi"/>
          <w:cs/>
          <w:lang w:val="en-US"/>
        </w:rPr>
        <w:t>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400CAC6" w14:textId="77777777" w:rsidR="00A84E96" w:rsidRPr="0081515D" w:rsidRDefault="00A84E96" w:rsidP="0081515D">
      <w:pPr>
        <w:pStyle w:val="Bo-Blankline"/>
      </w:pPr>
    </w:p>
    <w:p w14:paraId="1D6FE0A7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การกลับรายการการด้อยค่า</w:t>
      </w:r>
    </w:p>
    <w:p w14:paraId="680A2E86" w14:textId="77777777" w:rsidR="000162F3" w:rsidRDefault="000162F3" w:rsidP="0081515D">
      <w:pPr>
        <w:pStyle w:val="Bo-Blankline"/>
      </w:pPr>
    </w:p>
    <w:p w14:paraId="69A7ABEF" w14:textId="77777777" w:rsidR="003861C2" w:rsidRPr="003861C2" w:rsidRDefault="003861C2" w:rsidP="003861C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861C2">
        <w:rPr>
          <w:rFonts w:asciiTheme="majorBidi" w:hAnsiTheme="majorBidi" w:cstheme="majorBidi"/>
          <w:sz w:val="30"/>
          <w:szCs w:val="30"/>
          <w:cs/>
          <w:lang w:val="en-US" w:eastAsia="en-US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07BE72F" w14:textId="77777777" w:rsidR="00024916" w:rsidRPr="00744476" w:rsidRDefault="00024916" w:rsidP="0081515D">
      <w:pPr>
        <w:pStyle w:val="Bo-Blankline"/>
        <w:rPr>
          <w:lang w:val="en-US"/>
        </w:rPr>
      </w:pPr>
    </w:p>
    <w:p w14:paraId="0C60DD7B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7B1D5E45" w14:textId="77777777" w:rsidR="000162F3" w:rsidRPr="0081515D" w:rsidRDefault="000162F3" w:rsidP="0081515D">
      <w:pPr>
        <w:pStyle w:val="Bo-Blankline"/>
      </w:pPr>
    </w:p>
    <w:p w14:paraId="30B66BD0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หนี้สินที่มีภาระดอกเบี้ยบันทึกในราคาทุน</w:t>
      </w:r>
    </w:p>
    <w:p w14:paraId="6152D005" w14:textId="77777777" w:rsidR="000162F3" w:rsidRPr="0081515D" w:rsidRDefault="000162F3" w:rsidP="0081515D">
      <w:pPr>
        <w:pStyle w:val="Bo-Blankline"/>
      </w:pPr>
    </w:p>
    <w:p w14:paraId="41033844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bookmarkStart w:id="1" w:name="OLE_LINK2"/>
      <w:bookmarkStart w:id="2" w:name="OLE_LINK3"/>
      <w:r w:rsidRPr="00744476">
        <w:rPr>
          <w:rFonts w:asciiTheme="majorBidi" w:hAnsiTheme="majorBidi" w:cstheme="majorBidi"/>
          <w:cs/>
        </w:rPr>
        <w:t>เจ้าหนี้การค้าและเจ้าหนี้อื่น</w:t>
      </w:r>
    </w:p>
    <w:p w14:paraId="33926A7C" w14:textId="77777777" w:rsidR="000162F3" w:rsidRPr="0081515D" w:rsidRDefault="000162F3" w:rsidP="0081515D">
      <w:pPr>
        <w:pStyle w:val="Bo-Blankline"/>
        <w:rPr>
          <w:cs/>
        </w:rPr>
      </w:pPr>
    </w:p>
    <w:p w14:paraId="130BF276" w14:textId="77777777" w:rsidR="000162F3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เจ้าหนี้การค้</w:t>
      </w:r>
      <w:r w:rsidR="00427AC6" w:rsidRPr="00744476">
        <w:rPr>
          <w:rFonts w:asciiTheme="majorBidi" w:hAnsiTheme="majorBidi" w:cstheme="majorBidi"/>
          <w:cs/>
        </w:rPr>
        <w:t>าและเจ้าหนี้อื่น</w:t>
      </w:r>
      <w:r w:rsidRPr="00744476">
        <w:rPr>
          <w:rFonts w:asciiTheme="majorBidi" w:hAnsiTheme="majorBidi" w:cstheme="majorBidi"/>
          <w:cs/>
        </w:rPr>
        <w:t>แสดงในราคาทุน</w:t>
      </w:r>
    </w:p>
    <w:p w14:paraId="4C61636C" w14:textId="77777777" w:rsidR="00AB7ED2" w:rsidRPr="00AB7ED2" w:rsidRDefault="00AB7ED2" w:rsidP="00AB7ED2">
      <w:pPr>
        <w:pStyle w:val="Bo-Blankline"/>
        <w:rPr>
          <w:lang w:val="en-US"/>
        </w:rPr>
      </w:pPr>
    </w:p>
    <w:bookmarkEnd w:id="1"/>
    <w:bookmarkEnd w:id="2"/>
    <w:p w14:paraId="4F2FF5CF" w14:textId="77777777" w:rsidR="003E1F6C" w:rsidRDefault="003E1F6C" w:rsidP="003E1F6C">
      <w:pPr>
        <w:pStyle w:val="Bo-C1Content"/>
        <w:rPr>
          <w:rFonts w:asciiTheme="majorBidi" w:hAnsiTheme="majorBidi"/>
          <w:iCs/>
        </w:rPr>
      </w:pPr>
      <w:r w:rsidRPr="00AB7ED2">
        <w:rPr>
          <w:rFonts w:asciiTheme="majorBidi" w:hAnsiTheme="majorBidi"/>
          <w:iCs/>
          <w:cs/>
        </w:rPr>
        <w:t>หนี้สินเงินคืน</w:t>
      </w:r>
    </w:p>
    <w:p w14:paraId="7DF5DC4A" w14:textId="77777777" w:rsidR="003E1F6C" w:rsidRPr="00AB7ED2" w:rsidRDefault="003E1F6C" w:rsidP="003E1F6C">
      <w:pPr>
        <w:pStyle w:val="Bo-Blankline"/>
        <w:rPr>
          <w:lang w:val="en-US"/>
        </w:rPr>
      </w:pPr>
    </w:p>
    <w:p w14:paraId="5C10F7C5" w14:textId="77777777" w:rsidR="00451006" w:rsidRDefault="003E1F6C" w:rsidP="003E1F6C">
      <w:pPr>
        <w:pStyle w:val="Bo-C1Content"/>
        <w:rPr>
          <w:rFonts w:asciiTheme="majorBidi" w:hAnsiTheme="majorBidi"/>
          <w:i/>
          <w:cs/>
        </w:rPr>
      </w:pPr>
      <w:r w:rsidRPr="00AB7ED2">
        <w:rPr>
          <w:rFonts w:asciiTheme="majorBidi" w:hAnsiTheme="majorBidi"/>
          <w:i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>
        <w:rPr>
          <w:rFonts w:asciiTheme="majorBidi" w:hAnsiTheme="majorBidi" w:hint="cs"/>
          <w:i/>
          <w:cs/>
        </w:rPr>
        <w:t>กลุ่มบริษัท</w:t>
      </w:r>
      <w:r w:rsidRPr="00AB7ED2">
        <w:rPr>
          <w:rFonts w:asciiTheme="majorBidi" w:hAnsiTheme="majorBidi"/>
          <w:i/>
          <w:cs/>
        </w:rPr>
        <w:t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11FE2832" w14:textId="77777777" w:rsidR="00451006" w:rsidRDefault="00451006">
      <w:pPr>
        <w:spacing w:line="240" w:lineRule="auto"/>
        <w:rPr>
          <w:rFonts w:asciiTheme="majorBidi" w:hAnsiTheme="majorBidi"/>
          <w:i/>
          <w:sz w:val="30"/>
          <w:szCs w:val="30"/>
          <w:cs/>
        </w:rPr>
      </w:pPr>
      <w:r>
        <w:rPr>
          <w:rFonts w:asciiTheme="majorBidi" w:hAnsiTheme="majorBidi"/>
          <w:i/>
          <w:cs/>
        </w:rPr>
        <w:br w:type="page"/>
      </w:r>
    </w:p>
    <w:p w14:paraId="5E58C1A8" w14:textId="77777777" w:rsidR="00F20FC5" w:rsidRDefault="00F20FC5" w:rsidP="00F20FC5">
      <w:pPr>
        <w:pStyle w:val="Bo-H2Main"/>
        <w:ind w:hanging="540"/>
        <w:rPr>
          <w:rFonts w:asciiTheme="majorBidi" w:hAnsiTheme="majorBidi" w:cstheme="majorBidi"/>
        </w:rPr>
      </w:pPr>
      <w:r w:rsidRPr="00F20FC5">
        <w:rPr>
          <w:rFonts w:asciiTheme="majorBidi" w:hAnsiTheme="majorBidi" w:cstheme="majorBidi"/>
          <w:cs/>
        </w:rPr>
        <w:lastRenderedPageBreak/>
        <w:t>หนี้สิน</w:t>
      </w:r>
      <w:r w:rsidRPr="00F20FC5">
        <w:rPr>
          <w:rFonts w:asciiTheme="majorBidi" w:hAnsiTheme="majorBidi"/>
          <w:cs/>
        </w:rPr>
        <w:t>ที่เกิดจากสัญญา</w:t>
      </w:r>
    </w:p>
    <w:p w14:paraId="0E0A2C6A" w14:textId="77777777" w:rsidR="00F20FC5" w:rsidRDefault="00F20FC5" w:rsidP="00F20FC5">
      <w:pPr>
        <w:pStyle w:val="Bo-Blankline"/>
      </w:pPr>
    </w:p>
    <w:p w14:paraId="3756A4F1" w14:textId="77777777" w:rsidR="00F20FC5" w:rsidRDefault="00F20FC5" w:rsidP="00F20FC5">
      <w:pPr>
        <w:pStyle w:val="Bo-C1Content"/>
        <w:rPr>
          <w:rFonts w:asciiTheme="majorBidi" w:hAnsiTheme="majorBidi" w:cstheme="majorBidi"/>
        </w:rPr>
      </w:pPr>
      <w:r w:rsidRPr="00F20FC5">
        <w:rPr>
          <w:rFonts w:asciiTheme="majorBidi" w:hAnsiTheme="majorBidi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2028181" w14:textId="77777777" w:rsidR="00F20FC5" w:rsidRDefault="00F20FC5" w:rsidP="00F20FC5">
      <w:pPr>
        <w:pStyle w:val="Bo-Blankline"/>
        <w:rPr>
          <w:cs/>
        </w:rPr>
      </w:pPr>
    </w:p>
    <w:p w14:paraId="052EDE13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ผลประโยชน์</w:t>
      </w:r>
      <w:r w:rsidR="00DB699B" w:rsidRPr="00744476">
        <w:rPr>
          <w:rFonts w:asciiTheme="majorBidi" w:hAnsiTheme="majorBidi" w:cstheme="majorBidi"/>
          <w:cs/>
        </w:rPr>
        <w:t>ของ</w:t>
      </w:r>
      <w:r w:rsidRPr="00744476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81515D" w:rsidRDefault="000162F3" w:rsidP="0081515D">
      <w:pPr>
        <w:pStyle w:val="Bo-Blankline"/>
      </w:pPr>
    </w:p>
    <w:p w14:paraId="0D32B9CB" w14:textId="77777777" w:rsidR="000162F3" w:rsidRPr="00744476" w:rsidRDefault="000162F3" w:rsidP="00ED3579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81515D" w:rsidRDefault="000162F3" w:rsidP="0081515D">
      <w:pPr>
        <w:pStyle w:val="Bo-Blankline"/>
      </w:pPr>
    </w:p>
    <w:p w14:paraId="3551F0EF" w14:textId="77777777"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94D0C6" w14:textId="77777777" w:rsidR="00775D3C" w:rsidRPr="0081515D" w:rsidRDefault="00775D3C" w:rsidP="0081515D">
      <w:pPr>
        <w:pStyle w:val="Bo-Blankline"/>
      </w:pPr>
    </w:p>
    <w:p w14:paraId="1F1A0E81" w14:textId="77777777" w:rsidR="00E0213D" w:rsidRPr="00744476" w:rsidRDefault="00BC173E" w:rsidP="00E0213D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81515D" w:rsidRDefault="00E0213D" w:rsidP="0081515D">
      <w:pPr>
        <w:pStyle w:val="Bo-Blankline"/>
      </w:pPr>
    </w:p>
    <w:p w14:paraId="51AEF628" w14:textId="77777777" w:rsidR="00E0213D" w:rsidRPr="00744476" w:rsidRDefault="00BC173E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  <w:r w:rsidR="00286F85" w:rsidRPr="00744476">
        <w:rPr>
          <w:rFonts w:asciiTheme="majorBidi" w:hAnsiTheme="majorBidi" w:cstheme="majorBidi"/>
          <w:cs/>
        </w:rPr>
        <w:t>เป็นโครงการผลประโยชน์ที่พนักงานจะได้รับเมื่อเกษียณอายุ ภาระผูกพันสุทธิของกลุ่ม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อัตราคิดลดเป็นอัตราจากพันธบัตรรัฐบาลซึ่งมีระยะเวลาครบกำหนดใกล้เคียงกับระยะเวลาของ</w:t>
      </w:r>
      <w:r w:rsidR="008263CB">
        <w:rPr>
          <w:rFonts w:asciiTheme="majorBidi" w:hAnsiTheme="majorBidi" w:cstheme="majorBidi"/>
          <w:cs/>
        </w:rPr>
        <w:br/>
      </w:r>
      <w:r w:rsidR="00286F85" w:rsidRPr="00744476">
        <w:rPr>
          <w:rFonts w:asciiTheme="majorBidi" w:hAnsiTheme="majorBidi" w:cstheme="majorBidi"/>
          <w:cs/>
        </w:rPr>
        <w:t>ภาระผูกพันของกลุ่มบริษัทและมีสกุลเงินเดียวกับสกุลเงินของผลประโยชน์ที่คาดว่าจะจ่าย</w:t>
      </w:r>
    </w:p>
    <w:p w14:paraId="40262CC8" w14:textId="77777777" w:rsidR="00C741B3" w:rsidRPr="0081515D" w:rsidRDefault="00C741B3" w:rsidP="0081515D">
      <w:pPr>
        <w:pStyle w:val="Bo-Blankline"/>
      </w:pPr>
    </w:p>
    <w:p w14:paraId="1390BCBE" w14:textId="77777777" w:rsidR="00C741B3" w:rsidRPr="00744476" w:rsidRDefault="00C741B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การคำนวณภาระผูกพันของโครงการ</w:t>
      </w:r>
      <w:r w:rsidR="00BC173E" w:rsidRPr="00744476">
        <w:rPr>
          <w:rFonts w:asciiTheme="majorBidi" w:hAnsiTheme="majorBidi" w:cstheme="majorBidi"/>
          <w:cs/>
        </w:rPr>
        <w:t>เงินชดเชยตามกฎหมาย</w:t>
      </w:r>
      <w:r w:rsidRPr="00744476">
        <w:rPr>
          <w:rFonts w:asciiTheme="majorBidi" w:hAnsiTheme="majorBidi" w:cstheme="majorBidi"/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2A56E76" w14:textId="77777777" w:rsidR="00C741B3" w:rsidRPr="0081515D" w:rsidRDefault="00C741B3" w:rsidP="0081515D">
      <w:pPr>
        <w:pStyle w:val="Bo-Blankline"/>
      </w:pPr>
    </w:p>
    <w:p w14:paraId="0F8B6981" w14:textId="77777777" w:rsidR="00C741B3" w:rsidRDefault="00C741B3" w:rsidP="00744476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A1854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ณ ต้นปี โดยคำนึงถึงการเปลี่ยนแปลงใด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25B3C06" w14:textId="77777777" w:rsidR="0030233B" w:rsidRPr="0030233B" w:rsidRDefault="0030233B" w:rsidP="0081515D">
      <w:pPr>
        <w:pStyle w:val="Bo-Blankline"/>
        <w:rPr>
          <w:lang w:val="en-US"/>
        </w:rPr>
      </w:pPr>
    </w:p>
    <w:p w14:paraId="311A9AEE" w14:textId="77777777" w:rsidR="003E1F6C" w:rsidRPr="00744476" w:rsidRDefault="003E1F6C" w:rsidP="003E1F6C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4B673E6" w14:textId="77777777" w:rsidR="003F1AD6" w:rsidRDefault="003F1AD6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893DC8" w14:textId="77777777" w:rsidR="000162F3" w:rsidRPr="00744476" w:rsidRDefault="000162F3" w:rsidP="00744476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ผลประโยชน์ระยะสั้นของพนักงาน</w:t>
      </w:r>
    </w:p>
    <w:p w14:paraId="1A140BD5" w14:textId="77777777" w:rsidR="000162F3" w:rsidRPr="00744476" w:rsidRDefault="000162F3" w:rsidP="0081515D">
      <w:pPr>
        <w:pStyle w:val="Bo-Blankline"/>
      </w:pPr>
    </w:p>
    <w:p w14:paraId="0E16AC9E" w14:textId="77777777" w:rsidR="000162F3" w:rsidRPr="00744476" w:rsidRDefault="00C741B3" w:rsidP="0074447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6E8F2C2" w14:textId="77777777" w:rsidR="0016289C" w:rsidRPr="00744476" w:rsidRDefault="0016289C" w:rsidP="0081515D">
      <w:pPr>
        <w:pStyle w:val="Bo-Blankline"/>
      </w:pPr>
    </w:p>
    <w:p w14:paraId="01B5A94A" w14:textId="77777777" w:rsidR="000162F3" w:rsidRPr="00744476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</w:p>
    <w:p w14:paraId="312C20D3" w14:textId="77777777" w:rsidR="000162F3" w:rsidRPr="0081515D" w:rsidRDefault="000162F3" w:rsidP="0081515D">
      <w:pPr>
        <w:pStyle w:val="Bo-Blankline"/>
        <w:rPr>
          <w:cs/>
        </w:rPr>
      </w:pPr>
    </w:p>
    <w:p w14:paraId="04F40730" w14:textId="77777777" w:rsidR="000162F3" w:rsidRPr="00744476" w:rsidRDefault="000162F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</w:t>
      </w:r>
      <w:r w:rsidR="00FD7162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ตามกฎหมาย</w:t>
      </w:r>
      <w:r w:rsidR="00FD7162" w:rsidRPr="00744476">
        <w:rPr>
          <w:rFonts w:asciiTheme="majorBidi" w:hAnsiTheme="majorBidi" w:cstheme="majorBidi"/>
          <w:cs/>
        </w:rPr>
        <w:t>หรือภาระผูกพันจากการอนุมาน</w:t>
      </w:r>
      <w:r w:rsidRPr="00744476">
        <w:rPr>
          <w:rFonts w:asciiTheme="majorBidi" w:hAnsiTheme="majorBidi" w:cstheme="majorBidi"/>
          <w:cs/>
        </w:rPr>
        <w:t>ที่เกิดขึ้นในปัจจุบันอันเป็นผลมาจากเหตุการณ์ในอดีต</w:t>
      </w:r>
      <w:r w:rsidR="00FD7162" w:rsidRPr="00744476">
        <w:rPr>
          <w:rFonts w:asciiTheme="majorBidi" w:hAnsiTheme="majorBidi" w:cstheme="majorBidi"/>
          <w:cs/>
        </w:rPr>
        <w:t>ซึ่งสามารถประมาณจำนวนของภาระผูกพันได้อย่างน่าเชื่อถือ</w:t>
      </w:r>
      <w:r w:rsidRPr="00744476">
        <w:rPr>
          <w:rFonts w:asciiTheme="majorBidi" w:hAnsiTheme="majorBidi" w:cstheme="majorBidi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7792D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3A1854" w:rsidRPr="00744476">
        <w:rPr>
          <w:rFonts w:asciiTheme="majorBidi" w:hAnsiTheme="majorBidi" w:cstheme="majorBidi"/>
          <w:cs/>
        </w:rPr>
        <w:t xml:space="preserve">ภาษีเงินได้ </w:t>
      </w:r>
      <w:r w:rsidRPr="00744476">
        <w:rPr>
          <w:rFonts w:asciiTheme="majorBidi" w:hAnsiTheme="majorBidi" w:cstheme="majorBidi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0C48053" w14:textId="77777777" w:rsidR="00362A7B" w:rsidRPr="0081515D" w:rsidRDefault="00362A7B" w:rsidP="0081515D">
      <w:pPr>
        <w:pStyle w:val="Bo-Blankline"/>
      </w:pPr>
    </w:p>
    <w:p w14:paraId="2D7BB95C" w14:textId="77777777" w:rsidR="00891D06" w:rsidRDefault="00891D06" w:rsidP="00891D06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14:paraId="7E82C3A7" w14:textId="77777777" w:rsidR="00891D06" w:rsidRDefault="00891D06" w:rsidP="0081515D">
      <w:pPr>
        <w:pStyle w:val="Bo-Blankline"/>
      </w:pPr>
    </w:p>
    <w:p w14:paraId="7998D793" w14:textId="77777777" w:rsidR="00891D06" w:rsidRPr="000E7CEE" w:rsidRDefault="00891D06" w:rsidP="00891D06">
      <w:pPr>
        <w:pStyle w:val="Bo-C1Content"/>
      </w:pPr>
      <w:r>
        <w:rPr>
          <w:rFonts w:hint="cs"/>
          <w:cs/>
        </w:rPr>
        <w:t>กลุ่ม</w:t>
      </w:r>
      <w:r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Pr="000E7CEE">
        <w:rPr>
          <w:rFonts w:hint="cs"/>
          <w:cs/>
        </w:rPr>
        <w:t xml:space="preserve"> </w:t>
      </w:r>
      <w:r w:rsidRPr="000E7CEE">
        <w:rPr>
          <w:cs/>
        </w:rPr>
        <w:t>(</w:t>
      </w:r>
      <w:r w:rsidRPr="000E7CEE">
        <w:t xml:space="preserve">Decommissioning costs) </w:t>
      </w:r>
      <w:r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7793109E" w14:textId="77777777" w:rsidR="00891D06" w:rsidRPr="0081515D" w:rsidRDefault="00891D06" w:rsidP="0081515D">
      <w:pPr>
        <w:pStyle w:val="Bo-Blankline"/>
      </w:pPr>
    </w:p>
    <w:p w14:paraId="5FF18518" w14:textId="77777777" w:rsidR="00891D06" w:rsidRDefault="00891D06" w:rsidP="00891D06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</w:p>
    <w:p w14:paraId="4F8BC1C2" w14:textId="77777777" w:rsidR="00C90C4B" w:rsidRDefault="00C90C4B" w:rsidP="003F1AD6">
      <w:pPr>
        <w:pStyle w:val="Bo-Blankline"/>
        <w:rPr>
          <w:cs/>
        </w:rPr>
      </w:pPr>
    </w:p>
    <w:p w14:paraId="3F9519BA" w14:textId="77777777" w:rsidR="002E1068" w:rsidRPr="000B54E9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744476">
        <w:rPr>
          <w:rFonts w:asciiTheme="majorBidi" w:hAnsiTheme="majorBidi" w:cstheme="majorBidi"/>
          <w:cs/>
        </w:rPr>
        <w:t>การวัดมูลค่ายุติธรรม</w:t>
      </w:r>
    </w:p>
    <w:p w14:paraId="5608BDC6" w14:textId="77777777" w:rsidR="002E1068" w:rsidRDefault="002E1068" w:rsidP="002E1068">
      <w:pPr>
        <w:pStyle w:val="Bo-Blankline"/>
      </w:pPr>
    </w:p>
    <w:p w14:paraId="28654087" w14:textId="77777777" w:rsidR="00444B42" w:rsidRPr="00444B42" w:rsidRDefault="00444B42" w:rsidP="00444B42">
      <w:pPr>
        <w:pStyle w:val="Bo-Blankline"/>
        <w:jc w:val="thaiDistribute"/>
        <w:rPr>
          <w:sz w:val="30"/>
          <w:szCs w:val="30"/>
          <w:lang w:eastAsia="en-US"/>
        </w:rPr>
      </w:pPr>
      <w:r w:rsidRPr="00444B42">
        <w:rPr>
          <w:sz w:val="30"/>
          <w:szCs w:val="30"/>
          <w:cs/>
          <w:lang w:eastAsia="en-US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</w:t>
      </w:r>
    </w:p>
    <w:p w14:paraId="4F694E96" w14:textId="77777777" w:rsidR="00444B42" w:rsidRPr="00444B42" w:rsidRDefault="00444B42" w:rsidP="00444B42">
      <w:pPr>
        <w:pStyle w:val="Bo-Blankline"/>
      </w:pPr>
    </w:p>
    <w:p w14:paraId="15F8BEA4" w14:textId="77777777" w:rsidR="00444B42" w:rsidRDefault="00444B42" w:rsidP="00444B42">
      <w:pPr>
        <w:pStyle w:val="Bo-Blankline"/>
        <w:jc w:val="thaiDistribute"/>
        <w:rPr>
          <w:sz w:val="30"/>
          <w:szCs w:val="30"/>
          <w:cs/>
        </w:rPr>
      </w:pPr>
      <w:r w:rsidRPr="00444B42">
        <w:rPr>
          <w:sz w:val="30"/>
          <w:szCs w:val="30"/>
          <w:cs/>
          <w:lang w:eastAsia="en-US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  <w:r>
        <w:rPr>
          <w:sz w:val="30"/>
          <w:szCs w:val="30"/>
          <w:cs/>
          <w:lang w:eastAsia="en-US"/>
        </w:rPr>
        <w:br w:type="page"/>
      </w:r>
    </w:p>
    <w:p w14:paraId="02B64D82" w14:textId="77777777" w:rsidR="00444B42" w:rsidRPr="00444B42" w:rsidRDefault="00444B42" w:rsidP="00444B42">
      <w:pPr>
        <w:pStyle w:val="Bo-Blankline"/>
        <w:rPr>
          <w:sz w:val="30"/>
          <w:szCs w:val="30"/>
          <w:lang w:eastAsia="en-US"/>
        </w:rPr>
      </w:pPr>
      <w:r w:rsidRPr="00444B42">
        <w:rPr>
          <w:sz w:val="30"/>
          <w:szCs w:val="30"/>
          <w:cs/>
          <w:lang w:eastAsia="en-US"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6C822FC" w14:textId="77777777" w:rsidR="00444B42" w:rsidRPr="00444B42" w:rsidRDefault="00444B42" w:rsidP="00444B42">
      <w:pPr>
        <w:pStyle w:val="Bo-Blankline"/>
      </w:pPr>
    </w:p>
    <w:p w14:paraId="66F2DE36" w14:textId="77777777" w:rsidR="00444B42" w:rsidRPr="00444B42" w:rsidRDefault="00444B42" w:rsidP="00444B42">
      <w:pPr>
        <w:pStyle w:val="Bo-Blankline"/>
        <w:jc w:val="thaiDistribute"/>
        <w:rPr>
          <w:sz w:val="30"/>
          <w:szCs w:val="30"/>
          <w:lang w:eastAsia="en-US"/>
        </w:rPr>
      </w:pPr>
      <w:r w:rsidRPr="00444B42">
        <w:rPr>
          <w:sz w:val="30"/>
          <w:szCs w:val="30"/>
          <w:cs/>
          <w:lang w:eastAsia="en-US"/>
        </w:rPr>
        <w:t>การวัดมูลค่ายุติธรรมของสินทรัพย์หรือหนี้สิน</w:t>
      </w:r>
      <w:r>
        <w:rPr>
          <w:rFonts w:hint="cs"/>
          <w:sz w:val="30"/>
          <w:szCs w:val="30"/>
          <w:cs/>
          <w:lang w:eastAsia="en-US"/>
        </w:rPr>
        <w:t xml:space="preserve"> </w:t>
      </w:r>
      <w:r w:rsidRPr="00444B42">
        <w:rPr>
          <w:sz w:val="30"/>
          <w:szCs w:val="30"/>
          <w:cs/>
          <w:lang w:eastAsia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E43A519" w14:textId="77777777" w:rsidR="00444B42" w:rsidRPr="00444B42" w:rsidRDefault="00444B42" w:rsidP="00444B42">
      <w:pPr>
        <w:pStyle w:val="Bo-Blankline"/>
      </w:pPr>
    </w:p>
    <w:p w14:paraId="54215DA3" w14:textId="77777777" w:rsidR="002E1068" w:rsidRPr="00744476" w:rsidRDefault="002E1068" w:rsidP="002E1068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220D7" w14:textId="77777777" w:rsidR="002E1068" w:rsidRPr="00744476" w:rsidRDefault="002E1068" w:rsidP="002E1068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Theme="majorBidi" w:hAnsiTheme="majorBidi" w:cstheme="majorBidi"/>
          <w:sz w:val="30"/>
          <w:szCs w:val="30"/>
        </w:rPr>
        <w:t>1</w:t>
      </w:r>
    </w:p>
    <w:p w14:paraId="15829DCB" w14:textId="77777777" w:rsidR="002E1068" w:rsidRPr="008333A6" w:rsidRDefault="002E1068" w:rsidP="007F0242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90C4B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C90C4B">
        <w:rPr>
          <w:rFonts w:asciiTheme="majorBidi" w:hAnsiTheme="majorBidi" w:cstheme="majorBidi"/>
          <w:sz w:val="30"/>
          <w:szCs w:val="30"/>
        </w:rPr>
        <w:t xml:space="preserve"> 3 </w:t>
      </w:r>
      <w:r w:rsidR="00C90C4B" w:rsidRPr="00C90C4B">
        <w:rPr>
          <w:rFonts w:asciiTheme="majorBidi" w:hAnsi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EC2560" w14:textId="77777777" w:rsidR="008333A6" w:rsidRPr="008333A6" w:rsidRDefault="008333A6" w:rsidP="008333A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20"/>
          <w:szCs w:val="20"/>
          <w:lang w:val="en-US"/>
        </w:rPr>
      </w:pPr>
    </w:p>
    <w:p w14:paraId="5462A94B" w14:textId="77777777" w:rsidR="008333A6" w:rsidRPr="00744476" w:rsidRDefault="008333A6" w:rsidP="008333A6">
      <w:pPr>
        <w:pStyle w:val="Bo-C1Content"/>
        <w:ind w:left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8057EC8" w14:textId="77777777" w:rsidR="008333A6" w:rsidRPr="00744476" w:rsidRDefault="008333A6" w:rsidP="008333A6">
      <w:pPr>
        <w:pStyle w:val="Bo-Blankline"/>
      </w:pPr>
    </w:p>
    <w:p w14:paraId="35DDA502" w14:textId="77777777" w:rsidR="008333A6" w:rsidRPr="00744476" w:rsidRDefault="008333A6" w:rsidP="008333A6">
      <w:pPr>
        <w:pStyle w:val="Bo-C1Content"/>
        <w:ind w:left="540"/>
        <w:rPr>
          <w:rFonts w:asciiTheme="majorBidi" w:hAnsiTheme="majorBidi" w:cstheme="majorBidi"/>
          <w:spacing w:val="-2"/>
        </w:rPr>
      </w:pPr>
      <w:r w:rsidRPr="00744476">
        <w:rPr>
          <w:rFonts w:asciiTheme="majorBidi" w:hAnsiTheme="majorBidi" w:cstheme="majorBidi"/>
          <w:spacing w:val="-2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101C37" w14:textId="77777777" w:rsidR="008333A6" w:rsidRPr="00C90C4B" w:rsidRDefault="008333A6" w:rsidP="00D1776F">
      <w:pPr>
        <w:pStyle w:val="Bo-Blankline"/>
      </w:pPr>
    </w:p>
    <w:p w14:paraId="6C171F54" w14:textId="77777777" w:rsidR="000162F3" w:rsidRPr="00744476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หุ้นทุนซื้อคืน</w:t>
      </w:r>
    </w:p>
    <w:p w14:paraId="4E19BFF1" w14:textId="77777777" w:rsidR="000162F3" w:rsidRPr="0081515D" w:rsidRDefault="000162F3" w:rsidP="0081515D">
      <w:pPr>
        <w:pStyle w:val="Bo-Blankline"/>
      </w:pPr>
    </w:p>
    <w:p w14:paraId="4CE56614" w14:textId="77777777" w:rsidR="00891D06" w:rsidRPr="00891D06" w:rsidRDefault="00891D06" w:rsidP="00C741B3">
      <w:pPr>
        <w:pStyle w:val="Bo-Blankline"/>
        <w:rPr>
          <w:rFonts w:asciiTheme="majorBidi" w:hAnsiTheme="majorBidi" w:cstheme="majorBidi"/>
          <w:i/>
          <w:iCs/>
          <w:sz w:val="30"/>
          <w:szCs w:val="30"/>
        </w:rPr>
      </w:pPr>
      <w:r w:rsidRPr="00891D0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14:paraId="1789EBD4" w14:textId="77777777" w:rsidR="00891D06" w:rsidRPr="0081515D" w:rsidRDefault="00891D06" w:rsidP="0081515D">
      <w:pPr>
        <w:pStyle w:val="Bo-Blankline"/>
      </w:pPr>
    </w:p>
    <w:p w14:paraId="2128E056" w14:textId="77777777" w:rsidR="00AF709F" w:rsidRDefault="00AF709F" w:rsidP="00C741B3">
      <w:pPr>
        <w:pStyle w:val="Bo-C1Content"/>
        <w:rPr>
          <w:rFonts w:asciiTheme="majorBidi" w:hAnsiTheme="majorBidi" w:cstheme="majorBidi"/>
        </w:rPr>
      </w:pPr>
      <w:r w:rsidRPr="00682475">
        <w:rPr>
          <w:rFonts w:asciiTheme="majorBidi" w:hAnsiTheme="majorBidi"/>
          <w:spacing w:val="-4"/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 w:rsidRPr="00AF709F">
        <w:rPr>
          <w:rFonts w:asciiTheme="majorBidi" w:hAnsi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>
        <w:rPr>
          <w:rFonts w:asciiTheme="majorBidi" w:hAnsiTheme="majorBidi"/>
          <w:cs/>
        </w:rPr>
        <w:t>ชีสำรองหุ้นทุนซื้อคืนไปกำไรสะสม</w:t>
      </w:r>
      <w:r w:rsidRPr="00AF709F">
        <w:rPr>
          <w:rFonts w:asciiTheme="majorBidi" w:hAnsi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</w:t>
      </w:r>
      <w:r>
        <w:rPr>
          <w:rFonts w:asciiTheme="majorBidi" w:hAnsiTheme="majorBidi"/>
          <w:cs/>
        </w:rPr>
        <w:t>ารแยกต่างหากในส่วนของผู้ถือหุ้น</w:t>
      </w:r>
      <w:r w:rsidRPr="00AF709F">
        <w:rPr>
          <w:rFonts w:asciiTheme="majorBidi" w:hAnsiTheme="majorBidi"/>
          <w:cs/>
        </w:rPr>
        <w:t xml:space="preserve">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3832FF30" w14:textId="77777777" w:rsidR="0072575E" w:rsidRDefault="0072575E" w:rsidP="0081515D">
      <w:pPr>
        <w:pStyle w:val="Bo-Blankline"/>
      </w:pPr>
    </w:p>
    <w:p w14:paraId="177493E8" w14:textId="77777777" w:rsidR="000162F3" w:rsidRPr="00744476" w:rsidRDefault="000162F3" w:rsidP="00576293">
      <w:pPr>
        <w:numPr>
          <w:ilvl w:val="0"/>
          <w:numId w:val="9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6E5AD8FC" w14:textId="77777777" w:rsidR="000162F3" w:rsidRPr="0081515D" w:rsidRDefault="000162F3" w:rsidP="0081515D">
      <w:pPr>
        <w:pStyle w:val="Bo-Blankline"/>
        <w:rPr>
          <w:cs/>
        </w:rPr>
      </w:pPr>
    </w:p>
    <w:p w14:paraId="2E43341C" w14:textId="77777777" w:rsidR="00393F98" w:rsidRPr="003E1F6C" w:rsidRDefault="003E1F6C" w:rsidP="00C27971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3E1F6C">
        <w:rPr>
          <w:rFonts w:asciiTheme="majorBidi" w:hAnsiTheme="majorBidi"/>
          <w:b/>
          <w:bCs/>
          <w:i/>
          <w:iCs/>
          <w:cs/>
        </w:rPr>
        <w:t xml:space="preserve">นโยบายการบัญชีสำหรับการรับรู้รายได้ในปี </w:t>
      </w:r>
      <w:r w:rsidR="00C9703C">
        <w:rPr>
          <w:rFonts w:asciiTheme="majorBidi" w:hAnsiTheme="majorBidi"/>
          <w:b/>
          <w:bCs/>
          <w:i/>
          <w:iCs/>
          <w:cs/>
        </w:rPr>
        <w:t>2562</w:t>
      </w:r>
    </w:p>
    <w:p w14:paraId="6332D3B0" w14:textId="77777777" w:rsidR="00393F98" w:rsidRDefault="00393F98" w:rsidP="00D1776F">
      <w:pPr>
        <w:pStyle w:val="Bo-Blankline"/>
      </w:pPr>
    </w:p>
    <w:p w14:paraId="2FEFE5A6" w14:textId="77777777" w:rsidR="00BD3AA7" w:rsidRDefault="00BD3AA7" w:rsidP="00C27971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และแสดงสุทธิจากส่วนลดการค้า และส่วนลดตามปริมาณ</w:t>
      </w:r>
    </w:p>
    <w:p w14:paraId="2149DB90" w14:textId="77777777" w:rsidR="00D1776F" w:rsidRDefault="00D1776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78D704" w14:textId="77777777" w:rsidR="00BD3AA7" w:rsidRPr="00BD3AA7" w:rsidRDefault="00BD3AA7" w:rsidP="00BD3AA7">
      <w:pPr>
        <w:pStyle w:val="Bo-C1Content"/>
        <w:rPr>
          <w:rFonts w:asciiTheme="majorBidi" w:hAnsiTheme="majorBidi" w:cstheme="majorBidi"/>
          <w:i/>
          <w:iCs/>
        </w:rPr>
      </w:pPr>
      <w:r w:rsidRPr="00BD3AA7">
        <w:rPr>
          <w:rFonts w:asciiTheme="majorBidi" w:hAnsiTheme="majorBidi"/>
          <w:i/>
          <w:iCs/>
          <w:cs/>
        </w:rPr>
        <w:lastRenderedPageBreak/>
        <w:t>การขายสินค้าและบริการ</w:t>
      </w:r>
    </w:p>
    <w:p w14:paraId="1BDD74AB" w14:textId="77777777" w:rsidR="00BD3AA7" w:rsidRPr="00BD3AA7" w:rsidRDefault="00BD3AA7" w:rsidP="00D1776F">
      <w:pPr>
        <w:pStyle w:val="Bo-Blankline"/>
      </w:pPr>
    </w:p>
    <w:p w14:paraId="19D19126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Pr="00887D89">
        <w:rPr>
          <w:rFonts w:asciiTheme="majorBidi" w:hAnsiTheme="majorBidi"/>
          <w:cs/>
        </w:rPr>
        <w:t>สำหรับสัญญาที่ให้สิทธิลูกค้าในการคืนสินค้า รายได้จะรับรู้</w:t>
      </w:r>
      <w:r w:rsidRPr="00BD3AA7">
        <w:rPr>
          <w:rFonts w:asciiTheme="majorBidi" w:hAnsiTheme="majorBidi"/>
          <w:cs/>
        </w:rPr>
        <w:t xml:space="preserve">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7BA2E28" w14:textId="77777777" w:rsidR="00BD3AA7" w:rsidRDefault="00BD3AA7" w:rsidP="00D1776F">
      <w:pPr>
        <w:pStyle w:val="Bo-Blankline"/>
      </w:pPr>
    </w:p>
    <w:p w14:paraId="5C8975B8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รายได้จากการให้บริการรับรู้ตลอดช่วงเวลาหนึ่งเมื่อได้ให้บริการ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ขั้นความสำเร็จของงานประเมินโดยใช้วิธีการสำรวจงานที่ได้ทำแล้ว</w:t>
      </w:r>
      <w:r>
        <w:rPr>
          <w:rFonts w:asciiTheme="majorBidi" w:hAnsiTheme="majorBidi" w:hint="cs"/>
          <w:cs/>
        </w:rPr>
        <w:t xml:space="preserve"> </w:t>
      </w:r>
      <w:r w:rsidRPr="00BD3AA7">
        <w:rPr>
          <w:rFonts w:asciiTheme="majorBidi" w:hAnsiTheme="majorBidi"/>
          <w:cs/>
        </w:rPr>
        <w:t>ต้นทุนที่เกี่ยวข้องรับรู้ในกำไรหรือขาดทุนเมื่อเกิดขึ้น</w:t>
      </w:r>
    </w:p>
    <w:p w14:paraId="2075EEBC" w14:textId="77777777" w:rsidR="00BD3AA7" w:rsidRDefault="00BD3AA7" w:rsidP="00D1776F">
      <w:pPr>
        <w:pStyle w:val="Bo-Blankline"/>
      </w:pPr>
    </w:p>
    <w:p w14:paraId="6754626F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สำหรับสัญญาที่มีการรวมการขายสินค้าและบริการเข้าด้วยกัน</w:t>
      </w:r>
      <w:r>
        <w:rPr>
          <w:rFonts w:asciiTheme="majorBidi" w:hAnsiTheme="majorBidi" w:hint="cs"/>
          <w:cs/>
        </w:rPr>
        <w:t xml:space="preserve"> กลุ่มบริษัท</w:t>
      </w:r>
      <w:r w:rsidRPr="00BD3AA7">
        <w:rPr>
          <w:rFonts w:asciiTheme="majorBidi" w:hAnsiTheme="majorBidi"/>
          <w:cs/>
        </w:rPr>
        <w:t>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>
        <w:rPr>
          <w:rFonts w:asciiTheme="majorBidi" w:hAnsiTheme="majorBidi" w:hint="cs"/>
          <w:cs/>
        </w:rPr>
        <w:t>กลุ่มบริษัท</w:t>
      </w:r>
      <w:r w:rsidRPr="00BD3AA7">
        <w:rPr>
          <w:rFonts w:asciiTheme="majorBidi" w:hAnsiTheme="majorBidi"/>
          <w:cs/>
        </w:rPr>
        <w:t>ขายสินค้าและบริการเป็นเอกเทศแยกต่างหาก</w:t>
      </w:r>
    </w:p>
    <w:p w14:paraId="2B5128BF" w14:textId="77777777" w:rsidR="00BD3AA7" w:rsidRDefault="00BD3AA7" w:rsidP="00D1776F">
      <w:pPr>
        <w:pStyle w:val="Bo-Blankline"/>
      </w:pPr>
    </w:p>
    <w:p w14:paraId="6394FADB" w14:textId="77777777" w:rsidR="00BD3AA7" w:rsidRPr="00BD3AA7" w:rsidRDefault="00BD3AA7" w:rsidP="00BD3AA7">
      <w:pPr>
        <w:pStyle w:val="Bo-C1Content"/>
        <w:rPr>
          <w:rFonts w:asciiTheme="majorBidi" w:hAnsiTheme="majorBidi"/>
          <w:i/>
          <w:iCs/>
        </w:rPr>
      </w:pPr>
      <w:r w:rsidRPr="00BD3AA7">
        <w:rPr>
          <w:rFonts w:asciiTheme="majorBidi" w:hAnsiTheme="majorBidi"/>
          <w:i/>
          <w:iCs/>
          <w:cs/>
        </w:rPr>
        <w:t>โปรแกรมสิทธิพิเศษแก่ลูกค้า</w:t>
      </w:r>
    </w:p>
    <w:p w14:paraId="65688ABC" w14:textId="77777777" w:rsidR="00BD3AA7" w:rsidRPr="00BD3AA7" w:rsidRDefault="00BD3AA7" w:rsidP="00D1776F">
      <w:pPr>
        <w:pStyle w:val="Bo-Blankline"/>
      </w:pPr>
    </w:p>
    <w:p w14:paraId="769F2CB4" w14:textId="77777777" w:rsidR="00BD3AA7" w:rsidRDefault="00BD3AA7" w:rsidP="00BD3AA7">
      <w:pPr>
        <w:pStyle w:val="Bo-C1Content"/>
        <w:rPr>
          <w:rFonts w:asciiTheme="majorBidi" w:hAnsiTheme="majorBidi"/>
        </w:rPr>
      </w:pPr>
      <w:r w:rsidRPr="00BD3AA7">
        <w:rPr>
          <w:rFonts w:asciiTheme="majorBidi" w:hAnsiTheme="majorBidi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5382F07F" w14:textId="77777777" w:rsidR="00BD3AA7" w:rsidRDefault="00BD3AA7" w:rsidP="00D1776F">
      <w:pPr>
        <w:pStyle w:val="Bo-Blankline"/>
      </w:pPr>
    </w:p>
    <w:p w14:paraId="615122C2" w14:textId="77777777" w:rsidR="00BD3AA7" w:rsidRPr="00BD3AA7" w:rsidRDefault="00BD3AA7" w:rsidP="00BD3AA7">
      <w:pPr>
        <w:pStyle w:val="Bo-C1Content"/>
        <w:rPr>
          <w:rFonts w:asciiTheme="majorBidi" w:hAnsiTheme="majorBidi"/>
          <w:b/>
          <w:bCs/>
          <w:i/>
          <w:iCs/>
        </w:rPr>
      </w:pPr>
      <w:r w:rsidRPr="00BD3AA7">
        <w:rPr>
          <w:rFonts w:asciiTheme="majorBidi" w:hAnsiTheme="majorBidi"/>
          <w:b/>
          <w:bCs/>
          <w:i/>
          <w:iCs/>
          <w:cs/>
        </w:rPr>
        <w:t xml:space="preserve">นโยบายการบัญชีสำหรับการรับรู้รายได้ในปี </w:t>
      </w:r>
      <w:r w:rsidR="00C9703C">
        <w:rPr>
          <w:rFonts w:asciiTheme="majorBidi" w:hAnsiTheme="majorBidi"/>
          <w:b/>
          <w:bCs/>
          <w:i/>
          <w:iCs/>
          <w:cs/>
        </w:rPr>
        <w:t>2561</w:t>
      </w:r>
    </w:p>
    <w:p w14:paraId="00AF5887" w14:textId="77777777" w:rsidR="00BD3AA7" w:rsidRDefault="00BD3AA7" w:rsidP="00D1776F">
      <w:pPr>
        <w:pStyle w:val="Bo-Blankline"/>
      </w:pPr>
    </w:p>
    <w:p w14:paraId="61E3E3AB" w14:textId="77777777" w:rsidR="00BD3AA7" w:rsidRDefault="00BD3AA7" w:rsidP="00BD3AA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รายได้ที่รับรู้ไม่รวมภาษีมูลค่าเพิ่ม และแสดงสุทธิจากส่วนลดการค้า และส่วนลดตามปริมาณ</w:t>
      </w:r>
    </w:p>
    <w:p w14:paraId="7EA212E6" w14:textId="77777777" w:rsidR="008C4B50" w:rsidRDefault="008C4B50" w:rsidP="00D1776F">
      <w:pPr>
        <w:pStyle w:val="Bo-Blankline"/>
      </w:pPr>
    </w:p>
    <w:p w14:paraId="2ABC0FEC" w14:textId="77777777" w:rsidR="000162F3" w:rsidRPr="00744476" w:rsidRDefault="000162F3" w:rsidP="00C27971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การขายสินค้าและให้บริการ</w:t>
      </w:r>
    </w:p>
    <w:p w14:paraId="0BBB88B6" w14:textId="77777777" w:rsidR="00C741B3" w:rsidRPr="0081515D" w:rsidRDefault="00C741B3" w:rsidP="0081515D">
      <w:pPr>
        <w:pStyle w:val="Bo-Blankline"/>
        <w:rPr>
          <w:cs/>
        </w:rPr>
      </w:pPr>
    </w:p>
    <w:p w14:paraId="34785588" w14:textId="77777777" w:rsidR="000162F3" w:rsidRPr="00744476" w:rsidRDefault="00A83D9A" w:rsidP="00C2797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รายได้</w:t>
      </w:r>
      <w:r w:rsidR="000162F3" w:rsidRPr="00744476">
        <w:rPr>
          <w:rFonts w:asciiTheme="majorBidi" w:hAnsiTheme="majorBidi" w:cstheme="majorBidi"/>
          <w:cs/>
        </w:rPr>
        <w:t>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รายได้จากการให้บริการรับรู้เมื่อมีการให้บริการ</w:t>
      </w:r>
    </w:p>
    <w:p w14:paraId="07760AB7" w14:textId="77777777" w:rsidR="00A86996" w:rsidRDefault="00A8699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5685CCD2" w14:textId="77777777" w:rsidR="000162F3" w:rsidRPr="00744476" w:rsidRDefault="000162F3" w:rsidP="00C27971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>โปรแกรมสิทธิพิเศษแก่ลูกค้า</w:t>
      </w:r>
    </w:p>
    <w:p w14:paraId="660F72EC" w14:textId="77777777" w:rsidR="00C741B3" w:rsidRPr="0081515D" w:rsidRDefault="00C741B3" w:rsidP="0081515D">
      <w:pPr>
        <w:pStyle w:val="Bo-Blankline"/>
        <w:rPr>
          <w:cs/>
        </w:rPr>
      </w:pPr>
    </w:p>
    <w:p w14:paraId="79B8B161" w14:textId="77777777" w:rsidR="000162F3" w:rsidRPr="00744476" w:rsidRDefault="00AF709F" w:rsidP="00F50F74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กลุ่ม</w:t>
      </w:r>
      <w:r w:rsidR="000162F3" w:rsidRPr="00744476">
        <w:rPr>
          <w:rFonts w:asciiTheme="majorBidi" w:hAnsiTheme="majorBidi" w:cstheme="majorBidi"/>
          <w:cs/>
        </w:rPr>
        <w:t>บริษัทมีโปรแกรมสิทธิพิเศษแก่ลูกค้า</w:t>
      </w:r>
      <w:r w:rsidR="003D3F80" w:rsidRPr="00744476">
        <w:rPr>
          <w:rFonts w:asciiTheme="majorBidi" w:hAnsiTheme="majorBidi" w:cstheme="majorBidi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ลูกค้าจะได้รับรางวัลเป็นแต้มสะสม</w:t>
      </w:r>
      <w:r w:rsidR="000162F3" w:rsidRPr="00744476">
        <w:rPr>
          <w:rFonts w:asciiTheme="majorBidi" w:hAnsiTheme="majorBidi" w:cstheme="majorBidi"/>
        </w:rPr>
        <w:t xml:space="preserve"> </w:t>
      </w:r>
      <w:r w:rsidR="00F50F74" w:rsidRPr="00744476">
        <w:rPr>
          <w:rFonts w:asciiTheme="majorBidi" w:hAnsiTheme="majorBidi" w:cstheme="majorBidi"/>
          <w:cs/>
        </w:rPr>
        <w:t xml:space="preserve">(คะแนน) </w:t>
      </w:r>
      <w:r w:rsidR="000162F3" w:rsidRPr="00744476">
        <w:rPr>
          <w:rFonts w:asciiTheme="majorBidi" w:hAnsiTheme="majorBidi" w:cstheme="majorBidi"/>
          <w:cs/>
        </w:rPr>
        <w:t>ลูกค้าสามารถนำ</w:t>
      </w:r>
      <w:r>
        <w:rPr>
          <w:rFonts w:asciiTheme="majorBidi" w:hAnsiTheme="majorBidi" w:cstheme="majorBidi"/>
          <w:cs/>
        </w:rPr>
        <w:t>คะแนนแลกรางวัลจาก</w:t>
      </w:r>
      <w:r>
        <w:rPr>
          <w:rFonts w:asciiTheme="majorBidi" w:hAnsiTheme="majorBidi" w:cstheme="majorBidi" w:hint="cs"/>
          <w:cs/>
        </w:rPr>
        <w:t>กลุ่ม</w:t>
      </w:r>
      <w:r>
        <w:rPr>
          <w:rFonts w:asciiTheme="majorBidi" w:hAnsiTheme="majorBidi" w:cstheme="majorBidi"/>
          <w:cs/>
        </w:rPr>
        <w:t>บริษัท</w:t>
      </w:r>
      <w:r w:rsidR="000162F3" w:rsidRPr="00744476">
        <w:rPr>
          <w:rFonts w:asciiTheme="majorBidi" w:hAnsiTheme="majorBidi" w:cstheme="majorBidi"/>
          <w:cs/>
        </w:rPr>
        <w:t xml:space="preserve"> 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="00215A1E" w:rsidRPr="00744476">
        <w:rPr>
          <w:rFonts w:asciiTheme="majorBidi" w:hAnsiTheme="majorBidi" w:cstheme="majorBidi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ๆ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ซึ่งมูลค่ายุติธรรมนี้ประมาณโดยใช้มูลค่ารางวัลปรับปรุงด้วยอัตราที่คาดว่าจะไม่ใช้สิทธิ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</w:t>
      </w:r>
      <w:r>
        <w:rPr>
          <w:rFonts w:asciiTheme="majorBidi" w:hAnsiTheme="majorBidi" w:cstheme="majorBidi" w:hint="cs"/>
          <w:cs/>
        </w:rPr>
        <w:t>กลุ่ม</w:t>
      </w:r>
      <w:r w:rsidR="000162F3" w:rsidRPr="00744476">
        <w:rPr>
          <w:rFonts w:asciiTheme="majorBidi" w:hAnsiTheme="majorBidi" w:cstheme="majorBidi"/>
          <w:cs/>
        </w:rPr>
        <w:t>บริษัทได้ปฏิบัติตามสัญญาภาระผูกพันที่จะจัดหาของรางวัลนั้น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จำ</w:t>
      </w:r>
      <w:r w:rsidR="00A83D9A" w:rsidRPr="00744476">
        <w:rPr>
          <w:rFonts w:asciiTheme="majorBidi" w:hAnsiTheme="majorBidi" w:cstheme="majorBidi"/>
          <w:cs/>
        </w:rPr>
        <w:t>นวนที่รับรู้เป็นรายได้</w:t>
      </w:r>
      <w:r w:rsidR="000162F3" w:rsidRPr="00744476">
        <w:rPr>
          <w:rFonts w:asciiTheme="majorBidi" w:hAnsiTheme="majorBidi" w:cstheme="majorBidi"/>
          <w:cs/>
        </w:rPr>
        <w:t>ขึ้นกับจำนวนของคะแนนที่ลูกค้าได้ใช้สิทธิในการแลกเป็นของรางวัล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 xml:space="preserve">ซึ่งต้องสัมพันธ์กับจำนวนรวมของคะแนนที่คาดว่าจะมีการใช้สิทธิ </w:t>
      </w:r>
      <w:r w:rsidR="0095569A" w:rsidRPr="00744476">
        <w:rPr>
          <w:rFonts w:asciiTheme="majorBidi" w:hAnsiTheme="majorBidi" w:cstheme="majorBidi"/>
          <w:cs/>
        </w:rPr>
        <w:t>นอกจากนี้</w:t>
      </w:r>
      <w:r w:rsidR="000162F3" w:rsidRPr="00744476">
        <w:rPr>
          <w:rFonts w:asciiTheme="majorBidi" w:hAnsiTheme="majorBidi" w:cstheme="majorBidi"/>
          <w:cs/>
        </w:rPr>
        <w:t>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</w:t>
      </w:r>
    </w:p>
    <w:p w14:paraId="3D79DAC9" w14:textId="77777777" w:rsidR="00362A7B" w:rsidRPr="0081515D" w:rsidRDefault="00362A7B" w:rsidP="0081515D">
      <w:pPr>
        <w:pStyle w:val="Bo-Blankline"/>
      </w:pPr>
    </w:p>
    <w:p w14:paraId="06CB374D" w14:textId="77777777" w:rsidR="000162F3" w:rsidRPr="00744476" w:rsidRDefault="00695C18" w:rsidP="00695C18">
      <w:pPr>
        <w:pStyle w:val="Bo-H2Main"/>
        <w:ind w:hanging="567"/>
        <w:rPr>
          <w:cs/>
        </w:rPr>
      </w:pPr>
      <w:r>
        <w:rPr>
          <w:rFonts w:hint="cs"/>
          <w:cs/>
        </w:rPr>
        <w:t>รายได้จาก</w:t>
      </w:r>
      <w:r w:rsidR="000162F3" w:rsidRPr="00744476">
        <w:rPr>
          <w:cs/>
        </w:rPr>
        <w:t>การลงทุน</w:t>
      </w:r>
    </w:p>
    <w:p w14:paraId="3D153620" w14:textId="77777777" w:rsidR="00C741B3" w:rsidRPr="0081515D" w:rsidRDefault="00C741B3" w:rsidP="0081515D">
      <w:pPr>
        <w:pStyle w:val="Bo-Blankline"/>
        <w:rPr>
          <w:cs/>
        </w:rPr>
      </w:pPr>
    </w:p>
    <w:p w14:paraId="71CA4975" w14:textId="77777777" w:rsidR="000162F3" w:rsidRDefault="000162F3" w:rsidP="00C741B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14:paraId="7870F38E" w14:textId="77777777" w:rsidR="0072575E" w:rsidRPr="00744476" w:rsidRDefault="0072575E" w:rsidP="0081515D">
      <w:pPr>
        <w:pStyle w:val="Bo-Blankline"/>
      </w:pPr>
    </w:p>
    <w:p w14:paraId="203C77B6" w14:textId="77777777" w:rsidR="000162F3" w:rsidRPr="00744476" w:rsidRDefault="000162F3" w:rsidP="00E66A66">
      <w:pPr>
        <w:pStyle w:val="Bo-H3Subhead"/>
        <w:ind w:left="0" w:firstLine="547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รายได้ค่าเช่า</w:t>
      </w:r>
    </w:p>
    <w:p w14:paraId="4AC954F6" w14:textId="77777777" w:rsidR="00C741B3" w:rsidRPr="0081515D" w:rsidRDefault="00C741B3" w:rsidP="0081515D">
      <w:pPr>
        <w:pStyle w:val="Bo-Blankline"/>
      </w:pPr>
    </w:p>
    <w:p w14:paraId="28CD4506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ค่าเช่าที่อาจเกิดขึ้นรับรู้เป็นรายได้ในรอบระยะเวลาบัญชีซึ่งค่าเช่านั้นเกิดขึ้น </w:t>
      </w:r>
    </w:p>
    <w:p w14:paraId="65DDC0FB" w14:textId="77777777" w:rsidR="00AF709F" w:rsidRDefault="00AF709F" w:rsidP="0081515D">
      <w:pPr>
        <w:pStyle w:val="Bo-Blankline"/>
        <w:rPr>
          <w:cs/>
        </w:rPr>
      </w:pPr>
    </w:p>
    <w:p w14:paraId="07415A2B" w14:textId="77777777" w:rsidR="00BD3AA7" w:rsidRPr="00744476" w:rsidRDefault="00BD3AA7" w:rsidP="00BD3AA7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เงินปันผลรับ</w:t>
      </w:r>
    </w:p>
    <w:p w14:paraId="712CD632" w14:textId="77777777" w:rsidR="00BD3AA7" w:rsidRPr="0081515D" w:rsidRDefault="00BD3AA7" w:rsidP="00BD3AA7">
      <w:pPr>
        <w:pStyle w:val="Bo-Blankline"/>
      </w:pPr>
    </w:p>
    <w:p w14:paraId="60222D4E" w14:textId="77777777" w:rsidR="00BD3AA7" w:rsidRPr="00A073EC" w:rsidRDefault="00BD3AA7" w:rsidP="00BD3AA7">
      <w:pPr>
        <w:pStyle w:val="Bo-H3Subhead"/>
        <w:rPr>
          <w:rFonts w:asciiTheme="majorBidi" w:hAnsiTheme="majorBidi" w:cstheme="majorBidi"/>
          <w:i w:val="0"/>
          <w:iCs w:val="0"/>
        </w:rPr>
      </w:pPr>
      <w:r w:rsidRPr="00A073EC">
        <w:rPr>
          <w:rFonts w:asciiTheme="majorBidi" w:hAnsiTheme="majorBidi" w:cstheme="majorBidi"/>
          <w:i w:val="0"/>
          <w:iCs w:val="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1A30EDF8" w14:textId="77777777" w:rsidR="00BD3AA7" w:rsidRPr="006E36F1" w:rsidRDefault="00BD3AA7" w:rsidP="006E36F1">
      <w:pPr>
        <w:pStyle w:val="Bo-Blankline"/>
      </w:pPr>
    </w:p>
    <w:p w14:paraId="6225F465" w14:textId="77777777" w:rsidR="000162F3" w:rsidRPr="00744476" w:rsidRDefault="00516B8D" w:rsidP="00C2797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ดอกเบี้ยรั</w:t>
      </w:r>
      <w:r w:rsidR="00B351C7" w:rsidRPr="00744476">
        <w:rPr>
          <w:rFonts w:asciiTheme="majorBidi" w:hAnsiTheme="majorBidi" w:cstheme="majorBidi"/>
          <w:cs/>
        </w:rPr>
        <w:t>บ</w:t>
      </w:r>
    </w:p>
    <w:p w14:paraId="651DB476" w14:textId="77777777" w:rsidR="000162F3" w:rsidRPr="0081515D" w:rsidRDefault="000162F3" w:rsidP="0081515D">
      <w:pPr>
        <w:pStyle w:val="Bo-Blankline"/>
      </w:pPr>
    </w:p>
    <w:p w14:paraId="3FA0F0AE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ดอกเบี้ยรับบันทึกในกำไรหรือขาดทุนตามเกณฑ์คงค้าง </w:t>
      </w:r>
    </w:p>
    <w:p w14:paraId="1C3E0693" w14:textId="77777777" w:rsidR="000162F3" w:rsidRPr="0081515D" w:rsidRDefault="000162F3" w:rsidP="0081515D">
      <w:pPr>
        <w:pStyle w:val="Bo-Blankline"/>
      </w:pPr>
    </w:p>
    <w:p w14:paraId="128EF432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ต้นทุนทางการเงิน</w:t>
      </w:r>
    </w:p>
    <w:p w14:paraId="113ADDE3" w14:textId="77777777" w:rsidR="000162F3" w:rsidRPr="0081515D" w:rsidRDefault="000162F3" w:rsidP="0081515D">
      <w:pPr>
        <w:pStyle w:val="Bo-Blankline"/>
      </w:pPr>
    </w:p>
    <w:p w14:paraId="1A5EF807" w14:textId="77777777" w:rsidR="0072575E" w:rsidRDefault="005E2597" w:rsidP="005E2597">
      <w:pPr>
        <w:pStyle w:val="Bo-C1Content"/>
        <w:ind w:firstLine="2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85DDE9D" w14:textId="77777777" w:rsidR="00A86996" w:rsidRDefault="00A8699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5431FE1B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สัญญาเช่าดำเนินงาน</w:t>
      </w:r>
    </w:p>
    <w:p w14:paraId="1CEE402E" w14:textId="77777777" w:rsidR="000162F3" w:rsidRPr="0081515D" w:rsidRDefault="000162F3" w:rsidP="0081515D">
      <w:pPr>
        <w:pStyle w:val="Bo-Blankline"/>
      </w:pPr>
    </w:p>
    <w:p w14:paraId="7B20ED8A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="006868D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3945B641" w14:textId="77777777" w:rsidR="00C741B3" w:rsidRPr="0081515D" w:rsidRDefault="00C741B3" w:rsidP="0081515D">
      <w:pPr>
        <w:pStyle w:val="Bo-Blankline"/>
      </w:pPr>
    </w:p>
    <w:p w14:paraId="426D9D7A" w14:textId="77777777" w:rsidR="000162F3" w:rsidRPr="00453798" w:rsidRDefault="000162F3" w:rsidP="00E66A66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ค่าเช่าที่อาจเกิดขึ้น</w:t>
      </w:r>
      <w:r w:rsidRPr="00744476">
        <w:rPr>
          <w:rFonts w:asciiTheme="majorBidi" w:eastAsia="Calibri" w:hAnsiTheme="majorBidi" w:cstheme="majorBidi"/>
          <w:cs/>
        </w:rPr>
        <w:t>ต้องนำมารวม</w:t>
      </w:r>
      <w:r w:rsidRPr="00453798">
        <w:rPr>
          <w:rFonts w:asciiTheme="majorBidi" w:eastAsia="Calibri" w:hAnsiTheme="majorBidi" w:cstheme="majorBidi"/>
          <w:cs/>
        </w:rPr>
        <w:t xml:space="preserve">คำนวณจำนวนเงินขั้นต่ำที่ต้องจ่ายตามระยะเวลาที่คงเหลือของสัญญาเช่า </w:t>
      </w:r>
      <w:r w:rsidR="00C461B5" w:rsidRPr="00453798">
        <w:rPr>
          <w:rFonts w:asciiTheme="majorBidi" w:eastAsia="Calibri" w:hAnsiTheme="majorBidi" w:cstheme="majorBidi"/>
        </w:rPr>
        <w:br/>
      </w:r>
      <w:r w:rsidRPr="00453798">
        <w:rPr>
          <w:rFonts w:asciiTheme="majorBidi" w:eastAsia="Calibri" w:hAnsiTheme="majorBidi" w:cstheme="majorBidi"/>
          <w:cs/>
        </w:rPr>
        <w:t>เมื่อได้รับการยืนยันการปรับค่าเช่า</w:t>
      </w:r>
    </w:p>
    <w:p w14:paraId="023F1E33" w14:textId="77777777" w:rsidR="0072575E" w:rsidRDefault="0072575E" w:rsidP="0081515D">
      <w:pPr>
        <w:pStyle w:val="Bo-Blankline"/>
      </w:pPr>
    </w:p>
    <w:p w14:paraId="4A764BF0" w14:textId="77777777" w:rsidR="000162F3" w:rsidRPr="00453798" w:rsidRDefault="00E74186" w:rsidP="006B5783">
      <w:pPr>
        <w:pStyle w:val="Bo-H3Subhead"/>
        <w:rPr>
          <w:rFonts w:asciiTheme="majorBidi" w:hAnsiTheme="majorBidi" w:cstheme="majorBidi"/>
          <w:cs/>
        </w:rPr>
      </w:pPr>
      <w:r w:rsidRPr="00453798">
        <w:rPr>
          <w:rFonts w:asciiTheme="majorBidi" w:hAnsiTheme="majorBidi"/>
          <w:cs/>
        </w:rPr>
        <w:t>การประเมินว่าข้อตกลงประกอบด้วยสัญญาเช่าหรือไม่</w:t>
      </w:r>
    </w:p>
    <w:p w14:paraId="374C25FC" w14:textId="77777777" w:rsidR="00C741B3" w:rsidRPr="0081515D" w:rsidRDefault="00C741B3" w:rsidP="0081515D">
      <w:pPr>
        <w:pStyle w:val="Bo-Blankline"/>
      </w:pPr>
    </w:p>
    <w:p w14:paraId="7F59FF52" w14:textId="77777777" w:rsidR="000162F3" w:rsidRPr="00744476" w:rsidRDefault="000162F3" w:rsidP="00C27971">
      <w:pPr>
        <w:pStyle w:val="Bo-C1Content"/>
        <w:rPr>
          <w:rFonts w:asciiTheme="majorBidi" w:hAnsiTheme="majorBidi" w:cstheme="majorBidi"/>
          <w:i/>
        </w:rPr>
      </w:pPr>
      <w:r w:rsidRPr="00453798">
        <w:rPr>
          <w:rFonts w:asciiTheme="majorBidi" w:eastAsia="Calibri" w:hAnsiTheme="majorBidi" w:cstheme="majorBidi"/>
          <w:cs/>
        </w:rPr>
        <w:t>ณ วันที่เริ่มต้นข้อตกลง กลุ่มบริษัทจะพิจารณาว่า</w:t>
      </w:r>
      <w:r w:rsidRPr="00744476">
        <w:rPr>
          <w:rFonts w:asciiTheme="majorBidi" w:eastAsia="Calibri" w:hAnsiTheme="majorBidi" w:cstheme="majorBidi"/>
          <w:cs/>
        </w:rPr>
        <w:t>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B178A7">
        <w:rPr>
          <w:rFonts w:asciiTheme="majorBidi" w:eastAsia="Calibri" w:hAnsiTheme="majorBidi" w:cstheme="majorBidi"/>
          <w:cs/>
        </w:rPr>
        <w:t xml:space="preserve">ินทรัพย์ที่มีลักษณะเฉพาะเจาะจง </w:t>
      </w:r>
      <w:r w:rsidRPr="00744476">
        <w:rPr>
          <w:rFonts w:asciiTheme="majorBidi" w:eastAsia="Calibri" w:hAnsiTheme="majorBidi" w:cstheme="majorBidi"/>
          <w:cs/>
        </w:rPr>
        <w:t>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3AA4F7A2" w14:textId="77777777" w:rsidR="000162F3" w:rsidRPr="0081515D" w:rsidRDefault="000162F3" w:rsidP="0081515D">
      <w:pPr>
        <w:pStyle w:val="Bo-Blankline"/>
      </w:pPr>
    </w:p>
    <w:p w14:paraId="65BCCBA7" w14:textId="77777777" w:rsidR="000162F3" w:rsidRPr="00744476" w:rsidRDefault="00215A1E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วันที่เริ่มต้นข้อตกลงหรือ</w:t>
      </w:r>
      <w:r w:rsidR="000162F3" w:rsidRPr="00744476">
        <w:rPr>
          <w:rFonts w:asciiTheme="majorBidi" w:hAnsiTheme="majorBidi" w:cstheme="majorBidi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16DDC2A7" w14:textId="77777777" w:rsidR="00BE4EDD" w:rsidRPr="005630C8" w:rsidRDefault="00BE4EDD" w:rsidP="005630C8">
      <w:pPr>
        <w:pStyle w:val="Bo-Blankline"/>
        <w:rPr>
          <w:cs/>
        </w:rPr>
      </w:pPr>
    </w:p>
    <w:p w14:paraId="5481333E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</w:t>
      </w:r>
    </w:p>
    <w:p w14:paraId="7B97C2A9" w14:textId="77777777" w:rsidR="000162F3" w:rsidRPr="0081515D" w:rsidRDefault="000162F3" w:rsidP="0081515D">
      <w:pPr>
        <w:pStyle w:val="Bo-Blankline"/>
      </w:pPr>
    </w:p>
    <w:p w14:paraId="0813D83E" w14:textId="77777777" w:rsidR="00C72874" w:rsidRPr="00744476" w:rsidRDefault="000162F3" w:rsidP="009A4B8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C5B65F6" w14:textId="77777777" w:rsidR="006845A5" w:rsidRDefault="006845A5" w:rsidP="0081515D">
      <w:pPr>
        <w:pStyle w:val="Bo-Blankline"/>
      </w:pPr>
    </w:p>
    <w:p w14:paraId="59638B59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61B5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</w:p>
    <w:p w14:paraId="5AE5AE45" w14:textId="77777777" w:rsidR="000162F3" w:rsidRPr="0081515D" w:rsidRDefault="000162F3" w:rsidP="0081515D">
      <w:pPr>
        <w:pStyle w:val="Bo-Blankline"/>
      </w:pPr>
    </w:p>
    <w:p w14:paraId="385B7E35" w14:textId="77777777" w:rsidR="005630C8" w:rsidRDefault="005630C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059BBC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C461B5" w:rsidRPr="00744476">
        <w:rPr>
          <w:rFonts w:asciiTheme="majorBidi" w:hAnsiTheme="majorBidi" w:cstheme="majorBidi"/>
          <w:cs/>
        </w:rPr>
        <w:t>นที่ใช้เพื่อความมุ่งหมายทางภาษี</w:t>
      </w:r>
      <w:r w:rsidRPr="00744476">
        <w:rPr>
          <w:rFonts w:asciiTheme="majorBidi" w:hAnsiTheme="majorBidi" w:cstheme="majorBidi"/>
          <w:cs/>
        </w:rPr>
        <w:t xml:space="preserve"> ภาษีเงินได้รอการตัดบัญชีจะไม่ถูกรับรู้เมื่อเกิดจากผลแตก</w:t>
      </w:r>
      <w:r w:rsidR="006B004F" w:rsidRPr="00744476">
        <w:rPr>
          <w:rFonts w:asciiTheme="majorBidi" w:hAnsiTheme="majorBidi" w:cstheme="majorBidi"/>
          <w:cs/>
        </w:rPr>
        <w:t>ต่างชั่วคราวต่อไปนี้</w:t>
      </w:r>
      <w:r w:rsidRPr="00744476">
        <w:rPr>
          <w:rFonts w:asciiTheme="majorBidi" w:hAnsiTheme="majorBidi" w:cstheme="majorBidi"/>
          <w:cs/>
        </w:rPr>
        <w:t xml:space="preserve"> การรับรู้ค่าความนิยม</w:t>
      </w:r>
      <w:r w:rsidR="00C461B5" w:rsidRPr="00744476">
        <w:rPr>
          <w:rFonts w:asciiTheme="majorBidi" w:hAnsiTheme="majorBidi" w:cstheme="majorBidi"/>
          <w:cs/>
        </w:rPr>
        <w:t>ในครั้งแรก</w:t>
      </w:r>
      <w:r w:rsidRPr="00744476">
        <w:rPr>
          <w:rFonts w:asciiTheme="majorBidi" w:hAnsiTheme="majorBidi" w:cstheme="majorBidi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7344506" w14:textId="77777777" w:rsidR="0072575E" w:rsidRDefault="0072575E" w:rsidP="0081515D">
      <w:pPr>
        <w:pStyle w:val="Bo-Blankline"/>
      </w:pPr>
    </w:p>
    <w:p w14:paraId="0B48ED32" w14:textId="77777777" w:rsidR="000162F3" w:rsidRPr="00744476" w:rsidRDefault="003E3AD7" w:rsidP="009A4B8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การวัดมู</w:t>
      </w:r>
      <w:r w:rsidR="000162F3" w:rsidRPr="00744476">
        <w:rPr>
          <w:rFonts w:asciiTheme="majorBidi" w:hAnsiTheme="majorBidi" w:cstheme="majorBidi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7C04DDE" w14:textId="77777777" w:rsidR="000162F3" w:rsidRPr="0081515D" w:rsidRDefault="000162F3" w:rsidP="0081515D">
      <w:pPr>
        <w:pStyle w:val="Bo-Blankline"/>
      </w:pPr>
    </w:p>
    <w:p w14:paraId="7777E1B0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D1A04F0" w14:textId="77777777" w:rsidR="000162F3" w:rsidRPr="0081515D" w:rsidRDefault="000162F3" w:rsidP="0081515D">
      <w:pPr>
        <w:pStyle w:val="Bo-Blankline"/>
      </w:pPr>
    </w:p>
    <w:p w14:paraId="7A3C4985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6B004F" w:rsidRPr="00744476">
        <w:rPr>
          <w:rFonts w:asciiTheme="majorBidi" w:hAnsiTheme="majorBidi" w:cstheme="majorBidi"/>
          <w:cs/>
        </w:rPr>
        <w:t xml:space="preserve">อกเบี้ยที่ต้องชำระ </w:t>
      </w:r>
      <w:r w:rsidR="004744FB"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4744FB" w:rsidRPr="00744476">
        <w:rPr>
          <w:rFonts w:asciiTheme="majorBidi" w:hAnsiTheme="majorBidi" w:cstheme="majorBidi"/>
          <w:cs/>
        </w:rPr>
        <w:t>ฎ</w:t>
      </w:r>
      <w:r w:rsidRPr="00744476">
        <w:rPr>
          <w:rFonts w:asciiTheme="majorBidi" w:hAnsiTheme="majorBidi" w:cstheme="majorBidi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6B004F" w:rsidRPr="00744476">
        <w:rPr>
          <w:rFonts w:asciiTheme="majorBidi" w:hAnsiTheme="majorBidi" w:cstheme="majorBidi"/>
          <w:cs/>
        </w:rPr>
        <w:t xml:space="preserve">สินใจเกี่ยวกับเหตุการณ์ในอนาคต </w:t>
      </w:r>
      <w:r w:rsidRPr="00744476">
        <w:rPr>
          <w:rFonts w:asciiTheme="majorBidi" w:hAnsiTheme="majorBidi" w:cstheme="majorBidi"/>
          <w:cs/>
        </w:rPr>
        <w:t>ข้อมูลใหม่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5DD6774" w14:textId="77777777" w:rsidR="00826FEC" w:rsidRDefault="00826FEC" w:rsidP="005630C8">
      <w:pPr>
        <w:pStyle w:val="Bo-Blankline"/>
        <w:rPr>
          <w:cs/>
        </w:rPr>
      </w:pPr>
    </w:p>
    <w:p w14:paraId="49D6BBF6" w14:textId="77777777" w:rsidR="000162F3" w:rsidRPr="00744476" w:rsidRDefault="000162F3" w:rsidP="00E66A6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74FAC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DF598B8" w14:textId="77777777" w:rsidR="00E7792D" w:rsidRPr="0081515D" w:rsidRDefault="00E7792D" w:rsidP="0081515D">
      <w:pPr>
        <w:pStyle w:val="Bo-Blankline"/>
      </w:pPr>
    </w:p>
    <w:p w14:paraId="61F0A834" w14:textId="77777777" w:rsidR="00C0503C" w:rsidRDefault="000162F3" w:rsidP="002C3ED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 w:rsidR="00946861"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2C3ED9" w:rsidRPr="002C3ED9">
        <w:rPr>
          <w:rFonts w:asciiTheme="majorBidi" w:hAnsiTheme="majorBidi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71B92A" w14:textId="77777777" w:rsidR="00826FEC" w:rsidRPr="00826FEC" w:rsidRDefault="00826FEC" w:rsidP="0081515D">
      <w:pPr>
        <w:pStyle w:val="Bo-Blankline"/>
      </w:pPr>
    </w:p>
    <w:p w14:paraId="6DD97E23" w14:textId="77777777" w:rsidR="005630C8" w:rsidRDefault="005630C8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BC8E48C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4F4B4FC" w14:textId="77777777" w:rsidR="000162F3" w:rsidRPr="00B1260A" w:rsidRDefault="000162F3" w:rsidP="009F6BB9">
      <w:pPr>
        <w:pStyle w:val="Bo-Blankline"/>
      </w:pPr>
    </w:p>
    <w:p w14:paraId="6AD0177D" w14:textId="77777777"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C21FEA3" w14:textId="77777777" w:rsidR="001B36EC" w:rsidRPr="0081515D" w:rsidRDefault="001B36EC" w:rsidP="0081515D">
      <w:pPr>
        <w:pStyle w:val="Bo-Blankline"/>
      </w:pPr>
    </w:p>
    <w:p w14:paraId="4F32802A" w14:textId="77777777" w:rsidR="00B1260A" w:rsidRPr="00B1260A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B1260A">
        <w:rPr>
          <w:rFonts w:asciiTheme="majorBidi" w:hAnsiTheme="majorBidi"/>
          <w:cs/>
        </w:rPr>
        <w:t>บุคคลหรือกิจการที่เกี่ยวข้องกัน</w:t>
      </w:r>
    </w:p>
    <w:p w14:paraId="5F6BBA00" w14:textId="77777777" w:rsidR="00B1260A" w:rsidRPr="00B1260A" w:rsidRDefault="00B1260A" w:rsidP="00B1260A">
      <w:pPr>
        <w:pStyle w:val="Bo-Blankline"/>
      </w:pPr>
    </w:p>
    <w:p w14:paraId="42CB7DAC" w14:textId="77777777" w:rsidR="00B1260A" w:rsidRDefault="00B1260A" w:rsidP="00B1260A">
      <w:pPr>
        <w:pStyle w:val="Bo-Blankline"/>
        <w:jc w:val="thaiDistribute"/>
        <w:rPr>
          <w:rFonts w:asciiTheme="majorBidi" w:hAnsiTheme="majorBidi"/>
          <w:sz w:val="30"/>
          <w:szCs w:val="30"/>
          <w:lang w:eastAsia="en-US"/>
        </w:rPr>
      </w:pPr>
      <w:r w:rsidRPr="00B1260A">
        <w:rPr>
          <w:rFonts w:asciiTheme="majorBidi" w:hAnsi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3A10A00" w14:textId="77777777" w:rsidR="00B1260A" w:rsidRPr="00B1260A" w:rsidRDefault="00B1260A" w:rsidP="00B1260A">
      <w:pPr>
        <w:pStyle w:val="Bo-Blankline"/>
      </w:pPr>
    </w:p>
    <w:p w14:paraId="240965AA" w14:textId="77777777"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รายงานทางการเงินจำแนกตามส่วนงาน</w:t>
      </w:r>
    </w:p>
    <w:p w14:paraId="178DDF10" w14:textId="77777777" w:rsidR="000162F3" w:rsidRPr="0081515D" w:rsidRDefault="000162F3" w:rsidP="0081515D">
      <w:pPr>
        <w:pStyle w:val="Bo-Blankline"/>
      </w:pPr>
    </w:p>
    <w:p w14:paraId="38B3140C" w14:textId="77777777" w:rsidR="00B03721" w:rsidRPr="00744476" w:rsidRDefault="000162F3" w:rsidP="009A4B8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="00CF797E" w:rsidRPr="00744476">
        <w:rPr>
          <w:rFonts w:asciiTheme="majorBidi" w:hAnsiTheme="majorBidi" w:cstheme="majorBidi"/>
          <w:cs/>
        </w:rPr>
        <w:t xml:space="preserve">(ผู้มีอำนาจตัดสินใจสูงสุดด้านการดำเนินงาน) </w:t>
      </w:r>
      <w:r w:rsidRPr="00744476">
        <w:rPr>
          <w:rFonts w:asciiTheme="majorBidi" w:hAnsiTheme="majorBidi" w:cstheme="majorBidi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4914E2C8" w14:textId="77777777" w:rsidR="00B03721" w:rsidRDefault="00B03721" w:rsidP="0081515D">
      <w:pPr>
        <w:pStyle w:val="Bo-Blankline"/>
      </w:pPr>
    </w:p>
    <w:p w14:paraId="414CE501" w14:textId="77777777" w:rsidR="00071B16" w:rsidRDefault="00071B16" w:rsidP="0081515D">
      <w:pPr>
        <w:pStyle w:val="Bo-Blankline"/>
        <w:rPr>
          <w:cs/>
        </w:rPr>
      </w:pPr>
      <w:r>
        <w:rPr>
          <w:cs/>
        </w:rPr>
        <w:br w:type="page"/>
      </w:r>
    </w:p>
    <w:p w14:paraId="3DFA22BE" w14:textId="77777777" w:rsidR="00362A7B" w:rsidRPr="007048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7048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4013A286" w14:textId="77777777" w:rsidR="00CF2B36" w:rsidRPr="0081515D" w:rsidRDefault="00CF2B36" w:rsidP="0081515D">
      <w:pPr>
        <w:pStyle w:val="Bo-Blankline"/>
      </w:pPr>
    </w:p>
    <w:p w14:paraId="491565B8" w14:textId="221EF605" w:rsidR="003D5C1A" w:rsidRPr="003D5C1A" w:rsidRDefault="003D5C1A" w:rsidP="003D5C1A">
      <w:pPr>
        <w:pStyle w:val="Bo-Blankline"/>
        <w:rPr>
          <w:sz w:val="30"/>
          <w:szCs w:val="30"/>
        </w:rPr>
      </w:pPr>
      <w:r w:rsidRPr="003D5C1A">
        <w:rPr>
          <w:sz w:val="30"/>
          <w:szCs w:val="30"/>
          <w:cs/>
        </w:rPr>
        <w:t xml:space="preserve">ความสัมพันธ์ที่มีกับบริษัทย่อย </w:t>
      </w:r>
      <w:r w:rsidR="00585D35">
        <w:rPr>
          <w:rFonts w:hint="cs"/>
          <w:sz w:val="30"/>
          <w:szCs w:val="30"/>
          <w:cs/>
        </w:rPr>
        <w:t>และ</w:t>
      </w:r>
      <w:r w:rsidRPr="003D5C1A">
        <w:rPr>
          <w:sz w:val="30"/>
          <w:szCs w:val="30"/>
          <w:cs/>
        </w:rPr>
        <w:t xml:space="preserve">บริษัทร่วมได้เปิดเผยในหมายเหตุข้อ </w:t>
      </w:r>
      <w:r w:rsidR="00585D35">
        <w:rPr>
          <w:sz w:val="30"/>
          <w:szCs w:val="30"/>
        </w:rPr>
        <w:t>10</w:t>
      </w:r>
      <w:r w:rsidRPr="003D5C1A">
        <w:rPr>
          <w:sz w:val="30"/>
          <w:szCs w:val="30"/>
        </w:rPr>
        <w:t xml:space="preserve"> </w:t>
      </w:r>
      <w:r w:rsidRPr="003D5C1A">
        <w:rPr>
          <w:sz w:val="30"/>
          <w:szCs w:val="30"/>
          <w:cs/>
        </w:rPr>
        <w:t xml:space="preserve">และ </w:t>
      </w:r>
      <w:r w:rsidR="00585D35">
        <w:rPr>
          <w:sz w:val="30"/>
          <w:szCs w:val="30"/>
        </w:rPr>
        <w:t>9</w:t>
      </w:r>
      <w:r w:rsidRPr="003D5C1A">
        <w:rPr>
          <w:sz w:val="30"/>
          <w:szCs w:val="30"/>
        </w:rPr>
        <w:t xml:space="preserve"> </w:t>
      </w:r>
      <w:r w:rsidRPr="003D5C1A">
        <w:rPr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29A4479" w14:textId="77777777" w:rsidR="003D5C1A" w:rsidRPr="007F4116" w:rsidRDefault="003D5C1A" w:rsidP="007F4116">
      <w:pPr>
        <w:pStyle w:val="Bo-Blankline"/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9B65AD" w:rsidRPr="00744476" w14:paraId="0AF25726" w14:textId="77777777" w:rsidTr="008A46FF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04A007F0" w14:textId="77777777" w:rsidR="009B65AD" w:rsidRPr="00744476" w:rsidRDefault="00401254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0A5D4135" w14:textId="77777777" w:rsidR="00DC00B8" w:rsidRPr="00744476" w:rsidRDefault="00DC00B8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69B3884" w14:textId="77777777" w:rsidR="009B65AD" w:rsidRPr="00744476" w:rsidRDefault="008A2F4C" w:rsidP="007D1B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="007D1B4B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="00437B94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47" w:type="dxa"/>
            <w:shd w:val="clear" w:color="auto" w:fill="auto"/>
          </w:tcPr>
          <w:p w14:paraId="7BD3E482" w14:textId="77777777" w:rsidR="009B65AD" w:rsidRPr="00744476" w:rsidRDefault="00401254" w:rsidP="005A6886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744476" w14:paraId="342BB0EA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0E061377" w14:textId="77777777" w:rsidR="0004140C" w:rsidRPr="00744476" w:rsidRDefault="0004140C" w:rsidP="009A4B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1A257AB9" w14:textId="77777777" w:rsidR="0004140C" w:rsidRPr="00744476" w:rsidRDefault="0004140C" w:rsidP="0086691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AE1D16B" w14:textId="77777777" w:rsidR="00C0326D" w:rsidRPr="00744476" w:rsidRDefault="0004140C" w:rsidP="00FA785D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="002204A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20CAD" w:rsidRPr="00744476" w14:paraId="77AA1A9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F998982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03D007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F46BC14" w14:textId="77777777" w:rsidR="00520CAD" w:rsidRPr="00744476" w:rsidRDefault="00520CAD" w:rsidP="00520CA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CA182D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3CBE09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4F73B588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07F07C" w14:textId="77777777" w:rsidR="00520CAD" w:rsidRPr="00744476" w:rsidRDefault="00520CAD" w:rsidP="00520CA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0E19B705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B262C82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2286310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1128234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0FF280CD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0B8F0227" w14:textId="77777777" w:rsidR="00520CAD" w:rsidRPr="00744476" w:rsidRDefault="00520CAD" w:rsidP="00520CAD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085242A6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6D3A1C9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43ECDF55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6543F7B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7B82E6A4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67D72680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18B420E1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714089C1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53F1B510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7ABBFBB4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C07F3C9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15E0E36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2054097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2FC81AF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11016D8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18203E5D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28052F2F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69EFD6CB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1510CC12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514921ED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7DA7698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A8901A5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312D1F2C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407179B3" w14:textId="77777777" w:rsidR="00520CAD" w:rsidRPr="00744476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5C56937B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0064AC28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20CAD" w:rsidRPr="00744476" w14:paraId="79628446" w14:textId="77777777" w:rsidTr="008A46FF">
        <w:trPr>
          <w:trHeight w:val="20"/>
        </w:trPr>
        <w:tc>
          <w:tcPr>
            <w:tcW w:w="3800" w:type="dxa"/>
            <w:shd w:val="clear" w:color="auto" w:fill="auto"/>
          </w:tcPr>
          <w:p w14:paraId="2B11AE02" w14:textId="77777777" w:rsidR="00520CAD" w:rsidRPr="00F776BD" w:rsidRDefault="00520CAD" w:rsidP="00520CAD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604D4E7A" w14:textId="77777777" w:rsidR="00520CAD" w:rsidRPr="00744476" w:rsidRDefault="00520CAD" w:rsidP="00520C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0C890AA" w14:textId="77777777" w:rsidR="00520CAD" w:rsidRPr="00744476" w:rsidRDefault="00520CAD" w:rsidP="00520C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3796C50" w14:textId="77777777" w:rsidR="00AC63FF" w:rsidRDefault="00AC63FF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43D0EB4" w14:textId="77777777" w:rsidR="00187D86" w:rsidRPr="0070480C" w:rsidRDefault="00187D86" w:rsidP="0070480C">
      <w:pPr>
        <w:pStyle w:val="Bo-C1Content"/>
        <w:ind w:left="540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lastRenderedPageBreak/>
        <w:t>นโยบายการกำหนดราคาสำหรับรายการ</w:t>
      </w:r>
      <w:r w:rsidR="0004140C" w:rsidRPr="0070480C">
        <w:rPr>
          <w:rFonts w:asciiTheme="majorBidi" w:hAnsiTheme="majorBidi" w:cstheme="majorBidi"/>
          <w:cs/>
        </w:rPr>
        <w:t>แต่ละประเภท</w:t>
      </w:r>
      <w:r w:rsidRPr="0070480C">
        <w:rPr>
          <w:rFonts w:asciiTheme="majorBidi" w:hAnsiTheme="majorBidi" w:cstheme="majorBidi"/>
          <w:cs/>
        </w:rPr>
        <w:t>อธิบายได้ดังต่อไปนี้</w:t>
      </w:r>
    </w:p>
    <w:p w14:paraId="656A00D5" w14:textId="77777777" w:rsidR="00187D86" w:rsidRPr="004C480B" w:rsidRDefault="00187D86" w:rsidP="00D72664">
      <w:pPr>
        <w:pStyle w:val="Bo-Blankline"/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4863"/>
      </w:tblGrid>
      <w:tr w:rsidR="00680714" w:rsidRPr="00744476" w14:paraId="7A896567" w14:textId="77777777" w:rsidTr="00822776">
        <w:trPr>
          <w:tblHeader/>
        </w:trPr>
        <w:tc>
          <w:tcPr>
            <w:tcW w:w="3687" w:type="dxa"/>
          </w:tcPr>
          <w:p w14:paraId="2EAEC585" w14:textId="77777777"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3" w:type="dxa"/>
          </w:tcPr>
          <w:p w14:paraId="01DC4681" w14:textId="77777777"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RPr="00744476" w14:paraId="571C0DA4" w14:textId="77777777" w:rsidTr="00822776">
        <w:tc>
          <w:tcPr>
            <w:tcW w:w="3687" w:type="dxa"/>
          </w:tcPr>
          <w:p w14:paraId="04041683" w14:textId="77777777"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63" w:type="dxa"/>
          </w:tcPr>
          <w:p w14:paraId="2BE04DF9" w14:textId="77777777"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71FD7" w:rsidRPr="00744476" w14:paraId="73CAC17B" w14:textId="77777777" w:rsidTr="00822776">
        <w:tc>
          <w:tcPr>
            <w:tcW w:w="3687" w:type="dxa"/>
          </w:tcPr>
          <w:p w14:paraId="6A4431A7" w14:textId="77777777" w:rsidR="00571FD7" w:rsidRPr="00744476" w:rsidRDefault="00571FD7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63" w:type="dxa"/>
          </w:tcPr>
          <w:p w14:paraId="5531D525" w14:textId="77777777" w:rsidR="00571FD7" w:rsidRPr="00744476" w:rsidRDefault="00571FD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8E2B87" w:rsidRPr="00744476" w14:paraId="7E550DC4" w14:textId="77777777" w:rsidTr="00822776">
        <w:tc>
          <w:tcPr>
            <w:tcW w:w="3687" w:type="dxa"/>
          </w:tcPr>
          <w:p w14:paraId="446D921B" w14:textId="77777777" w:rsidR="008E2B87" w:rsidRPr="00744476" w:rsidRDefault="005203F1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="00523B7F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4863" w:type="dxa"/>
          </w:tcPr>
          <w:p w14:paraId="3A8AEA8E" w14:textId="77777777" w:rsidR="008E2B87" w:rsidRPr="00744476" w:rsidRDefault="008E2B8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C29E4" w:rsidRPr="00744476" w14:paraId="67376A00" w14:textId="77777777" w:rsidTr="00822776">
        <w:tc>
          <w:tcPr>
            <w:tcW w:w="3687" w:type="dxa"/>
          </w:tcPr>
          <w:p w14:paraId="1FFE23A6" w14:textId="77777777" w:rsidR="00CC29E4" w:rsidRPr="00744476" w:rsidRDefault="00CC29E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63" w:type="dxa"/>
          </w:tcPr>
          <w:p w14:paraId="73AA4C20" w14:textId="77777777" w:rsidR="00CC29E4" w:rsidRPr="00744476" w:rsidRDefault="00CC29E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14:paraId="06C0F8A0" w14:textId="77777777" w:rsidTr="00822776">
        <w:tc>
          <w:tcPr>
            <w:tcW w:w="3687" w:type="dxa"/>
          </w:tcPr>
          <w:p w14:paraId="53EA5DF0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กำจัดขยะ</w:t>
            </w:r>
          </w:p>
        </w:tc>
        <w:tc>
          <w:tcPr>
            <w:tcW w:w="4863" w:type="dxa"/>
          </w:tcPr>
          <w:p w14:paraId="61229528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อ้างอิง</w:t>
            </w:r>
            <w:r w:rsidR="008D1D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14:paraId="1716306E" w14:textId="77777777" w:rsidTr="00822776">
        <w:tc>
          <w:tcPr>
            <w:tcW w:w="3687" w:type="dxa"/>
          </w:tcPr>
          <w:p w14:paraId="340EC47A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63" w:type="dxa"/>
          </w:tcPr>
          <w:p w14:paraId="3594588F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14:paraId="12D410FB" w14:textId="77777777" w:rsidTr="00822776">
        <w:tc>
          <w:tcPr>
            <w:tcW w:w="3687" w:type="dxa"/>
          </w:tcPr>
          <w:p w14:paraId="494CB491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63" w:type="dxa"/>
          </w:tcPr>
          <w:p w14:paraId="1EB7F8E4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14:paraId="0D278363" w14:textId="77777777" w:rsidTr="00822776">
        <w:tc>
          <w:tcPr>
            <w:tcW w:w="3687" w:type="dxa"/>
          </w:tcPr>
          <w:p w14:paraId="6C9C31F7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63" w:type="dxa"/>
          </w:tcPr>
          <w:p w14:paraId="3F35C731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14:paraId="0552FD0E" w14:textId="77777777" w:rsidTr="00822776">
        <w:tc>
          <w:tcPr>
            <w:tcW w:w="3687" w:type="dxa"/>
          </w:tcPr>
          <w:p w14:paraId="3FE8259C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63" w:type="dxa"/>
          </w:tcPr>
          <w:p w14:paraId="47F7B7CD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14:paraId="4073022A" w14:textId="77777777" w:rsidTr="00822776">
        <w:tc>
          <w:tcPr>
            <w:tcW w:w="3687" w:type="dxa"/>
          </w:tcPr>
          <w:p w14:paraId="5BC2C3CC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863" w:type="dxa"/>
          </w:tcPr>
          <w:p w14:paraId="59DE4E69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D5023" w:rsidRPr="00744476" w14:paraId="01B9738C" w14:textId="77777777" w:rsidTr="00822776">
        <w:tc>
          <w:tcPr>
            <w:tcW w:w="3687" w:type="dxa"/>
          </w:tcPr>
          <w:p w14:paraId="1726CDF1" w14:textId="77777777" w:rsidR="002D5023" w:rsidRDefault="002D5023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863" w:type="dxa"/>
          </w:tcPr>
          <w:p w14:paraId="46B7515F" w14:textId="77777777" w:rsidR="002D5023" w:rsidRPr="00744476" w:rsidRDefault="002D5023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965959" w:rsidRPr="00744476" w14:paraId="10B31895" w14:textId="77777777" w:rsidTr="00822776">
        <w:tc>
          <w:tcPr>
            <w:tcW w:w="3687" w:type="dxa"/>
            <w:shd w:val="clear" w:color="auto" w:fill="auto"/>
          </w:tcPr>
          <w:p w14:paraId="429260A8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63" w:type="dxa"/>
            <w:shd w:val="clear" w:color="auto" w:fill="auto"/>
          </w:tcPr>
          <w:p w14:paraId="0492D99D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="008227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22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/ </w:t>
            </w:r>
            <w:r w:rsidR="0082277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965959" w:rsidRPr="00744476" w14:paraId="09D5C9B2" w14:textId="77777777" w:rsidTr="00822776">
        <w:tc>
          <w:tcPr>
            <w:tcW w:w="3687" w:type="dxa"/>
            <w:shd w:val="clear" w:color="auto" w:fill="auto"/>
          </w:tcPr>
          <w:p w14:paraId="41C2B69D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63" w:type="dxa"/>
            <w:shd w:val="clear" w:color="auto" w:fill="auto"/>
          </w:tcPr>
          <w:p w14:paraId="65E47E7F" w14:textId="77777777" w:rsidR="00965959" w:rsidRPr="00744476" w:rsidRDefault="00223688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C970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9703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65959" w:rsidRPr="00744476" w14:paraId="69C7CEBA" w14:textId="77777777" w:rsidTr="00822776">
        <w:tc>
          <w:tcPr>
            <w:tcW w:w="3687" w:type="dxa"/>
          </w:tcPr>
          <w:p w14:paraId="69A7794B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63" w:type="dxa"/>
          </w:tcPr>
          <w:p w14:paraId="58E524F6" w14:textId="77777777"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14:paraId="1187552B" w14:textId="77777777" w:rsidTr="00822776">
        <w:tc>
          <w:tcPr>
            <w:tcW w:w="3687" w:type="dxa"/>
          </w:tcPr>
          <w:p w14:paraId="31529BD9" w14:textId="77777777"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63" w:type="dxa"/>
          </w:tcPr>
          <w:p w14:paraId="4931AB59" w14:textId="77777777" w:rsidR="00965959" w:rsidRPr="00744476" w:rsidRDefault="00C9703C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965959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0FDB1250" w14:textId="77777777" w:rsidR="00C81DA7" w:rsidRPr="00C81DA7" w:rsidRDefault="00C81DA7" w:rsidP="00C81DA7">
      <w:pPr>
        <w:pStyle w:val="Bo-Blankline"/>
      </w:pPr>
    </w:p>
    <w:p w14:paraId="625A49AC" w14:textId="77777777" w:rsidR="007B2482" w:rsidRPr="0070480C" w:rsidRDefault="00B66F41" w:rsidP="0070480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C9703C">
        <w:rPr>
          <w:rFonts w:asciiTheme="majorBidi" w:hAnsiTheme="majorBidi" w:cstheme="majorBidi"/>
          <w:cs/>
        </w:rPr>
        <w:t>31</w:t>
      </w:r>
      <w:r w:rsidRPr="0070480C">
        <w:rPr>
          <w:rFonts w:asciiTheme="majorBidi" w:hAnsiTheme="majorBidi" w:cstheme="majorBidi"/>
          <w:cs/>
        </w:rPr>
        <w:t xml:space="preserve"> ธันวาคม</w:t>
      </w:r>
      <w:r w:rsidR="00680714" w:rsidRPr="0070480C">
        <w:rPr>
          <w:rFonts w:asciiTheme="majorBidi" w:hAnsiTheme="majorBidi" w:cstheme="majorBidi"/>
          <w:cs/>
        </w:rPr>
        <w:t xml:space="preserve"> </w:t>
      </w:r>
      <w:r w:rsidR="007B2482" w:rsidRPr="0070480C">
        <w:rPr>
          <w:rFonts w:asciiTheme="majorBidi" w:hAnsiTheme="majorBidi" w:cstheme="majorBidi"/>
          <w:cs/>
        </w:rPr>
        <w:t>สรุปได้ดังนี้</w:t>
      </w:r>
    </w:p>
    <w:p w14:paraId="3CC937AE" w14:textId="77777777" w:rsidR="001D2C76" w:rsidRPr="0081515D" w:rsidRDefault="001D2C76" w:rsidP="0081515D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1D2C76" w:rsidRPr="00744476" w14:paraId="16447EED" w14:textId="77777777" w:rsidTr="001E7724">
        <w:trPr>
          <w:tblHeader/>
        </w:trPr>
        <w:tc>
          <w:tcPr>
            <w:tcW w:w="3931" w:type="dxa"/>
          </w:tcPr>
          <w:p w14:paraId="0E69F325" w14:textId="77777777"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1A17942" w14:textId="77777777"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B58FE5" w14:textId="77777777"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25E49DE" w14:textId="77777777"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744476" w14:paraId="6CD598B5" w14:textId="77777777" w:rsidTr="001E7724">
        <w:trPr>
          <w:tblHeader/>
        </w:trPr>
        <w:tc>
          <w:tcPr>
            <w:tcW w:w="3931" w:type="dxa"/>
          </w:tcPr>
          <w:p w14:paraId="5CC60331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33755860" w14:textId="77777777" w:rsidR="0000532C" w:rsidRPr="00744476" w:rsidRDefault="00C9703C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7CC3218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AA86AE" w14:textId="77777777" w:rsidR="0000532C" w:rsidRPr="00744476" w:rsidRDefault="00C9703C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BFD9163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9BF4415" w14:textId="77777777" w:rsidR="0000532C" w:rsidRPr="00744476" w:rsidRDefault="00C9703C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9A38730" w14:textId="77777777"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8600B2" w14:textId="77777777" w:rsidR="0000532C" w:rsidRPr="00744476" w:rsidRDefault="00C9703C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0532C" w:rsidRPr="00744476" w14:paraId="5133A543" w14:textId="77777777" w:rsidTr="001E7724">
        <w:trPr>
          <w:tblHeader/>
        </w:trPr>
        <w:tc>
          <w:tcPr>
            <w:tcW w:w="3931" w:type="dxa"/>
          </w:tcPr>
          <w:p w14:paraId="5950551C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9DDE8A9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744476" w14:paraId="7DC92FB5" w14:textId="77777777" w:rsidTr="00470751">
        <w:tc>
          <w:tcPr>
            <w:tcW w:w="3931" w:type="dxa"/>
          </w:tcPr>
          <w:p w14:paraId="4557DD92" w14:textId="77777777" w:rsidR="0000532C" w:rsidRPr="00744476" w:rsidRDefault="0000532C" w:rsidP="0000532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6DC08E6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E37BF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D6C36" w14:textId="77777777"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ED1495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3B5E1C" w14:textId="77777777"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64B0A" w14:textId="77777777"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C98390" w14:textId="77777777"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F0A" w:rsidRPr="00744476" w14:paraId="2C620137" w14:textId="77777777" w:rsidTr="00B70B7A">
        <w:tc>
          <w:tcPr>
            <w:tcW w:w="3931" w:type="dxa"/>
          </w:tcPr>
          <w:p w14:paraId="2A383176" w14:textId="77777777" w:rsidR="00417F0A" w:rsidRPr="00744476" w:rsidRDefault="00417F0A" w:rsidP="00417F0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14:paraId="48CE3556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E10A4C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54C839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491F88B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F8AB0F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14,684,117</w:t>
            </w:r>
          </w:p>
        </w:tc>
        <w:tc>
          <w:tcPr>
            <w:tcW w:w="236" w:type="dxa"/>
          </w:tcPr>
          <w:p w14:paraId="54C751FD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A13458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,773,109</w:t>
            </w:r>
          </w:p>
        </w:tc>
      </w:tr>
      <w:tr w:rsidR="00417F0A" w:rsidRPr="00744476" w14:paraId="2161057B" w14:textId="77777777" w:rsidTr="00B70B7A">
        <w:tc>
          <w:tcPr>
            <w:tcW w:w="3931" w:type="dxa"/>
          </w:tcPr>
          <w:p w14:paraId="46D56E87" w14:textId="77777777" w:rsidR="00417F0A" w:rsidRPr="00744476" w:rsidRDefault="00417F0A" w:rsidP="00417F0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14:paraId="04FDF8D4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E3F90F1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842AC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D128125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F15F48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226,767</w:t>
            </w:r>
          </w:p>
        </w:tc>
        <w:tc>
          <w:tcPr>
            <w:tcW w:w="236" w:type="dxa"/>
          </w:tcPr>
          <w:p w14:paraId="2BE103C8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5AD317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218,173</w:t>
            </w:r>
          </w:p>
        </w:tc>
      </w:tr>
      <w:tr w:rsidR="00417F0A" w:rsidRPr="00744476" w14:paraId="27EC418B" w14:textId="77777777" w:rsidTr="00B70B7A">
        <w:tc>
          <w:tcPr>
            <w:tcW w:w="3931" w:type="dxa"/>
          </w:tcPr>
          <w:p w14:paraId="221BF75C" w14:textId="77777777" w:rsidR="00417F0A" w:rsidRPr="00744476" w:rsidRDefault="00417F0A" w:rsidP="00417F0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</w:tcPr>
          <w:p w14:paraId="25ED3653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49E6F2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2D8EC1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CA6ED5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D0AD0B8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2,897,040</w:t>
            </w:r>
          </w:p>
        </w:tc>
        <w:tc>
          <w:tcPr>
            <w:tcW w:w="236" w:type="dxa"/>
          </w:tcPr>
          <w:p w14:paraId="22F6200D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385A47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6,346,511</w:t>
            </w:r>
          </w:p>
        </w:tc>
      </w:tr>
      <w:tr w:rsidR="00417F0A" w:rsidRPr="00744476" w14:paraId="3A63AC67" w14:textId="77777777" w:rsidTr="00B70B7A">
        <w:tc>
          <w:tcPr>
            <w:tcW w:w="3931" w:type="dxa"/>
          </w:tcPr>
          <w:p w14:paraId="2D9B2C9E" w14:textId="77777777" w:rsidR="00417F0A" w:rsidRPr="00744476" w:rsidRDefault="00417F0A" w:rsidP="00417F0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</w:tcPr>
          <w:p w14:paraId="350B68F0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C59A3B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BA7125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F937C9E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20B3FB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2,131,265</w:t>
            </w:r>
          </w:p>
        </w:tc>
        <w:tc>
          <w:tcPr>
            <w:tcW w:w="236" w:type="dxa"/>
          </w:tcPr>
          <w:p w14:paraId="59A58451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D1F2FD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832,109</w:t>
            </w:r>
          </w:p>
        </w:tc>
      </w:tr>
      <w:tr w:rsidR="00417F0A" w:rsidRPr="00744476" w14:paraId="61C58A9C" w14:textId="77777777" w:rsidTr="00B70B7A">
        <w:tc>
          <w:tcPr>
            <w:tcW w:w="3931" w:type="dxa"/>
          </w:tcPr>
          <w:p w14:paraId="1CD9B2C1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</w:tcPr>
          <w:p w14:paraId="66AB4697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3BFFCB3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4E43CF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08C1B70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057D36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33,801</w:t>
            </w:r>
          </w:p>
        </w:tc>
        <w:tc>
          <w:tcPr>
            <w:tcW w:w="236" w:type="dxa"/>
          </w:tcPr>
          <w:p w14:paraId="3FA1858A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8CE1F7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31,208</w:t>
            </w:r>
          </w:p>
        </w:tc>
      </w:tr>
      <w:tr w:rsidR="00417F0A" w:rsidRPr="00744476" w14:paraId="7D4673B4" w14:textId="77777777" w:rsidTr="00B70B7A">
        <w:tc>
          <w:tcPr>
            <w:tcW w:w="3931" w:type="dxa"/>
          </w:tcPr>
          <w:p w14:paraId="72636041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</w:tcPr>
          <w:p w14:paraId="697098CB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A29544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450C4C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2F59B18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34BDF9C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10CE08C4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32F74F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417F0A" w:rsidRPr="00744476" w14:paraId="396E83E1" w14:textId="77777777" w:rsidTr="00B70B7A">
        <w:tc>
          <w:tcPr>
            <w:tcW w:w="3931" w:type="dxa"/>
          </w:tcPr>
          <w:p w14:paraId="12D1B0B6" w14:textId="77777777" w:rsidR="00417F0A" w:rsidRPr="001E7724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ขายเงินลงทุน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10)</w:t>
            </w:r>
          </w:p>
        </w:tc>
        <w:tc>
          <w:tcPr>
            <w:tcW w:w="1134" w:type="dxa"/>
          </w:tcPr>
          <w:p w14:paraId="1174F463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ED02B44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18BD7A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29A8C5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3C50ED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105,988</w:t>
            </w:r>
          </w:p>
        </w:tc>
        <w:tc>
          <w:tcPr>
            <w:tcW w:w="236" w:type="dxa"/>
          </w:tcPr>
          <w:p w14:paraId="78F9793F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AD6E56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F0A" w:rsidRPr="00744476" w14:paraId="633E0A6B" w14:textId="77777777" w:rsidTr="00B70B7A">
        <w:tc>
          <w:tcPr>
            <w:tcW w:w="3931" w:type="dxa"/>
          </w:tcPr>
          <w:p w14:paraId="5FC60FC6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4C58123E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9C0C344" w14:textId="77777777" w:rsidR="00417F0A" w:rsidRPr="00744476" w:rsidRDefault="00417F0A" w:rsidP="00417F0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0FF361" w14:textId="77777777" w:rsidR="00417F0A" w:rsidRPr="00744476" w:rsidRDefault="00417F0A" w:rsidP="00417F0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5F88464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FBB3FE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1,995,499</w:t>
            </w:r>
          </w:p>
        </w:tc>
        <w:tc>
          <w:tcPr>
            <w:tcW w:w="236" w:type="dxa"/>
          </w:tcPr>
          <w:p w14:paraId="6834CB92" w14:textId="77777777" w:rsidR="00417F0A" w:rsidRPr="00744476" w:rsidRDefault="00417F0A" w:rsidP="00417F0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729800" w14:textId="77777777" w:rsidR="00417F0A" w:rsidRPr="00744476" w:rsidRDefault="00417F0A" w:rsidP="00417F0A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2,556,952</w:t>
            </w:r>
          </w:p>
        </w:tc>
      </w:tr>
      <w:tr w:rsidR="00035E5D" w:rsidRPr="00744476" w14:paraId="6CE7E292" w14:textId="77777777" w:rsidTr="004C480B">
        <w:tc>
          <w:tcPr>
            <w:tcW w:w="3931" w:type="dxa"/>
          </w:tcPr>
          <w:p w14:paraId="5E22A394" w14:textId="77777777" w:rsidR="00035E5D" w:rsidRPr="00744476" w:rsidRDefault="00035E5D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134" w:type="dxa"/>
          </w:tcPr>
          <w:p w14:paraId="71EA5681" w14:textId="77777777" w:rsidR="00035E5D" w:rsidRPr="00744476" w:rsidRDefault="00035E5D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0588BA" w14:textId="77777777" w:rsidR="00035E5D" w:rsidRPr="00744476" w:rsidRDefault="00035E5D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5B16C5" w14:textId="77777777" w:rsidR="00035E5D" w:rsidRPr="00744476" w:rsidRDefault="00035E5D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855D2F" w14:textId="77777777" w:rsidR="00035E5D" w:rsidRPr="00744476" w:rsidRDefault="00035E5D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5490D8" w14:textId="77777777" w:rsidR="00035E5D" w:rsidRPr="00744476" w:rsidRDefault="00035E5D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456DDB" w14:textId="77777777" w:rsidR="00035E5D" w:rsidRPr="00744476" w:rsidRDefault="00035E5D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945E07" w14:textId="77777777" w:rsidR="00035E5D" w:rsidRDefault="00035E5D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637" w:rsidRPr="00744476" w14:paraId="2E316510" w14:textId="77777777" w:rsidTr="00003ED6">
        <w:tc>
          <w:tcPr>
            <w:tcW w:w="3931" w:type="dxa"/>
          </w:tcPr>
          <w:p w14:paraId="16EBE571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</w:tcPr>
          <w:p w14:paraId="72CDD0D4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D1385E" w14:textId="77777777" w:rsidR="00A71637" w:rsidRPr="00744476" w:rsidRDefault="00A71637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6C68F4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7034DAE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4C7DB68" w14:textId="77777777" w:rsidR="00A71637" w:rsidRPr="004D0E55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15,785</w:t>
            </w:r>
          </w:p>
        </w:tc>
        <w:tc>
          <w:tcPr>
            <w:tcW w:w="236" w:type="dxa"/>
          </w:tcPr>
          <w:p w14:paraId="323924C3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44099B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13,282</w:t>
            </w:r>
          </w:p>
        </w:tc>
      </w:tr>
      <w:tr w:rsidR="00A71637" w:rsidRPr="00744476" w14:paraId="75CB6BD1" w14:textId="77777777" w:rsidTr="00003ED6">
        <w:tc>
          <w:tcPr>
            <w:tcW w:w="3931" w:type="dxa"/>
          </w:tcPr>
          <w:p w14:paraId="37FEE3EA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487A5E53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9817996" w14:textId="77777777" w:rsidR="00A71637" w:rsidRPr="00744476" w:rsidRDefault="00A71637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222465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DAF350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1B4F584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236" w:type="dxa"/>
          </w:tcPr>
          <w:p w14:paraId="263B9E4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8349F2D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</w:tr>
      <w:tr w:rsidR="00A71637" w:rsidRPr="00744476" w14:paraId="0839ACA8" w14:textId="77777777" w:rsidTr="00003ED6">
        <w:tc>
          <w:tcPr>
            <w:tcW w:w="3931" w:type="dxa"/>
          </w:tcPr>
          <w:p w14:paraId="17F4356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</w:tcPr>
          <w:p w14:paraId="0EB1694B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21108D" w14:textId="77777777" w:rsidR="00A71637" w:rsidRPr="00744476" w:rsidRDefault="00A71637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84D4CD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E4A5A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49239" w14:textId="77777777" w:rsidR="00A71637" w:rsidRPr="00BF089B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230,8</w:t>
            </w:r>
            <w:r w:rsidR="005E56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245A6D46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EE4BB" w14:textId="77777777" w:rsidR="00A71637" w:rsidRPr="00BF089B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5,671</w:t>
            </w:r>
          </w:p>
        </w:tc>
      </w:tr>
      <w:tr w:rsidR="00A71637" w:rsidRPr="00744476" w14:paraId="012677FE" w14:textId="77777777" w:rsidTr="00003ED6">
        <w:tc>
          <w:tcPr>
            <w:tcW w:w="3931" w:type="dxa"/>
          </w:tcPr>
          <w:p w14:paraId="27A170E4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77495B8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EA0AB34" w14:textId="77777777" w:rsidR="00A71637" w:rsidRPr="00744476" w:rsidRDefault="00A71637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D4D15F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70D711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F791CC" w14:textId="77777777" w:rsidR="00A71637" w:rsidRPr="00311D0A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195,</w:t>
            </w:r>
            <w:r w:rsidR="005E56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</w:tcPr>
          <w:p w14:paraId="16A12B3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045465" w14:textId="77777777" w:rsidR="00A71637" w:rsidRPr="00311D0A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,773</w:t>
            </w:r>
          </w:p>
        </w:tc>
      </w:tr>
      <w:tr w:rsidR="00A71637" w:rsidRPr="00744476" w14:paraId="6599A084" w14:textId="77777777" w:rsidTr="00003ED6">
        <w:tc>
          <w:tcPr>
            <w:tcW w:w="3931" w:type="dxa"/>
          </w:tcPr>
          <w:p w14:paraId="3BD601D2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C10B820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874529B" w14:textId="77777777" w:rsidR="00A71637" w:rsidRPr="00744476" w:rsidRDefault="00A71637" w:rsidP="00A7163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91D9E1" w14:textId="77777777" w:rsidR="00A71637" w:rsidRPr="00744476" w:rsidRDefault="00A71637" w:rsidP="00A716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36050D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0A72F1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91,945</w:t>
            </w:r>
          </w:p>
        </w:tc>
        <w:tc>
          <w:tcPr>
            <w:tcW w:w="236" w:type="dxa"/>
          </w:tcPr>
          <w:p w14:paraId="68E866C8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BC01B0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</w:tr>
      <w:tr w:rsidR="00A71637" w:rsidRPr="00744476" w14:paraId="7E545BAF" w14:textId="77777777" w:rsidTr="00003ED6">
        <w:tc>
          <w:tcPr>
            <w:tcW w:w="3931" w:type="dxa"/>
          </w:tcPr>
          <w:p w14:paraId="51AFD12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F79FE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E5FD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6FD622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6A912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4105C2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6C4CE" w14:textId="77777777" w:rsidR="00A71637" w:rsidRPr="00744476" w:rsidRDefault="00A71637" w:rsidP="00A71637">
            <w:pPr>
              <w:spacing w:line="240" w:lineRule="atLeas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39112A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637" w:rsidRPr="00744476" w14:paraId="1CE1D996" w14:textId="77777777" w:rsidTr="001F7549">
        <w:tc>
          <w:tcPr>
            <w:tcW w:w="3931" w:type="dxa"/>
          </w:tcPr>
          <w:p w14:paraId="054E4A34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278169A9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6,332</w:t>
            </w:r>
          </w:p>
        </w:tc>
        <w:tc>
          <w:tcPr>
            <w:tcW w:w="236" w:type="dxa"/>
          </w:tcPr>
          <w:p w14:paraId="2ABF37C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CBE720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8,873</w:t>
            </w:r>
          </w:p>
        </w:tc>
        <w:tc>
          <w:tcPr>
            <w:tcW w:w="236" w:type="dxa"/>
          </w:tcPr>
          <w:p w14:paraId="1D6E6695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621F32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6,153</w:t>
            </w:r>
          </w:p>
        </w:tc>
        <w:tc>
          <w:tcPr>
            <w:tcW w:w="236" w:type="dxa"/>
          </w:tcPr>
          <w:p w14:paraId="62539C6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A4E494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8,705</w:t>
            </w:r>
          </w:p>
        </w:tc>
      </w:tr>
      <w:tr w:rsidR="00A71637" w:rsidRPr="00744476" w14:paraId="25EC27DF" w14:textId="77777777" w:rsidTr="001F7549">
        <w:tc>
          <w:tcPr>
            <w:tcW w:w="3931" w:type="dxa"/>
          </w:tcPr>
          <w:p w14:paraId="1F64FE7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00833D88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612,923</w:t>
            </w:r>
          </w:p>
        </w:tc>
        <w:tc>
          <w:tcPr>
            <w:tcW w:w="236" w:type="dxa"/>
          </w:tcPr>
          <w:p w14:paraId="45DC282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FD3E4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636,695</w:t>
            </w:r>
          </w:p>
        </w:tc>
        <w:tc>
          <w:tcPr>
            <w:tcW w:w="236" w:type="dxa"/>
          </w:tcPr>
          <w:p w14:paraId="734B147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5DF26D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574,052</w:t>
            </w:r>
          </w:p>
        </w:tc>
        <w:tc>
          <w:tcPr>
            <w:tcW w:w="236" w:type="dxa"/>
          </w:tcPr>
          <w:p w14:paraId="092A128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163B42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569,010</w:t>
            </w:r>
          </w:p>
        </w:tc>
      </w:tr>
      <w:tr w:rsidR="00A71637" w:rsidRPr="00744476" w14:paraId="68ACF464" w14:textId="77777777" w:rsidTr="001F7549">
        <w:tc>
          <w:tcPr>
            <w:tcW w:w="3931" w:type="dxa"/>
          </w:tcPr>
          <w:p w14:paraId="6FC26821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1021BD31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7963B65F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15855D9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14:paraId="34E218B6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0DABE68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42C77B4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9D12CB4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A71637" w:rsidRPr="00744476" w14:paraId="6E8C9E15" w14:textId="77777777" w:rsidTr="001F7549">
        <w:tc>
          <w:tcPr>
            <w:tcW w:w="3931" w:type="dxa"/>
          </w:tcPr>
          <w:p w14:paraId="4E289C09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06F6DAD7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24,165</w:t>
            </w:r>
          </w:p>
        </w:tc>
        <w:tc>
          <w:tcPr>
            <w:tcW w:w="236" w:type="dxa"/>
          </w:tcPr>
          <w:p w14:paraId="47362E3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97D21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  <w:tc>
          <w:tcPr>
            <w:tcW w:w="236" w:type="dxa"/>
          </w:tcPr>
          <w:p w14:paraId="4F639B9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54C486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17,826</w:t>
            </w:r>
          </w:p>
        </w:tc>
        <w:tc>
          <w:tcPr>
            <w:tcW w:w="236" w:type="dxa"/>
          </w:tcPr>
          <w:p w14:paraId="3E042C43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22C92D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</w:tr>
      <w:tr w:rsidR="00A71637" w:rsidRPr="00744476" w14:paraId="2DE1CE6D" w14:textId="77777777" w:rsidTr="001F7549">
        <w:tc>
          <w:tcPr>
            <w:tcW w:w="3931" w:type="dxa"/>
          </w:tcPr>
          <w:p w14:paraId="23998A8F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54655E66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  <w:tc>
          <w:tcPr>
            <w:tcW w:w="236" w:type="dxa"/>
          </w:tcPr>
          <w:p w14:paraId="4FE34FB6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75DF1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2,457</w:t>
            </w:r>
          </w:p>
        </w:tc>
        <w:tc>
          <w:tcPr>
            <w:tcW w:w="236" w:type="dxa"/>
          </w:tcPr>
          <w:p w14:paraId="6AFC7DB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3701286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1,568</w:t>
            </w:r>
          </w:p>
        </w:tc>
        <w:tc>
          <w:tcPr>
            <w:tcW w:w="236" w:type="dxa"/>
          </w:tcPr>
          <w:p w14:paraId="2D83834F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514571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1,497</w:t>
            </w:r>
          </w:p>
        </w:tc>
      </w:tr>
      <w:tr w:rsidR="00A71637" w:rsidRPr="00744476" w14:paraId="360546A8" w14:textId="77777777" w:rsidTr="001F7549">
        <w:tc>
          <w:tcPr>
            <w:tcW w:w="3931" w:type="dxa"/>
          </w:tcPr>
          <w:p w14:paraId="4AB90549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70CAB9E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0AE0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C13663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0208B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BFD779E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E2E3CE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4A35F8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1637" w:rsidRPr="00744476" w14:paraId="4C2F9483" w14:textId="77777777" w:rsidTr="001F7549">
        <w:tc>
          <w:tcPr>
            <w:tcW w:w="3931" w:type="dxa"/>
          </w:tcPr>
          <w:p w14:paraId="03747387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2580A303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  <w:tc>
          <w:tcPr>
            <w:tcW w:w="236" w:type="dxa"/>
          </w:tcPr>
          <w:p w14:paraId="52FA80EE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31184E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36" w:type="dxa"/>
          </w:tcPr>
          <w:p w14:paraId="497E4D1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D613737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236" w:type="dxa"/>
          </w:tcPr>
          <w:p w14:paraId="658FFF1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3AD5F9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</w:tr>
      <w:tr w:rsidR="00A71637" w:rsidRPr="00744476" w14:paraId="452B6600" w14:textId="77777777" w:rsidTr="001F7549">
        <w:tc>
          <w:tcPr>
            <w:tcW w:w="3931" w:type="dxa"/>
          </w:tcPr>
          <w:p w14:paraId="5861445F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2688E819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D3CDD06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F81621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75E002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1F7568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04E7F7F8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2088C2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71637" w:rsidRPr="00744476" w14:paraId="28D07892" w14:textId="77777777" w:rsidTr="001F7549">
        <w:tc>
          <w:tcPr>
            <w:tcW w:w="3931" w:type="dxa"/>
          </w:tcPr>
          <w:p w14:paraId="2CF4DA94" w14:textId="77777777" w:rsidR="00A71637" w:rsidRPr="00C46252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ซื้อเงินลงทุน (ดูหมายเหตุข้อ 10)</w:t>
            </w:r>
          </w:p>
        </w:tc>
        <w:tc>
          <w:tcPr>
            <w:tcW w:w="1134" w:type="dxa"/>
            <w:shd w:val="clear" w:color="auto" w:fill="auto"/>
          </w:tcPr>
          <w:p w14:paraId="48722BAB" w14:textId="77777777" w:rsidR="00A71637" w:rsidRPr="00744476" w:rsidRDefault="00DD7C4A" w:rsidP="00DD7C4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02190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8746E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36" w:type="dxa"/>
          </w:tcPr>
          <w:p w14:paraId="56B82DE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C638C1" w14:textId="77777777" w:rsidR="00A71637" w:rsidRDefault="004D0E55" w:rsidP="004D0E55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7C40A5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C8CF95" w14:textId="77777777" w:rsidR="00A71637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2,078</w:t>
            </w:r>
          </w:p>
        </w:tc>
      </w:tr>
      <w:tr w:rsidR="00A71637" w:rsidRPr="00744476" w14:paraId="424A32FE" w14:textId="77777777" w:rsidTr="001F7549">
        <w:tc>
          <w:tcPr>
            <w:tcW w:w="3931" w:type="dxa"/>
          </w:tcPr>
          <w:p w14:paraId="60AE532D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1AB9D2E5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65DC6418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F8E2CE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3121DCDE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B22F6EE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36" w:type="dxa"/>
          </w:tcPr>
          <w:p w14:paraId="0767F0D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8F1CA2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240</w:t>
            </w:r>
          </w:p>
        </w:tc>
      </w:tr>
      <w:tr w:rsidR="00A71637" w:rsidRPr="00744476" w14:paraId="57CDC7E8" w14:textId="77777777" w:rsidTr="001F7549">
        <w:tc>
          <w:tcPr>
            <w:tcW w:w="3931" w:type="dxa"/>
          </w:tcPr>
          <w:p w14:paraId="33930055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2980905A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211,474</w:t>
            </w:r>
          </w:p>
        </w:tc>
        <w:tc>
          <w:tcPr>
            <w:tcW w:w="236" w:type="dxa"/>
          </w:tcPr>
          <w:p w14:paraId="442E8D82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F792A3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185,601</w:t>
            </w:r>
          </w:p>
        </w:tc>
        <w:tc>
          <w:tcPr>
            <w:tcW w:w="236" w:type="dxa"/>
          </w:tcPr>
          <w:p w14:paraId="5CC14BF5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8BE08C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111,727</w:t>
            </w:r>
          </w:p>
        </w:tc>
        <w:tc>
          <w:tcPr>
            <w:tcW w:w="236" w:type="dxa"/>
          </w:tcPr>
          <w:p w14:paraId="5732664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8B7329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110,967</w:t>
            </w:r>
          </w:p>
        </w:tc>
      </w:tr>
      <w:tr w:rsidR="00A71637" w:rsidRPr="00744476" w14:paraId="72FC8B21" w14:textId="77777777" w:rsidTr="001F7549">
        <w:tc>
          <w:tcPr>
            <w:tcW w:w="3931" w:type="dxa"/>
          </w:tcPr>
          <w:p w14:paraId="0C7AEB39" w14:textId="77777777" w:rsidR="00A71637" w:rsidRPr="00744476" w:rsidRDefault="00A71637" w:rsidP="00A716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629E9850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697CEE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36" w:type="dxa"/>
          </w:tcPr>
          <w:p w14:paraId="79460E26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F99C6E3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111,107</w:t>
            </w:r>
          </w:p>
        </w:tc>
        <w:tc>
          <w:tcPr>
            <w:tcW w:w="236" w:type="dxa"/>
          </w:tcPr>
          <w:p w14:paraId="196FA85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B99DC15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99,812</w:t>
            </w:r>
          </w:p>
        </w:tc>
        <w:tc>
          <w:tcPr>
            <w:tcW w:w="236" w:type="dxa"/>
          </w:tcPr>
          <w:p w14:paraId="089D009A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2CC7E0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97,520</w:t>
            </w:r>
          </w:p>
        </w:tc>
      </w:tr>
      <w:tr w:rsidR="00A71637" w:rsidRPr="00744476" w14:paraId="37AF0462" w14:textId="77777777" w:rsidTr="008C2C61">
        <w:tc>
          <w:tcPr>
            <w:tcW w:w="3931" w:type="dxa"/>
          </w:tcPr>
          <w:p w14:paraId="74F037A9" w14:textId="77777777" w:rsidR="00A71637" w:rsidRPr="00744476" w:rsidRDefault="00A71637" w:rsidP="00A7163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3E943559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F60F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C89297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AC8C0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78525BD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058FCA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6A00D8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1637" w:rsidRPr="00744476" w14:paraId="2EF1BB7A" w14:textId="77777777" w:rsidTr="008C2C61">
        <w:tc>
          <w:tcPr>
            <w:tcW w:w="3931" w:type="dxa"/>
          </w:tcPr>
          <w:p w14:paraId="5047F9FF" w14:textId="77777777" w:rsidR="00A71637" w:rsidRPr="00744476" w:rsidRDefault="00A71637" w:rsidP="00A7163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44E86AC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68ED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730A0F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5E9F7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FDA722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01AD9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6DB626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1637" w:rsidRPr="00744476" w14:paraId="10CA6419" w14:textId="77777777" w:rsidTr="008C2C61">
        <w:tc>
          <w:tcPr>
            <w:tcW w:w="3931" w:type="dxa"/>
          </w:tcPr>
          <w:p w14:paraId="0AB211EA" w14:textId="77777777" w:rsidR="00A71637" w:rsidRPr="00744476" w:rsidRDefault="00A71637" w:rsidP="00A7163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</w:tcPr>
          <w:p w14:paraId="6C65E245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393,651</w:t>
            </w:r>
          </w:p>
        </w:tc>
        <w:tc>
          <w:tcPr>
            <w:tcW w:w="236" w:type="dxa"/>
          </w:tcPr>
          <w:p w14:paraId="1BA66DF9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D5BB81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393,254</w:t>
            </w:r>
          </w:p>
        </w:tc>
        <w:tc>
          <w:tcPr>
            <w:tcW w:w="236" w:type="dxa"/>
          </w:tcPr>
          <w:p w14:paraId="548719BB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F2FAEA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314,786</w:t>
            </w:r>
          </w:p>
        </w:tc>
        <w:tc>
          <w:tcPr>
            <w:tcW w:w="236" w:type="dxa"/>
          </w:tcPr>
          <w:p w14:paraId="4D90D6FF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94D55E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,969</w:t>
            </w:r>
          </w:p>
        </w:tc>
      </w:tr>
      <w:tr w:rsidR="00A71637" w:rsidRPr="00744476" w14:paraId="4690A563" w14:textId="77777777" w:rsidTr="008C2C61">
        <w:tc>
          <w:tcPr>
            <w:tcW w:w="3931" w:type="dxa"/>
          </w:tcPr>
          <w:p w14:paraId="3F6ECA9B" w14:textId="77777777" w:rsidR="00A71637" w:rsidRPr="00744476" w:rsidRDefault="00A71637" w:rsidP="00A7163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5F66A4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49,991</w:t>
            </w:r>
          </w:p>
        </w:tc>
        <w:tc>
          <w:tcPr>
            <w:tcW w:w="236" w:type="dxa"/>
          </w:tcPr>
          <w:p w14:paraId="1EF15C40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C6CBF58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6,556</w:t>
            </w:r>
          </w:p>
        </w:tc>
        <w:tc>
          <w:tcPr>
            <w:tcW w:w="236" w:type="dxa"/>
          </w:tcPr>
          <w:p w14:paraId="62F5605E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A7EE856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44,370</w:t>
            </w:r>
          </w:p>
        </w:tc>
        <w:tc>
          <w:tcPr>
            <w:tcW w:w="236" w:type="dxa"/>
          </w:tcPr>
          <w:p w14:paraId="71A4248C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11B120F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6,085</w:t>
            </w:r>
          </w:p>
        </w:tc>
      </w:tr>
      <w:tr w:rsidR="00A71637" w:rsidRPr="00744476" w14:paraId="656A5D31" w14:textId="77777777" w:rsidTr="008C2C61">
        <w:tc>
          <w:tcPr>
            <w:tcW w:w="3931" w:type="dxa"/>
          </w:tcPr>
          <w:p w14:paraId="36259BEF" w14:textId="77777777" w:rsidR="00A71637" w:rsidRPr="00744476" w:rsidRDefault="00A71637" w:rsidP="00A71637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DBF8EA" w14:textId="77777777" w:rsidR="00A71637" w:rsidRPr="00744476" w:rsidRDefault="00DD7C4A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443,642</w:t>
            </w:r>
          </w:p>
        </w:tc>
        <w:tc>
          <w:tcPr>
            <w:tcW w:w="236" w:type="dxa"/>
          </w:tcPr>
          <w:p w14:paraId="20E901BA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5F3F272" w14:textId="77777777" w:rsidR="00A71637" w:rsidRPr="00744476" w:rsidRDefault="00A71637" w:rsidP="00A71637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399,810</w:t>
            </w:r>
          </w:p>
        </w:tc>
        <w:tc>
          <w:tcPr>
            <w:tcW w:w="236" w:type="dxa"/>
          </w:tcPr>
          <w:p w14:paraId="1AA8C9E5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61ECC" w14:textId="77777777" w:rsidR="00A71637" w:rsidRPr="00744476" w:rsidRDefault="004D0E55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359,156</w:t>
            </w:r>
          </w:p>
        </w:tc>
        <w:tc>
          <w:tcPr>
            <w:tcW w:w="236" w:type="dxa"/>
          </w:tcPr>
          <w:p w14:paraId="7AE85252" w14:textId="77777777" w:rsidR="00A71637" w:rsidRPr="00744476" w:rsidRDefault="00A71637" w:rsidP="00A716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DAB084E" w14:textId="77777777" w:rsidR="00A71637" w:rsidRPr="00744476" w:rsidRDefault="00A71637" w:rsidP="00A71637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324,054</w:t>
            </w:r>
          </w:p>
        </w:tc>
      </w:tr>
    </w:tbl>
    <w:p w14:paraId="3C861E3B" w14:textId="77777777" w:rsidR="00393555" w:rsidRPr="0053247E" w:rsidRDefault="00393555" w:rsidP="0081515D">
      <w:pPr>
        <w:pStyle w:val="Bo-Blankline"/>
        <w:rPr>
          <w:cs/>
        </w:rPr>
      </w:pPr>
    </w:p>
    <w:p w14:paraId="004299D3" w14:textId="77777777" w:rsidR="00E7334C" w:rsidRDefault="00E7334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613E5B5" w14:textId="77777777" w:rsidR="007B2482" w:rsidRPr="00744476" w:rsidRDefault="000B20C7" w:rsidP="008C542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9703C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7B2482" w:rsidRPr="00744476">
        <w:rPr>
          <w:rFonts w:asciiTheme="majorBidi" w:hAnsiTheme="majorBidi" w:cstheme="majorBidi"/>
          <w:cs/>
        </w:rPr>
        <w:t>มีดังนี้</w:t>
      </w:r>
    </w:p>
    <w:p w14:paraId="1460111F" w14:textId="77777777" w:rsidR="00CA3CE7" w:rsidRPr="0053247E" w:rsidRDefault="00CA3CE7" w:rsidP="0081515D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A635B3" w:rsidRPr="00744476" w14:paraId="0FB51304" w14:textId="77777777" w:rsidTr="00FF5BE2">
        <w:trPr>
          <w:tblHeader/>
        </w:trPr>
        <w:tc>
          <w:tcPr>
            <w:tcW w:w="3931" w:type="dxa"/>
          </w:tcPr>
          <w:p w14:paraId="447D953B" w14:textId="77777777"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20D2C299" w14:textId="77777777"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01C2E" w14:textId="77777777"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5DC5FE2E" w14:textId="77777777"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751" w:rsidRPr="00744476" w14:paraId="5DB96D47" w14:textId="77777777" w:rsidTr="00FF5BE2">
        <w:trPr>
          <w:tblHeader/>
        </w:trPr>
        <w:tc>
          <w:tcPr>
            <w:tcW w:w="3931" w:type="dxa"/>
          </w:tcPr>
          <w:p w14:paraId="30A72DF0" w14:textId="77777777"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9A0D7B" w14:textId="77777777" w:rsidR="00470751" w:rsidRPr="00744476" w:rsidRDefault="00C9703C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903F17C" w14:textId="77777777"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541F07" w14:textId="77777777" w:rsidR="00470751" w:rsidRPr="00744476" w:rsidRDefault="00C9703C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137287B" w14:textId="77777777"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C18E7D3" w14:textId="77777777" w:rsidR="00470751" w:rsidRPr="00744476" w:rsidRDefault="00C9703C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2826E21" w14:textId="77777777"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C7D816" w14:textId="77777777" w:rsidR="00470751" w:rsidRPr="00744476" w:rsidRDefault="00C9703C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70751" w:rsidRPr="00744476" w14:paraId="677FB55E" w14:textId="77777777" w:rsidTr="000F1614">
        <w:trPr>
          <w:tblHeader/>
        </w:trPr>
        <w:tc>
          <w:tcPr>
            <w:tcW w:w="3931" w:type="dxa"/>
          </w:tcPr>
          <w:p w14:paraId="2DA219DB" w14:textId="77777777"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EC6B0F6" w14:textId="77777777" w:rsidR="00470751" w:rsidRPr="00744476" w:rsidRDefault="00470751" w:rsidP="004707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0751" w:rsidRPr="00744476" w14:paraId="3C971B0F" w14:textId="77777777" w:rsidTr="00FF5BE2">
        <w:tc>
          <w:tcPr>
            <w:tcW w:w="3931" w:type="dxa"/>
          </w:tcPr>
          <w:p w14:paraId="295DB57C" w14:textId="77777777" w:rsidR="00470751" w:rsidRPr="00744476" w:rsidRDefault="00470751" w:rsidP="00470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B0823D3" w14:textId="77777777"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531DF5" w14:textId="77777777"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B124B5" w14:textId="77777777"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A1263" w14:textId="77777777"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00499C" w14:textId="77777777"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4EA5F" w14:textId="77777777"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700C5D" w14:textId="77777777"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787" w:rsidRPr="00744476" w14:paraId="007957AE" w14:textId="77777777" w:rsidTr="00003ED6">
        <w:tc>
          <w:tcPr>
            <w:tcW w:w="3931" w:type="dxa"/>
          </w:tcPr>
          <w:p w14:paraId="0BF5EF09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14:paraId="74DFE4EA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5DCB22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46C75F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5B5031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52048FC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1,002,883</w:t>
            </w:r>
          </w:p>
        </w:tc>
        <w:tc>
          <w:tcPr>
            <w:tcW w:w="236" w:type="dxa"/>
          </w:tcPr>
          <w:p w14:paraId="129CB594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EEB3ED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747,610</w:t>
            </w:r>
          </w:p>
        </w:tc>
      </w:tr>
      <w:tr w:rsidR="005D4787" w:rsidRPr="00744476" w14:paraId="3C119559" w14:textId="77777777" w:rsidTr="00003ED6">
        <w:tc>
          <w:tcPr>
            <w:tcW w:w="3931" w:type="dxa"/>
            <w:vAlign w:val="bottom"/>
          </w:tcPr>
          <w:p w14:paraId="4A2553C0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14:paraId="150AC6AB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744BDC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8F2A89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5FAE06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9A3F75D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196,727</w:t>
            </w:r>
          </w:p>
        </w:tc>
        <w:tc>
          <w:tcPr>
            <w:tcW w:w="236" w:type="dxa"/>
          </w:tcPr>
          <w:p w14:paraId="5255AD29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E0D9D5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193,165</w:t>
            </w:r>
          </w:p>
        </w:tc>
      </w:tr>
      <w:tr w:rsidR="005D4787" w:rsidRPr="00744476" w14:paraId="1DE0F71F" w14:textId="77777777" w:rsidTr="00003ED6">
        <w:tc>
          <w:tcPr>
            <w:tcW w:w="3931" w:type="dxa"/>
            <w:vAlign w:val="bottom"/>
          </w:tcPr>
          <w:p w14:paraId="099B506D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14:paraId="266917F4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C8A184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E90F6F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F01DDEF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ABCDAC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309,302</w:t>
            </w:r>
          </w:p>
        </w:tc>
        <w:tc>
          <w:tcPr>
            <w:tcW w:w="236" w:type="dxa"/>
          </w:tcPr>
          <w:p w14:paraId="3AFE3400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1DA8C9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249,924</w:t>
            </w:r>
          </w:p>
        </w:tc>
      </w:tr>
      <w:tr w:rsidR="005D4787" w:rsidRPr="00744476" w14:paraId="409AF42F" w14:textId="77777777" w:rsidTr="00003ED6">
        <w:tc>
          <w:tcPr>
            <w:tcW w:w="3931" w:type="dxa"/>
            <w:vAlign w:val="bottom"/>
          </w:tcPr>
          <w:p w14:paraId="5A751A68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14:paraId="5982DFD2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D1658A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8312856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0E556D6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4149A7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1,675,989</w:t>
            </w:r>
          </w:p>
        </w:tc>
        <w:tc>
          <w:tcPr>
            <w:tcW w:w="236" w:type="dxa"/>
          </w:tcPr>
          <w:p w14:paraId="48B35386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981CF0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1,832,210</w:t>
            </w:r>
          </w:p>
        </w:tc>
      </w:tr>
      <w:tr w:rsidR="005D4787" w:rsidRPr="00744476" w14:paraId="6C44C8FE" w14:textId="77777777" w:rsidTr="00003ED6">
        <w:tc>
          <w:tcPr>
            <w:tcW w:w="3931" w:type="dxa"/>
            <w:vAlign w:val="bottom"/>
          </w:tcPr>
          <w:p w14:paraId="1396967A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14:paraId="13179346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A79ACD0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E76CDE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488186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9DDBB4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27,335</w:t>
            </w:r>
          </w:p>
        </w:tc>
        <w:tc>
          <w:tcPr>
            <w:tcW w:w="236" w:type="dxa"/>
          </w:tcPr>
          <w:p w14:paraId="0402630F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9EE1AE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22,996</w:t>
            </w:r>
          </w:p>
        </w:tc>
      </w:tr>
      <w:tr w:rsidR="005D4787" w:rsidRPr="00744476" w14:paraId="3294A24B" w14:textId="77777777" w:rsidTr="00003ED6">
        <w:tc>
          <w:tcPr>
            <w:tcW w:w="3931" w:type="dxa"/>
            <w:vAlign w:val="bottom"/>
          </w:tcPr>
          <w:p w14:paraId="25DFB0FC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</w:tcPr>
          <w:p w14:paraId="11957F01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35F978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B03B99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7EB2F9A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48E0AAD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  <w:tc>
          <w:tcPr>
            <w:tcW w:w="236" w:type="dxa"/>
          </w:tcPr>
          <w:p w14:paraId="683C5F9E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2D2941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</w:tr>
      <w:tr w:rsidR="005D4787" w:rsidRPr="00744476" w14:paraId="4B165566" w14:textId="77777777" w:rsidTr="00003ED6">
        <w:tc>
          <w:tcPr>
            <w:tcW w:w="3931" w:type="dxa"/>
          </w:tcPr>
          <w:p w14:paraId="0B22DE82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14:paraId="53BECABC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748043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696EBE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CA5827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A47D94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32724D17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43947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5D4787" w:rsidRPr="00744476" w14:paraId="200B8585" w14:textId="77777777" w:rsidTr="00003ED6">
        <w:tc>
          <w:tcPr>
            <w:tcW w:w="3931" w:type="dxa"/>
          </w:tcPr>
          <w:p w14:paraId="32D70684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7E21D555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0226D8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992E2C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8D11A4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5EAC19C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2290F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BDDE72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787" w:rsidRPr="00744476" w14:paraId="18B6D1BC" w14:textId="77777777" w:rsidTr="00356AC8">
        <w:tc>
          <w:tcPr>
            <w:tcW w:w="3931" w:type="dxa"/>
            <w:vAlign w:val="bottom"/>
          </w:tcPr>
          <w:p w14:paraId="750E0B71" w14:textId="77777777" w:rsidR="005D4787" w:rsidRPr="00744476" w:rsidRDefault="005D4787" w:rsidP="005D478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36D9DCDF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EFB235D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888425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74265B9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51B5D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377842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0D3BAA" w14:textId="77777777" w:rsidR="005D4787" w:rsidRPr="00744476" w:rsidRDefault="005D4787" w:rsidP="005D478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787" w:rsidRPr="00744476" w14:paraId="6EA8896A" w14:textId="77777777" w:rsidTr="00356AC8">
        <w:tc>
          <w:tcPr>
            <w:tcW w:w="3931" w:type="dxa"/>
          </w:tcPr>
          <w:p w14:paraId="3898DF21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5BB4D9EA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618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418D98C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5EAD26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14:paraId="332543C0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A4F863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4ED9CD6C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A91D0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5D4787" w:rsidRPr="00744476" w14:paraId="61C7C7BB" w14:textId="77777777" w:rsidTr="00356AC8">
        <w:tc>
          <w:tcPr>
            <w:tcW w:w="3931" w:type="dxa"/>
          </w:tcPr>
          <w:p w14:paraId="52AC91D5" w14:textId="77777777" w:rsidR="005D4787" w:rsidRPr="00744476" w:rsidRDefault="005D4787" w:rsidP="005D478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416368A1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6" w:type="dxa"/>
          </w:tcPr>
          <w:p w14:paraId="1DB1B092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CFA0D6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236" w:type="dxa"/>
          </w:tcPr>
          <w:p w14:paraId="6C5A1CBD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80D672F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6" w:type="dxa"/>
          </w:tcPr>
          <w:p w14:paraId="153C5EE7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117BD0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</w:tr>
      <w:tr w:rsidR="005D4787" w:rsidRPr="00744476" w14:paraId="1FEFA5A1" w14:textId="77777777" w:rsidTr="00356AC8">
        <w:tc>
          <w:tcPr>
            <w:tcW w:w="3931" w:type="dxa"/>
          </w:tcPr>
          <w:p w14:paraId="484643B9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AA0F489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D20DEE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6D14FD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CB0A39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53FE27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A0904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48B90B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787" w:rsidRPr="00744476" w14:paraId="39419C9B" w14:textId="77777777" w:rsidTr="00356AC8">
        <w:tc>
          <w:tcPr>
            <w:tcW w:w="3931" w:type="dxa"/>
          </w:tcPr>
          <w:p w14:paraId="47B1C1AB" w14:textId="77777777" w:rsidR="005D4787" w:rsidRPr="00744476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5F8F19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32015A9F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FE4380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4D70791D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E331DD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1CFCCD72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624018" w14:textId="77777777" w:rsidR="005D4787" w:rsidRPr="00744476" w:rsidRDefault="005D4787" w:rsidP="005D47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787" w:rsidRPr="00744476" w14:paraId="090E4514" w14:textId="77777777" w:rsidTr="00356AC8">
        <w:tc>
          <w:tcPr>
            <w:tcW w:w="3931" w:type="dxa"/>
          </w:tcPr>
          <w:p w14:paraId="2521AF84" w14:textId="77777777" w:rsidR="005D4787" w:rsidRPr="00744476" w:rsidRDefault="005D4787" w:rsidP="005D478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18572031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617AA4FB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181F54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6D76B3CD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DDCBAF3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7FD09AB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68B5AB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5D4787" w:rsidRPr="00744476" w14:paraId="0A4FB1B7" w14:textId="77777777" w:rsidTr="00356AC8">
        <w:tc>
          <w:tcPr>
            <w:tcW w:w="3931" w:type="dxa"/>
          </w:tcPr>
          <w:p w14:paraId="037CCF96" w14:textId="77777777" w:rsidR="005D4787" w:rsidRPr="00744476" w:rsidRDefault="005D4787" w:rsidP="005D478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66344D43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F84DDC6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3CFE5A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9F67B44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E3BEDD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1DF1FC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D9383F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4787" w:rsidRPr="00744476" w14:paraId="76D4F893" w14:textId="77777777" w:rsidTr="00356AC8">
        <w:tc>
          <w:tcPr>
            <w:tcW w:w="3931" w:type="dxa"/>
          </w:tcPr>
          <w:p w14:paraId="2E617161" w14:textId="77777777" w:rsidR="005D4787" w:rsidRPr="00744476" w:rsidRDefault="005D4787" w:rsidP="005D478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6B475D0B" w14:textId="77777777" w:rsidR="005D4787" w:rsidRPr="00744476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236" w:type="dxa"/>
          </w:tcPr>
          <w:p w14:paraId="2BC961CA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B94059" w14:textId="77777777" w:rsidR="005D4787" w:rsidRPr="00744476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14:paraId="48E6787D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A92B4D" w14:textId="77777777" w:rsidR="005D4787" w:rsidRPr="00744476" w:rsidRDefault="005D4787" w:rsidP="005D47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EF054A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AA92F8" w14:textId="77777777" w:rsidR="005D4787" w:rsidRPr="00744476" w:rsidRDefault="005D4787" w:rsidP="005D47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787" w:rsidRPr="00744476" w14:paraId="574E13CE" w14:textId="77777777" w:rsidTr="00356AC8">
        <w:tc>
          <w:tcPr>
            <w:tcW w:w="3931" w:type="dxa"/>
          </w:tcPr>
          <w:p w14:paraId="6351205A" w14:textId="77777777" w:rsidR="005D4787" w:rsidRPr="00744476" w:rsidRDefault="005D4787" w:rsidP="005D478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3A530DC3" w14:textId="77777777" w:rsidR="005D4787" w:rsidRPr="00744476" w:rsidRDefault="003A57B6" w:rsidP="003A57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1F43CF5A" w14:textId="77777777" w:rsidR="005D4787" w:rsidRPr="00744476" w:rsidRDefault="005D4787" w:rsidP="003A57B6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767D8D" w14:textId="77777777" w:rsidR="005D4787" w:rsidRPr="00744476" w:rsidRDefault="005D4787" w:rsidP="005D47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B3322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3A57FF0" w14:textId="77777777" w:rsidR="005D4787" w:rsidRPr="00744476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4F29D2D5" w14:textId="77777777" w:rsidR="005D4787" w:rsidRPr="00744476" w:rsidRDefault="005D4787" w:rsidP="005D478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8A1B82" w14:textId="77777777" w:rsidR="005D4787" w:rsidRPr="00744476" w:rsidRDefault="005D4787" w:rsidP="005D47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787" w:rsidRPr="001F7848" w14:paraId="31DAB5D0" w14:textId="77777777" w:rsidTr="00356AC8">
        <w:trPr>
          <w:trHeight w:val="70"/>
        </w:trPr>
        <w:tc>
          <w:tcPr>
            <w:tcW w:w="3931" w:type="dxa"/>
            <w:vAlign w:val="bottom"/>
          </w:tcPr>
          <w:p w14:paraId="695AADE9" w14:textId="77777777" w:rsidR="005D4787" w:rsidRPr="001F7848" w:rsidRDefault="005D4787" w:rsidP="005D47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78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EA8F2" w14:textId="77777777" w:rsidR="005D4787" w:rsidRPr="001F7848" w:rsidRDefault="003A57B6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51343BEE" w14:textId="77777777" w:rsidR="005D4787" w:rsidRPr="001F7848" w:rsidRDefault="005D4787" w:rsidP="005D478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BEC0881" w14:textId="77777777" w:rsidR="005D4787" w:rsidRPr="001F7848" w:rsidRDefault="005D4787" w:rsidP="005D478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6" w:type="dxa"/>
          </w:tcPr>
          <w:p w14:paraId="090F1E0D" w14:textId="77777777" w:rsidR="005D4787" w:rsidRPr="001F7848" w:rsidRDefault="005D4787" w:rsidP="005D478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07C64" w14:textId="77777777" w:rsidR="005D4787" w:rsidRPr="001F7848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3,217,177</w:t>
            </w:r>
          </w:p>
        </w:tc>
        <w:tc>
          <w:tcPr>
            <w:tcW w:w="236" w:type="dxa"/>
          </w:tcPr>
          <w:p w14:paraId="41B0CD7D" w14:textId="77777777" w:rsidR="005D4787" w:rsidRPr="001F7848" w:rsidRDefault="005D4787" w:rsidP="005D478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6C800FD" w14:textId="77777777" w:rsidR="005D4787" w:rsidRPr="001F7848" w:rsidRDefault="005D4787" w:rsidP="005D478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3,054,218</w:t>
            </w:r>
          </w:p>
        </w:tc>
      </w:tr>
    </w:tbl>
    <w:p w14:paraId="2E7DC67A" w14:textId="77777777" w:rsidR="000D5304" w:rsidRDefault="000D5304">
      <w:pPr>
        <w:spacing w:line="240" w:lineRule="auto"/>
        <w:rPr>
          <w:cs/>
        </w:rPr>
      </w:pPr>
    </w:p>
    <w:p w14:paraId="2A340EF6" w14:textId="77777777" w:rsidR="000D5304" w:rsidRDefault="000D5304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90"/>
        <w:gridCol w:w="236"/>
        <w:gridCol w:w="990"/>
        <w:gridCol w:w="270"/>
        <w:gridCol w:w="1026"/>
      </w:tblGrid>
      <w:tr w:rsidR="00D87537" w:rsidRPr="00744476" w14:paraId="780AE9C6" w14:textId="77777777" w:rsidTr="007323A5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2A2EC8A3" w14:textId="77777777" w:rsidR="00D87537" w:rsidRPr="00744476" w:rsidRDefault="0035568A" w:rsidP="00F21A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="00D87537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  <w:r w:rsidR="009C43B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  <w:r w:rsidR="00D87537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แก่กิจการ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14:paraId="5FD3E3D0" w14:textId="77777777" w:rsidR="00D87537" w:rsidRPr="00744476" w:rsidRDefault="00D87537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5ED79128" w14:textId="77777777" w:rsidR="00D87537" w:rsidRPr="00744476" w:rsidRDefault="00D87537" w:rsidP="00FC65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E88945" w14:textId="77777777" w:rsidR="00D87537" w:rsidRPr="00744476" w:rsidRDefault="00D87537" w:rsidP="00866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14:paraId="09E6D876" w14:textId="77777777" w:rsidR="00D87537" w:rsidRPr="00744476" w:rsidRDefault="00D87537" w:rsidP="00FC65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42D" w:rsidRPr="00744476" w14:paraId="31D68AA5" w14:textId="77777777" w:rsidTr="007323A5">
        <w:trPr>
          <w:trHeight w:val="240"/>
        </w:trPr>
        <w:tc>
          <w:tcPr>
            <w:tcW w:w="2880" w:type="dxa"/>
            <w:tcBorders>
              <w:top w:val="nil"/>
            </w:tcBorders>
          </w:tcPr>
          <w:p w14:paraId="55B75900" w14:textId="77777777" w:rsidR="008C542D" w:rsidRPr="00744476" w:rsidRDefault="009C43BF" w:rsidP="007B5563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14:paraId="75DE2971" w14:textId="77777777" w:rsidR="008C542D" w:rsidRPr="00744476" w:rsidRDefault="00C9703C" w:rsidP="00005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</w:tcBorders>
          </w:tcPr>
          <w:p w14:paraId="66E8C916" w14:textId="77777777" w:rsidR="008C542D" w:rsidRPr="00744476" w:rsidRDefault="00C9703C" w:rsidP="00005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B7746B5" w14:textId="77777777" w:rsidR="008C542D" w:rsidRPr="00744476" w:rsidRDefault="00C9703C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04EF0" w14:textId="77777777"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414E71" w14:textId="77777777" w:rsidR="008C542D" w:rsidRPr="00744476" w:rsidRDefault="00C9703C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6B0544" w14:textId="77777777"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B5CEBB" w14:textId="77777777" w:rsidR="008C542D" w:rsidRPr="00744476" w:rsidRDefault="00C9703C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C8AB48" w14:textId="77777777"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75FD0B4" w14:textId="77777777" w:rsidR="008C542D" w:rsidRPr="00744476" w:rsidRDefault="00C9703C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8C542D" w:rsidRPr="00744476" w14:paraId="40EEE32A" w14:textId="77777777" w:rsidTr="007323A5">
        <w:trPr>
          <w:trHeight w:val="240"/>
        </w:trPr>
        <w:tc>
          <w:tcPr>
            <w:tcW w:w="2880" w:type="dxa"/>
          </w:tcPr>
          <w:p w14:paraId="0E919C29" w14:textId="77777777" w:rsidR="008C542D" w:rsidRPr="00744476" w:rsidRDefault="008C542D" w:rsidP="0086691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14:paraId="03207790" w14:textId="77777777" w:rsidR="008C542D" w:rsidRPr="00744476" w:rsidRDefault="008C542D" w:rsidP="0086691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772" w:type="dxa"/>
            <w:gridSpan w:val="7"/>
            <w:tcBorders>
              <w:top w:val="nil"/>
              <w:bottom w:val="nil"/>
            </w:tcBorders>
          </w:tcPr>
          <w:p w14:paraId="0F97784D" w14:textId="77777777" w:rsidR="008C542D" w:rsidRPr="00744476" w:rsidRDefault="008C542D" w:rsidP="0086691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C542D" w:rsidRPr="00744476" w14:paraId="658BFDD6" w14:textId="77777777" w:rsidTr="007323A5">
        <w:trPr>
          <w:trHeight w:val="247"/>
        </w:trPr>
        <w:tc>
          <w:tcPr>
            <w:tcW w:w="2880" w:type="dxa"/>
            <w:tcBorders>
              <w:top w:val="nil"/>
            </w:tcBorders>
          </w:tcPr>
          <w:p w14:paraId="278D8DCA" w14:textId="77777777"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14:paraId="7C853574" w14:textId="77777777"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14:paraId="1D609063" w14:textId="77777777"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C8FF983" w14:textId="77777777" w:rsidR="008C542D" w:rsidRPr="00744476" w:rsidRDefault="008C542D" w:rsidP="00FC65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63DE5F" w14:textId="77777777" w:rsidR="008C542D" w:rsidRPr="00744476" w:rsidRDefault="008C542D" w:rsidP="0086691A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456BCCD" w14:textId="77777777" w:rsidR="008C542D" w:rsidRPr="00744476" w:rsidRDefault="008C542D" w:rsidP="00FC65FA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E95D997" w14:textId="77777777" w:rsidR="008C542D" w:rsidRPr="00744476" w:rsidRDefault="008C542D" w:rsidP="0086691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5C95CE1" w14:textId="77777777" w:rsidR="008C542D" w:rsidRPr="00744476" w:rsidRDefault="008C542D" w:rsidP="00FC65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8FD1A92" w14:textId="77777777" w:rsidR="008C542D" w:rsidRPr="00744476" w:rsidRDefault="008C542D" w:rsidP="0086691A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20F15664" w14:textId="77777777" w:rsidR="008C542D" w:rsidRPr="00744476" w:rsidRDefault="008C542D" w:rsidP="00FC65FA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27E6" w:rsidRPr="00744476" w14:paraId="07AF2C6E" w14:textId="77777777" w:rsidTr="00003ED6">
        <w:tc>
          <w:tcPr>
            <w:tcW w:w="2880" w:type="dxa"/>
          </w:tcPr>
          <w:p w14:paraId="4695EDD5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*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00D1DE39" w14:textId="77777777" w:rsidR="007527E6" w:rsidRPr="00744476" w:rsidRDefault="007527E6" w:rsidP="007527E6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14:paraId="0E46DC05" w14:textId="77777777" w:rsidR="007527E6" w:rsidRPr="00744476" w:rsidRDefault="007527E6" w:rsidP="007527E6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F735ED8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0A5E33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0CC7E87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1EDD22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61DE4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85AB09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74FF7818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223,411</w:t>
            </w:r>
          </w:p>
        </w:tc>
      </w:tr>
      <w:tr w:rsidR="007527E6" w:rsidRPr="00744476" w14:paraId="63CCA05A" w14:textId="77777777" w:rsidTr="00003ED6">
        <w:tc>
          <w:tcPr>
            <w:tcW w:w="2880" w:type="dxa"/>
          </w:tcPr>
          <w:p w14:paraId="6648273D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*</w:t>
            </w:r>
          </w:p>
        </w:tc>
        <w:tc>
          <w:tcPr>
            <w:tcW w:w="810" w:type="dxa"/>
          </w:tcPr>
          <w:p w14:paraId="79164099" w14:textId="77777777" w:rsidR="007527E6" w:rsidRPr="00744476" w:rsidRDefault="007527E6" w:rsidP="007527E6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14:paraId="65B92DEF" w14:textId="77777777" w:rsidR="007527E6" w:rsidRPr="00744476" w:rsidRDefault="007527E6" w:rsidP="007527E6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C240983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8D9857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1A32D3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1C8DBD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65145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189417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7DF60FE4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7527E6" w:rsidRPr="00744476" w14:paraId="70B30D5A" w14:textId="77777777" w:rsidTr="00003ED6">
        <w:tc>
          <w:tcPr>
            <w:tcW w:w="2880" w:type="dxa"/>
          </w:tcPr>
          <w:p w14:paraId="3C3086B8" w14:textId="77777777" w:rsidR="007527E6" w:rsidRPr="009F665C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CAD1B82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20D7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</w:tcPr>
          <w:p w14:paraId="08051BD4" w14:textId="77777777" w:rsidR="007527E6" w:rsidRPr="0074447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7094013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EBEB40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ACC1A1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8D0CFE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81509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8BCCEB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19411443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27E6" w:rsidRPr="00744476" w14:paraId="3D82028A" w14:textId="77777777" w:rsidTr="00003ED6">
        <w:tc>
          <w:tcPr>
            <w:tcW w:w="2880" w:type="dxa"/>
          </w:tcPr>
          <w:p w14:paraId="20142CAF" w14:textId="77777777" w:rsidR="007527E6" w:rsidRPr="00CE38AD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พาณิชย์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102FA22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20D7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</w:tcPr>
          <w:p w14:paraId="2A42CBE9" w14:textId="77777777" w:rsidR="007527E6" w:rsidRPr="0074447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F957027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FC5F17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6D89D72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1CD8B6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294BB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0C93D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4F34F403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27E6" w:rsidRPr="00744476" w14:paraId="5E82A916" w14:textId="77777777" w:rsidTr="00003ED6">
        <w:tc>
          <w:tcPr>
            <w:tcW w:w="2880" w:type="dxa"/>
          </w:tcPr>
          <w:p w14:paraId="3FA82DBE" w14:textId="77777777" w:rsidR="007527E6" w:rsidRPr="00CE38AD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</w:tcPr>
          <w:p w14:paraId="31EFA20C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14:paraId="51287FE6" w14:textId="77777777" w:rsidR="007527E6" w:rsidRPr="0074447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BF76B8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3A345A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0F753CA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561FDB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10C98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CFCC2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1A197AA4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27E6" w:rsidRPr="00744476" w14:paraId="3F600029" w14:textId="77777777" w:rsidTr="00003ED6">
        <w:tc>
          <w:tcPr>
            <w:tcW w:w="2880" w:type="dxa"/>
          </w:tcPr>
          <w:p w14:paraId="559DA415" w14:textId="77777777" w:rsidR="007527E6" w:rsidRPr="009F665C" w:rsidRDefault="007527E6" w:rsidP="007527E6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2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14:paraId="1BAC9378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20D7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</w:tcPr>
          <w:p w14:paraId="46A23444" w14:textId="77777777" w:rsidR="007527E6" w:rsidRPr="0074447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BBEE17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A9DCF1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28DFBAB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FC9B19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6EEF7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9A4E53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3EBBA2C4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27E6" w:rsidRPr="00744476" w14:paraId="1586CF49" w14:textId="77777777" w:rsidTr="00003ED6">
        <w:tc>
          <w:tcPr>
            <w:tcW w:w="2880" w:type="dxa"/>
          </w:tcPr>
          <w:p w14:paraId="60F2FF42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มาสเตอร์ อาชีพ (ประเทศไทย)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65376310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14:paraId="18E03FB8" w14:textId="77777777" w:rsidR="007527E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DF946B0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19CDC5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F7AD8B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C9A96E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5A539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04163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0BE97053" w14:textId="45D24671" w:rsidR="007527E6" w:rsidRPr="002640D2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27E6" w:rsidRPr="00744476" w14:paraId="0A8E4605" w14:textId="77777777" w:rsidTr="00003ED6">
        <w:tc>
          <w:tcPr>
            <w:tcW w:w="2880" w:type="dxa"/>
          </w:tcPr>
          <w:p w14:paraId="6FCAE0A9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left="210" w:right="-108" w:firstLine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14:paraId="551995A0" w14:textId="77777777" w:rsidR="007527E6" w:rsidRPr="00020D75" w:rsidRDefault="007527E6" w:rsidP="007527E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20D75">
              <w:rPr>
                <w:rFonts w:ascii="Angsana New" w:hAnsi="Angsana New"/>
                <w:sz w:val="26"/>
                <w:szCs w:val="26"/>
              </w:rPr>
              <w:t>MLR-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20D7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</w:tcPr>
          <w:p w14:paraId="518DFA0F" w14:textId="77777777" w:rsidR="007527E6" w:rsidRPr="00744476" w:rsidRDefault="007527E6" w:rsidP="007527E6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BEF09C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15E60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2E4A37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E1E271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8E750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8EAEDF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53D76D70" w14:textId="77777777" w:rsidR="007527E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527E6" w:rsidRPr="00744476" w14:paraId="3F32D876" w14:textId="77777777" w:rsidTr="00003ED6">
        <w:tc>
          <w:tcPr>
            <w:tcW w:w="2880" w:type="dxa"/>
          </w:tcPr>
          <w:p w14:paraId="0F20E99D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CAEDD8F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14:paraId="5B76B99F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4BC0092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6ECBE2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4909E35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20989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47BAD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497,261</w:t>
            </w:r>
          </w:p>
        </w:tc>
        <w:tc>
          <w:tcPr>
            <w:tcW w:w="270" w:type="dxa"/>
          </w:tcPr>
          <w:p w14:paraId="1D096A73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0D458603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267,564</w:t>
            </w:r>
          </w:p>
        </w:tc>
      </w:tr>
      <w:tr w:rsidR="007527E6" w:rsidRPr="00744476" w14:paraId="6D9FC6DD" w14:textId="77777777" w:rsidTr="00003ED6">
        <w:trPr>
          <w:trHeight w:val="80"/>
        </w:trPr>
        <w:tc>
          <w:tcPr>
            <w:tcW w:w="2880" w:type="dxa"/>
          </w:tcPr>
          <w:p w14:paraId="1CA709A0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4F290209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</w:tcPr>
          <w:p w14:paraId="733FF4F9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7A5EF43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D8D274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00E8263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ACC610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73332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1,910</w:t>
            </w:r>
          </w:p>
        </w:tc>
        <w:tc>
          <w:tcPr>
            <w:tcW w:w="270" w:type="dxa"/>
          </w:tcPr>
          <w:p w14:paraId="62B3E7C5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ACF4BE8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</w:tr>
      <w:tr w:rsidR="007527E6" w:rsidRPr="00744476" w14:paraId="3E2A3299" w14:textId="77777777" w:rsidTr="00003ED6">
        <w:tc>
          <w:tcPr>
            <w:tcW w:w="2880" w:type="dxa"/>
            <w:tcBorders>
              <w:bottom w:val="nil"/>
            </w:tcBorders>
          </w:tcPr>
          <w:p w14:paraId="259D0658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140933C4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14:paraId="401398DB" w14:textId="77777777" w:rsidR="007527E6" w:rsidRPr="00744476" w:rsidRDefault="007527E6" w:rsidP="007527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BDB4E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F791FB1" w14:textId="77777777" w:rsidR="007527E6" w:rsidRPr="00744476" w:rsidRDefault="007527E6" w:rsidP="007527E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C1B9C5" w14:textId="77777777" w:rsidR="007527E6" w:rsidRPr="00744476" w:rsidRDefault="007527E6" w:rsidP="007527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0086C4" w14:textId="77777777" w:rsidR="007527E6" w:rsidRPr="00744476" w:rsidRDefault="007527E6" w:rsidP="007527E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F02FE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499,171</w:t>
            </w:r>
          </w:p>
        </w:tc>
        <w:tc>
          <w:tcPr>
            <w:tcW w:w="270" w:type="dxa"/>
            <w:tcBorders>
              <w:bottom w:val="nil"/>
            </w:tcBorders>
          </w:tcPr>
          <w:p w14:paraId="7E62926D" w14:textId="77777777" w:rsidR="007527E6" w:rsidRPr="00744476" w:rsidRDefault="007527E6" w:rsidP="007527E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6985CBB" w14:textId="77777777" w:rsidR="007527E6" w:rsidRPr="00744476" w:rsidRDefault="007527E6" w:rsidP="007527E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268,801</w:t>
            </w:r>
          </w:p>
        </w:tc>
      </w:tr>
    </w:tbl>
    <w:p w14:paraId="73E3E80D" w14:textId="77777777" w:rsidR="003E03AD" w:rsidRPr="00744476" w:rsidRDefault="003E03AD" w:rsidP="00D87537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94A3E13" w14:textId="77777777" w:rsidR="007323A5" w:rsidRDefault="007323A5" w:rsidP="007323A5">
      <w:pPr>
        <w:pStyle w:val="Bo-C1Content"/>
        <w:ind w:left="54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</w:rPr>
        <w:t xml:space="preserve">* </w:t>
      </w:r>
      <w:r w:rsidRPr="00744476">
        <w:rPr>
          <w:rFonts w:asciiTheme="majorBidi" w:hAnsiTheme="majorBidi" w:cstheme="majorBidi"/>
          <w:cs/>
        </w:rPr>
        <w:t xml:space="preserve">โปรดดูหมายเหตุประกอบงบการเงินข้อ </w:t>
      </w:r>
      <w:r w:rsidR="00C9703C">
        <w:rPr>
          <w:rFonts w:asciiTheme="majorBidi" w:hAnsiTheme="majorBidi" w:cstheme="majorBidi"/>
          <w:lang w:val="en-US"/>
        </w:rPr>
        <w:t>10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5859F2" w:rsidRPr="00744476">
        <w:rPr>
          <w:rFonts w:asciiTheme="majorBidi" w:hAnsiTheme="majorBidi" w:cstheme="majorBidi"/>
          <w:cs/>
          <w:lang w:val="en-US"/>
        </w:rPr>
        <w:t>การพิจารณาการด้อยค่าเงินให้กู้ยืมและเงินลงทุนในบริษัทย่อย</w:t>
      </w:r>
    </w:p>
    <w:p w14:paraId="003C226B" w14:textId="77777777" w:rsidR="00756004" w:rsidRPr="00744476" w:rsidRDefault="00756004" w:rsidP="0081515D">
      <w:pPr>
        <w:pStyle w:val="Bo-Blankline"/>
        <w:rPr>
          <w:cs/>
          <w:lang w:val="en-US"/>
        </w:rPr>
      </w:pPr>
    </w:p>
    <w:p w14:paraId="1E01093D" w14:textId="77777777" w:rsidR="008864A3" w:rsidRPr="008315C1" w:rsidRDefault="00FE4B87" w:rsidP="002D7B68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  <w:cs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</w:t>
      </w:r>
      <w:r w:rsidR="00C9703C">
        <w:rPr>
          <w:rFonts w:asciiTheme="majorBidi" w:hAnsiTheme="majorBidi" w:cstheme="majorBidi"/>
          <w:lang w:val="en-US"/>
        </w:rPr>
        <w:t>2</w:t>
      </w:r>
      <w:r w:rsidRPr="008315C1">
        <w:rPr>
          <w:rFonts w:asciiTheme="majorBidi" w:hAnsiTheme="majorBidi" w:cstheme="majorBidi"/>
          <w:cs/>
        </w:rPr>
        <w:t xml:space="preserve"> </w:t>
      </w:r>
      <w:r w:rsidR="008864A3" w:rsidRPr="008315C1">
        <w:rPr>
          <w:rFonts w:asciiTheme="majorBidi" w:hAnsiTheme="majorBidi" w:cstheme="majorBidi"/>
          <w:cs/>
        </w:rPr>
        <w:t>เงิน</w:t>
      </w:r>
      <w:r w:rsidR="00692BAF" w:rsidRPr="008315C1">
        <w:rPr>
          <w:rFonts w:asciiTheme="majorBidi" w:hAnsiTheme="majorBidi" w:cstheme="majorBidi"/>
          <w:cs/>
        </w:rPr>
        <w:t>ให้</w:t>
      </w:r>
      <w:r w:rsidR="008864A3" w:rsidRPr="008315C1">
        <w:rPr>
          <w:rFonts w:asciiTheme="majorBidi" w:hAnsiTheme="majorBidi" w:cstheme="majorBidi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 w:rsidR="00692BAF" w:rsidRPr="008315C1">
        <w:rPr>
          <w:rFonts w:asciiTheme="majorBidi" w:hAnsiTheme="majorBidi" w:cstheme="majorBidi"/>
          <w:cs/>
        </w:rPr>
        <w:t xml:space="preserve"> โดย</w:t>
      </w:r>
      <w:r w:rsidR="008864A3" w:rsidRPr="008315C1">
        <w:rPr>
          <w:rFonts w:asciiTheme="majorBidi" w:hAnsiTheme="majorBidi" w:cstheme="majorBidi"/>
          <w:cs/>
        </w:rPr>
        <w:t>มี</w:t>
      </w:r>
      <w:r w:rsidR="00692BAF" w:rsidRPr="008315C1">
        <w:rPr>
          <w:rFonts w:asciiTheme="majorBidi" w:hAnsiTheme="majorBidi" w:cstheme="majorBidi"/>
          <w:cs/>
        </w:rPr>
        <w:t>กำหนด</w:t>
      </w:r>
      <w:r w:rsidR="008864A3" w:rsidRPr="008315C1">
        <w:rPr>
          <w:rFonts w:asciiTheme="majorBidi" w:hAnsiTheme="majorBidi" w:cstheme="majorBidi"/>
          <w:cs/>
        </w:rPr>
        <w:t>ชำระคืนเมื</w:t>
      </w:r>
      <w:r w:rsidR="00756BF9" w:rsidRPr="008315C1">
        <w:rPr>
          <w:rFonts w:asciiTheme="majorBidi" w:hAnsiTheme="majorBidi" w:cstheme="majorBidi"/>
          <w:cs/>
        </w:rPr>
        <w:t>่</w:t>
      </w:r>
      <w:r w:rsidR="008864A3" w:rsidRPr="008315C1">
        <w:rPr>
          <w:rFonts w:asciiTheme="majorBidi" w:hAnsiTheme="majorBidi" w:cstheme="majorBidi"/>
          <w:cs/>
        </w:rPr>
        <w:t>อทวงถาม</w:t>
      </w:r>
    </w:p>
    <w:p w14:paraId="28CC1CA4" w14:textId="77777777" w:rsidR="00CB3EB0" w:rsidRDefault="00CB3EB0" w:rsidP="0081515D">
      <w:pPr>
        <w:pStyle w:val="Bo-Blankline"/>
        <w:rPr>
          <w:cs/>
          <w:lang w:val="en-US"/>
        </w:rPr>
      </w:pPr>
    </w:p>
    <w:p w14:paraId="39737946" w14:textId="77777777" w:rsidR="008B7469" w:rsidRPr="008315C1" w:rsidRDefault="00E84594" w:rsidP="008C542D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t>รายการเคลื่อนไหวของเงินให้กู้ยืม</w:t>
      </w:r>
      <w:r w:rsidR="00CB3EB0">
        <w:rPr>
          <w:rFonts w:asciiTheme="majorBidi" w:hAnsiTheme="majorBidi" w:cstheme="majorBidi" w:hint="cs"/>
          <w:cs/>
        </w:rPr>
        <w:t>ระยะสั้น</w:t>
      </w:r>
      <w:r w:rsidRPr="008315C1">
        <w:rPr>
          <w:rFonts w:asciiTheme="majorBidi" w:hAnsiTheme="majorBidi" w:cstheme="majorBidi"/>
          <w:cs/>
        </w:rPr>
        <w:t xml:space="preserve">แก่กิจการที่เกี่ยวข้องกันสำหรับแต่ละปีสิ้นสุดวันที่ </w:t>
      </w:r>
      <w:r w:rsidR="00C9703C">
        <w:rPr>
          <w:rFonts w:asciiTheme="majorBidi" w:hAnsiTheme="majorBidi" w:cstheme="majorBidi"/>
          <w:cs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</w:t>
      </w:r>
      <w:r w:rsidRPr="008315C1">
        <w:rPr>
          <w:rFonts w:asciiTheme="majorBidi" w:hAnsiTheme="majorBidi" w:cstheme="majorBidi"/>
        </w:rPr>
        <w:t xml:space="preserve"> </w:t>
      </w:r>
      <w:r w:rsidR="008B7469" w:rsidRPr="008315C1">
        <w:rPr>
          <w:rFonts w:asciiTheme="majorBidi" w:hAnsiTheme="majorBidi" w:cstheme="majorBidi"/>
          <w:cs/>
        </w:rPr>
        <w:t>มีดังนี้</w:t>
      </w:r>
    </w:p>
    <w:p w14:paraId="1E004707" w14:textId="77777777" w:rsidR="004B6A02" w:rsidRPr="0081515D" w:rsidRDefault="004B6A02" w:rsidP="0081515D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87"/>
        <w:gridCol w:w="1124"/>
        <w:gridCol w:w="236"/>
        <w:gridCol w:w="1134"/>
        <w:gridCol w:w="236"/>
        <w:gridCol w:w="1125"/>
        <w:gridCol w:w="236"/>
        <w:gridCol w:w="1200"/>
      </w:tblGrid>
      <w:tr w:rsidR="004B6A02" w:rsidRPr="00744476" w14:paraId="6B94F16E" w14:textId="77777777" w:rsidTr="000F1614">
        <w:tc>
          <w:tcPr>
            <w:tcW w:w="3887" w:type="dxa"/>
          </w:tcPr>
          <w:p w14:paraId="0BB18DCB" w14:textId="77777777" w:rsidR="004B6A02" w:rsidRPr="00744476" w:rsidRDefault="00C7434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 w:rsidR="00206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  <w:r w:rsidR="008B7469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94" w:type="dxa"/>
            <w:gridSpan w:val="3"/>
          </w:tcPr>
          <w:p w14:paraId="35996BB4" w14:textId="77777777"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C5B2C1" w14:textId="77777777" w:rsidR="004B6A02" w:rsidRPr="00744476" w:rsidRDefault="004B6A02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0677234" w14:textId="77777777"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14:paraId="0E4EACC4" w14:textId="77777777" w:rsidTr="000F1614">
        <w:tc>
          <w:tcPr>
            <w:tcW w:w="3887" w:type="dxa"/>
          </w:tcPr>
          <w:p w14:paraId="4BFF002C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0B67187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22DFDD7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700AFA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A620BE9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7E6FC37B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0AB3DB9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46B9562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698B" w:rsidRPr="00744476" w14:paraId="403F8E18" w14:textId="77777777" w:rsidTr="000F1614">
        <w:tc>
          <w:tcPr>
            <w:tcW w:w="3887" w:type="dxa"/>
          </w:tcPr>
          <w:p w14:paraId="7B469EB6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1" w:type="dxa"/>
            <w:gridSpan w:val="7"/>
          </w:tcPr>
          <w:p w14:paraId="5F439F35" w14:textId="77777777"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14:paraId="552DCDC3" w14:textId="77777777" w:rsidTr="000F1614">
        <w:tc>
          <w:tcPr>
            <w:tcW w:w="3887" w:type="dxa"/>
          </w:tcPr>
          <w:p w14:paraId="613B0064" w14:textId="77777777" w:rsidR="00DB698B" w:rsidRPr="00744476" w:rsidRDefault="00DB698B" w:rsidP="00DB698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4" w:type="dxa"/>
          </w:tcPr>
          <w:p w14:paraId="2F8AD5B8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C211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62F84B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DC214D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7F6487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6A745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78BB1B8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AC8" w:rsidRPr="00744476" w14:paraId="347E1E1C" w14:textId="77777777" w:rsidTr="00527D4A">
        <w:tc>
          <w:tcPr>
            <w:tcW w:w="3887" w:type="dxa"/>
          </w:tcPr>
          <w:p w14:paraId="593B9D96" w14:textId="77777777" w:rsidR="00356AC8" w:rsidRPr="00744476" w:rsidRDefault="00356AC8" w:rsidP="00356AC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</w:tcPr>
          <w:p w14:paraId="5F1964F9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438A5B" w14:textId="77777777" w:rsidR="00356AC8" w:rsidRPr="00744476" w:rsidRDefault="00356AC8" w:rsidP="00356A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1FC675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0D6B05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CF63AC" w14:textId="77777777" w:rsidR="00356AC8" w:rsidRPr="00B14240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267,564</w:t>
            </w:r>
          </w:p>
        </w:tc>
        <w:tc>
          <w:tcPr>
            <w:tcW w:w="236" w:type="dxa"/>
          </w:tcPr>
          <w:p w14:paraId="542FBAEA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227F65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273,253</w:t>
            </w:r>
          </w:p>
        </w:tc>
      </w:tr>
      <w:tr w:rsidR="00356AC8" w:rsidRPr="00744476" w14:paraId="51F44D0C" w14:textId="77777777" w:rsidTr="00527D4A">
        <w:tc>
          <w:tcPr>
            <w:tcW w:w="3887" w:type="dxa"/>
          </w:tcPr>
          <w:p w14:paraId="6555D889" w14:textId="77777777" w:rsidR="00356AC8" w:rsidRPr="00744476" w:rsidRDefault="00356AC8" w:rsidP="00356AC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4" w:type="dxa"/>
          </w:tcPr>
          <w:p w14:paraId="2960DABC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3B42568" w14:textId="77777777" w:rsidR="00356AC8" w:rsidRPr="00744476" w:rsidRDefault="00356AC8" w:rsidP="00356A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0BC8B8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200EB1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4E05997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251,049</w:t>
            </w:r>
          </w:p>
        </w:tc>
        <w:tc>
          <w:tcPr>
            <w:tcW w:w="236" w:type="dxa"/>
          </w:tcPr>
          <w:p w14:paraId="0DD9E607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B5A4ACB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26,800</w:t>
            </w:r>
          </w:p>
        </w:tc>
      </w:tr>
      <w:tr w:rsidR="00356AC8" w:rsidRPr="00744476" w14:paraId="71FDD033" w14:textId="77777777" w:rsidTr="00527D4A">
        <w:tc>
          <w:tcPr>
            <w:tcW w:w="3887" w:type="dxa"/>
          </w:tcPr>
          <w:p w14:paraId="243CB694" w14:textId="77777777" w:rsidR="00356AC8" w:rsidRPr="00744476" w:rsidRDefault="00356AC8" w:rsidP="00356AC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83510D9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D440CE" w14:textId="77777777" w:rsidR="00356AC8" w:rsidRPr="00744476" w:rsidRDefault="00356AC8" w:rsidP="00356A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C6EEDD" w14:textId="77777777" w:rsidR="00356AC8" w:rsidRPr="0074447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5C64775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2B05607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(21,352)</w:t>
            </w:r>
          </w:p>
        </w:tc>
        <w:tc>
          <w:tcPr>
            <w:tcW w:w="236" w:type="dxa"/>
          </w:tcPr>
          <w:p w14:paraId="51E13491" w14:textId="77777777" w:rsidR="00356AC8" w:rsidRPr="00744476" w:rsidRDefault="00356AC8" w:rsidP="00356AC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7AA7957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(32,489)</w:t>
            </w:r>
          </w:p>
        </w:tc>
      </w:tr>
      <w:tr w:rsidR="00356AC8" w:rsidRPr="00744476" w14:paraId="2B8E97CA" w14:textId="77777777" w:rsidTr="00527D4A">
        <w:tc>
          <w:tcPr>
            <w:tcW w:w="3887" w:type="dxa"/>
          </w:tcPr>
          <w:p w14:paraId="31292D50" w14:textId="77777777" w:rsidR="00356AC8" w:rsidRPr="00744476" w:rsidRDefault="00356AC8" w:rsidP="00356AC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3BC2869" w14:textId="77777777" w:rsidR="00356AC8" w:rsidRPr="0089726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2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670F86" w14:textId="77777777" w:rsidR="00356AC8" w:rsidRPr="00897266" w:rsidRDefault="00356AC8" w:rsidP="00356A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CB572D" w14:textId="77777777" w:rsidR="00356AC8" w:rsidRPr="00897266" w:rsidRDefault="00356AC8" w:rsidP="00356A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2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3DC4ED6" w14:textId="77777777" w:rsidR="00356AC8" w:rsidRPr="00744476" w:rsidRDefault="00356AC8" w:rsidP="00356AC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93A63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497,261</w:t>
            </w:r>
          </w:p>
        </w:tc>
        <w:tc>
          <w:tcPr>
            <w:tcW w:w="236" w:type="dxa"/>
          </w:tcPr>
          <w:p w14:paraId="43D1CF37" w14:textId="77777777" w:rsidR="00356AC8" w:rsidRPr="00744476" w:rsidRDefault="00356AC8" w:rsidP="00356AC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3075682" w14:textId="77777777" w:rsidR="00356AC8" w:rsidRPr="00744476" w:rsidRDefault="00356AC8" w:rsidP="00356AC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267,564</w:t>
            </w:r>
          </w:p>
        </w:tc>
      </w:tr>
    </w:tbl>
    <w:p w14:paraId="1861DCB4" w14:textId="77777777" w:rsidR="00F145B8" w:rsidRDefault="00F145B8">
      <w:pPr>
        <w:spacing w:line="240" w:lineRule="auto"/>
        <w:rPr>
          <w:rFonts w:asciiTheme="majorBidi" w:hAnsiTheme="majorBidi" w:cstheme="majorBidi"/>
          <w:cs/>
        </w:rPr>
      </w:pPr>
    </w:p>
    <w:p w14:paraId="7D5CA154" w14:textId="77777777" w:rsidR="00F145B8" w:rsidRDefault="00F145B8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5"/>
        <w:gridCol w:w="1115"/>
        <w:gridCol w:w="270"/>
        <w:gridCol w:w="1123"/>
        <w:gridCol w:w="12"/>
        <w:gridCol w:w="224"/>
        <w:gridCol w:w="12"/>
        <w:gridCol w:w="1245"/>
        <w:gridCol w:w="239"/>
        <w:gridCol w:w="1013"/>
        <w:gridCol w:w="12"/>
      </w:tblGrid>
      <w:tr w:rsidR="00FF2244" w:rsidRPr="00744476" w14:paraId="29AC5B3C" w14:textId="77777777" w:rsidTr="00F145B8">
        <w:trPr>
          <w:gridAfter w:val="1"/>
          <w:wAfter w:w="12" w:type="dxa"/>
          <w:tblHeader/>
        </w:trPr>
        <w:tc>
          <w:tcPr>
            <w:tcW w:w="3925" w:type="dxa"/>
          </w:tcPr>
          <w:p w14:paraId="65A61FB4" w14:textId="77777777" w:rsidR="00FF2244" w:rsidRPr="00744476" w:rsidRDefault="003E03AD" w:rsidP="0014154A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="00FF2244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8" w:type="dxa"/>
            <w:gridSpan w:val="3"/>
          </w:tcPr>
          <w:p w14:paraId="311B36E6" w14:textId="77777777"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C15EEB7" w14:textId="77777777" w:rsidR="00FF2244" w:rsidRPr="00744476" w:rsidRDefault="00FF2244" w:rsidP="0014154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4"/>
          </w:tcPr>
          <w:p w14:paraId="7073E886" w14:textId="77777777"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14:paraId="5B1D325D" w14:textId="77777777" w:rsidTr="00F145B8">
        <w:trPr>
          <w:tblHeader/>
        </w:trPr>
        <w:tc>
          <w:tcPr>
            <w:tcW w:w="3925" w:type="dxa"/>
          </w:tcPr>
          <w:p w14:paraId="5434DEB1" w14:textId="77777777" w:rsidR="00DB698B" w:rsidRPr="00744476" w:rsidRDefault="00DB698B" w:rsidP="00DB698B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15" w:type="dxa"/>
          </w:tcPr>
          <w:p w14:paraId="0B501A99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192172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E24DF4B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</w:tcPr>
          <w:p w14:paraId="579701A8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572779D3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20796DCB" w14:textId="77777777"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D75CBED" w14:textId="77777777" w:rsidR="00DB698B" w:rsidRPr="00744476" w:rsidRDefault="00C9703C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698B" w:rsidRPr="00744476" w14:paraId="13B2502C" w14:textId="77777777" w:rsidTr="00F145B8">
        <w:trPr>
          <w:gridAfter w:val="1"/>
          <w:wAfter w:w="12" w:type="dxa"/>
          <w:tblHeader/>
        </w:trPr>
        <w:tc>
          <w:tcPr>
            <w:tcW w:w="3925" w:type="dxa"/>
          </w:tcPr>
          <w:p w14:paraId="0A220FF3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3" w:type="dxa"/>
            <w:gridSpan w:val="9"/>
          </w:tcPr>
          <w:p w14:paraId="57CAA1E9" w14:textId="77777777"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63F5" w:rsidRPr="00744476" w14:paraId="0EEFC52B" w14:textId="77777777" w:rsidTr="00F145B8">
        <w:tc>
          <w:tcPr>
            <w:tcW w:w="3925" w:type="dxa"/>
          </w:tcPr>
          <w:p w14:paraId="3ABA6A5F" w14:textId="77777777" w:rsidR="004663F5" w:rsidRPr="00744476" w:rsidRDefault="004663F5" w:rsidP="004663F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5" w:type="dxa"/>
          </w:tcPr>
          <w:p w14:paraId="1C8F95CE" w14:textId="77777777" w:rsidR="004663F5" w:rsidRPr="00744476" w:rsidRDefault="004663F5" w:rsidP="004663F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2CAC4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DD98D42" w14:textId="77777777" w:rsidR="004663F5" w:rsidRPr="00744476" w:rsidRDefault="004663F5" w:rsidP="004663F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0CDE76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7EBF4BA0" w14:textId="77777777" w:rsidR="004663F5" w:rsidRPr="00744476" w:rsidRDefault="004663F5" w:rsidP="004663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C53596" w14:textId="77777777" w:rsidR="004663F5" w:rsidRPr="00744476" w:rsidRDefault="004663F5" w:rsidP="004663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27A563BB" w14:textId="77777777" w:rsidR="004663F5" w:rsidRPr="00744476" w:rsidRDefault="004663F5" w:rsidP="004663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6F5" w:rsidRPr="00744476" w14:paraId="4DDF55EA" w14:textId="77777777" w:rsidTr="002351CB">
        <w:tc>
          <w:tcPr>
            <w:tcW w:w="3925" w:type="dxa"/>
          </w:tcPr>
          <w:p w14:paraId="1F6BB9FF" w14:textId="77777777" w:rsidR="005A26F5" w:rsidRPr="00744476" w:rsidRDefault="005A26F5" w:rsidP="005A26F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15" w:type="dxa"/>
          </w:tcPr>
          <w:p w14:paraId="02CB2808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6CB7DD1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7A69CA3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DD3DE4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6403F594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239" w:type="dxa"/>
          </w:tcPr>
          <w:p w14:paraId="06F1252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C2B22B4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</w:tr>
      <w:tr w:rsidR="005A26F5" w:rsidRPr="00744476" w14:paraId="77ABF43A" w14:textId="77777777" w:rsidTr="002351CB">
        <w:tc>
          <w:tcPr>
            <w:tcW w:w="3925" w:type="dxa"/>
            <w:vAlign w:val="bottom"/>
          </w:tcPr>
          <w:p w14:paraId="0BEFDC09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15" w:type="dxa"/>
          </w:tcPr>
          <w:p w14:paraId="0BD8F993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DEB27A3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15C6AA2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173C190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0D57CB1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105,593</w:t>
            </w:r>
          </w:p>
        </w:tc>
        <w:tc>
          <w:tcPr>
            <w:tcW w:w="239" w:type="dxa"/>
          </w:tcPr>
          <w:p w14:paraId="591D61CC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73DC499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85,200</w:t>
            </w:r>
          </w:p>
        </w:tc>
      </w:tr>
      <w:tr w:rsidR="005A26F5" w:rsidRPr="00744476" w14:paraId="48B6E49E" w14:textId="77777777" w:rsidTr="002351CB">
        <w:tc>
          <w:tcPr>
            <w:tcW w:w="3925" w:type="dxa"/>
            <w:vAlign w:val="bottom"/>
          </w:tcPr>
          <w:p w14:paraId="1AC53C53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15" w:type="dxa"/>
          </w:tcPr>
          <w:p w14:paraId="1BA7FB52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6130F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9A1163B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3DE9161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2C7BF5B4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39" w:type="dxa"/>
          </w:tcPr>
          <w:p w14:paraId="2A8DCE7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1D365711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32,356</w:t>
            </w:r>
          </w:p>
        </w:tc>
      </w:tr>
      <w:tr w:rsidR="005A26F5" w:rsidRPr="00744476" w14:paraId="73DB5B51" w14:textId="77777777" w:rsidTr="002351CB">
        <w:tc>
          <w:tcPr>
            <w:tcW w:w="3925" w:type="dxa"/>
            <w:vAlign w:val="bottom"/>
          </w:tcPr>
          <w:p w14:paraId="2B6D5924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1997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15" w:type="dxa"/>
          </w:tcPr>
          <w:p w14:paraId="1D018875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EDCA3D4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185E61D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8D9C82B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5E0E718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500E7CE1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6D992A3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A26F5" w:rsidRPr="00744476" w14:paraId="68EBD860" w14:textId="77777777" w:rsidTr="002351CB">
        <w:tc>
          <w:tcPr>
            <w:tcW w:w="3925" w:type="dxa"/>
            <w:vAlign w:val="bottom"/>
          </w:tcPr>
          <w:p w14:paraId="414B260A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15" w:type="dxa"/>
          </w:tcPr>
          <w:p w14:paraId="7AFF31F5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B2C8C8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717C8B8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67C251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33A7D2ED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39" w:type="dxa"/>
          </w:tcPr>
          <w:p w14:paraId="48539355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4947F76C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14,002</w:t>
            </w:r>
          </w:p>
        </w:tc>
      </w:tr>
      <w:tr w:rsidR="005A26F5" w:rsidRPr="00744476" w14:paraId="14B31EFF" w14:textId="77777777" w:rsidTr="002351CB">
        <w:tc>
          <w:tcPr>
            <w:tcW w:w="3925" w:type="dxa"/>
            <w:vAlign w:val="bottom"/>
          </w:tcPr>
          <w:p w14:paraId="3AD8DB87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15" w:type="dxa"/>
          </w:tcPr>
          <w:p w14:paraId="2C6A9F2A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168CEE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CD70434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FC9423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6FF0809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87,154</w:t>
            </w:r>
          </w:p>
        </w:tc>
        <w:tc>
          <w:tcPr>
            <w:tcW w:w="239" w:type="dxa"/>
          </w:tcPr>
          <w:p w14:paraId="40E40DF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07F9C97B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67,827</w:t>
            </w:r>
          </w:p>
        </w:tc>
      </w:tr>
      <w:tr w:rsidR="005A26F5" w:rsidRPr="00744476" w14:paraId="61CCD626" w14:textId="77777777" w:rsidTr="002351CB">
        <w:tc>
          <w:tcPr>
            <w:tcW w:w="3925" w:type="dxa"/>
            <w:vAlign w:val="bottom"/>
          </w:tcPr>
          <w:p w14:paraId="36B8CFAA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15" w:type="dxa"/>
          </w:tcPr>
          <w:p w14:paraId="6B037AFB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91E14C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A7D1307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B4FB51B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BE3A42D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9" w:type="dxa"/>
          </w:tcPr>
          <w:p w14:paraId="771E243E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A614CD1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5A26F5" w:rsidRPr="00744476" w14:paraId="76FD9AA8" w14:textId="77777777" w:rsidTr="002351CB">
        <w:tc>
          <w:tcPr>
            <w:tcW w:w="3925" w:type="dxa"/>
            <w:vAlign w:val="bottom"/>
          </w:tcPr>
          <w:p w14:paraId="0A40630C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15" w:type="dxa"/>
          </w:tcPr>
          <w:p w14:paraId="632484C5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B06695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004C890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28F037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6385E80A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39" w:type="dxa"/>
          </w:tcPr>
          <w:p w14:paraId="2323BDB9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2D321FE0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5A26F5" w:rsidRPr="00744476" w14:paraId="03170288" w14:textId="77777777" w:rsidTr="002351CB">
        <w:tc>
          <w:tcPr>
            <w:tcW w:w="3925" w:type="dxa"/>
          </w:tcPr>
          <w:p w14:paraId="7A230767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15" w:type="dxa"/>
          </w:tcPr>
          <w:p w14:paraId="2CDFFBAC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7C6B5B3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D35610F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3D9256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C7DFAE0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9" w:type="dxa"/>
          </w:tcPr>
          <w:p w14:paraId="180E3E44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757776D7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5A26F5" w:rsidRPr="00744476" w14:paraId="6EE7B1A8" w14:textId="77777777" w:rsidTr="002351CB">
        <w:tc>
          <w:tcPr>
            <w:tcW w:w="3925" w:type="dxa"/>
          </w:tcPr>
          <w:p w14:paraId="24C8C897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ซีนิธ อินเตอร์เนชั่นแนล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เพาเวอร์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15" w:type="dxa"/>
          </w:tcPr>
          <w:p w14:paraId="45C410A4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BF2E83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A67FD47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6C74A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15C3AE7E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</w:tcPr>
          <w:p w14:paraId="0F09D55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074B4D78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A26F5" w:rsidRPr="00744476" w14:paraId="25F07B22" w14:textId="77777777" w:rsidTr="002351CB">
        <w:tc>
          <w:tcPr>
            <w:tcW w:w="3925" w:type="dxa"/>
          </w:tcPr>
          <w:p w14:paraId="49977BA8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15" w:type="dxa"/>
          </w:tcPr>
          <w:p w14:paraId="536FBF29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1056DA7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84C4668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135DA1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9FCDFF9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39" w:type="dxa"/>
          </w:tcPr>
          <w:p w14:paraId="75294D10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4C7E5786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5A26F5" w:rsidRPr="00744476" w14:paraId="4AD6176A" w14:textId="77777777" w:rsidTr="002351CB">
        <w:tc>
          <w:tcPr>
            <w:tcW w:w="3925" w:type="dxa"/>
          </w:tcPr>
          <w:p w14:paraId="15B09DD2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15" w:type="dxa"/>
          </w:tcPr>
          <w:p w14:paraId="33A34C4B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B2AC45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387906F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2BCC31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6E956893" w14:textId="77777777" w:rsidR="005A26F5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</w:tcPr>
          <w:p w14:paraId="74D9CF14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2EA1FE2" w14:textId="77777777" w:rsidR="005A26F5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A26F5" w:rsidRPr="00744476" w14:paraId="300AC8C0" w14:textId="77777777" w:rsidTr="002351CB">
        <w:tc>
          <w:tcPr>
            <w:tcW w:w="3925" w:type="dxa"/>
          </w:tcPr>
          <w:p w14:paraId="124D1015" w14:textId="77777777" w:rsidR="005A26F5" w:rsidRPr="00020D75" w:rsidRDefault="005A26F5" w:rsidP="005A26F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15" w:type="dxa"/>
          </w:tcPr>
          <w:p w14:paraId="316EAF8D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1775B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65CD4AC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5792A5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4A17458" w14:textId="77777777" w:rsidR="005A26F5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70F93AD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24537060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6F5" w:rsidRPr="00744476" w14:paraId="4CDD3821" w14:textId="77777777" w:rsidTr="002351CB">
        <w:tc>
          <w:tcPr>
            <w:tcW w:w="3925" w:type="dxa"/>
          </w:tcPr>
          <w:p w14:paraId="28C4383B" w14:textId="77777777" w:rsidR="005A26F5" w:rsidRPr="00744476" w:rsidRDefault="005A26F5" w:rsidP="005A26F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15" w:type="dxa"/>
          </w:tcPr>
          <w:p w14:paraId="0AADF80B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1171D9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B495FFB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8F40B54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5638C21" w14:textId="77777777" w:rsidR="005A26F5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9" w:type="dxa"/>
          </w:tcPr>
          <w:p w14:paraId="1703962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7FA3E034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6F5" w:rsidRPr="00744476" w14:paraId="10BE2EA8" w14:textId="77777777" w:rsidTr="002351CB">
        <w:tc>
          <w:tcPr>
            <w:tcW w:w="3925" w:type="dxa"/>
          </w:tcPr>
          <w:p w14:paraId="5DBF32F6" w14:textId="77777777" w:rsidR="005A26F5" w:rsidRPr="00186962" w:rsidRDefault="005A26F5" w:rsidP="005A26F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มาสเตอร์ อาชีพ (ประเทศไทย)</w:t>
            </w: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15" w:type="dxa"/>
          </w:tcPr>
          <w:p w14:paraId="0B12F391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16C03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0D9D7B4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034CB77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546E5B1D" w14:textId="77777777" w:rsidR="005A26F5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4,114</w:t>
            </w:r>
          </w:p>
        </w:tc>
        <w:tc>
          <w:tcPr>
            <w:tcW w:w="239" w:type="dxa"/>
          </w:tcPr>
          <w:p w14:paraId="28AA3AE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25A39CAC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6F5" w:rsidRPr="00744476" w14:paraId="265E6437" w14:textId="77777777" w:rsidTr="002351CB">
        <w:tc>
          <w:tcPr>
            <w:tcW w:w="3925" w:type="dxa"/>
          </w:tcPr>
          <w:p w14:paraId="6B109109" w14:textId="77777777" w:rsidR="005A26F5" w:rsidRPr="008A46FF" w:rsidRDefault="005A26F5" w:rsidP="005A26F5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Polene</w:t>
            </w:r>
            <w:proofErr w:type="spellEnd"/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15" w:type="dxa"/>
          </w:tcPr>
          <w:p w14:paraId="7598F456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E28101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77BBD49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1195CA9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5046948" w14:textId="77777777" w:rsidR="005A26F5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9" w:type="dxa"/>
          </w:tcPr>
          <w:p w14:paraId="5547B73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3B4D7A6C" w14:textId="77777777" w:rsidR="005A26F5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5A26F5" w:rsidRPr="00744476" w14:paraId="0AE10CD8" w14:textId="77777777" w:rsidTr="002351CB">
        <w:tc>
          <w:tcPr>
            <w:tcW w:w="3925" w:type="dxa"/>
          </w:tcPr>
          <w:p w14:paraId="0E3769CD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5" w:type="dxa"/>
          </w:tcPr>
          <w:p w14:paraId="7EE28C73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3313B5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687F160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843DBEB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0E58C3BB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E598BFC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4C5C4572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6F5" w:rsidRPr="00744476" w14:paraId="45FFFC70" w14:textId="77777777" w:rsidTr="002351CB">
        <w:tc>
          <w:tcPr>
            <w:tcW w:w="3925" w:type="dxa"/>
            <w:vAlign w:val="bottom"/>
          </w:tcPr>
          <w:p w14:paraId="76B6798E" w14:textId="77777777" w:rsidR="005A26F5" w:rsidRPr="00744476" w:rsidRDefault="005A26F5" w:rsidP="005A26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15" w:type="dxa"/>
          </w:tcPr>
          <w:p w14:paraId="51623A8A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6,839</w:t>
            </w:r>
          </w:p>
        </w:tc>
        <w:tc>
          <w:tcPr>
            <w:tcW w:w="270" w:type="dxa"/>
          </w:tcPr>
          <w:p w14:paraId="406CA702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34FE0A1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6,503</w:t>
            </w:r>
          </w:p>
        </w:tc>
        <w:tc>
          <w:tcPr>
            <w:tcW w:w="236" w:type="dxa"/>
            <w:gridSpan w:val="2"/>
          </w:tcPr>
          <w:p w14:paraId="4A693F5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2B048BF" w14:textId="77777777" w:rsidR="005A26F5" w:rsidRPr="005400D2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5,875</w:t>
            </w:r>
          </w:p>
        </w:tc>
        <w:tc>
          <w:tcPr>
            <w:tcW w:w="239" w:type="dxa"/>
          </w:tcPr>
          <w:p w14:paraId="7FE3942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8B8D63E" w14:textId="77777777" w:rsidR="005A26F5" w:rsidRPr="005400D2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5,705</w:t>
            </w:r>
          </w:p>
        </w:tc>
      </w:tr>
      <w:tr w:rsidR="005A26F5" w:rsidRPr="00744476" w14:paraId="32E1F3B2" w14:textId="77777777" w:rsidTr="002351CB">
        <w:tc>
          <w:tcPr>
            <w:tcW w:w="3925" w:type="dxa"/>
            <w:vAlign w:val="bottom"/>
          </w:tcPr>
          <w:p w14:paraId="08842E75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15" w:type="dxa"/>
          </w:tcPr>
          <w:p w14:paraId="51F6E2D8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70" w:type="dxa"/>
          </w:tcPr>
          <w:p w14:paraId="076955FC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F144C08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36" w:type="dxa"/>
            <w:gridSpan w:val="2"/>
          </w:tcPr>
          <w:p w14:paraId="78B5C48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041E93A" w14:textId="77777777" w:rsidR="005A26F5" w:rsidRPr="005400D2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</w:tcPr>
          <w:p w14:paraId="2B9D431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4B23AE49" w14:textId="77777777" w:rsidR="005A26F5" w:rsidRPr="00744476" w:rsidRDefault="005A26F5" w:rsidP="005A26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6F5" w:rsidRPr="00744476" w14:paraId="4F893C41" w14:textId="77777777" w:rsidTr="002351CB">
        <w:tc>
          <w:tcPr>
            <w:tcW w:w="3925" w:type="dxa"/>
          </w:tcPr>
          <w:p w14:paraId="214ED0F4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5" w:type="dxa"/>
          </w:tcPr>
          <w:p w14:paraId="67B2D996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22B21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24D7073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DFAEFD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0348F721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13D70F3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4D22EA74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6F5" w:rsidRPr="00744476" w14:paraId="54849180" w14:textId="77777777" w:rsidTr="002351CB">
        <w:tc>
          <w:tcPr>
            <w:tcW w:w="3925" w:type="dxa"/>
            <w:vAlign w:val="bottom"/>
          </w:tcPr>
          <w:p w14:paraId="5ED97AD4" w14:textId="77777777" w:rsidR="005A26F5" w:rsidRPr="00744476" w:rsidRDefault="005A26F5" w:rsidP="005A26F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5" w:type="dxa"/>
          </w:tcPr>
          <w:p w14:paraId="584A0276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67,502</w:t>
            </w:r>
          </w:p>
        </w:tc>
        <w:tc>
          <w:tcPr>
            <w:tcW w:w="270" w:type="dxa"/>
          </w:tcPr>
          <w:p w14:paraId="2A4D54D7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3BC8C20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36" w:type="dxa"/>
            <w:gridSpan w:val="2"/>
          </w:tcPr>
          <w:p w14:paraId="2358A78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1B1FC248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24,029</w:t>
            </w:r>
          </w:p>
        </w:tc>
        <w:tc>
          <w:tcPr>
            <w:tcW w:w="239" w:type="dxa"/>
          </w:tcPr>
          <w:p w14:paraId="2C6D0EA3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ED74BD1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28,074</w:t>
            </w:r>
          </w:p>
        </w:tc>
      </w:tr>
      <w:tr w:rsidR="005A26F5" w:rsidRPr="00744476" w14:paraId="40A4487A" w14:textId="77777777" w:rsidTr="002351CB">
        <w:tc>
          <w:tcPr>
            <w:tcW w:w="3925" w:type="dxa"/>
            <w:vAlign w:val="bottom"/>
          </w:tcPr>
          <w:p w14:paraId="7CCED003" w14:textId="77777777" w:rsidR="005A26F5" w:rsidRPr="00744476" w:rsidRDefault="005A26F5" w:rsidP="005A26F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15" w:type="dxa"/>
          </w:tcPr>
          <w:p w14:paraId="250EEE3D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70" w:type="dxa"/>
          </w:tcPr>
          <w:p w14:paraId="48D66A6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4BD0639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6" w:type="dxa"/>
            <w:gridSpan w:val="2"/>
          </w:tcPr>
          <w:p w14:paraId="42A4AEDE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2D565A5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9" w:type="dxa"/>
          </w:tcPr>
          <w:p w14:paraId="0FA9537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DF3E4FA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5A26F5" w:rsidRPr="00744476" w14:paraId="73D0443D" w14:textId="77777777" w:rsidTr="002351CB">
        <w:tc>
          <w:tcPr>
            <w:tcW w:w="3925" w:type="dxa"/>
            <w:vAlign w:val="bottom"/>
          </w:tcPr>
          <w:p w14:paraId="797D3B52" w14:textId="77777777" w:rsidR="005A26F5" w:rsidRPr="00744476" w:rsidRDefault="005A26F5" w:rsidP="005A26F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15" w:type="dxa"/>
          </w:tcPr>
          <w:p w14:paraId="5459B22C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101525B8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654AE42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  <w:gridSpan w:val="2"/>
          </w:tcPr>
          <w:p w14:paraId="49ADC61C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2A95F97D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9" w:type="dxa"/>
          </w:tcPr>
          <w:p w14:paraId="5690F7A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127A2AFF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5A26F5" w:rsidRPr="00744476" w14:paraId="5F7107A8" w14:textId="77777777" w:rsidTr="002351CB">
        <w:tc>
          <w:tcPr>
            <w:tcW w:w="3925" w:type="dxa"/>
            <w:vAlign w:val="bottom"/>
          </w:tcPr>
          <w:p w14:paraId="17D6BC91" w14:textId="77777777" w:rsidR="005A26F5" w:rsidRPr="00744476" w:rsidRDefault="005A26F5" w:rsidP="005A26F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15" w:type="dxa"/>
          </w:tcPr>
          <w:p w14:paraId="240CC970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998A17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F76E232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5ED03FBA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62998CF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</w:tcPr>
          <w:p w14:paraId="34D84006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671D05B6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A26F5" w:rsidRPr="00744476" w14:paraId="75052717" w14:textId="77777777" w:rsidTr="002351CB">
        <w:tc>
          <w:tcPr>
            <w:tcW w:w="3925" w:type="dxa"/>
            <w:vAlign w:val="bottom"/>
          </w:tcPr>
          <w:p w14:paraId="0E3FB17E" w14:textId="77777777" w:rsidR="005A26F5" w:rsidRPr="00744476" w:rsidRDefault="005A26F5" w:rsidP="005A26F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15" w:type="dxa"/>
          </w:tcPr>
          <w:p w14:paraId="3C88F31C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CE345D2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5FA8285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566E249F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5A7FCEB6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</w:tcPr>
          <w:p w14:paraId="742A0BFB" w14:textId="77777777" w:rsidR="005A26F5" w:rsidRPr="00744476" w:rsidRDefault="005A26F5" w:rsidP="005A26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0C1AA3A8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A26F5" w:rsidRPr="00744476" w14:paraId="265B7BE3" w14:textId="77777777" w:rsidTr="002351CB">
        <w:tc>
          <w:tcPr>
            <w:tcW w:w="3925" w:type="dxa"/>
            <w:vAlign w:val="bottom"/>
          </w:tcPr>
          <w:p w14:paraId="61B98CFF" w14:textId="77777777" w:rsidR="005A26F5" w:rsidRPr="00744476" w:rsidRDefault="005A26F5" w:rsidP="005A26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663055B" w14:textId="77777777" w:rsidR="005A26F5" w:rsidRPr="00744476" w:rsidRDefault="003F6BD9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70" w:type="dxa"/>
          </w:tcPr>
          <w:p w14:paraId="3FD12B0E" w14:textId="77777777" w:rsidR="005A26F5" w:rsidRPr="00744476" w:rsidRDefault="005A26F5" w:rsidP="005A26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6D9E5D" w14:textId="77777777" w:rsidR="005A26F5" w:rsidRPr="00744476" w:rsidRDefault="005A26F5" w:rsidP="005A26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60,833</w:t>
            </w:r>
          </w:p>
        </w:tc>
        <w:tc>
          <w:tcPr>
            <w:tcW w:w="236" w:type="dxa"/>
            <w:gridSpan w:val="2"/>
          </w:tcPr>
          <w:p w14:paraId="46612D4D" w14:textId="77777777" w:rsidR="005A26F5" w:rsidRPr="00744476" w:rsidRDefault="005A26F5" w:rsidP="005A26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3C2CF" w14:textId="77777777" w:rsidR="005A26F5" w:rsidRPr="00744476" w:rsidRDefault="005A26F5" w:rsidP="005A26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  <w:tc>
          <w:tcPr>
            <w:tcW w:w="239" w:type="dxa"/>
          </w:tcPr>
          <w:p w14:paraId="26253EE4" w14:textId="77777777" w:rsidR="005A26F5" w:rsidRPr="00744476" w:rsidRDefault="005A26F5" w:rsidP="005A26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EA7370" w14:textId="77777777" w:rsidR="005A26F5" w:rsidRPr="00744476" w:rsidRDefault="005A26F5" w:rsidP="005A26F5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238,262</w:t>
            </w:r>
          </w:p>
        </w:tc>
      </w:tr>
    </w:tbl>
    <w:p w14:paraId="1EAC7208" w14:textId="77777777" w:rsidR="008265FC" w:rsidRDefault="008265FC">
      <w:pPr>
        <w:rPr>
          <w:cs/>
        </w:rPr>
      </w:pPr>
    </w:p>
    <w:p w14:paraId="589F6A15" w14:textId="77777777" w:rsidR="008265FC" w:rsidRDefault="008265FC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083"/>
        <w:gridCol w:w="270"/>
        <w:gridCol w:w="1077"/>
        <w:gridCol w:w="46"/>
        <w:gridCol w:w="224"/>
        <w:gridCol w:w="12"/>
        <w:gridCol w:w="1245"/>
        <w:gridCol w:w="239"/>
        <w:gridCol w:w="1025"/>
      </w:tblGrid>
      <w:tr w:rsidR="00EC5335" w:rsidRPr="00744476" w14:paraId="6D80FCA3" w14:textId="77777777" w:rsidTr="008265FC">
        <w:tc>
          <w:tcPr>
            <w:tcW w:w="3957" w:type="dxa"/>
          </w:tcPr>
          <w:p w14:paraId="76B584E9" w14:textId="77777777" w:rsidR="00EC5335" w:rsidRPr="003445BE" w:rsidRDefault="00EC5335" w:rsidP="00EC533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476" w:type="dxa"/>
            <w:gridSpan w:val="4"/>
          </w:tcPr>
          <w:p w14:paraId="2CB8E451" w14:textId="77777777" w:rsidR="00EC5335" w:rsidRPr="00744476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C1BD310" w14:textId="77777777" w:rsidR="00EC5335" w:rsidRPr="008B4D50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9" w:type="dxa"/>
            <w:gridSpan w:val="3"/>
          </w:tcPr>
          <w:p w14:paraId="627CEC45" w14:textId="77777777" w:rsidR="00EC5335" w:rsidRPr="00744476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049" w:rsidRPr="00744476" w14:paraId="21017DCC" w14:textId="77777777" w:rsidTr="008265FC">
        <w:tc>
          <w:tcPr>
            <w:tcW w:w="3957" w:type="dxa"/>
          </w:tcPr>
          <w:p w14:paraId="0868F6CC" w14:textId="77777777" w:rsidR="00EC5335" w:rsidRPr="00744476" w:rsidRDefault="00EC5335" w:rsidP="00EC533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D0B412" w14:textId="77777777" w:rsidR="00EC5335" w:rsidRPr="00744476" w:rsidRDefault="00C9703C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A98E6B7" w14:textId="77777777"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6D7BB98" w14:textId="77777777" w:rsidR="00EC5335" w:rsidRPr="00744476" w:rsidRDefault="00C9703C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</w:tcPr>
          <w:p w14:paraId="3D448A24" w14:textId="77777777" w:rsidR="00EC5335" w:rsidRPr="008B4D50" w:rsidRDefault="00EC5335" w:rsidP="008B4D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9744B57" w14:textId="77777777" w:rsidR="00EC5335" w:rsidRPr="00744476" w:rsidRDefault="00C9703C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4D7B0E4A" w14:textId="77777777"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4E003E1" w14:textId="77777777" w:rsidR="00EC5335" w:rsidRPr="00744476" w:rsidRDefault="00C9703C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C5335" w:rsidRPr="00744476" w14:paraId="4DAE42B6" w14:textId="77777777" w:rsidTr="008265FC">
        <w:tc>
          <w:tcPr>
            <w:tcW w:w="3957" w:type="dxa"/>
          </w:tcPr>
          <w:p w14:paraId="5143B148" w14:textId="77777777"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9"/>
          </w:tcPr>
          <w:p w14:paraId="2CF4FD83" w14:textId="77777777" w:rsidR="00EC5335" w:rsidRPr="008B4D50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7049" w:rsidRPr="00744476" w14:paraId="40C90045" w14:textId="77777777" w:rsidTr="008265FC">
        <w:tc>
          <w:tcPr>
            <w:tcW w:w="3957" w:type="dxa"/>
          </w:tcPr>
          <w:p w14:paraId="31421BD5" w14:textId="77777777" w:rsidR="00EC5335" w:rsidRDefault="00EC5335" w:rsidP="00EC533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</w:tcPr>
          <w:p w14:paraId="50327A71" w14:textId="77777777" w:rsidR="00EC5335" w:rsidRPr="00717049" w:rsidRDefault="00EC5335" w:rsidP="0071704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902681" w14:textId="77777777"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421FA75" w14:textId="77777777"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921AF1" w14:textId="77777777" w:rsidR="00EC5335" w:rsidRPr="008B4D50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E20717B" w14:textId="77777777" w:rsidR="00EC5335" w:rsidRPr="00744476" w:rsidRDefault="00EC5335" w:rsidP="00265B3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DAE6508" w14:textId="77777777" w:rsidR="00EC5335" w:rsidRPr="00744476" w:rsidRDefault="00EC5335" w:rsidP="00EC533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666CCBB" w14:textId="77777777"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D30" w:rsidRPr="00744476" w14:paraId="44598109" w14:textId="77777777" w:rsidTr="008265FC">
        <w:tc>
          <w:tcPr>
            <w:tcW w:w="3957" w:type="dxa"/>
            <w:vAlign w:val="bottom"/>
          </w:tcPr>
          <w:p w14:paraId="7A1C24D7" w14:textId="77777777" w:rsidR="006D1D30" w:rsidRPr="009154B5" w:rsidRDefault="006D1D30" w:rsidP="006D1D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3" w:type="dxa"/>
          </w:tcPr>
          <w:p w14:paraId="24BE3AC7" w14:textId="77777777" w:rsidR="006D1D30" w:rsidRPr="00265B3E" w:rsidRDefault="006D1D30" w:rsidP="006D1D3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70" w:type="dxa"/>
          </w:tcPr>
          <w:p w14:paraId="30E1A2B6" w14:textId="77777777" w:rsidR="006D1D30" w:rsidRPr="004D6741" w:rsidRDefault="006D1D30" w:rsidP="006D1D3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gridSpan w:val="2"/>
          </w:tcPr>
          <w:p w14:paraId="5B2BDF5B" w14:textId="77777777" w:rsidR="006D1D30" w:rsidRPr="00CF373D" w:rsidRDefault="006D1D30" w:rsidP="006D1D30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gridSpan w:val="2"/>
          </w:tcPr>
          <w:p w14:paraId="3D248B96" w14:textId="77777777" w:rsidR="006D1D30" w:rsidRPr="008B4D50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E0BD80D" w14:textId="77777777" w:rsidR="006D1D30" w:rsidRPr="00265B3E" w:rsidRDefault="006D1D30" w:rsidP="006D1D30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39" w:type="dxa"/>
          </w:tcPr>
          <w:p w14:paraId="676C4D67" w14:textId="77777777" w:rsidR="006D1D30" w:rsidRPr="004D6741" w:rsidRDefault="006D1D30" w:rsidP="006D1D3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40E24AB9" w14:textId="77777777" w:rsidR="006D1D30" w:rsidRPr="00FC705E" w:rsidRDefault="006D1D30" w:rsidP="006D1D30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FC70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6D1D30" w:rsidRPr="00744476" w14:paraId="112F67AE" w14:textId="77777777" w:rsidTr="008265FC">
        <w:tc>
          <w:tcPr>
            <w:tcW w:w="3957" w:type="dxa"/>
            <w:vAlign w:val="bottom"/>
          </w:tcPr>
          <w:p w14:paraId="38B80A57" w14:textId="77777777" w:rsidR="006D1D30" w:rsidRPr="009154B5" w:rsidRDefault="006D1D30" w:rsidP="006D1D3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717DCE" w14:textId="77777777" w:rsidR="006D1D30" w:rsidRPr="00265B3E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40547" w14:textId="77777777" w:rsidR="006D1D30" w:rsidRPr="004D6741" w:rsidRDefault="006D1D30" w:rsidP="006D1D3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577B4C88" w14:textId="77777777" w:rsidR="006D1D30" w:rsidRPr="00CF373D" w:rsidRDefault="006D1D30" w:rsidP="006D1D30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gridSpan w:val="2"/>
          </w:tcPr>
          <w:p w14:paraId="3033F225" w14:textId="77777777" w:rsidR="006D1D30" w:rsidRPr="008B4D50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3DD4F21" w14:textId="77777777" w:rsidR="006D1D30" w:rsidRPr="00265B3E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C318F16" w14:textId="77777777" w:rsidR="006D1D30" w:rsidRPr="004D6741" w:rsidRDefault="006D1D30" w:rsidP="006D1D3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44B20A0" w14:textId="77777777" w:rsidR="006D1D30" w:rsidRPr="00FC705E" w:rsidRDefault="006D1D30" w:rsidP="006D1D30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6D1D30" w:rsidRPr="00744476" w14:paraId="3A329E51" w14:textId="77777777" w:rsidTr="008265FC">
        <w:tc>
          <w:tcPr>
            <w:tcW w:w="3957" w:type="dxa"/>
            <w:vAlign w:val="bottom"/>
          </w:tcPr>
          <w:p w14:paraId="62A9319C" w14:textId="77777777" w:rsidR="006D1D30" w:rsidRPr="00077AAD" w:rsidRDefault="006D1D30" w:rsidP="006D1D3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FE11EBE" w14:textId="77777777" w:rsidR="006D1D30" w:rsidRPr="00265B3E" w:rsidRDefault="006D1D30" w:rsidP="006D1D3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  <w:tc>
          <w:tcPr>
            <w:tcW w:w="270" w:type="dxa"/>
          </w:tcPr>
          <w:p w14:paraId="4A65162C" w14:textId="77777777" w:rsidR="006D1D30" w:rsidRPr="00717049" w:rsidRDefault="006D1D30" w:rsidP="006D1D3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063D6" w14:textId="77777777" w:rsidR="006D1D30" w:rsidRPr="00CF373D" w:rsidRDefault="006D1D30" w:rsidP="006D1D30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  <w:gridSpan w:val="2"/>
          </w:tcPr>
          <w:p w14:paraId="46D2D804" w14:textId="77777777" w:rsidR="006D1D30" w:rsidRPr="008B4D50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1B5F20A" w14:textId="77777777" w:rsidR="006D1D30" w:rsidRPr="00265B3E" w:rsidRDefault="006D1D30" w:rsidP="006D1D30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  <w:tc>
          <w:tcPr>
            <w:tcW w:w="239" w:type="dxa"/>
          </w:tcPr>
          <w:p w14:paraId="5C132247" w14:textId="77777777" w:rsidR="006D1D30" w:rsidRPr="004D6741" w:rsidRDefault="006D1D30" w:rsidP="006D1D3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6516E3EB" w14:textId="77777777" w:rsidR="006D1D30" w:rsidRPr="00CF373D" w:rsidRDefault="006D1D30" w:rsidP="006D1D30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  <w:tr w:rsidR="006D1D30" w:rsidRPr="00744476" w14:paraId="0D068079" w14:textId="77777777" w:rsidTr="008265FC">
        <w:tc>
          <w:tcPr>
            <w:tcW w:w="3957" w:type="dxa"/>
          </w:tcPr>
          <w:p w14:paraId="42F04B23" w14:textId="77777777" w:rsidR="006D1D30" w:rsidRPr="00FC705E" w:rsidRDefault="006D1D30" w:rsidP="006D1D30">
            <w:pPr>
              <w:pStyle w:val="Bo-Blankline"/>
              <w:rPr>
                <w:cs/>
              </w:rPr>
            </w:pPr>
          </w:p>
        </w:tc>
        <w:tc>
          <w:tcPr>
            <w:tcW w:w="5221" w:type="dxa"/>
            <w:gridSpan w:val="9"/>
          </w:tcPr>
          <w:p w14:paraId="177F6305" w14:textId="77777777" w:rsidR="006D1D30" w:rsidRPr="00FC705E" w:rsidRDefault="006D1D30" w:rsidP="006D1D30">
            <w:pPr>
              <w:pStyle w:val="Bo-Blankline"/>
            </w:pPr>
          </w:p>
        </w:tc>
      </w:tr>
      <w:tr w:rsidR="006D1D30" w:rsidRPr="00744476" w14:paraId="2292CCBF" w14:textId="77777777" w:rsidTr="008265FC">
        <w:tc>
          <w:tcPr>
            <w:tcW w:w="3957" w:type="dxa"/>
          </w:tcPr>
          <w:p w14:paraId="4D7B6AA3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30" w:type="dxa"/>
            <w:gridSpan w:val="3"/>
          </w:tcPr>
          <w:p w14:paraId="12B6D066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A65A316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4"/>
          </w:tcPr>
          <w:p w14:paraId="782E4826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D30" w:rsidRPr="00744476" w14:paraId="6EC4E38E" w14:textId="77777777" w:rsidTr="008265FC">
        <w:tc>
          <w:tcPr>
            <w:tcW w:w="3957" w:type="dxa"/>
          </w:tcPr>
          <w:p w14:paraId="74C58770" w14:textId="77777777" w:rsidR="006D1D30" w:rsidRPr="00744476" w:rsidRDefault="006D1D30" w:rsidP="006D1D30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083" w:type="dxa"/>
          </w:tcPr>
          <w:p w14:paraId="58E9BB89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CC6DAF" w14:textId="77777777" w:rsidR="006D1D30" w:rsidRPr="00744476" w:rsidRDefault="006D1D30" w:rsidP="006D1D3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98902A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41DF80F0" w14:textId="77777777" w:rsidR="006D1D30" w:rsidRPr="00744476" w:rsidRDefault="006D1D30" w:rsidP="006D1D3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gridSpan w:val="2"/>
          </w:tcPr>
          <w:p w14:paraId="36623D52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71D74D3A" w14:textId="77777777" w:rsidR="006D1D30" w:rsidRPr="00744476" w:rsidRDefault="006D1D30" w:rsidP="006D1D3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BBA8D20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D1D30" w:rsidRPr="00744476" w14:paraId="0C76237A" w14:textId="77777777" w:rsidTr="008265FC">
        <w:tc>
          <w:tcPr>
            <w:tcW w:w="3957" w:type="dxa"/>
          </w:tcPr>
          <w:p w14:paraId="125AC430" w14:textId="77777777" w:rsidR="006D1D30" w:rsidRPr="00744476" w:rsidRDefault="006D1D30" w:rsidP="006D1D3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9"/>
          </w:tcPr>
          <w:p w14:paraId="3F2513D2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1D30" w:rsidRPr="00744476" w14:paraId="20CFDC58" w14:textId="77777777" w:rsidTr="008265FC">
        <w:tc>
          <w:tcPr>
            <w:tcW w:w="3957" w:type="dxa"/>
          </w:tcPr>
          <w:p w14:paraId="2B3BBE09" w14:textId="77777777" w:rsidR="006D1D30" w:rsidRPr="00744476" w:rsidRDefault="006D1D30" w:rsidP="006D1D3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2DF63A62" w14:textId="77777777" w:rsidR="006D1D30" w:rsidRPr="00744476" w:rsidRDefault="006D1D30" w:rsidP="006D1D30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A96A5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EE21800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BF8C98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79817FD4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11D555" w14:textId="77777777" w:rsidR="006D1D30" w:rsidRPr="00744476" w:rsidRDefault="006D1D30" w:rsidP="006D1D3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321EAE" w14:textId="77777777" w:rsidR="006D1D30" w:rsidRPr="00744476" w:rsidRDefault="006D1D30" w:rsidP="006D1D3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D30" w:rsidRPr="00744476" w14:paraId="3E4EFC58" w14:textId="77777777" w:rsidTr="008265FC">
        <w:tc>
          <w:tcPr>
            <w:tcW w:w="3957" w:type="dxa"/>
            <w:vAlign w:val="bottom"/>
          </w:tcPr>
          <w:p w14:paraId="6144DB5B" w14:textId="77777777" w:rsidR="006D1D30" w:rsidRPr="00744476" w:rsidRDefault="006D1D30" w:rsidP="006D1D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9A02586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FCC5BFE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DF22911" w14:textId="77777777" w:rsidR="006D1D30" w:rsidRPr="00744476" w:rsidRDefault="006D1D30" w:rsidP="006D1D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E1E4C84" w14:textId="77777777" w:rsidR="006D1D30" w:rsidRPr="00744476" w:rsidRDefault="006D1D30" w:rsidP="006D1D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6A2789" w14:textId="77777777" w:rsidR="006D1D30" w:rsidRPr="0072575E" w:rsidRDefault="006D1D30" w:rsidP="006D1D30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39" w:type="dxa"/>
          </w:tcPr>
          <w:p w14:paraId="127BACD5" w14:textId="77777777" w:rsidR="006D1D30" w:rsidRPr="00744476" w:rsidRDefault="006D1D30" w:rsidP="006D1D3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DA216BC" w14:textId="77777777" w:rsidR="006D1D30" w:rsidRPr="0072575E" w:rsidRDefault="006D1D30" w:rsidP="006D1D30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</w:tbl>
    <w:p w14:paraId="773391D5" w14:textId="77777777" w:rsidR="00F855CB" w:rsidRPr="0081515D" w:rsidRDefault="00F855CB" w:rsidP="0081515D">
      <w:pPr>
        <w:pStyle w:val="Bo-Blankline"/>
      </w:pPr>
    </w:p>
    <w:p w14:paraId="106E9EBB" w14:textId="77777777" w:rsidR="00FA4D1A" w:rsidRDefault="007B2482" w:rsidP="009C7CEF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ใน</w:t>
      </w:r>
      <w:r w:rsidRPr="0070480C">
        <w:rPr>
          <w:rFonts w:asciiTheme="majorBidi" w:hAnsiTheme="majorBidi" w:cstheme="majorBidi"/>
          <w:spacing w:val="2"/>
          <w:cs/>
        </w:rPr>
        <w:t xml:space="preserve">ปี </w:t>
      </w:r>
      <w:r w:rsidR="00C9703C">
        <w:rPr>
          <w:rFonts w:asciiTheme="majorBidi" w:hAnsiTheme="majorBidi" w:cstheme="majorBidi"/>
          <w:spacing w:val="2"/>
        </w:rPr>
        <w:t>2540</w:t>
      </w:r>
      <w:r w:rsidRPr="0070480C">
        <w:rPr>
          <w:rFonts w:asciiTheme="majorBidi" w:hAnsiTheme="majorBidi" w:cstheme="majorBidi"/>
          <w:spacing w:val="2"/>
        </w:rPr>
        <w:t xml:space="preserve"> </w:t>
      </w:r>
      <w:r w:rsidRPr="007048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0480C">
        <w:rPr>
          <w:rFonts w:asciiTheme="majorBidi" w:hAnsiTheme="majorBidi" w:cstheme="majorBidi"/>
          <w:spacing w:val="2"/>
        </w:rPr>
        <w:t>(</w:t>
      </w:r>
      <w:r w:rsidRPr="0070480C">
        <w:rPr>
          <w:rFonts w:asciiTheme="majorBidi" w:hAnsiTheme="majorBidi" w:cstheme="majorBidi"/>
          <w:spacing w:val="2"/>
          <w:cs/>
        </w:rPr>
        <w:t>บริษัทย่อย</w:t>
      </w:r>
      <w:r w:rsidRPr="0070480C">
        <w:rPr>
          <w:rFonts w:asciiTheme="majorBidi" w:hAnsiTheme="majorBidi" w:cstheme="majorBidi"/>
          <w:spacing w:val="2"/>
        </w:rPr>
        <w:t xml:space="preserve">) </w:t>
      </w:r>
      <w:r w:rsidRPr="0070480C">
        <w:rPr>
          <w:rFonts w:asciiTheme="majorBidi" w:hAnsiTheme="majorBidi" w:cstheme="majorBidi"/>
          <w:spacing w:val="2"/>
          <w:cs/>
        </w:rPr>
        <w:t xml:space="preserve">ในราคา </w:t>
      </w:r>
      <w:r w:rsidR="00C9703C">
        <w:rPr>
          <w:rFonts w:asciiTheme="majorBidi" w:hAnsiTheme="majorBidi" w:cstheme="majorBidi"/>
          <w:spacing w:val="2"/>
          <w:lang w:val="en-US"/>
        </w:rPr>
        <w:t>47</w:t>
      </w:r>
      <w:r w:rsidR="00C9703C">
        <w:rPr>
          <w:rFonts w:asciiTheme="majorBidi" w:hAnsiTheme="majorBidi" w:cstheme="majorBidi"/>
          <w:lang w:val="en-US"/>
        </w:rPr>
        <w:t>7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9A1EC0" w:rsidRPr="0070480C">
        <w:rPr>
          <w:rFonts w:asciiTheme="majorBidi" w:hAnsiTheme="majorBidi" w:cstheme="majorBidi"/>
          <w:lang w:val="en-US"/>
        </w:rPr>
        <w:br/>
      </w:r>
      <w:r w:rsidRPr="007048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05FF7" w:rsidRPr="0070480C">
        <w:rPr>
          <w:rFonts w:asciiTheme="majorBidi" w:hAnsiTheme="majorBidi" w:cstheme="majorBidi"/>
          <w:spacing w:val="-4"/>
          <w:lang w:val="en-US"/>
        </w:rPr>
        <w:t xml:space="preserve"> 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C9703C">
        <w:rPr>
          <w:rFonts w:asciiTheme="majorBidi" w:hAnsiTheme="majorBidi" w:cstheme="majorBidi"/>
          <w:spacing w:val="-4"/>
          <w:cs/>
        </w:rPr>
        <w:t>2543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C9703C">
        <w:rPr>
          <w:rFonts w:asciiTheme="majorBidi" w:hAnsiTheme="majorBidi" w:cstheme="majorBidi"/>
          <w:spacing w:val="-4"/>
          <w:cs/>
        </w:rPr>
        <w:t>16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อย่างไรก็ตาม</w:t>
      </w:r>
      <w:r w:rsidR="005525B0" w:rsidRPr="0070480C">
        <w:rPr>
          <w:rFonts w:asciiTheme="majorBidi" w:hAnsiTheme="majorBidi" w:cstheme="majorBidi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70480C">
        <w:rPr>
          <w:rFonts w:asciiTheme="majorBidi" w:hAnsiTheme="majorBidi" w:cstheme="majorBidi"/>
          <w:cs/>
        </w:rPr>
        <w:t>กำไร</w:t>
      </w:r>
      <w:r w:rsidR="00C32672" w:rsidRPr="0070480C">
        <w:rPr>
          <w:rFonts w:asciiTheme="majorBidi" w:hAnsiTheme="majorBidi" w:cstheme="majorBidi"/>
          <w:cs/>
        </w:rPr>
        <w:t xml:space="preserve">รอการรับรู้จากการขายที่ดินจำนวน </w:t>
      </w:r>
      <w:r w:rsidR="00215A1E" w:rsidRPr="0070480C">
        <w:rPr>
          <w:rFonts w:asciiTheme="majorBidi" w:hAnsiTheme="majorBidi" w:cstheme="majorBidi"/>
          <w:cs/>
        </w:rPr>
        <w:br/>
      </w:r>
      <w:r w:rsidR="00C9703C">
        <w:rPr>
          <w:rFonts w:asciiTheme="majorBidi" w:hAnsiTheme="majorBidi" w:cstheme="majorBidi"/>
          <w:cs/>
        </w:rPr>
        <w:t>40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Pr="0070480C">
        <w:rPr>
          <w:rFonts w:asciiTheme="majorBidi" w:hAnsiTheme="majorBidi" w:cstheme="majorBidi"/>
          <w:cs/>
        </w:rPr>
        <w:t>และดอกเบี้ยรับ</w:t>
      </w:r>
      <w:r w:rsidR="00411D5F" w:rsidRPr="0070480C">
        <w:rPr>
          <w:rFonts w:asciiTheme="majorBidi" w:hAnsiTheme="majorBidi" w:cstheme="majorBidi"/>
          <w:cs/>
        </w:rPr>
        <w:t>รอ</w:t>
      </w:r>
      <w:r w:rsidR="003133C7" w:rsidRPr="0070480C">
        <w:rPr>
          <w:rFonts w:asciiTheme="majorBidi" w:hAnsiTheme="majorBidi" w:cstheme="majorBidi"/>
          <w:cs/>
        </w:rPr>
        <w:t>การ</w:t>
      </w:r>
      <w:r w:rsidR="006B5C0E" w:rsidRPr="0070480C">
        <w:rPr>
          <w:rFonts w:asciiTheme="majorBidi" w:hAnsiTheme="majorBidi" w:cstheme="majorBidi"/>
          <w:cs/>
        </w:rPr>
        <w:t>รับรู้</w:t>
      </w:r>
      <w:r w:rsidR="00C32672" w:rsidRPr="0070480C">
        <w:rPr>
          <w:rFonts w:asciiTheme="majorBidi" w:hAnsiTheme="majorBidi" w:cstheme="majorBidi"/>
          <w:cs/>
        </w:rPr>
        <w:t xml:space="preserve">จำนวน </w:t>
      </w:r>
      <w:r w:rsidR="00C9703C">
        <w:rPr>
          <w:rFonts w:asciiTheme="majorBidi" w:hAnsiTheme="majorBidi" w:cstheme="majorBidi"/>
          <w:cs/>
        </w:rPr>
        <w:t>155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="008D618A" w:rsidRPr="0070480C">
        <w:rPr>
          <w:rFonts w:asciiTheme="majorBidi" w:hAnsiTheme="majorBidi" w:cstheme="majorBidi"/>
        </w:rPr>
        <w:t xml:space="preserve"> </w:t>
      </w:r>
      <w:r w:rsidR="008D618A" w:rsidRPr="0070480C">
        <w:rPr>
          <w:rFonts w:asciiTheme="majorBidi" w:hAnsiTheme="majorBidi" w:cstheme="majorBidi"/>
          <w:cs/>
        </w:rPr>
        <w:t>และ</w:t>
      </w:r>
      <w:r w:rsidR="00DE4B27" w:rsidRPr="0070480C">
        <w:rPr>
          <w:rFonts w:asciiTheme="majorBidi" w:hAnsiTheme="majorBidi" w:cstheme="majorBidi"/>
          <w:cs/>
        </w:rPr>
        <w:t>ได้หยุด</w:t>
      </w:r>
      <w:r w:rsidR="008D618A" w:rsidRPr="0070480C">
        <w:rPr>
          <w:rFonts w:asciiTheme="majorBidi" w:hAnsiTheme="majorBidi" w:cstheme="majorBidi"/>
          <w:cs/>
        </w:rPr>
        <w:t>การรับรู้ดอกเบี้ย</w:t>
      </w:r>
      <w:r w:rsidR="00131F55" w:rsidRPr="0070480C">
        <w:rPr>
          <w:rFonts w:asciiTheme="majorBidi" w:hAnsiTheme="majorBidi" w:cstheme="majorBidi"/>
          <w:cs/>
        </w:rPr>
        <w:t>โดย</w:t>
      </w:r>
      <w:r w:rsidR="00DE4B27" w:rsidRPr="0070480C">
        <w:rPr>
          <w:rFonts w:asciiTheme="majorBidi" w:hAnsiTheme="majorBidi" w:cstheme="majorBidi"/>
          <w:cs/>
        </w:rPr>
        <w:t>รายการดังกล่าว</w:t>
      </w:r>
      <w:r w:rsidR="006B5C0E" w:rsidRPr="0070480C">
        <w:rPr>
          <w:rFonts w:asciiTheme="majorBidi" w:hAnsiTheme="majorBidi" w:cstheme="majorBidi"/>
          <w:cs/>
        </w:rPr>
        <w:t>แสดงเป็นหนี้สินไม่หมุนเวียนอื่นในงบแสดงฐานะการเงินในงบการเงินเฉพาะกิจการ</w:t>
      </w:r>
    </w:p>
    <w:p w14:paraId="7ECC1344" w14:textId="77777777" w:rsidR="00C67BC3" w:rsidRPr="0070480C" w:rsidRDefault="00C67BC3" w:rsidP="00C67BC3">
      <w:pPr>
        <w:pStyle w:val="Bo-Blankline"/>
      </w:pPr>
    </w:p>
    <w:p w14:paraId="760C25C4" w14:textId="77777777" w:rsidR="00297007" w:rsidRPr="0070480C" w:rsidRDefault="00273ECC" w:rsidP="00885B5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70480C">
        <w:rPr>
          <w:rFonts w:asciiTheme="majorBidi" w:hAnsiTheme="majorBidi" w:cstheme="majorBidi"/>
          <w:cs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ในปี </w:t>
      </w:r>
      <w:r w:rsidR="00C9703C">
        <w:rPr>
          <w:rFonts w:asciiTheme="majorBidi" w:hAnsiTheme="majorBidi" w:cstheme="majorBidi"/>
          <w:lang w:val="en-US"/>
        </w:rPr>
        <w:t>2543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C9703C">
        <w:rPr>
          <w:rFonts w:asciiTheme="majorBidi" w:hAnsiTheme="majorBidi" w:cstheme="majorBidi"/>
          <w:cs/>
          <w:lang w:val="en-US"/>
        </w:rPr>
        <w:t>2554</w:t>
      </w:r>
      <w:r w:rsidRPr="0070480C">
        <w:rPr>
          <w:rFonts w:asciiTheme="majorBidi" w:hAnsiTheme="majorBidi" w:cstheme="majorBidi"/>
          <w:cs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="00FC7CAE" w:rsidRPr="0070480C">
        <w:rPr>
          <w:rFonts w:asciiTheme="majorBidi" w:hAnsiTheme="majorBidi" w:cstheme="majorBidi"/>
          <w:cs/>
          <w:lang w:val="en-US"/>
        </w:rPr>
        <w:t>และ</w:t>
      </w:r>
      <w:r w:rsidR="00297007" w:rsidRPr="0070480C">
        <w:rPr>
          <w:rFonts w:asciiTheme="majorBidi" w:hAnsiTheme="majorBidi" w:cstheme="majorBidi"/>
          <w:cs/>
          <w:lang w:val="en-US"/>
        </w:rPr>
        <w:t>บริษัทย่อยดังกล่าวได้ขายที่ดินบางส่วน</w:t>
      </w:r>
      <w:r w:rsidR="00FC7CAE" w:rsidRPr="0070480C">
        <w:rPr>
          <w:rFonts w:asciiTheme="majorBidi" w:hAnsiTheme="majorBidi" w:cstheme="majorBidi"/>
          <w:cs/>
          <w:lang w:val="en-US"/>
        </w:rPr>
        <w:t xml:space="preserve">ที่ซื้อมาจากบริษัท </w:t>
      </w:r>
      <w:r w:rsidR="0088539C" w:rsidRPr="0070480C">
        <w:rPr>
          <w:rFonts w:asciiTheme="majorBidi" w:hAnsiTheme="majorBidi" w:cstheme="majorBidi"/>
          <w:lang w:val="en-US"/>
        </w:rPr>
        <w:br/>
      </w:r>
      <w:r w:rsidR="00FC7CAE" w:rsidRPr="0070480C">
        <w:rPr>
          <w:rFonts w:asciiTheme="majorBidi" w:hAnsiTheme="majorBidi" w:cstheme="majorBidi"/>
          <w:cs/>
          <w:lang w:val="en-US"/>
        </w:rPr>
        <w:t>เพื่อนำไปชำระหนี้คืนที่เกิดจากการซื้อที่ดิน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เป็นจำนวนเงิน </w:t>
      </w:r>
      <w:r w:rsidR="00C9703C">
        <w:rPr>
          <w:rFonts w:asciiTheme="majorBidi" w:hAnsiTheme="majorBidi" w:cstheme="majorBidi"/>
          <w:cs/>
          <w:lang w:val="en-US"/>
        </w:rPr>
        <w:t>68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4B11B907" w14:textId="77777777" w:rsidR="00596FEF" w:rsidRPr="0081515D" w:rsidRDefault="00596FEF" w:rsidP="0081515D">
      <w:pPr>
        <w:pStyle w:val="Bo-Blankline"/>
      </w:pPr>
    </w:p>
    <w:p w14:paraId="01F41FE2" w14:textId="77777777" w:rsidR="00596FEF" w:rsidRPr="0070480C" w:rsidRDefault="00AA47E2" w:rsidP="00885B5C">
      <w:pPr>
        <w:pStyle w:val="Bo-C1Content"/>
        <w:rPr>
          <w:rFonts w:asciiTheme="majorBidi" w:hAnsiTheme="majorBidi" w:cstheme="majorBidi"/>
          <w:lang w:val="en-US"/>
        </w:rPr>
      </w:pPr>
      <w:r w:rsidRPr="003A3E5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C9703C">
        <w:rPr>
          <w:rFonts w:asciiTheme="majorBidi" w:hAnsiTheme="majorBidi" w:cstheme="majorBidi"/>
          <w:spacing w:val="6"/>
          <w:lang w:val="en-US"/>
        </w:rPr>
        <w:t>31</w:t>
      </w:r>
      <w:r w:rsidR="00AB32A4" w:rsidRPr="003A3E5F">
        <w:rPr>
          <w:rFonts w:asciiTheme="majorBidi" w:hAnsiTheme="majorBidi" w:cstheme="majorBidi"/>
          <w:spacing w:val="6"/>
          <w:lang w:val="en-US"/>
        </w:rPr>
        <w:t xml:space="preserve"> </w:t>
      </w:r>
      <w:r w:rsidR="00AB32A4" w:rsidRPr="003A3E5F">
        <w:rPr>
          <w:rFonts w:asciiTheme="majorBidi" w:hAnsiTheme="majorBidi" w:cstheme="majorBidi"/>
          <w:spacing w:val="6"/>
          <w:cs/>
          <w:lang w:val="en-US"/>
        </w:rPr>
        <w:t>ธันวาคม</w:t>
      </w:r>
      <w:r w:rsidR="00A705B0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C9703C">
        <w:rPr>
          <w:rFonts w:asciiTheme="majorBidi" w:hAnsiTheme="majorBidi" w:cstheme="majorBidi"/>
          <w:spacing w:val="6"/>
          <w:cs/>
          <w:lang w:val="en-US"/>
        </w:rPr>
        <w:t>25</w:t>
      </w:r>
      <w:r w:rsidR="00C9703C">
        <w:rPr>
          <w:rFonts w:asciiTheme="majorBidi" w:hAnsiTheme="majorBidi" w:cstheme="majorBidi"/>
          <w:spacing w:val="6"/>
          <w:lang w:val="en-US"/>
        </w:rPr>
        <w:t>62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0C022C" w:rsidRPr="003A3E5F">
        <w:rPr>
          <w:rFonts w:asciiTheme="majorBidi" w:hAnsiTheme="majorBidi" w:cstheme="majorBidi"/>
          <w:spacing w:val="6"/>
          <w:cs/>
          <w:lang w:val="en-US"/>
        </w:rPr>
        <w:t>บริษัทมี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3A3E5F">
        <w:rPr>
          <w:rFonts w:asciiTheme="majorBidi" w:hAnsiTheme="majorBidi" w:cstheme="majorBidi"/>
          <w:spacing w:val="6"/>
          <w:cs/>
          <w:lang w:val="en-US"/>
        </w:rPr>
        <w:t xml:space="preserve">มียอดคงเหลือจำนวน </w:t>
      </w:r>
      <w:r w:rsidR="006D1D30">
        <w:rPr>
          <w:rFonts w:asciiTheme="majorBidi" w:hAnsiTheme="majorBidi" w:cstheme="majorBidi"/>
          <w:spacing w:val="6"/>
          <w:lang w:val="en-US"/>
        </w:rPr>
        <w:t>422</w:t>
      </w:r>
      <w:r w:rsidR="00411D5F" w:rsidRPr="003A3E5F">
        <w:rPr>
          <w:rFonts w:asciiTheme="majorBidi" w:hAnsiTheme="majorBidi" w:cstheme="majorBidi"/>
          <w:spacing w:val="6"/>
          <w:cs/>
          <w:lang w:val="en-US"/>
        </w:rPr>
        <w:t xml:space="preserve"> ล้านบาท</w:t>
      </w:r>
      <w:r w:rsidR="00411D5F" w:rsidRPr="003A3E5F">
        <w:rPr>
          <w:rFonts w:asciiTheme="majorBidi" w:hAnsiTheme="majorBidi" w:cstheme="majorBidi"/>
          <w:cs/>
          <w:lang w:val="en-US"/>
        </w:rPr>
        <w:t xml:space="preserve"> </w:t>
      </w:r>
      <w:r w:rsidR="00A655AA">
        <w:rPr>
          <w:rFonts w:asciiTheme="majorBidi" w:hAnsiTheme="majorBidi" w:cstheme="majorBidi"/>
          <w:i/>
          <w:i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="00A655AA">
        <w:rPr>
          <w:rFonts w:asciiTheme="majorBidi" w:hAnsiTheme="majorBidi" w:cstheme="majorBidi"/>
          <w:i/>
          <w:iCs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422</w:t>
      </w:r>
      <w:r w:rsidR="00A83A44">
        <w:rPr>
          <w:rFonts w:asciiTheme="majorBidi" w:hAnsiTheme="majorBidi" w:cstheme="majorBidi"/>
          <w:i/>
          <w:iCs/>
          <w:lang w:val="en-US"/>
        </w:rPr>
        <w:t xml:space="preserve"> </w:t>
      </w:r>
      <w:r w:rsidR="00A83A44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A83A44">
        <w:rPr>
          <w:rFonts w:asciiTheme="majorBidi" w:hAnsiTheme="majorBidi" w:cstheme="majorBidi"/>
          <w:i/>
          <w:iCs/>
          <w:lang w:val="en-US"/>
        </w:rPr>
        <w:t>)</w:t>
      </w:r>
      <w:r w:rsidR="002F579C">
        <w:rPr>
          <w:rFonts w:asciiTheme="majorBidi" w:hAnsiTheme="majorBidi" w:cstheme="majorBidi"/>
          <w:i/>
          <w:iCs/>
          <w:lang w:val="en-US"/>
        </w:rPr>
        <w:t xml:space="preserve"> </w:t>
      </w:r>
      <w:r w:rsidR="00411D5F" w:rsidRPr="003A3E5F">
        <w:rPr>
          <w:rFonts w:asciiTheme="majorBidi" w:hAnsiTheme="majorBidi" w:cstheme="majorBidi"/>
          <w:cs/>
          <w:lang w:val="en-US"/>
        </w:rPr>
        <w:t>และกำไร</w:t>
      </w:r>
      <w:r w:rsidR="003E3AD7" w:rsidRPr="003A3E5F">
        <w:rPr>
          <w:rFonts w:asciiTheme="majorBidi" w:hAnsiTheme="majorBidi" w:cstheme="majorBidi"/>
          <w:cs/>
          <w:lang w:val="en-US"/>
        </w:rPr>
        <w:t>จากการขายรอรับรู้</w:t>
      </w:r>
      <w:r w:rsidR="00411D5F" w:rsidRPr="003A3E5F">
        <w:rPr>
          <w:rFonts w:asciiTheme="majorBidi" w:hAnsiTheme="majorBidi" w:cstheme="majorBidi"/>
          <w:cs/>
          <w:lang w:val="en-US"/>
        </w:rPr>
        <w:t xml:space="preserve">มียอดคงเหลือจำนวน </w:t>
      </w:r>
      <w:r w:rsidR="006D1D30">
        <w:rPr>
          <w:rFonts w:asciiTheme="majorBidi" w:hAnsiTheme="majorBidi" w:cstheme="majorBidi"/>
          <w:lang w:val="en-US"/>
        </w:rPr>
        <w:t>35</w:t>
      </w:r>
      <w:r w:rsidR="003E3AD7" w:rsidRPr="003A3E5F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2F579C">
        <w:rPr>
          <w:rFonts w:asciiTheme="majorBidi" w:hAnsiTheme="majorBidi" w:cstheme="majorBidi"/>
          <w:lang w:val="en-US"/>
        </w:rPr>
        <w:t xml:space="preserve"> </w:t>
      </w:r>
      <w:r w:rsidR="002F579C">
        <w:rPr>
          <w:rFonts w:asciiTheme="majorBidi" w:hAnsiTheme="majorBidi" w:cstheme="majorBidi"/>
          <w:i/>
          <w:i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="002F579C">
        <w:rPr>
          <w:rFonts w:asciiTheme="majorBidi" w:hAnsiTheme="majorBidi" w:cstheme="majorBidi"/>
          <w:i/>
          <w:iCs/>
          <w:lang w:val="en-US"/>
        </w:rPr>
        <w:t xml:space="preserve">: </w:t>
      </w:r>
      <w:r w:rsidR="00CB6FAA">
        <w:rPr>
          <w:rFonts w:asciiTheme="majorBidi" w:hAnsiTheme="majorBidi" w:cstheme="majorBidi"/>
          <w:i/>
          <w:iCs/>
          <w:lang w:val="en-US"/>
        </w:rPr>
        <w:br/>
      </w:r>
      <w:r w:rsidR="00C9703C" w:rsidRPr="002D65C1">
        <w:rPr>
          <w:rFonts w:asciiTheme="majorBidi" w:hAnsiTheme="majorBidi" w:cstheme="majorBidi"/>
          <w:i/>
          <w:iCs/>
          <w:spacing w:val="4"/>
          <w:lang w:val="en-US"/>
        </w:rPr>
        <w:t>35</w:t>
      </w:r>
      <w:r w:rsidR="002F579C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2F579C" w:rsidRPr="002D65C1">
        <w:rPr>
          <w:rFonts w:asciiTheme="majorBidi" w:hAnsiTheme="majorBidi" w:cstheme="majorBidi" w:hint="cs"/>
          <w:i/>
          <w:iCs/>
          <w:spacing w:val="4"/>
          <w:cs/>
          <w:lang w:val="en-US"/>
        </w:rPr>
        <w:t>ล้านบาท</w:t>
      </w:r>
      <w:r w:rsidR="002F579C" w:rsidRPr="002D65C1">
        <w:rPr>
          <w:rFonts w:asciiTheme="majorBidi" w:hAnsiTheme="majorBidi" w:cstheme="majorBidi"/>
          <w:i/>
          <w:iCs/>
          <w:spacing w:val="4"/>
          <w:lang w:val="en-US"/>
        </w:rPr>
        <w:t>)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 xml:space="preserve"> และดอกเบี้ยรับรอรับรู้</w:t>
      </w:r>
      <w:r w:rsidR="00411D5F" w:rsidRPr="002D65C1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6D1D30" w:rsidRPr="002D65C1">
        <w:rPr>
          <w:rFonts w:asciiTheme="majorBidi" w:hAnsiTheme="majorBidi" w:cstheme="majorBidi"/>
          <w:spacing w:val="4"/>
          <w:lang w:val="en-US"/>
        </w:rPr>
        <w:t>134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 xml:space="preserve"> ล้านบาท</w:t>
      </w:r>
      <w:r w:rsidR="00B57046" w:rsidRPr="002D65C1">
        <w:rPr>
          <w:rFonts w:asciiTheme="majorBidi" w:hAnsiTheme="majorBidi" w:cstheme="majorBidi"/>
          <w:spacing w:val="4"/>
          <w:lang w:val="en-US"/>
        </w:rPr>
        <w:t xml:space="preserve"> 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>(</w:t>
      </w:r>
      <w:r w:rsidR="00C9703C" w:rsidRPr="002D65C1">
        <w:rPr>
          <w:rFonts w:asciiTheme="majorBidi" w:hAnsiTheme="majorBidi" w:cstheme="majorBidi"/>
          <w:i/>
          <w:iCs/>
          <w:spacing w:val="4"/>
          <w:lang w:val="en-US"/>
        </w:rPr>
        <w:t>2561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C9703C" w:rsidRPr="002D65C1">
        <w:rPr>
          <w:rFonts w:asciiTheme="majorBidi" w:hAnsiTheme="majorBidi" w:cstheme="majorBidi"/>
          <w:i/>
          <w:iCs/>
          <w:spacing w:val="4"/>
          <w:lang w:val="en-US"/>
        </w:rPr>
        <w:t>134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B57046" w:rsidRPr="002D65C1">
        <w:rPr>
          <w:rFonts w:asciiTheme="majorBidi" w:hAnsiTheme="majorBidi" w:cstheme="majorBidi" w:hint="cs"/>
          <w:i/>
          <w:iCs/>
          <w:spacing w:val="4"/>
          <w:cs/>
          <w:lang w:val="en-US"/>
        </w:rPr>
        <w:t>ล้านบาท</w:t>
      </w:r>
      <w:r w:rsidR="00B57046" w:rsidRPr="002D65C1">
        <w:rPr>
          <w:rFonts w:asciiTheme="majorBidi" w:hAnsiTheme="majorBidi" w:cstheme="majorBidi"/>
          <w:i/>
          <w:iCs/>
          <w:spacing w:val="4"/>
          <w:lang w:val="en-US"/>
        </w:rPr>
        <w:t>)</w:t>
      </w:r>
      <w:r w:rsidR="003E3AD7" w:rsidRPr="002D65C1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EA5BB7" w:rsidRPr="002D65C1">
        <w:rPr>
          <w:rFonts w:asciiTheme="majorBidi" w:hAnsiTheme="majorBidi" w:cstheme="majorBidi"/>
          <w:spacing w:val="4"/>
          <w:cs/>
          <w:lang w:val="en-US"/>
        </w:rPr>
        <w:t>ได้</w:t>
      </w:r>
      <w:r w:rsidR="00A87965" w:rsidRPr="002D65C1">
        <w:rPr>
          <w:rFonts w:asciiTheme="majorBidi" w:hAnsiTheme="majorBidi" w:cstheme="majorBidi"/>
          <w:spacing w:val="4"/>
          <w:cs/>
          <w:lang w:val="en-US"/>
        </w:rPr>
        <w:t>แสดงในงบแสดงฐานะการเงินใน</w:t>
      </w:r>
      <w:r w:rsidR="00A87965" w:rsidRPr="003A3E5F">
        <w:rPr>
          <w:rFonts w:asciiTheme="majorBidi" w:hAnsiTheme="majorBidi" w:cstheme="majorBidi"/>
          <w:cs/>
          <w:lang w:val="en-US"/>
        </w:rPr>
        <w:t>งบการเงินเฉพาะกิจการ</w:t>
      </w:r>
    </w:p>
    <w:p w14:paraId="0D77C884" w14:textId="77777777" w:rsidR="00C67BC3" w:rsidRDefault="00C67BC3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E5426E" w:rsidRPr="00744476" w14:paraId="52348C55" w14:textId="77777777" w:rsidTr="000F1614">
        <w:trPr>
          <w:tblHeader/>
        </w:trPr>
        <w:tc>
          <w:tcPr>
            <w:tcW w:w="3931" w:type="dxa"/>
          </w:tcPr>
          <w:p w14:paraId="47543843" w14:textId="77777777" w:rsidR="00E5426E" w:rsidRPr="00744476" w:rsidRDefault="000744A1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4FF37B0" w14:textId="77777777"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080A24" w14:textId="77777777" w:rsidR="00E5426E" w:rsidRPr="00744476" w:rsidRDefault="00E5426E" w:rsidP="00E542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579F18E" w14:textId="77777777"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732ECB95" w14:textId="77777777" w:rsidTr="000F1614">
        <w:trPr>
          <w:tblHeader/>
        </w:trPr>
        <w:tc>
          <w:tcPr>
            <w:tcW w:w="3931" w:type="dxa"/>
          </w:tcPr>
          <w:p w14:paraId="44F8781D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24C535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CAE3F7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C5C7CB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58E917C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9701A9D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CB9C756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2100F7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698B" w:rsidRPr="00744476" w14:paraId="13022E88" w14:textId="77777777" w:rsidTr="000F1614">
        <w:trPr>
          <w:tblHeader/>
        </w:trPr>
        <w:tc>
          <w:tcPr>
            <w:tcW w:w="3931" w:type="dxa"/>
          </w:tcPr>
          <w:p w14:paraId="65451ABF" w14:textId="77777777"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72008E6" w14:textId="77777777"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14:paraId="78E36200" w14:textId="77777777" w:rsidTr="000F1614">
        <w:tc>
          <w:tcPr>
            <w:tcW w:w="3931" w:type="dxa"/>
          </w:tcPr>
          <w:p w14:paraId="55BFDC1D" w14:textId="77777777" w:rsidR="00DB698B" w:rsidRPr="00744476" w:rsidRDefault="00DB698B" w:rsidP="00DB698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C6C340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4D52D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2D0A7" w14:textId="77777777"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5E13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64DCB6" w14:textId="77777777" w:rsidR="00DB698B" w:rsidRPr="00744476" w:rsidRDefault="00DB698B" w:rsidP="00DB698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741BD7" w14:textId="77777777"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5CEC56" w14:textId="77777777" w:rsidR="00DB698B" w:rsidRPr="00744476" w:rsidRDefault="00DB698B" w:rsidP="00DB698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71AB" w:rsidRPr="00744476" w14:paraId="67694359" w14:textId="77777777" w:rsidTr="00293663">
        <w:tc>
          <w:tcPr>
            <w:tcW w:w="3931" w:type="dxa"/>
            <w:vAlign w:val="bottom"/>
          </w:tcPr>
          <w:p w14:paraId="46339422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14:paraId="43C6B930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9BB424D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EB51F9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1B49AAB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9E6A76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36" w:type="dxa"/>
          </w:tcPr>
          <w:p w14:paraId="206710A1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F5A936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,759</w:t>
            </w:r>
          </w:p>
        </w:tc>
      </w:tr>
      <w:tr w:rsidR="00C171AB" w:rsidRPr="00744476" w14:paraId="1BB95694" w14:textId="77777777" w:rsidTr="00293663">
        <w:tc>
          <w:tcPr>
            <w:tcW w:w="3931" w:type="dxa"/>
            <w:vAlign w:val="bottom"/>
          </w:tcPr>
          <w:p w14:paraId="4C499927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14:paraId="3E85559E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C32702F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06701F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08462E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8792248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9,086</w:t>
            </w:r>
          </w:p>
        </w:tc>
        <w:tc>
          <w:tcPr>
            <w:tcW w:w="236" w:type="dxa"/>
          </w:tcPr>
          <w:p w14:paraId="0A25209E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60F58F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9,502</w:t>
            </w:r>
          </w:p>
        </w:tc>
      </w:tr>
      <w:tr w:rsidR="00C171AB" w:rsidRPr="00744476" w14:paraId="21ADE780" w14:textId="77777777" w:rsidTr="00293663">
        <w:tc>
          <w:tcPr>
            <w:tcW w:w="3931" w:type="dxa"/>
            <w:vAlign w:val="bottom"/>
          </w:tcPr>
          <w:p w14:paraId="303B2743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14:paraId="685DF15B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7011CDA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BCCD83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624C6DF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EE4044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251,973</w:t>
            </w:r>
          </w:p>
        </w:tc>
        <w:tc>
          <w:tcPr>
            <w:tcW w:w="236" w:type="dxa"/>
          </w:tcPr>
          <w:p w14:paraId="6E243B2E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FF42AD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694,699</w:t>
            </w:r>
          </w:p>
        </w:tc>
      </w:tr>
      <w:tr w:rsidR="00C171AB" w:rsidRPr="00744476" w14:paraId="6D0A8EAC" w14:textId="77777777" w:rsidTr="00293663">
        <w:tc>
          <w:tcPr>
            <w:tcW w:w="3931" w:type="dxa"/>
            <w:vAlign w:val="bottom"/>
          </w:tcPr>
          <w:p w14:paraId="2796EEB2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14:paraId="644FEA4B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8DC31F6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7587BA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1E4D0D9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22CEC59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2073F22B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1E1B50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C171AB" w:rsidRPr="00744476" w14:paraId="4FD5E317" w14:textId="77777777" w:rsidTr="00293663">
        <w:tc>
          <w:tcPr>
            <w:tcW w:w="3931" w:type="dxa"/>
          </w:tcPr>
          <w:p w14:paraId="491048AE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14:paraId="10C12024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BFAD241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60E4E6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3A2ADD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28B3BEC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5,393</w:t>
            </w:r>
          </w:p>
        </w:tc>
        <w:tc>
          <w:tcPr>
            <w:tcW w:w="236" w:type="dxa"/>
          </w:tcPr>
          <w:p w14:paraId="2286AC32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88BD60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7,790</w:t>
            </w:r>
          </w:p>
        </w:tc>
      </w:tr>
      <w:tr w:rsidR="00C171AB" w:rsidRPr="00744476" w14:paraId="2A043265" w14:textId="77777777" w:rsidTr="00293663">
        <w:tc>
          <w:tcPr>
            <w:tcW w:w="3931" w:type="dxa"/>
          </w:tcPr>
          <w:p w14:paraId="5B75D3AD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</w:tcPr>
          <w:p w14:paraId="52468A62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737B913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C40830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7ADDB3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A97E1B7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7,919</w:t>
            </w:r>
          </w:p>
        </w:tc>
        <w:tc>
          <w:tcPr>
            <w:tcW w:w="236" w:type="dxa"/>
          </w:tcPr>
          <w:p w14:paraId="4FBADA1C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4E3997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171AB" w:rsidRPr="00744476" w14:paraId="710512C3" w14:textId="77777777" w:rsidTr="00293663">
        <w:tc>
          <w:tcPr>
            <w:tcW w:w="3931" w:type="dxa"/>
          </w:tcPr>
          <w:p w14:paraId="7E0E0CAD" w14:textId="77777777" w:rsidR="00C171AB" w:rsidRPr="00744476" w:rsidRDefault="00C171AB" w:rsidP="00C171A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</w:tcPr>
          <w:p w14:paraId="7C094DB1" w14:textId="77777777" w:rsidR="00C171AB" w:rsidRPr="00744476" w:rsidRDefault="008800D1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F68174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D10640" w14:textId="77777777" w:rsidR="00C171AB" w:rsidRPr="00744476" w:rsidRDefault="008800D1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E98731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CF41049" w14:textId="77777777" w:rsidR="00C171AB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A217DD1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E45E5E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71AB" w:rsidRPr="00744476" w14:paraId="730C750F" w14:textId="77777777" w:rsidTr="00293663">
        <w:tc>
          <w:tcPr>
            <w:tcW w:w="3931" w:type="dxa"/>
          </w:tcPr>
          <w:p w14:paraId="6AADC224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6FDD04C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2CB8B1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B64A46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4C2F87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C82E8D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AEAF43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868796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71AB" w:rsidRPr="00744476" w14:paraId="2E79B400" w14:textId="77777777" w:rsidTr="00293663">
        <w:tc>
          <w:tcPr>
            <w:tcW w:w="3931" w:type="dxa"/>
          </w:tcPr>
          <w:p w14:paraId="3FF3AC1F" w14:textId="77777777" w:rsidR="00C171AB" w:rsidRPr="00744476" w:rsidRDefault="00C171AB" w:rsidP="00C171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</w:tcPr>
          <w:p w14:paraId="021EFBDB" w14:textId="77777777" w:rsidR="00C171AB" w:rsidRPr="00744476" w:rsidRDefault="0041018F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2,069</w:t>
            </w:r>
          </w:p>
        </w:tc>
        <w:tc>
          <w:tcPr>
            <w:tcW w:w="236" w:type="dxa"/>
          </w:tcPr>
          <w:p w14:paraId="79B0A4D2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B00933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36" w:type="dxa"/>
          </w:tcPr>
          <w:p w14:paraId="645DAC23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A1A6E8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C8D1D92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B45DA6" w14:textId="77777777" w:rsidR="00C171AB" w:rsidRPr="00744476" w:rsidRDefault="00C171AB" w:rsidP="00C171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71AB" w:rsidRPr="00744476" w14:paraId="75384469" w14:textId="77777777" w:rsidTr="00293663">
        <w:tc>
          <w:tcPr>
            <w:tcW w:w="3931" w:type="dxa"/>
          </w:tcPr>
          <w:p w14:paraId="0DFB1FDF" w14:textId="77777777" w:rsidR="00C171AB" w:rsidRPr="00744476" w:rsidRDefault="00C171AB" w:rsidP="00C171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14:paraId="76026681" w14:textId="77777777" w:rsidR="00C171AB" w:rsidRPr="00744476" w:rsidRDefault="0041018F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84,896</w:t>
            </w:r>
          </w:p>
        </w:tc>
        <w:tc>
          <w:tcPr>
            <w:tcW w:w="236" w:type="dxa"/>
          </w:tcPr>
          <w:p w14:paraId="5523616B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5D17C4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71,661</w:t>
            </w:r>
          </w:p>
        </w:tc>
        <w:tc>
          <w:tcPr>
            <w:tcW w:w="236" w:type="dxa"/>
          </w:tcPr>
          <w:p w14:paraId="1365A880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FDF85D" w14:textId="77777777" w:rsidR="00C171AB" w:rsidRPr="00744476" w:rsidRDefault="00C171AB" w:rsidP="00C171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84,452</w:t>
            </w:r>
          </w:p>
        </w:tc>
        <w:tc>
          <w:tcPr>
            <w:tcW w:w="236" w:type="dxa"/>
          </w:tcPr>
          <w:p w14:paraId="532DD4A9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43F2C" w14:textId="77777777" w:rsidR="00C171AB" w:rsidRPr="00744476" w:rsidRDefault="00C171AB" w:rsidP="00C171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71,170</w:t>
            </w:r>
          </w:p>
        </w:tc>
      </w:tr>
      <w:tr w:rsidR="00C171AB" w:rsidRPr="00744476" w14:paraId="3955C883" w14:textId="77777777" w:rsidTr="00293663">
        <w:tc>
          <w:tcPr>
            <w:tcW w:w="3931" w:type="dxa"/>
          </w:tcPr>
          <w:p w14:paraId="0AA570A6" w14:textId="77777777" w:rsidR="00C171AB" w:rsidRPr="00744476" w:rsidRDefault="00C171AB" w:rsidP="00C171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</w:tcPr>
          <w:p w14:paraId="07DF5791" w14:textId="77777777" w:rsidR="00C171AB" w:rsidRPr="00744476" w:rsidRDefault="0041018F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152,996</w:t>
            </w:r>
          </w:p>
        </w:tc>
        <w:tc>
          <w:tcPr>
            <w:tcW w:w="236" w:type="dxa"/>
          </w:tcPr>
          <w:p w14:paraId="1E2EFF30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00A00B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131,610</w:t>
            </w:r>
          </w:p>
        </w:tc>
        <w:tc>
          <w:tcPr>
            <w:tcW w:w="236" w:type="dxa"/>
          </w:tcPr>
          <w:p w14:paraId="0F08840A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4BE3665" w14:textId="77777777" w:rsidR="00C171AB" w:rsidRPr="00744476" w:rsidRDefault="00C171AB" w:rsidP="00C171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148,736</w:t>
            </w:r>
          </w:p>
        </w:tc>
        <w:tc>
          <w:tcPr>
            <w:tcW w:w="236" w:type="dxa"/>
          </w:tcPr>
          <w:p w14:paraId="20399477" w14:textId="77777777" w:rsidR="00C171AB" w:rsidRPr="00744476" w:rsidRDefault="00C171AB" w:rsidP="00C171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014F8D" w14:textId="77777777" w:rsidR="00C171AB" w:rsidRPr="00744476" w:rsidRDefault="00C171AB" w:rsidP="00C171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126,342</w:t>
            </w:r>
          </w:p>
        </w:tc>
      </w:tr>
      <w:tr w:rsidR="00C171AB" w:rsidRPr="00744476" w14:paraId="1512C650" w14:textId="77777777" w:rsidTr="00293663">
        <w:tc>
          <w:tcPr>
            <w:tcW w:w="3931" w:type="dxa"/>
            <w:vAlign w:val="bottom"/>
          </w:tcPr>
          <w:p w14:paraId="2AFA1FD5" w14:textId="77777777" w:rsidR="00C171AB" w:rsidRPr="00744476" w:rsidRDefault="00C171AB" w:rsidP="00C171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A40AD7" w14:textId="77777777" w:rsidR="00C171AB" w:rsidRPr="00744476" w:rsidRDefault="0041018F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239,961</w:t>
            </w:r>
          </w:p>
        </w:tc>
        <w:tc>
          <w:tcPr>
            <w:tcW w:w="236" w:type="dxa"/>
          </w:tcPr>
          <w:p w14:paraId="2840B97E" w14:textId="77777777" w:rsidR="00C171AB" w:rsidRPr="00744476" w:rsidRDefault="00C171AB" w:rsidP="00C171A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618D304" w14:textId="77777777" w:rsidR="00C171AB" w:rsidRPr="00744476" w:rsidRDefault="00C171AB" w:rsidP="00C171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205,304</w:t>
            </w:r>
          </w:p>
        </w:tc>
        <w:tc>
          <w:tcPr>
            <w:tcW w:w="236" w:type="dxa"/>
          </w:tcPr>
          <w:p w14:paraId="11641BCB" w14:textId="77777777" w:rsidR="00C171AB" w:rsidRPr="00744476" w:rsidRDefault="00C171AB" w:rsidP="00C171A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AFE55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512,167</w:t>
            </w:r>
          </w:p>
        </w:tc>
        <w:tc>
          <w:tcPr>
            <w:tcW w:w="236" w:type="dxa"/>
          </w:tcPr>
          <w:p w14:paraId="174BD694" w14:textId="77777777" w:rsidR="00C171AB" w:rsidRPr="00744476" w:rsidRDefault="00C171AB" w:rsidP="00C171A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3739B1F" w14:textId="77777777" w:rsidR="00C171AB" w:rsidRPr="00744476" w:rsidRDefault="00C171AB" w:rsidP="00C171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914,609</w:t>
            </w:r>
          </w:p>
        </w:tc>
      </w:tr>
    </w:tbl>
    <w:p w14:paraId="0C4E9A92" w14:textId="77777777" w:rsidR="00D84660" w:rsidRDefault="00D84660" w:rsidP="0081515D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F15002" w:rsidRPr="00744476" w14:paraId="1ABC9B5B" w14:textId="77777777" w:rsidTr="00F15002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14:paraId="3E8C8CA9" w14:textId="77777777" w:rsidR="00F15002" w:rsidRPr="00744476" w:rsidRDefault="00F15002" w:rsidP="00F77CB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14:paraId="30FCFD06" w14:textId="77777777"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7483898C" w14:textId="77777777" w:rsidR="00F15002" w:rsidRPr="00744476" w:rsidRDefault="00F15002" w:rsidP="00F77C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40ACCD" w14:textId="77777777" w:rsidR="00F15002" w:rsidRPr="00744476" w:rsidRDefault="00F15002" w:rsidP="00F77CB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14:paraId="4D3238DF" w14:textId="77777777" w:rsidR="00F15002" w:rsidRPr="00744476" w:rsidRDefault="00F15002" w:rsidP="00F77C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002" w:rsidRPr="00744476" w14:paraId="45320147" w14:textId="77777777" w:rsidTr="00F15002">
        <w:trPr>
          <w:trHeight w:val="240"/>
        </w:trPr>
        <w:tc>
          <w:tcPr>
            <w:tcW w:w="2837" w:type="dxa"/>
            <w:tcBorders>
              <w:top w:val="nil"/>
            </w:tcBorders>
          </w:tcPr>
          <w:p w14:paraId="50A0AB74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14:paraId="3EDE603A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</w:tcBorders>
          </w:tcPr>
          <w:p w14:paraId="741E57CD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1B3F4B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808C5" w14:textId="77777777"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555652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38DE" w14:textId="77777777"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DB7583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80CC4" w14:textId="77777777"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134E7D85" w14:textId="77777777" w:rsidR="00F15002" w:rsidRPr="00744476" w:rsidRDefault="00C9703C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15002" w:rsidRPr="00744476" w14:paraId="3D9BF3A4" w14:textId="77777777" w:rsidTr="00F15002">
        <w:trPr>
          <w:trHeight w:val="240"/>
        </w:trPr>
        <w:tc>
          <w:tcPr>
            <w:tcW w:w="2837" w:type="dxa"/>
          </w:tcPr>
          <w:p w14:paraId="2A67CFD8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14:paraId="6B9D5D25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14:paraId="0F0B3FD1" w14:textId="77777777"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15002" w:rsidRPr="00744476" w14:paraId="4CCE9C32" w14:textId="77777777" w:rsidTr="00F15002">
        <w:trPr>
          <w:trHeight w:val="247"/>
        </w:trPr>
        <w:tc>
          <w:tcPr>
            <w:tcW w:w="2837" w:type="dxa"/>
            <w:tcBorders>
              <w:top w:val="nil"/>
            </w:tcBorders>
          </w:tcPr>
          <w:p w14:paraId="22DEB5B1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14:paraId="54ED1C58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14:paraId="27653C07" w14:textId="77777777"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BCAD22" w14:textId="77777777" w:rsidR="00F15002" w:rsidRPr="00744476" w:rsidRDefault="00F15002" w:rsidP="00F77CB8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E4AF453" w14:textId="77777777" w:rsidR="00F15002" w:rsidRPr="00744476" w:rsidRDefault="00F15002" w:rsidP="00F77CB8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C8C0179" w14:textId="77777777" w:rsidR="00F15002" w:rsidRPr="00744476" w:rsidRDefault="00F15002" w:rsidP="00F77CB8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2215966" w14:textId="77777777" w:rsidR="00F15002" w:rsidRPr="00744476" w:rsidRDefault="00F15002" w:rsidP="00F77CB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46F5ABF" w14:textId="77777777" w:rsidR="00F15002" w:rsidRPr="00744476" w:rsidRDefault="00F15002" w:rsidP="00F77CB8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EF9302B" w14:textId="77777777" w:rsidR="00F15002" w:rsidRPr="00744476" w:rsidRDefault="00F15002" w:rsidP="00F77CB8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38B9D935" w14:textId="77777777" w:rsidR="00F15002" w:rsidRPr="00744476" w:rsidRDefault="00F15002" w:rsidP="00F77CB8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A6DC7" w:rsidRPr="00744476" w14:paraId="19B34023" w14:textId="77777777" w:rsidTr="004C480B">
        <w:tc>
          <w:tcPr>
            <w:tcW w:w="2837" w:type="dxa"/>
          </w:tcPr>
          <w:p w14:paraId="2D4B111E" w14:textId="77777777" w:rsidR="006A6DC7" w:rsidRPr="00744476" w:rsidRDefault="006A6DC7" w:rsidP="006A6DC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โรงกลั่นน้ำมันทีพีไอ (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DC7567" w14:textId="77777777" w:rsidR="006A6DC7" w:rsidRPr="00744476" w:rsidRDefault="006A6DC7" w:rsidP="006A6DC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14:paraId="2B90D187" w14:textId="77777777" w:rsidR="006A6DC7" w:rsidRPr="00744476" w:rsidRDefault="006A6DC7" w:rsidP="006A6DC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2EB1A" w14:textId="77777777" w:rsidR="006A6DC7" w:rsidRPr="00744476" w:rsidRDefault="006A6DC7" w:rsidP="006A6D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23416" w14:textId="77777777" w:rsidR="006A6DC7" w:rsidRPr="00744476" w:rsidRDefault="006A6DC7" w:rsidP="006A6DC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522B5" w14:textId="77777777" w:rsidR="006A6DC7" w:rsidRPr="00744476" w:rsidRDefault="006A6DC7" w:rsidP="006A6D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21571E" w14:textId="77777777" w:rsidR="006A6DC7" w:rsidRPr="00744476" w:rsidRDefault="006A6DC7" w:rsidP="006A6DC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7D9D1" w14:textId="77777777" w:rsidR="006A6DC7" w:rsidRPr="00744476" w:rsidRDefault="006A6DC7" w:rsidP="006A6DC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0BD814" w14:textId="77777777" w:rsidR="006A6DC7" w:rsidRPr="00744476" w:rsidRDefault="006A6DC7" w:rsidP="006A6DC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D5719" w14:textId="77777777" w:rsidR="006A6DC7" w:rsidRPr="00744476" w:rsidRDefault="006A6DC7" w:rsidP="006A6DC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4237" w:rsidRPr="00744476" w14:paraId="557C4D1C" w14:textId="77777777" w:rsidTr="004C480B">
        <w:tc>
          <w:tcPr>
            <w:tcW w:w="2837" w:type="dxa"/>
          </w:tcPr>
          <w:p w14:paraId="0CB04154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 w:firstLine="15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60C6F959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7" w:type="dxa"/>
            <w:shd w:val="clear" w:color="auto" w:fill="auto"/>
          </w:tcPr>
          <w:p w14:paraId="4C58B043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EC785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8F03E" w14:textId="77777777" w:rsidR="00E04237" w:rsidRPr="00744476" w:rsidRDefault="00E04237" w:rsidP="00E0423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53379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A469BB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9190A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C27E95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EEDF9" w14:textId="77777777" w:rsidR="00E04237" w:rsidRPr="00744476" w:rsidRDefault="00E04237" w:rsidP="00E0423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43,873</w:t>
            </w:r>
          </w:p>
        </w:tc>
      </w:tr>
      <w:tr w:rsidR="00E04237" w:rsidRPr="00744476" w14:paraId="1E207AB2" w14:textId="77777777" w:rsidTr="004C480B">
        <w:tc>
          <w:tcPr>
            <w:tcW w:w="2837" w:type="dxa"/>
          </w:tcPr>
          <w:p w14:paraId="1CA71B58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1D0AF39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14:paraId="4DDEF6A5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90914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E4F1B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DAEF9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E836F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538A2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CA4357" w14:textId="77777777" w:rsidR="00E04237" w:rsidRPr="00744476" w:rsidRDefault="00E04237" w:rsidP="00E04237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64C0E" w14:textId="77777777" w:rsidR="00E04237" w:rsidRPr="00744476" w:rsidRDefault="00E04237" w:rsidP="00E0423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43,873</w:t>
            </w:r>
          </w:p>
        </w:tc>
      </w:tr>
      <w:tr w:rsidR="00E04237" w:rsidRPr="00744476" w14:paraId="2F1658CA" w14:textId="77777777" w:rsidTr="004C480B">
        <w:trPr>
          <w:trHeight w:val="80"/>
        </w:trPr>
        <w:tc>
          <w:tcPr>
            <w:tcW w:w="2837" w:type="dxa"/>
          </w:tcPr>
          <w:p w14:paraId="5F0FCEB0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7C790F79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14:paraId="4B53977B" w14:textId="77777777" w:rsidR="00E04237" w:rsidRPr="00744476" w:rsidRDefault="00E04237" w:rsidP="00E04237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733B5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B7816B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CB778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474904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8F0CD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AB3DB" w14:textId="77777777" w:rsidR="00E04237" w:rsidRPr="00744476" w:rsidRDefault="00E04237" w:rsidP="00E04237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281B3" w14:textId="77777777" w:rsidR="00E04237" w:rsidRPr="00744476" w:rsidRDefault="00E04237" w:rsidP="00E0423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</w:t>
            </w:r>
          </w:p>
        </w:tc>
      </w:tr>
      <w:tr w:rsidR="00E04237" w:rsidRPr="00744476" w14:paraId="0CF3F8B5" w14:textId="77777777" w:rsidTr="004C480B">
        <w:tc>
          <w:tcPr>
            <w:tcW w:w="2837" w:type="dxa"/>
            <w:tcBorders>
              <w:bottom w:val="nil"/>
            </w:tcBorders>
          </w:tcPr>
          <w:p w14:paraId="07591008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EC8C3CA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14:paraId="770C281F" w14:textId="77777777" w:rsidR="00E04237" w:rsidRPr="00744476" w:rsidRDefault="00E04237" w:rsidP="00E042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C2453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BA4FC1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28385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C4815" w14:textId="77777777" w:rsidR="00E04237" w:rsidRPr="00744476" w:rsidRDefault="00E04237" w:rsidP="00E0423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5FB0A" w14:textId="77777777" w:rsidR="00E04237" w:rsidRPr="00744476" w:rsidRDefault="00E04237" w:rsidP="00E042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AC64F4" w14:textId="77777777" w:rsidR="00E04237" w:rsidRPr="00744476" w:rsidRDefault="00E04237" w:rsidP="00E04237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9D8EF" w14:textId="77777777" w:rsidR="00E04237" w:rsidRPr="00744476" w:rsidRDefault="00E04237" w:rsidP="00E0423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44,217</w:t>
            </w:r>
          </w:p>
        </w:tc>
      </w:tr>
    </w:tbl>
    <w:p w14:paraId="0698EDDB" w14:textId="77777777" w:rsidR="00F15002" w:rsidRPr="0070480C" w:rsidRDefault="00F15002" w:rsidP="005028BC">
      <w:pPr>
        <w:pStyle w:val="Bo-Blankline"/>
      </w:pPr>
    </w:p>
    <w:p w14:paraId="33E9A395" w14:textId="77777777" w:rsidR="007717B5" w:rsidRDefault="007717B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5354760" w14:textId="77777777" w:rsidR="000744A1" w:rsidRPr="00744476" w:rsidRDefault="000744A1" w:rsidP="000744A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C9703C">
        <w:rPr>
          <w:rFonts w:asciiTheme="majorBidi" w:hAnsiTheme="majorBidi" w:cstheme="majorBidi"/>
          <w:cs/>
        </w:rPr>
        <w:t>3</w:t>
      </w:r>
      <w:r w:rsidR="00C9703C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ธันวาคม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มีดังนี้</w:t>
      </w:r>
    </w:p>
    <w:p w14:paraId="07FFE2DA" w14:textId="77777777" w:rsidR="000744A1" w:rsidRPr="0070480C" w:rsidRDefault="000744A1" w:rsidP="005028B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744A1" w:rsidRPr="00744476" w14:paraId="4A2D5158" w14:textId="77777777" w:rsidTr="000F1614">
        <w:tc>
          <w:tcPr>
            <w:tcW w:w="3931" w:type="dxa"/>
          </w:tcPr>
          <w:p w14:paraId="7EAE88C7" w14:textId="77777777"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8C2345B" w14:textId="77777777"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5F367E" w14:textId="77777777"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BA326C" w14:textId="77777777"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11" w:rsidRPr="00744476" w14:paraId="0E733D19" w14:textId="77777777" w:rsidTr="000F1614">
        <w:tc>
          <w:tcPr>
            <w:tcW w:w="3931" w:type="dxa"/>
          </w:tcPr>
          <w:p w14:paraId="47967D54" w14:textId="77777777" w:rsidR="006E7611" w:rsidRPr="00744476" w:rsidRDefault="006E7611" w:rsidP="006E761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352C99E" w14:textId="77777777" w:rsidR="006E7611" w:rsidRPr="00744476" w:rsidRDefault="00C9703C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A0DA4E3" w14:textId="77777777"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7B874A" w14:textId="77777777" w:rsidR="006E7611" w:rsidRPr="00744476" w:rsidRDefault="00C9703C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601C7CD" w14:textId="77777777"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D5AB381" w14:textId="77777777" w:rsidR="006E7611" w:rsidRPr="00744476" w:rsidRDefault="00C9703C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BA51FE5" w14:textId="77777777"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C591B2" w14:textId="77777777" w:rsidR="006E7611" w:rsidRPr="00744476" w:rsidRDefault="00C9703C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E7611" w:rsidRPr="00744476" w14:paraId="44251F26" w14:textId="77777777" w:rsidTr="000F1614">
        <w:tc>
          <w:tcPr>
            <w:tcW w:w="3931" w:type="dxa"/>
          </w:tcPr>
          <w:p w14:paraId="75FB9CFA" w14:textId="77777777"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0C22C2A" w14:textId="77777777" w:rsidR="006E7611" w:rsidRPr="00744476" w:rsidRDefault="006E7611" w:rsidP="006E761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7611" w:rsidRPr="00744476" w14:paraId="2B669186" w14:textId="77777777" w:rsidTr="000F1614">
        <w:tc>
          <w:tcPr>
            <w:tcW w:w="3931" w:type="dxa"/>
          </w:tcPr>
          <w:p w14:paraId="5F28D11D" w14:textId="77777777" w:rsidR="006E7611" w:rsidRPr="00744476" w:rsidRDefault="006E7611" w:rsidP="006E7611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BEB3D59" w14:textId="77777777"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D43D1" w14:textId="77777777"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3F8384" w14:textId="77777777" w:rsidR="006E7611" w:rsidRPr="00744476" w:rsidRDefault="006E7611" w:rsidP="006E761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A52995" w14:textId="77777777"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390FAC" w14:textId="77777777" w:rsidR="006E7611" w:rsidRPr="00744476" w:rsidRDefault="006E7611" w:rsidP="006E761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1B0B74" w14:textId="77777777"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935668" w14:textId="77777777" w:rsidR="006E7611" w:rsidRPr="00744476" w:rsidRDefault="006E7611" w:rsidP="006E7611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75E" w:rsidRPr="00744476" w14:paraId="6376DCFA" w14:textId="77777777" w:rsidTr="004C480B">
        <w:tc>
          <w:tcPr>
            <w:tcW w:w="3931" w:type="dxa"/>
          </w:tcPr>
          <w:p w14:paraId="18E98EEF" w14:textId="77777777" w:rsidR="0089675E" w:rsidRPr="00744476" w:rsidRDefault="0089675E" w:rsidP="0089675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31D24B7" w14:textId="77777777" w:rsidR="0089675E" w:rsidRPr="00744476" w:rsidRDefault="0089675E" w:rsidP="008967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165BAC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C78B23" w14:textId="77777777" w:rsidR="0089675E" w:rsidRPr="00744476" w:rsidRDefault="0089675E" w:rsidP="008967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631734A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220B2D9" w14:textId="77777777" w:rsidR="0089675E" w:rsidRPr="00744476" w:rsidRDefault="00C9703C" w:rsidP="008967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89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36" w:type="dxa"/>
          </w:tcPr>
          <w:p w14:paraId="6B7A2E48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4E7F4F" w14:textId="77777777" w:rsidR="0089675E" w:rsidRPr="00744476" w:rsidRDefault="00C9703C" w:rsidP="008967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 w:rsidR="00896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9675E" w:rsidRPr="00744476" w14:paraId="7C26B8C5" w14:textId="77777777" w:rsidTr="004C480B">
        <w:tc>
          <w:tcPr>
            <w:tcW w:w="3931" w:type="dxa"/>
          </w:tcPr>
          <w:p w14:paraId="62085682" w14:textId="77777777" w:rsidR="0089675E" w:rsidRPr="00744476" w:rsidRDefault="0089675E" w:rsidP="0089675E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EBA472" w14:textId="77777777" w:rsidR="0089675E" w:rsidRPr="00744476" w:rsidRDefault="0089675E" w:rsidP="008967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F10A6D9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CDD8902" w14:textId="77777777" w:rsidR="0089675E" w:rsidRPr="00744476" w:rsidRDefault="0089675E" w:rsidP="008967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9DDD1B8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DC337F7" w14:textId="77777777" w:rsidR="0089675E" w:rsidRPr="00744476" w:rsidRDefault="00BF0440" w:rsidP="008967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546DA72" w14:textId="77777777" w:rsidR="0089675E" w:rsidRPr="00744476" w:rsidRDefault="0089675E" w:rsidP="008967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A37077B" w14:textId="77777777" w:rsidR="0089675E" w:rsidRPr="00744476" w:rsidRDefault="0089675E" w:rsidP="0089675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86FAD" w:rsidRPr="00744476" w14:paraId="308D7476" w14:textId="77777777" w:rsidTr="006A6DC7">
        <w:trPr>
          <w:trHeight w:val="54"/>
        </w:trPr>
        <w:tc>
          <w:tcPr>
            <w:tcW w:w="3931" w:type="dxa"/>
          </w:tcPr>
          <w:p w14:paraId="748B5B85" w14:textId="77777777" w:rsidR="00686FAD" w:rsidRPr="00744476" w:rsidRDefault="00686FAD" w:rsidP="00686FA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42E432" w14:textId="77777777" w:rsidR="00686FAD" w:rsidRPr="00C352AB" w:rsidRDefault="00686FAD" w:rsidP="00686F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E3914C7" w14:textId="77777777" w:rsidR="00686FAD" w:rsidRPr="00C352AB" w:rsidRDefault="00686FAD" w:rsidP="00686FAD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EDEDC21" w14:textId="77777777" w:rsidR="00686FAD" w:rsidRPr="00C352AB" w:rsidRDefault="00686FAD" w:rsidP="00686F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6AF9C8E" w14:textId="77777777" w:rsidR="00686FAD" w:rsidRPr="00744476" w:rsidRDefault="00686FAD" w:rsidP="00686FA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C0C3" w14:textId="77777777" w:rsidR="00686FAD" w:rsidRPr="00C352AB" w:rsidRDefault="00686FAD" w:rsidP="00686F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90D620" w14:textId="77777777" w:rsidR="00686FAD" w:rsidRPr="00744476" w:rsidRDefault="00686FAD" w:rsidP="00686FA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27368EF" w14:textId="77777777" w:rsidR="00686FAD" w:rsidRPr="00744476" w:rsidRDefault="00C9703C" w:rsidP="00686FAD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68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14:paraId="3DB9B254" w14:textId="77777777" w:rsidR="00EE7685" w:rsidRPr="008315C1" w:rsidRDefault="00EE7685" w:rsidP="005028BC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F3C22" w:rsidRPr="00744476" w14:paraId="6B115E8D" w14:textId="77777777" w:rsidTr="00B502D1">
        <w:trPr>
          <w:tblHeader/>
        </w:trPr>
        <w:tc>
          <w:tcPr>
            <w:tcW w:w="3931" w:type="dxa"/>
          </w:tcPr>
          <w:p w14:paraId="17FB03BB" w14:textId="77777777" w:rsidR="009F3C22" w:rsidRPr="00744476" w:rsidRDefault="000744A1" w:rsidP="009F3C22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="009F3C22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14:paraId="13CACDCA" w14:textId="77777777"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458257" w14:textId="77777777" w:rsidR="009F3C22" w:rsidRPr="00744476" w:rsidRDefault="009F3C22" w:rsidP="009F3C2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A63A25" w14:textId="77777777"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2DBEF7BC" w14:textId="77777777" w:rsidTr="00B502D1">
        <w:trPr>
          <w:tblHeader/>
        </w:trPr>
        <w:tc>
          <w:tcPr>
            <w:tcW w:w="3931" w:type="dxa"/>
          </w:tcPr>
          <w:p w14:paraId="14654182" w14:textId="77777777" w:rsidR="006A6DC7" w:rsidRPr="00744476" w:rsidRDefault="006A6DC7" w:rsidP="006A6DC7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0B8EDC7D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2AD6D1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3F08B6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73E0389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11A9250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36BBDFB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644BDC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A6DC7" w:rsidRPr="00744476" w14:paraId="272943B0" w14:textId="77777777" w:rsidTr="00B502D1">
        <w:trPr>
          <w:tblHeader/>
        </w:trPr>
        <w:tc>
          <w:tcPr>
            <w:tcW w:w="3931" w:type="dxa"/>
          </w:tcPr>
          <w:p w14:paraId="1232C5B6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0D78580" w14:textId="77777777" w:rsidR="006A6DC7" w:rsidRPr="00744476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6DC7" w:rsidRPr="00744476" w14:paraId="5E9C09AB" w14:textId="77777777" w:rsidTr="006E7611">
        <w:tc>
          <w:tcPr>
            <w:tcW w:w="3931" w:type="dxa"/>
          </w:tcPr>
          <w:p w14:paraId="751675A6" w14:textId="77777777" w:rsidR="006A6DC7" w:rsidRPr="00744476" w:rsidRDefault="006A6DC7" w:rsidP="006A6DC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9AC62C7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667B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ED51E29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2E676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7FEEFE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073F8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6DC7F0" w14:textId="77777777" w:rsidR="006A6DC7" w:rsidRPr="00744476" w:rsidRDefault="006A6DC7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1276" w:rsidRPr="00744476" w14:paraId="34A8A89D" w14:textId="77777777" w:rsidTr="00C21080">
        <w:tc>
          <w:tcPr>
            <w:tcW w:w="3931" w:type="dxa"/>
          </w:tcPr>
          <w:p w14:paraId="232BC9E7" w14:textId="77777777" w:rsidR="00F11276" w:rsidRPr="00744476" w:rsidRDefault="00F11276" w:rsidP="00F1127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14:paraId="61ED6228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ADB7E0F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17FE403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5B038F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8A44ED5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</w:t>
            </w:r>
          </w:p>
        </w:tc>
        <w:tc>
          <w:tcPr>
            <w:tcW w:w="236" w:type="dxa"/>
          </w:tcPr>
          <w:p w14:paraId="7271041A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B73CE9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1,755</w:t>
            </w:r>
          </w:p>
        </w:tc>
      </w:tr>
      <w:tr w:rsidR="00F11276" w:rsidRPr="00744476" w14:paraId="5B5E981A" w14:textId="77777777" w:rsidTr="00C21080">
        <w:tc>
          <w:tcPr>
            <w:tcW w:w="3931" w:type="dxa"/>
            <w:vAlign w:val="bottom"/>
          </w:tcPr>
          <w:p w14:paraId="45594D27" w14:textId="77777777" w:rsidR="00F11276" w:rsidRPr="00744476" w:rsidRDefault="00F11276" w:rsidP="00F11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14:paraId="0DF19AE7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8D03935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2F5CF4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0DC70C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99D8FF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569,442</w:t>
            </w:r>
          </w:p>
        </w:tc>
        <w:tc>
          <w:tcPr>
            <w:tcW w:w="236" w:type="dxa"/>
          </w:tcPr>
          <w:p w14:paraId="2F268CF9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FAFA3B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249,296</w:t>
            </w:r>
          </w:p>
        </w:tc>
      </w:tr>
      <w:tr w:rsidR="00F11276" w:rsidRPr="00744476" w14:paraId="2FBE6AC5" w14:textId="77777777" w:rsidTr="00C21080">
        <w:tc>
          <w:tcPr>
            <w:tcW w:w="3931" w:type="dxa"/>
            <w:vAlign w:val="bottom"/>
          </w:tcPr>
          <w:p w14:paraId="56FE0239" w14:textId="77777777" w:rsidR="00F11276" w:rsidRPr="00744476" w:rsidRDefault="00F11276" w:rsidP="00F11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14:paraId="69A82A4F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36BFE39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104D5A2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846453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0967AB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14:paraId="36DAE8B5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71E480A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F11276" w:rsidRPr="00744476" w14:paraId="47E1B8E3" w14:textId="77777777" w:rsidTr="00C21080">
        <w:tc>
          <w:tcPr>
            <w:tcW w:w="3931" w:type="dxa"/>
            <w:vAlign w:val="bottom"/>
          </w:tcPr>
          <w:p w14:paraId="3712D7D1" w14:textId="77777777" w:rsidR="00F11276" w:rsidRPr="00744476" w:rsidRDefault="00F11276" w:rsidP="00F11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14:paraId="68EE3501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5745D87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34C8AE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037D60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0ED8E44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</w:tcPr>
          <w:p w14:paraId="547777A2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6355A9C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F11276" w:rsidRPr="00744476" w14:paraId="1F00ADEB" w14:textId="77777777" w:rsidTr="00C21080">
        <w:tc>
          <w:tcPr>
            <w:tcW w:w="3931" w:type="dxa"/>
            <w:vAlign w:val="bottom"/>
          </w:tcPr>
          <w:p w14:paraId="397EA85E" w14:textId="77777777" w:rsidR="00F11276" w:rsidRPr="00744476" w:rsidRDefault="00F11276" w:rsidP="00F11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14:paraId="4B0DF810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F25673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EB7568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040BE4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49266F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1,488</w:t>
            </w:r>
          </w:p>
        </w:tc>
        <w:tc>
          <w:tcPr>
            <w:tcW w:w="236" w:type="dxa"/>
          </w:tcPr>
          <w:p w14:paraId="0B544CDD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C157A46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F11276" w:rsidRPr="00744476" w14:paraId="21AB3E9B" w14:textId="77777777" w:rsidTr="00C21080">
        <w:tc>
          <w:tcPr>
            <w:tcW w:w="3931" w:type="dxa"/>
            <w:vAlign w:val="bottom"/>
          </w:tcPr>
          <w:p w14:paraId="781CC5B8" w14:textId="77777777" w:rsidR="00F11276" w:rsidRPr="00744476" w:rsidRDefault="00F11276" w:rsidP="00F11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02DA0A46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C8DE99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104BC9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6380AFA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F09C412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236" w:type="dxa"/>
          </w:tcPr>
          <w:p w14:paraId="34B3D77A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5E2B2C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1276" w:rsidRPr="00744476" w14:paraId="11ACE8AF" w14:textId="77777777" w:rsidTr="00C21080">
        <w:tc>
          <w:tcPr>
            <w:tcW w:w="3931" w:type="dxa"/>
            <w:vAlign w:val="bottom"/>
          </w:tcPr>
          <w:p w14:paraId="418D9175" w14:textId="77777777" w:rsidR="00F11276" w:rsidRPr="00744476" w:rsidRDefault="00F11276" w:rsidP="00F11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6F12047A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142A765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1C96E6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4D5BACB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66BAAEE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</w:tcPr>
          <w:p w14:paraId="3B89343E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608D1" w14:textId="77777777" w:rsidR="00F11276" w:rsidRPr="00744476" w:rsidRDefault="00F11276" w:rsidP="00F112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1276" w:rsidRPr="00744476" w14:paraId="59191604" w14:textId="77777777" w:rsidTr="00C21080">
        <w:tc>
          <w:tcPr>
            <w:tcW w:w="3931" w:type="dxa"/>
          </w:tcPr>
          <w:p w14:paraId="3167423D" w14:textId="77777777" w:rsidR="00F11276" w:rsidRPr="00744476" w:rsidRDefault="00F11276" w:rsidP="00F11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164EEA2" w14:textId="77777777" w:rsidR="00F11276" w:rsidRPr="00744476" w:rsidRDefault="00F11276" w:rsidP="00F11276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2399D6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D1908B" w14:textId="77777777" w:rsidR="00F11276" w:rsidRPr="00744476" w:rsidRDefault="00F11276" w:rsidP="00F11276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A2EA41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7019D94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06E1B3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70D6CEF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11276" w:rsidRPr="00744476" w14:paraId="5A0797F1" w14:textId="77777777" w:rsidTr="00C21080">
        <w:tc>
          <w:tcPr>
            <w:tcW w:w="3931" w:type="dxa"/>
            <w:vAlign w:val="bottom"/>
          </w:tcPr>
          <w:p w14:paraId="326E87C6" w14:textId="77777777" w:rsidR="00F11276" w:rsidRPr="00744476" w:rsidRDefault="00F11276" w:rsidP="00F1127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</w:tcPr>
          <w:p w14:paraId="555B751F" w14:textId="77777777" w:rsidR="00F11276" w:rsidRPr="00744476" w:rsidRDefault="00357640" w:rsidP="00F1127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30A8F6F6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1706E5" w14:textId="77777777" w:rsidR="00F11276" w:rsidRPr="00744476" w:rsidRDefault="00F11276" w:rsidP="00F1127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14:paraId="57705CA0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C9E5360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30F136E8" w14:textId="77777777" w:rsidR="00F11276" w:rsidRPr="00744476" w:rsidRDefault="00F11276" w:rsidP="00F112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D4427E" w14:textId="77777777" w:rsidR="00F11276" w:rsidRPr="00744476" w:rsidRDefault="00F11276" w:rsidP="00F11276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</w:tr>
      <w:tr w:rsidR="00357640" w:rsidRPr="00744476" w14:paraId="334AAE3B" w14:textId="77777777" w:rsidTr="00C21080">
        <w:tc>
          <w:tcPr>
            <w:tcW w:w="3931" w:type="dxa"/>
          </w:tcPr>
          <w:p w14:paraId="705CCCEB" w14:textId="77777777" w:rsidR="00357640" w:rsidRPr="00744476" w:rsidRDefault="00357640" w:rsidP="0035764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vAlign w:val="bottom"/>
          </w:tcPr>
          <w:p w14:paraId="332E4171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236" w:type="dxa"/>
          </w:tcPr>
          <w:p w14:paraId="10915F73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407789F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36" w:type="dxa"/>
          </w:tcPr>
          <w:p w14:paraId="1DAB4E4B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E7679D" w14:textId="77777777" w:rsidR="00357640" w:rsidRPr="00744476" w:rsidRDefault="00357640" w:rsidP="003576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7EE01A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683F21" w14:textId="77777777" w:rsidR="00357640" w:rsidRPr="00744476" w:rsidRDefault="00357640" w:rsidP="003576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7640" w:rsidRPr="00744476" w14:paraId="4F39CECB" w14:textId="77777777" w:rsidTr="00956FA3">
        <w:tc>
          <w:tcPr>
            <w:tcW w:w="3931" w:type="dxa"/>
          </w:tcPr>
          <w:p w14:paraId="530ACDB9" w14:textId="77777777" w:rsidR="00357640" w:rsidRPr="00744476" w:rsidRDefault="00357640" w:rsidP="0035764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vAlign w:val="bottom"/>
          </w:tcPr>
          <w:p w14:paraId="60830633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1D91C41F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1D9AD2" w14:textId="77777777" w:rsidR="00357640" w:rsidRPr="00744476" w:rsidRDefault="00357640" w:rsidP="003576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C96806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7A859DD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6" w:type="dxa"/>
          </w:tcPr>
          <w:p w14:paraId="208C4928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DF3D27" w14:textId="77777777" w:rsidR="00357640" w:rsidRPr="00744476" w:rsidRDefault="00357640" w:rsidP="003576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7640" w:rsidRPr="00744476" w14:paraId="4432A6C8" w14:textId="77777777" w:rsidTr="00C21080">
        <w:tc>
          <w:tcPr>
            <w:tcW w:w="3931" w:type="dxa"/>
          </w:tcPr>
          <w:p w14:paraId="77BF227A" w14:textId="77777777" w:rsidR="00357640" w:rsidRPr="00744476" w:rsidRDefault="00357640" w:rsidP="0035764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7A9A8F43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7701BE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8A8800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9047C2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1DBCB5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DD66C9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4BD1099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7640" w:rsidRPr="00744476" w14:paraId="36EDF5A7" w14:textId="77777777" w:rsidTr="00C21080">
        <w:tc>
          <w:tcPr>
            <w:tcW w:w="3931" w:type="dxa"/>
          </w:tcPr>
          <w:p w14:paraId="66352164" w14:textId="77777777" w:rsidR="00357640" w:rsidRPr="00744476" w:rsidRDefault="00357640" w:rsidP="0035764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1F4EF842" w14:textId="77777777" w:rsidR="00357640" w:rsidRPr="00744476" w:rsidRDefault="002B478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6" w:type="dxa"/>
          </w:tcPr>
          <w:p w14:paraId="3396CA47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DAD884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2,931</w:t>
            </w:r>
          </w:p>
        </w:tc>
        <w:tc>
          <w:tcPr>
            <w:tcW w:w="236" w:type="dxa"/>
          </w:tcPr>
          <w:p w14:paraId="78B107CE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A857175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</w:tcPr>
          <w:p w14:paraId="2C5E66A7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94E3A5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2,533</w:t>
            </w:r>
          </w:p>
        </w:tc>
      </w:tr>
      <w:tr w:rsidR="00357640" w:rsidRPr="00744476" w14:paraId="630998B7" w14:textId="77777777" w:rsidTr="00C21080">
        <w:tc>
          <w:tcPr>
            <w:tcW w:w="3931" w:type="dxa"/>
          </w:tcPr>
          <w:p w14:paraId="61F5D0CC" w14:textId="77777777" w:rsidR="00357640" w:rsidRPr="00744476" w:rsidRDefault="00357640" w:rsidP="0035764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2E5806BD" w14:textId="77777777" w:rsidR="00357640" w:rsidRPr="00744476" w:rsidRDefault="002B478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5,560</w:t>
            </w:r>
          </w:p>
        </w:tc>
        <w:tc>
          <w:tcPr>
            <w:tcW w:w="236" w:type="dxa"/>
          </w:tcPr>
          <w:p w14:paraId="02075855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D455EB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13,137</w:t>
            </w:r>
          </w:p>
        </w:tc>
        <w:tc>
          <w:tcPr>
            <w:tcW w:w="236" w:type="dxa"/>
          </w:tcPr>
          <w:p w14:paraId="62F11C8C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6E1014C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4,867</w:t>
            </w:r>
          </w:p>
        </w:tc>
        <w:tc>
          <w:tcPr>
            <w:tcW w:w="236" w:type="dxa"/>
          </w:tcPr>
          <w:p w14:paraId="10FBA3AB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C28F8B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6,842</w:t>
            </w:r>
          </w:p>
        </w:tc>
      </w:tr>
      <w:tr w:rsidR="00357640" w:rsidRPr="00744476" w14:paraId="0DB48D47" w14:textId="77777777" w:rsidTr="00C21080">
        <w:tc>
          <w:tcPr>
            <w:tcW w:w="3931" w:type="dxa"/>
          </w:tcPr>
          <w:p w14:paraId="0234A0CA" w14:textId="77777777" w:rsidR="00357640" w:rsidRPr="00744476" w:rsidRDefault="00357640" w:rsidP="0035764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</w:tcPr>
          <w:p w14:paraId="380925F9" w14:textId="77777777" w:rsidR="00357640" w:rsidRPr="00744476" w:rsidRDefault="002B478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52028AF7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99F77A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36" w:type="dxa"/>
          </w:tcPr>
          <w:p w14:paraId="1BB7E3AE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A65450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1FFD738E" w14:textId="77777777" w:rsidR="00357640" w:rsidRPr="00744476" w:rsidRDefault="00357640" w:rsidP="003576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46D70A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</w:t>
            </w:r>
          </w:p>
        </w:tc>
      </w:tr>
      <w:tr w:rsidR="00357640" w:rsidRPr="00744476" w14:paraId="2E876D1F" w14:textId="77777777" w:rsidTr="00C21080">
        <w:tc>
          <w:tcPr>
            <w:tcW w:w="3931" w:type="dxa"/>
            <w:vAlign w:val="bottom"/>
          </w:tcPr>
          <w:p w14:paraId="629C8CD2" w14:textId="77777777" w:rsidR="00357640" w:rsidRPr="00744476" w:rsidRDefault="00357640" w:rsidP="0035764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D33EB0" w14:textId="77777777" w:rsidR="00357640" w:rsidRPr="00744476" w:rsidRDefault="002B478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9,827</w:t>
            </w:r>
          </w:p>
        </w:tc>
        <w:tc>
          <w:tcPr>
            <w:tcW w:w="236" w:type="dxa"/>
          </w:tcPr>
          <w:p w14:paraId="0518BD15" w14:textId="77777777" w:rsidR="00357640" w:rsidRPr="00744476" w:rsidRDefault="00357640" w:rsidP="003576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11A8B9F" w14:textId="77777777" w:rsidR="00357640" w:rsidRPr="00744476" w:rsidRDefault="00357640" w:rsidP="0035764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19,596</w:t>
            </w:r>
          </w:p>
        </w:tc>
        <w:tc>
          <w:tcPr>
            <w:tcW w:w="236" w:type="dxa"/>
          </w:tcPr>
          <w:p w14:paraId="126B270F" w14:textId="77777777" w:rsidR="00357640" w:rsidRPr="00744476" w:rsidRDefault="00357640" w:rsidP="003576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62B30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581,604</w:t>
            </w:r>
          </w:p>
        </w:tc>
        <w:tc>
          <w:tcPr>
            <w:tcW w:w="236" w:type="dxa"/>
          </w:tcPr>
          <w:p w14:paraId="5473A7E1" w14:textId="77777777" w:rsidR="00357640" w:rsidRPr="00744476" w:rsidRDefault="00357640" w:rsidP="003576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3FC3B9A" w14:textId="77777777" w:rsidR="00357640" w:rsidRPr="00744476" w:rsidRDefault="00357640" w:rsidP="00357640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264,086</w:t>
            </w:r>
          </w:p>
        </w:tc>
      </w:tr>
    </w:tbl>
    <w:p w14:paraId="1C720093" w14:textId="77777777" w:rsidR="00886E4F" w:rsidRDefault="00886E4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5C8CD7B9" w14:textId="77777777" w:rsidR="0009663B" w:rsidRPr="007048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0480C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23CC99F" w14:textId="77777777" w:rsidR="00C12C7D" w:rsidRPr="005028BC" w:rsidRDefault="00C12C7D" w:rsidP="005028BC">
      <w:pPr>
        <w:pStyle w:val="Bo-Blankline"/>
        <w:rPr>
          <w:cs/>
        </w:rPr>
      </w:pPr>
    </w:p>
    <w:p w14:paraId="110FA471" w14:textId="77777777" w:rsidR="00E32C9A" w:rsidRPr="0070480C" w:rsidRDefault="00E32C9A" w:rsidP="003971EF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048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5028BC" w:rsidRDefault="00E32C9A" w:rsidP="005028BC">
      <w:pPr>
        <w:pStyle w:val="Bo-Blankline"/>
      </w:pPr>
    </w:p>
    <w:p w14:paraId="2AED4C74" w14:textId="77777777" w:rsidR="00C12C7D" w:rsidRPr="0070480C" w:rsidRDefault="00C12C7D" w:rsidP="004A49A4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C9703C">
        <w:rPr>
          <w:rFonts w:asciiTheme="majorBidi" w:hAnsiTheme="majorBidi" w:cstheme="majorBidi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C9703C">
        <w:rPr>
          <w:rFonts w:asciiTheme="majorBidi" w:hAnsiTheme="majorBidi" w:cstheme="majorBidi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ในเดือนกรกฎาคม </w:t>
      </w:r>
      <w:r w:rsidR="00C9703C">
        <w:rPr>
          <w:rFonts w:asciiTheme="majorBidi" w:hAnsiTheme="majorBidi" w:cstheme="majorBidi"/>
        </w:rPr>
        <w:t>2542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C9703C">
        <w:rPr>
          <w:rFonts w:asciiTheme="majorBidi" w:hAnsiTheme="majorBidi" w:cstheme="majorBidi"/>
        </w:rPr>
        <w:t>90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i/>
          <w:iCs/>
        </w:rPr>
        <w:t>(</w:t>
      </w:r>
      <w:r w:rsidRPr="007048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C9703C">
        <w:rPr>
          <w:rFonts w:asciiTheme="majorBidi" w:hAnsiTheme="majorBidi" w:cstheme="majorBidi"/>
          <w:i/>
          <w:iCs/>
          <w:lang w:val="en-US"/>
        </w:rPr>
        <w:t>90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7048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C9703C">
        <w:rPr>
          <w:rFonts w:asciiTheme="majorBidi" w:hAnsiTheme="majorBidi" w:cstheme="majorBidi"/>
          <w:i/>
          <w:iCs/>
          <w:lang w:val="en-US"/>
        </w:rPr>
        <w:t>40</w:t>
      </w:r>
      <w:r w:rsidRPr="0070480C">
        <w:rPr>
          <w:rFonts w:asciiTheme="majorBidi" w:hAnsiTheme="majorBidi" w:cstheme="majorBidi"/>
          <w:i/>
          <w:iCs/>
          <w:lang w:val="en-US"/>
        </w:rPr>
        <w:t>,</w:t>
      </w:r>
      <w:r w:rsidR="00C9703C">
        <w:rPr>
          <w:rFonts w:asciiTheme="majorBidi" w:hAnsiTheme="majorBidi" w:cstheme="majorBidi"/>
          <w:i/>
          <w:iCs/>
          <w:lang w:val="en-US"/>
        </w:rPr>
        <w:t>000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C9703C">
        <w:rPr>
          <w:rFonts w:asciiTheme="majorBidi" w:hAnsiTheme="majorBidi" w:cstheme="majorBidi"/>
          <w:i/>
          <w:iCs/>
          <w:lang w:val="en-US"/>
        </w:rPr>
        <w:t>37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0480C">
        <w:rPr>
          <w:rFonts w:asciiTheme="majorBidi" w:hAnsiTheme="majorBidi" w:cstheme="majorBidi"/>
          <w:i/>
          <w:iCs/>
          <w:lang w:val="en-US"/>
        </w:rPr>
        <w:t>)</w:t>
      </w:r>
      <w:r w:rsidR="006522B5" w:rsidRPr="007048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7048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70480C">
        <w:rPr>
          <w:rFonts w:asciiTheme="majorBidi" w:hAnsiTheme="majorBidi" w:cstheme="majorBidi"/>
          <w:cs/>
        </w:rPr>
        <w:br/>
      </w:r>
      <w:r w:rsidR="00C9703C">
        <w:rPr>
          <w:rFonts w:asciiTheme="majorBidi" w:hAnsiTheme="majorBidi" w:cstheme="majorBidi"/>
        </w:rPr>
        <w:t>24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กรกฎาคม </w:t>
      </w:r>
      <w:r w:rsidR="00C9703C">
        <w:rPr>
          <w:rFonts w:asciiTheme="majorBidi" w:hAnsiTheme="majorBidi" w:cstheme="majorBidi"/>
        </w:rPr>
        <w:t>2544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70480C">
        <w:rPr>
          <w:rFonts w:asciiTheme="majorBidi" w:hAnsiTheme="majorBidi" w:cstheme="majorBidi"/>
        </w:rPr>
        <w:t xml:space="preserve"> </w:t>
      </w:r>
      <w:r w:rsidR="00C9703C">
        <w:rPr>
          <w:rFonts w:asciiTheme="majorBidi" w:hAnsiTheme="majorBidi" w:cstheme="majorBidi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ปี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C9703C">
        <w:rPr>
          <w:rFonts w:asciiTheme="majorBidi" w:hAnsiTheme="majorBidi" w:cstheme="majorBidi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เป็นจำนวน </w:t>
      </w:r>
      <w:r w:rsidR="00C9703C">
        <w:rPr>
          <w:rFonts w:asciiTheme="majorBidi" w:hAnsiTheme="majorBidi" w:cstheme="majorBidi"/>
        </w:rPr>
        <w:t>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70480C">
        <w:rPr>
          <w:rFonts w:asciiTheme="majorBidi" w:hAnsiTheme="majorBidi" w:cstheme="majorBidi"/>
        </w:rPr>
        <w:t xml:space="preserve"> </w:t>
      </w:r>
    </w:p>
    <w:p w14:paraId="6C9AD248" w14:textId="77777777" w:rsidR="0070068E" w:rsidRPr="00706483" w:rsidRDefault="0070068E" w:rsidP="00706483">
      <w:pPr>
        <w:pStyle w:val="Bo-Blankline"/>
      </w:pPr>
    </w:p>
    <w:p w14:paraId="0A8213B0" w14:textId="77777777" w:rsidR="00C12C7D" w:rsidRPr="0070480C" w:rsidRDefault="00C12C7D" w:rsidP="0061206E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เมื่อวันที่ </w:t>
      </w:r>
      <w:r w:rsidR="00C9703C">
        <w:rPr>
          <w:rFonts w:asciiTheme="majorBidi" w:hAnsiTheme="majorBidi" w:cstheme="majorBidi"/>
          <w:cs/>
        </w:rPr>
        <w:t>25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สิงหาคม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C9703C">
        <w:rPr>
          <w:rFonts w:asciiTheme="majorBidi" w:hAnsiTheme="majorBidi" w:cstheme="majorBidi"/>
          <w:lang w:val="en-US"/>
        </w:rPr>
        <w:t>2549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3B3A0068" w14:textId="77777777" w:rsidR="00CD00B3" w:rsidRPr="005028BC" w:rsidRDefault="00CD00B3" w:rsidP="005028BC">
      <w:pPr>
        <w:pStyle w:val="Bo-Blankline"/>
      </w:pPr>
    </w:p>
    <w:p w14:paraId="3B2E7BD6" w14:textId="77777777" w:rsidR="00C12C7D" w:rsidRPr="0070480C" w:rsidRDefault="00C12C7D" w:rsidP="0061206E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รายละเอียดที่สำคัญของสัญญาเช่าอาคารสำนักงานระยะยาวกับบริษัทดังกล่าว ณ 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3C0C86" w:rsidRPr="0070480C">
        <w:rPr>
          <w:rFonts w:asciiTheme="majorBidi" w:hAnsiTheme="majorBidi" w:cstheme="majorBidi"/>
          <w:cs/>
          <w:lang w:val="en-US"/>
        </w:rPr>
        <w:t>ธันวาคม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มีดังนี้</w:t>
      </w:r>
    </w:p>
    <w:p w14:paraId="0151835C" w14:textId="77777777" w:rsidR="00F6718F" w:rsidRPr="005028BC" w:rsidRDefault="00F6718F" w:rsidP="005028BC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392"/>
        <w:gridCol w:w="1440"/>
        <w:gridCol w:w="236"/>
        <w:gridCol w:w="1440"/>
        <w:gridCol w:w="236"/>
        <w:gridCol w:w="1440"/>
      </w:tblGrid>
      <w:tr w:rsidR="006563C8" w:rsidRPr="00744476" w14:paraId="5D15863B" w14:textId="77777777" w:rsidTr="00F15002">
        <w:tc>
          <w:tcPr>
            <w:tcW w:w="4392" w:type="dxa"/>
          </w:tcPr>
          <w:p w14:paraId="2F28FFE5" w14:textId="77777777" w:rsidR="006563C8" w:rsidRPr="00744476" w:rsidRDefault="006563C8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14:paraId="52EDB2C2" w14:textId="77777777" w:rsidR="006563C8" w:rsidRPr="00744476" w:rsidRDefault="006563C8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เงินค่าเช่า</w:t>
            </w:r>
          </w:p>
        </w:tc>
        <w:tc>
          <w:tcPr>
            <w:tcW w:w="236" w:type="dxa"/>
          </w:tcPr>
          <w:p w14:paraId="03EF9528" w14:textId="77777777" w:rsidR="006563C8" w:rsidRPr="00744476" w:rsidRDefault="006563C8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14:paraId="1939E511" w14:textId="77777777" w:rsidR="006563C8" w:rsidRPr="00744476" w:rsidRDefault="006563C8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D8431D" w:rsidRPr="00744476" w14:paraId="1E987DF6" w14:textId="77777777" w:rsidTr="00F15002">
        <w:tc>
          <w:tcPr>
            <w:tcW w:w="4392" w:type="dxa"/>
          </w:tcPr>
          <w:p w14:paraId="1DCB6319" w14:textId="77777777" w:rsidR="00D8431D" w:rsidRPr="00744476" w:rsidRDefault="00D8431D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A56B82" w14:textId="77777777" w:rsidR="00D8431D" w:rsidRPr="00744476" w:rsidRDefault="00D8431D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14:paraId="4B1A2142" w14:textId="77777777"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7AC24F" w14:textId="77777777" w:rsidR="00D8431D" w:rsidRPr="00744476" w:rsidRDefault="00C9703C" w:rsidP="00450D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47D28AB" w14:textId="77777777"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8DE50A" w14:textId="77777777" w:rsidR="00D8431D" w:rsidRPr="00744476" w:rsidRDefault="00C9703C" w:rsidP="0014154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8431D" w:rsidRPr="00744476" w14:paraId="4249261A" w14:textId="77777777" w:rsidTr="00F15002">
        <w:tc>
          <w:tcPr>
            <w:tcW w:w="4392" w:type="dxa"/>
          </w:tcPr>
          <w:p w14:paraId="5B250B3A" w14:textId="77777777" w:rsidR="00D8431D" w:rsidRPr="00744476" w:rsidRDefault="00D8431D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14:paraId="372C8723" w14:textId="77777777" w:rsidR="00D8431D" w:rsidRPr="00744476" w:rsidRDefault="00D8431D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431D" w:rsidRPr="00744476" w14:paraId="58FDE170" w14:textId="77777777" w:rsidTr="00F15002">
        <w:tc>
          <w:tcPr>
            <w:tcW w:w="4392" w:type="dxa"/>
          </w:tcPr>
          <w:p w14:paraId="0B478BDD" w14:textId="77777777" w:rsidR="00D8431D" w:rsidRPr="00744476" w:rsidRDefault="00D8431D" w:rsidP="009113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2CD5DA6" w14:textId="77777777"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E8445" w14:textId="77777777"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75122D" w14:textId="77777777"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70A49" w14:textId="77777777"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62665E" w14:textId="77777777"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DC7" w:rsidRPr="00744476" w14:paraId="5552BA75" w14:textId="77777777" w:rsidTr="00F15002">
        <w:tc>
          <w:tcPr>
            <w:tcW w:w="4392" w:type="dxa"/>
          </w:tcPr>
          <w:p w14:paraId="1EBE75DC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BBC292E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14:paraId="4C847C49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A0EDAA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104,213</w:t>
            </w:r>
          </w:p>
        </w:tc>
        <w:tc>
          <w:tcPr>
            <w:tcW w:w="236" w:type="dxa"/>
          </w:tcPr>
          <w:p w14:paraId="65CA50DF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8D6B1B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6A6DC7" w:rsidRPr="00744476" w14:paraId="6D15AB8E" w14:textId="77777777" w:rsidTr="00F15002">
        <w:tc>
          <w:tcPr>
            <w:tcW w:w="4392" w:type="dxa"/>
          </w:tcPr>
          <w:p w14:paraId="61C7F790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14014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46B42744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33A0B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22,746</w:t>
            </w:r>
          </w:p>
        </w:tc>
        <w:tc>
          <w:tcPr>
            <w:tcW w:w="236" w:type="dxa"/>
          </w:tcPr>
          <w:p w14:paraId="7BE65F68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E70773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6A6DC7" w:rsidRPr="00744476" w14:paraId="6BD89282" w14:textId="77777777" w:rsidTr="00F15002">
        <w:tc>
          <w:tcPr>
            <w:tcW w:w="4392" w:type="dxa"/>
          </w:tcPr>
          <w:p w14:paraId="73634C30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6EB2F7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08D48C5E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19B56F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126,959</w:t>
            </w:r>
          </w:p>
        </w:tc>
        <w:tc>
          <w:tcPr>
            <w:tcW w:w="236" w:type="dxa"/>
          </w:tcPr>
          <w:p w14:paraId="3E524182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A7FE6D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6A6DC7" w:rsidRPr="00744476" w14:paraId="34CD5030" w14:textId="77777777" w:rsidTr="00F15002">
        <w:tc>
          <w:tcPr>
            <w:tcW w:w="4392" w:type="dxa"/>
          </w:tcPr>
          <w:p w14:paraId="6E796941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2C7CF56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9DF4D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84446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FE6DB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2697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DC7" w:rsidRPr="00744476" w14:paraId="35559E52" w14:textId="77777777" w:rsidTr="00F15002">
        <w:tc>
          <w:tcPr>
            <w:tcW w:w="4392" w:type="dxa"/>
          </w:tcPr>
          <w:p w14:paraId="438A1967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23FD67B3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B800B5A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4066EC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55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59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3B91C70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84D113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6A6DC7" w:rsidRPr="00744476" w14:paraId="61181473" w14:textId="77777777" w:rsidTr="00F15002">
        <w:tc>
          <w:tcPr>
            <w:tcW w:w="4392" w:type="dxa"/>
          </w:tcPr>
          <w:p w14:paraId="30A77027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866322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1895D676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12ECE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8,939</w:t>
            </w:r>
          </w:p>
        </w:tc>
        <w:tc>
          <w:tcPr>
            <w:tcW w:w="236" w:type="dxa"/>
          </w:tcPr>
          <w:p w14:paraId="107D68AF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5BEDE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6A6DC7" w:rsidRPr="00744476" w14:paraId="4F34087C" w14:textId="77777777" w:rsidTr="00F15002">
        <w:tc>
          <w:tcPr>
            <w:tcW w:w="4392" w:type="dxa"/>
          </w:tcPr>
          <w:p w14:paraId="73D57CC1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1FF76A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6A6DC7" w:rsidRPr="00744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45638EB9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673AA8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98559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6E4204A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8D799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6A6DC7" w:rsidRPr="00744476" w14:paraId="4C43D93A" w14:textId="77777777" w:rsidTr="00F15002">
        <w:tc>
          <w:tcPr>
            <w:tcW w:w="4392" w:type="dxa"/>
          </w:tcPr>
          <w:p w14:paraId="1A365949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0C1000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3CE989C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14C85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DA17ED4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8B763D" w14:textId="77777777" w:rsidR="006A6DC7" w:rsidRPr="00744476" w:rsidRDefault="006A6DC7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A6DC7" w:rsidRPr="00744476" w14:paraId="33213B41" w14:textId="77777777" w:rsidTr="00F15002">
        <w:tc>
          <w:tcPr>
            <w:tcW w:w="4392" w:type="dxa"/>
          </w:tcPr>
          <w:p w14:paraId="61F16275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45AFAEC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  <w:r w:rsidR="006A6DC7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3158F019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FFCA0C" w14:textId="77777777" w:rsidR="006A6DC7" w:rsidRPr="00744476" w:rsidRDefault="00E148E2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169,</w:t>
            </w:r>
            <w:r w:rsidR="009855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</w:tcPr>
          <w:p w14:paraId="5EF6F577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33BE88" w14:textId="77777777" w:rsidR="006A6DC7" w:rsidRPr="00744476" w:rsidRDefault="00C9703C" w:rsidP="006A6DC7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</w:tr>
    </w:tbl>
    <w:p w14:paraId="1CEAE9E8" w14:textId="77777777" w:rsidR="00CD00B3" w:rsidRPr="006A1995" w:rsidRDefault="00CD00B3" w:rsidP="005028BC">
      <w:pPr>
        <w:pStyle w:val="Bo-Blankline"/>
      </w:pPr>
    </w:p>
    <w:p w14:paraId="7B1C3315" w14:textId="77777777" w:rsidR="00706483" w:rsidRDefault="0070648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3E0A99D" w14:textId="77777777" w:rsidR="00310B91" w:rsidRPr="006A1995" w:rsidRDefault="00C12C7D" w:rsidP="0061206E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lastRenderedPageBreak/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6A1995">
        <w:rPr>
          <w:rFonts w:asciiTheme="majorBidi" w:hAnsiTheme="majorBidi" w:cstheme="majorBidi"/>
          <w:cs/>
        </w:rPr>
        <w:br/>
      </w:r>
      <w:r w:rsidRPr="006A1995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6A1995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C9703C">
        <w:rPr>
          <w:rFonts w:asciiTheme="majorBidi" w:hAnsiTheme="majorBidi" w:cstheme="majorBidi"/>
          <w:spacing w:val="4"/>
        </w:rPr>
        <w:t>31</w:t>
      </w:r>
      <w:r w:rsidR="006563C8" w:rsidRPr="006A1995">
        <w:rPr>
          <w:rFonts w:asciiTheme="majorBidi" w:hAnsiTheme="majorBidi" w:cstheme="majorBidi"/>
          <w:spacing w:val="4"/>
        </w:rPr>
        <w:t xml:space="preserve"> </w:t>
      </w:r>
      <w:r w:rsidR="00D8431D" w:rsidRPr="006A1995">
        <w:rPr>
          <w:rFonts w:asciiTheme="majorBidi" w:hAnsiTheme="majorBidi" w:cstheme="majorBidi"/>
          <w:spacing w:val="4"/>
          <w:cs/>
        </w:rPr>
        <w:t xml:space="preserve">ธันวาคม </w:t>
      </w:r>
      <w:r w:rsidR="00C9703C">
        <w:rPr>
          <w:rFonts w:asciiTheme="majorBidi" w:hAnsiTheme="majorBidi" w:cstheme="majorBidi"/>
          <w:spacing w:val="4"/>
        </w:rPr>
        <w:t>256</w:t>
      </w:r>
      <w:r w:rsidR="001E4BB4">
        <w:rPr>
          <w:rFonts w:asciiTheme="majorBidi" w:hAnsiTheme="majorBidi" w:cstheme="majorBidi"/>
          <w:spacing w:val="4"/>
          <w:lang w:val="en-US"/>
        </w:rPr>
        <w:t>2</w:t>
      </w:r>
      <w:r w:rsidRPr="006A1995">
        <w:rPr>
          <w:rFonts w:asciiTheme="majorBidi" w:hAnsiTheme="majorBidi" w:cstheme="majorBidi"/>
          <w:spacing w:val="4"/>
        </w:rPr>
        <w:t xml:space="preserve"> </w:t>
      </w:r>
      <w:r w:rsidRPr="006A1995">
        <w:rPr>
          <w:rFonts w:asciiTheme="majorBidi" w:hAnsiTheme="majorBidi" w:cstheme="majorBidi"/>
          <w:spacing w:val="4"/>
          <w:cs/>
        </w:rPr>
        <w:t>ยังไม่มีการ</w:t>
      </w:r>
      <w:r w:rsidRPr="006A1995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6A1995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5CD79E9C" w14:textId="77777777" w:rsidR="008107D4" w:rsidRPr="005028BC" w:rsidRDefault="008107D4" w:rsidP="005028BC">
      <w:pPr>
        <w:pStyle w:val="Bo-Blankline"/>
      </w:pPr>
    </w:p>
    <w:p w14:paraId="56ECB7D0" w14:textId="77777777" w:rsidR="00E32C9A" w:rsidRPr="00744476" w:rsidRDefault="00E32C9A" w:rsidP="003971EF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Pr="005028BC" w:rsidRDefault="008107D4" w:rsidP="005028BC">
      <w:pPr>
        <w:pStyle w:val="Bo-Blankline"/>
      </w:pPr>
    </w:p>
    <w:p w14:paraId="1066EEBB" w14:textId="77777777" w:rsidR="00E32C9A" w:rsidRPr="006A1995" w:rsidRDefault="00E32C9A" w:rsidP="006A1995">
      <w:pPr>
        <w:pStyle w:val="Bo-C1Content"/>
        <w:ind w:left="54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6A1995">
        <w:rPr>
          <w:rFonts w:asciiTheme="majorBidi" w:hAnsiTheme="majorBidi" w:cstheme="majorBidi"/>
        </w:rPr>
        <w:t xml:space="preserve"> </w:t>
      </w:r>
      <w:r w:rsidRPr="006A1995">
        <w:rPr>
          <w:rFonts w:asciiTheme="majorBidi" w:hAnsiTheme="majorBidi" w:cstheme="majorBidi"/>
          <w:cs/>
        </w:rPr>
        <w:t>โดยบริษัท</w:t>
      </w:r>
      <w:r w:rsidR="00DF642C" w:rsidRPr="006A1995">
        <w:rPr>
          <w:rFonts w:asciiTheme="majorBidi" w:hAnsiTheme="majorBidi" w:cstheme="majorBidi"/>
          <w:cs/>
        </w:rPr>
        <w:t>จะขายก๊</w:t>
      </w:r>
      <w:r w:rsidRPr="006A1995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6A1995">
        <w:rPr>
          <w:rFonts w:asciiTheme="majorBidi" w:hAnsiTheme="majorBidi" w:cstheme="majorBidi"/>
          <w:cs/>
        </w:rPr>
        <w:t>และ</w:t>
      </w:r>
      <w:r w:rsidRPr="006A1995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E12538" w14:textId="77777777" w:rsidR="003971EF" w:rsidRDefault="003971EF" w:rsidP="001E4BB4">
      <w:pPr>
        <w:pStyle w:val="Bo-Blankline"/>
        <w:rPr>
          <w:cs/>
        </w:rPr>
      </w:pPr>
    </w:p>
    <w:p w14:paraId="735DB267" w14:textId="77777777" w:rsidR="00E45FBE" w:rsidRPr="00744476" w:rsidRDefault="00E45FBE" w:rsidP="004E44D9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สัญญาเช่าที่ดิน</w:t>
      </w:r>
    </w:p>
    <w:p w14:paraId="6C920A2F" w14:textId="77777777" w:rsidR="00E45FBE" w:rsidRPr="007F1AD8" w:rsidRDefault="00E45FBE" w:rsidP="009B22D7">
      <w:pPr>
        <w:pStyle w:val="Bo-Blankline"/>
        <w:rPr>
          <w:rFonts w:asciiTheme="majorBidi" w:hAnsiTheme="majorBidi" w:cstheme="majorBidi"/>
          <w:cs/>
        </w:rPr>
      </w:pPr>
    </w:p>
    <w:p w14:paraId="399D9526" w14:textId="77777777" w:rsidR="006C4B9F" w:rsidRPr="006A1995" w:rsidRDefault="00BD2DA6" w:rsidP="0061206E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บริษัทและบริษัทย่อยทำสัญญาเช่าที่ดินและพื้นที่ในอาคาร</w:t>
      </w:r>
      <w:r w:rsidR="00A042C1" w:rsidRPr="006A1995">
        <w:rPr>
          <w:rFonts w:asciiTheme="majorBidi" w:hAnsiTheme="majorBidi" w:cstheme="majorBidi"/>
          <w:cs/>
        </w:rPr>
        <w:t>หลายสัญญา</w:t>
      </w:r>
      <w:r w:rsidRPr="006A1995">
        <w:rPr>
          <w:rFonts w:asciiTheme="majorBidi" w:hAnsiTheme="majorBidi" w:cstheme="majorBidi"/>
          <w:cs/>
        </w:rPr>
        <w:t>กับบุคคลหรือกิจการที่เกี่ยวข้องกัน</w:t>
      </w:r>
      <w:r w:rsidR="006C4B9F" w:rsidRPr="006A1995">
        <w:rPr>
          <w:rFonts w:asciiTheme="majorBidi" w:hAnsiTheme="majorBidi" w:cstheme="majorBidi"/>
          <w:cs/>
        </w:rPr>
        <w:t xml:space="preserve"> กำหนดระยะเวลา </w:t>
      </w:r>
      <w:r w:rsidR="00C9703C">
        <w:rPr>
          <w:rFonts w:asciiTheme="majorBidi" w:hAnsiTheme="majorBidi" w:cstheme="majorBidi"/>
          <w:cs/>
        </w:rPr>
        <w:t>3</w:t>
      </w:r>
      <w:r w:rsidR="006C4B9F" w:rsidRPr="006A1995">
        <w:rPr>
          <w:rFonts w:asciiTheme="majorBidi" w:hAnsiTheme="majorBidi" w:cstheme="majorBidi"/>
          <w:cs/>
        </w:rPr>
        <w:t xml:space="preserve"> </w:t>
      </w:r>
      <w:r w:rsidR="00575C9C" w:rsidRPr="006A1995">
        <w:rPr>
          <w:rFonts w:asciiTheme="majorBidi" w:hAnsiTheme="majorBidi" w:cstheme="majorBidi"/>
          <w:cs/>
        </w:rPr>
        <w:t xml:space="preserve">ปี </w:t>
      </w:r>
      <w:r w:rsidR="00714381" w:rsidRPr="006A1995">
        <w:rPr>
          <w:rFonts w:asciiTheme="majorBidi" w:hAnsiTheme="majorBidi" w:cstheme="majorBidi"/>
          <w:cs/>
        </w:rPr>
        <w:t xml:space="preserve">และ </w:t>
      </w:r>
      <w:r w:rsidR="00C9703C">
        <w:rPr>
          <w:rFonts w:asciiTheme="majorBidi" w:hAnsiTheme="majorBidi" w:cstheme="majorBidi"/>
          <w:lang w:val="en-US"/>
        </w:rPr>
        <w:t>30</w:t>
      </w:r>
      <w:r w:rsidR="00714381" w:rsidRPr="006A1995">
        <w:rPr>
          <w:rFonts w:asciiTheme="majorBidi" w:hAnsiTheme="majorBidi" w:cstheme="majorBidi"/>
          <w:lang w:val="en-US"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 xml:space="preserve">ปี </w:t>
      </w:r>
      <w:r w:rsidR="00714381" w:rsidRPr="006A1995">
        <w:rPr>
          <w:rFonts w:asciiTheme="majorBidi" w:hAnsiTheme="majorBidi" w:cstheme="majorBidi"/>
          <w:cs/>
        </w:rPr>
        <w:t>ตามที่ระบุในแต่ละสัญญา</w:t>
      </w:r>
      <w:r w:rsidR="00D8431D" w:rsidRPr="006A1995">
        <w:rPr>
          <w:rFonts w:asciiTheme="majorBidi" w:hAnsiTheme="majorBidi" w:cstheme="majorBidi"/>
          <w:cs/>
        </w:rPr>
        <w:t xml:space="preserve"> ณ 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="00D8431D" w:rsidRPr="006A1995">
        <w:rPr>
          <w:rFonts w:asciiTheme="majorBidi" w:hAnsiTheme="majorBidi" w:cstheme="majorBidi"/>
          <w:lang w:val="en-US"/>
        </w:rPr>
        <w:t xml:space="preserve"> </w:t>
      </w:r>
      <w:r w:rsidR="00D8431D" w:rsidRPr="006A1995">
        <w:rPr>
          <w:rFonts w:asciiTheme="majorBidi" w:hAnsiTheme="majorBidi" w:cstheme="majorBidi"/>
          <w:cs/>
          <w:lang w:val="en-US"/>
        </w:rPr>
        <w:t>ธันวาคม</w:t>
      </w:r>
      <w:r w:rsidR="00714381" w:rsidRPr="006A1995">
        <w:rPr>
          <w:rFonts w:asciiTheme="majorBidi" w:hAnsiTheme="majorBidi" w:cstheme="majorBidi"/>
          <w:cs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>มีรายละเอียดดังนี้</w:t>
      </w:r>
    </w:p>
    <w:p w14:paraId="6D6FB82E" w14:textId="77777777" w:rsidR="004E2175" w:rsidRPr="007F1AD8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1E80" w:rsidRPr="00744476" w14:paraId="69789F3D" w14:textId="77777777" w:rsidTr="00F15002">
        <w:tc>
          <w:tcPr>
            <w:tcW w:w="3931" w:type="dxa"/>
          </w:tcPr>
          <w:p w14:paraId="71F9B3B2" w14:textId="77777777" w:rsidR="00031E80" w:rsidRPr="00744476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36F9E97" w14:textId="77777777"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744476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42DB131A" w14:textId="77777777"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14:paraId="4991A126" w14:textId="77777777" w:rsidTr="00F15002">
        <w:tc>
          <w:tcPr>
            <w:tcW w:w="3931" w:type="dxa"/>
          </w:tcPr>
          <w:p w14:paraId="5381DC59" w14:textId="77777777"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EF1F78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B970FF7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4C5A9D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53CF176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5E07E6BA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02B4383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C9DF8B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F4D7D" w:rsidRPr="00744476" w14:paraId="020F3690" w14:textId="77777777" w:rsidTr="00F15002">
        <w:tc>
          <w:tcPr>
            <w:tcW w:w="3931" w:type="dxa"/>
          </w:tcPr>
          <w:p w14:paraId="72E01DD8" w14:textId="77777777"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1AE5EF04" w14:textId="77777777"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14:paraId="64AA3314" w14:textId="77777777" w:rsidTr="00F15002">
        <w:tc>
          <w:tcPr>
            <w:tcW w:w="3931" w:type="dxa"/>
          </w:tcPr>
          <w:p w14:paraId="1CACD814" w14:textId="77777777" w:rsidR="005F4D7D" w:rsidRPr="00744476" w:rsidRDefault="005F4D7D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34" w:type="dxa"/>
          </w:tcPr>
          <w:p w14:paraId="2DEA3FBA" w14:textId="77777777"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9B7F7E" w14:textId="77777777"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76ABBC" w14:textId="77777777"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A73685" w14:textId="77777777"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E36376" w14:textId="77777777"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6B62DC" w14:textId="77777777"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BC6637" w14:textId="77777777"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DC7" w:rsidRPr="00744476" w14:paraId="5C4F5CAC" w14:textId="77777777" w:rsidTr="00F15002">
        <w:tc>
          <w:tcPr>
            <w:tcW w:w="3931" w:type="dxa"/>
          </w:tcPr>
          <w:p w14:paraId="70768411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14:paraId="0DB57F68" w14:textId="77777777" w:rsidR="006A6DC7" w:rsidRPr="00744476" w:rsidRDefault="000B6CBB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104,851</w:t>
            </w:r>
          </w:p>
        </w:tc>
        <w:tc>
          <w:tcPr>
            <w:tcW w:w="236" w:type="dxa"/>
          </w:tcPr>
          <w:p w14:paraId="06E57CBF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EF5533" w14:textId="77777777" w:rsidR="006A6DC7" w:rsidRPr="00744476" w:rsidRDefault="00C9703C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74A446A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36D57F" w14:textId="77777777" w:rsidR="006A6DC7" w:rsidRPr="005D036D" w:rsidRDefault="001A5272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87,421</w:t>
            </w:r>
          </w:p>
        </w:tc>
        <w:tc>
          <w:tcPr>
            <w:tcW w:w="236" w:type="dxa"/>
          </w:tcPr>
          <w:p w14:paraId="1BA953C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FF2586" w14:textId="77777777" w:rsidR="006A6DC7" w:rsidRPr="005D036D" w:rsidRDefault="00C9703C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6A6DC7" w:rsidRPr="00744476" w14:paraId="658256B4" w14:textId="77777777" w:rsidTr="00F15002">
        <w:tc>
          <w:tcPr>
            <w:tcW w:w="3931" w:type="dxa"/>
          </w:tcPr>
          <w:p w14:paraId="6BA307E6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14:paraId="68730574" w14:textId="77777777" w:rsidR="006A6DC7" w:rsidRPr="00744476" w:rsidRDefault="000B6CBB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120,998</w:t>
            </w:r>
          </w:p>
        </w:tc>
        <w:tc>
          <w:tcPr>
            <w:tcW w:w="236" w:type="dxa"/>
          </w:tcPr>
          <w:p w14:paraId="1FA51992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D2B522" w14:textId="77777777" w:rsidR="006A6DC7" w:rsidRPr="00744476" w:rsidRDefault="00C9703C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7D7B8A93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803692" w14:textId="77777777" w:rsidR="006A6DC7" w:rsidRPr="00744476" w:rsidRDefault="001A5272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73,818</w:t>
            </w:r>
          </w:p>
        </w:tc>
        <w:tc>
          <w:tcPr>
            <w:tcW w:w="236" w:type="dxa"/>
          </w:tcPr>
          <w:p w14:paraId="5CBA3A9B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6735A8" w14:textId="77777777" w:rsidR="006A6DC7" w:rsidRPr="00744476" w:rsidRDefault="00C9703C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6A6DC7" w:rsidRPr="00744476" w14:paraId="5E729BB2" w14:textId="77777777" w:rsidTr="00F15002">
        <w:tc>
          <w:tcPr>
            <w:tcW w:w="3931" w:type="dxa"/>
          </w:tcPr>
          <w:p w14:paraId="54452E27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</w:tcPr>
          <w:p w14:paraId="7D08642F" w14:textId="77777777" w:rsidR="006A6DC7" w:rsidRPr="00744476" w:rsidRDefault="000B6CBB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199,588</w:t>
            </w:r>
          </w:p>
        </w:tc>
        <w:tc>
          <w:tcPr>
            <w:tcW w:w="236" w:type="dxa"/>
          </w:tcPr>
          <w:p w14:paraId="45F84CFE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AE9818" w14:textId="77777777" w:rsidR="006A6DC7" w:rsidRPr="00744476" w:rsidRDefault="00C9703C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36" w:type="dxa"/>
          </w:tcPr>
          <w:p w14:paraId="020DB92C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858867" w14:textId="77777777" w:rsidR="006A6DC7" w:rsidRPr="00744476" w:rsidRDefault="001A5272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13,920</w:t>
            </w:r>
          </w:p>
        </w:tc>
        <w:tc>
          <w:tcPr>
            <w:tcW w:w="236" w:type="dxa"/>
          </w:tcPr>
          <w:p w14:paraId="14CEB2D6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8AF76EF" w14:textId="77777777" w:rsidR="006A6DC7" w:rsidRPr="00744476" w:rsidRDefault="00C9703C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A6D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6A6DC7" w:rsidRPr="00744476" w14:paraId="1527A099" w14:textId="77777777" w:rsidTr="00F15002">
        <w:tc>
          <w:tcPr>
            <w:tcW w:w="3931" w:type="dxa"/>
          </w:tcPr>
          <w:p w14:paraId="6DCBD294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5A6C94" w14:textId="77777777" w:rsidR="006A6DC7" w:rsidRPr="00744476" w:rsidRDefault="000B6CBB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425,437</w:t>
            </w:r>
          </w:p>
        </w:tc>
        <w:tc>
          <w:tcPr>
            <w:tcW w:w="236" w:type="dxa"/>
          </w:tcPr>
          <w:p w14:paraId="0B044A80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EAAD715" w14:textId="77777777" w:rsidR="006A6DC7" w:rsidRPr="00744476" w:rsidRDefault="00C9703C" w:rsidP="006A6DC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36" w:type="dxa"/>
          </w:tcPr>
          <w:p w14:paraId="3B0A1E84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E417849" w14:textId="77777777" w:rsidR="006A6DC7" w:rsidRPr="00744476" w:rsidRDefault="001A5272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175,159</w:t>
            </w:r>
          </w:p>
        </w:tc>
        <w:tc>
          <w:tcPr>
            <w:tcW w:w="236" w:type="dxa"/>
          </w:tcPr>
          <w:p w14:paraId="00B04331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50E6AE6" w14:textId="77777777" w:rsidR="006A6DC7" w:rsidRPr="00744476" w:rsidRDefault="00C9703C" w:rsidP="006A6DC7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</w:tr>
    </w:tbl>
    <w:p w14:paraId="2C48BE8B" w14:textId="77777777" w:rsidR="00031E80" w:rsidRPr="007F1AD8" w:rsidRDefault="00031E80" w:rsidP="00F15002">
      <w:pPr>
        <w:pStyle w:val="Bo-Blankline"/>
        <w:rPr>
          <w:rFonts w:asciiTheme="majorBidi" w:hAnsiTheme="majorBidi" w:cstheme="majorBidi"/>
        </w:rPr>
      </w:pPr>
    </w:p>
    <w:p w14:paraId="7DC2B476" w14:textId="77777777" w:rsidR="00FE0738" w:rsidRPr="006A1995" w:rsidRDefault="00FE0738" w:rsidP="00674A68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48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="00F32353" w:rsidRPr="004C48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="00F32353"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บริษัทย่อยหลายแห่ง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="00F32353" w:rsidRPr="00501E0F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</w:t>
      </w:r>
      <w:r w:rsidRPr="006A1995">
        <w:rPr>
          <w:rFonts w:asciiTheme="majorBidi" w:hAnsiTheme="majorBidi" w:cstheme="majorBidi"/>
          <w:spacing w:val="-2"/>
          <w:sz w:val="30"/>
          <w:szCs w:val="30"/>
          <w:cs/>
        </w:rPr>
        <w:t>ออกจากพื้นที่เช่าเมื่อสิ้นสุดสัญญา ทำให้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C9703C">
        <w:rPr>
          <w:rFonts w:asciiTheme="majorBidi" w:hAnsiTheme="majorBidi" w:cstheme="majorBidi"/>
          <w:sz w:val="30"/>
          <w:szCs w:val="30"/>
        </w:rPr>
        <w:t>31</w:t>
      </w:r>
      <w:r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703C">
        <w:rPr>
          <w:rFonts w:asciiTheme="majorBidi" w:hAnsiTheme="majorBidi" w:cstheme="majorBidi"/>
          <w:sz w:val="30"/>
          <w:szCs w:val="30"/>
          <w:cs/>
        </w:rPr>
        <w:t>25</w:t>
      </w:r>
      <w:r w:rsidR="00C9703C">
        <w:rPr>
          <w:rFonts w:asciiTheme="majorBidi" w:hAnsiTheme="majorBidi" w:cstheme="majorBidi"/>
          <w:sz w:val="30"/>
          <w:szCs w:val="30"/>
        </w:rPr>
        <w:t>6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="009F7869">
        <w:rPr>
          <w:rFonts w:asciiTheme="majorBidi" w:hAnsiTheme="majorBidi" w:cstheme="majorBidi"/>
          <w:sz w:val="30"/>
          <w:szCs w:val="30"/>
        </w:rPr>
        <w:t>286.1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C9703C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C9703C">
        <w:rPr>
          <w:rFonts w:asciiTheme="majorBidi" w:hAnsiTheme="majorBidi" w:cstheme="majorBidi"/>
          <w:i/>
          <w:iCs/>
          <w:sz w:val="30"/>
          <w:szCs w:val="30"/>
        </w:rPr>
        <w:t>61</w:t>
      </w:r>
      <w:r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169</w:t>
      </w:r>
      <w:r w:rsidR="00C471F6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319220B5" w14:textId="77777777" w:rsidR="00FE0738" w:rsidRPr="007F1AD8" w:rsidRDefault="00FE0738" w:rsidP="00FE0738">
      <w:pPr>
        <w:pStyle w:val="Bo-Blankline"/>
        <w:rPr>
          <w:rFonts w:asciiTheme="majorBidi" w:hAnsiTheme="majorBidi" w:cstheme="majorBidi"/>
        </w:rPr>
      </w:pPr>
    </w:p>
    <w:p w14:paraId="4DFD93BF" w14:textId="77777777" w:rsidR="003224C3" w:rsidRDefault="003224C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419F7FB" w14:textId="77777777" w:rsidR="00801869" w:rsidRPr="006A1995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lastRenderedPageBreak/>
        <w:t>เงินสดและรายการเทียบเท่าเงินสด</w:t>
      </w:r>
    </w:p>
    <w:p w14:paraId="434B19BF" w14:textId="77777777" w:rsidR="00801869" w:rsidRPr="007F1AD8" w:rsidRDefault="00801869" w:rsidP="005028BC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69"/>
        <w:gridCol w:w="1201"/>
        <w:gridCol w:w="236"/>
        <w:gridCol w:w="1134"/>
        <w:gridCol w:w="236"/>
        <w:gridCol w:w="1132"/>
        <w:gridCol w:w="236"/>
        <w:gridCol w:w="1134"/>
      </w:tblGrid>
      <w:tr w:rsidR="00801869" w:rsidRPr="00744476" w14:paraId="475CFEDF" w14:textId="77777777" w:rsidTr="00F15002">
        <w:tc>
          <w:tcPr>
            <w:tcW w:w="3869" w:type="dxa"/>
          </w:tcPr>
          <w:p w14:paraId="33278BC1" w14:textId="77777777" w:rsidR="00801869" w:rsidRPr="00744476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0F293D03" w14:textId="77777777"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744476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207FC0B" w14:textId="77777777"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1FFEACAA" w14:textId="77777777" w:rsidTr="00F15002">
        <w:tc>
          <w:tcPr>
            <w:tcW w:w="3869" w:type="dxa"/>
          </w:tcPr>
          <w:p w14:paraId="55AA98C9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CB446D1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B0D73B3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789DB75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3EB4F52A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F2E280C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C31B64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A6DC7" w:rsidRPr="00744476" w14:paraId="577061B7" w14:textId="77777777" w:rsidTr="00F15002">
        <w:tc>
          <w:tcPr>
            <w:tcW w:w="3869" w:type="dxa"/>
          </w:tcPr>
          <w:p w14:paraId="0832A75D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14:paraId="1A4B57B4" w14:textId="77777777" w:rsidR="006A6DC7" w:rsidRPr="00744476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6DC7" w:rsidRPr="00744476" w14:paraId="1149CEBE" w14:textId="77777777" w:rsidTr="00FA7200">
        <w:tc>
          <w:tcPr>
            <w:tcW w:w="3869" w:type="dxa"/>
          </w:tcPr>
          <w:p w14:paraId="0D6194B5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01" w:type="dxa"/>
          </w:tcPr>
          <w:p w14:paraId="73929474" w14:textId="77777777" w:rsidR="006A6DC7" w:rsidRPr="00BF089B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16,143</w:t>
            </w:r>
          </w:p>
        </w:tc>
        <w:tc>
          <w:tcPr>
            <w:tcW w:w="236" w:type="dxa"/>
          </w:tcPr>
          <w:p w14:paraId="595628E4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77777777" w:rsidR="006A6DC7" w:rsidRPr="00BF089B" w:rsidRDefault="00C9703C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A6D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236" w:type="dxa"/>
          </w:tcPr>
          <w:p w14:paraId="0DCC9020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7BC1CC1A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15,277</w:t>
            </w:r>
          </w:p>
        </w:tc>
        <w:tc>
          <w:tcPr>
            <w:tcW w:w="236" w:type="dxa"/>
          </w:tcPr>
          <w:p w14:paraId="54BFEF4A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4BCECF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6A6DC7" w:rsidRPr="00744476" w14:paraId="3706A1A0" w14:textId="77777777" w:rsidTr="00FA7200">
        <w:tc>
          <w:tcPr>
            <w:tcW w:w="3869" w:type="dxa"/>
          </w:tcPr>
          <w:p w14:paraId="578D05F2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1" w:type="dxa"/>
          </w:tcPr>
          <w:p w14:paraId="5829F439" w14:textId="77777777" w:rsidR="006A6DC7" w:rsidRPr="00744476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20,151</w:t>
            </w:r>
          </w:p>
        </w:tc>
        <w:tc>
          <w:tcPr>
            <w:tcW w:w="236" w:type="dxa"/>
          </w:tcPr>
          <w:p w14:paraId="5C8B0A58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77777777" w:rsidR="006A6DC7" w:rsidRPr="00744476" w:rsidRDefault="00C9703C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175B8C2D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2E1D4B34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6,575</w:t>
            </w:r>
          </w:p>
        </w:tc>
        <w:tc>
          <w:tcPr>
            <w:tcW w:w="236" w:type="dxa"/>
          </w:tcPr>
          <w:p w14:paraId="34DACDDA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17F45E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6A6DC7" w:rsidRPr="00744476" w14:paraId="0F5B97A1" w14:textId="77777777" w:rsidTr="00FA7200">
        <w:tc>
          <w:tcPr>
            <w:tcW w:w="3869" w:type="dxa"/>
          </w:tcPr>
          <w:p w14:paraId="14734B0C" w14:textId="77777777" w:rsidR="006A6DC7" w:rsidRPr="00744476" w:rsidRDefault="006A6DC7" w:rsidP="006A6DC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01" w:type="dxa"/>
            <w:vAlign w:val="bottom"/>
          </w:tcPr>
          <w:p w14:paraId="2612CF9F" w14:textId="77777777" w:rsidR="006A6DC7" w:rsidRPr="00744476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2,435,748</w:t>
            </w:r>
          </w:p>
        </w:tc>
        <w:tc>
          <w:tcPr>
            <w:tcW w:w="236" w:type="dxa"/>
            <w:vAlign w:val="bottom"/>
          </w:tcPr>
          <w:p w14:paraId="3AB3CC72" w14:textId="77777777" w:rsidR="006A6DC7" w:rsidRPr="00744476" w:rsidRDefault="006A6DC7" w:rsidP="006A6DC7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77777777" w:rsidR="006A6DC7" w:rsidRPr="00744476" w:rsidRDefault="00C9703C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36" w:type="dxa"/>
            <w:vAlign w:val="bottom"/>
          </w:tcPr>
          <w:p w14:paraId="6ECA5332" w14:textId="77777777" w:rsidR="006A6DC7" w:rsidRPr="00744476" w:rsidRDefault="006A6DC7" w:rsidP="006A6DC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2E6A810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939,759</w:t>
            </w:r>
          </w:p>
        </w:tc>
        <w:tc>
          <w:tcPr>
            <w:tcW w:w="236" w:type="dxa"/>
            <w:vAlign w:val="bottom"/>
          </w:tcPr>
          <w:p w14:paraId="45CA543D" w14:textId="77777777" w:rsidR="006A6DC7" w:rsidRPr="00744476" w:rsidRDefault="006A6DC7" w:rsidP="006A6DC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E0E8D9C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6A6DC7" w:rsidRPr="00744476" w14:paraId="2BBD3D60" w14:textId="77777777" w:rsidTr="00FA7200">
        <w:tc>
          <w:tcPr>
            <w:tcW w:w="3869" w:type="dxa"/>
          </w:tcPr>
          <w:p w14:paraId="47D4BC00" w14:textId="77777777" w:rsidR="006A6DC7" w:rsidRPr="00744476" w:rsidRDefault="006A6DC7" w:rsidP="006A6DC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14:paraId="473D34E6" w14:textId="77777777" w:rsidR="006A6DC7" w:rsidRPr="00744476" w:rsidRDefault="006A6DC7" w:rsidP="006A6DC7">
            <w:pPr>
              <w:spacing w:line="240" w:lineRule="atLeast"/>
              <w:ind w:left="270" w:right="6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01" w:type="dxa"/>
            <w:vAlign w:val="bottom"/>
          </w:tcPr>
          <w:p w14:paraId="122340C9" w14:textId="77777777" w:rsidR="006A6DC7" w:rsidRPr="00744476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13,516</w:t>
            </w:r>
          </w:p>
        </w:tc>
        <w:tc>
          <w:tcPr>
            <w:tcW w:w="236" w:type="dxa"/>
            <w:vAlign w:val="bottom"/>
          </w:tcPr>
          <w:p w14:paraId="6D7921B4" w14:textId="77777777" w:rsidR="006A6DC7" w:rsidRPr="00744476" w:rsidRDefault="006A6DC7" w:rsidP="006A6DC7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0EE98E" w14:textId="77777777" w:rsidR="006A6DC7" w:rsidRPr="00744476" w:rsidRDefault="00C9703C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6" w:type="dxa"/>
            <w:vAlign w:val="bottom"/>
          </w:tcPr>
          <w:p w14:paraId="6622CD77" w14:textId="77777777" w:rsidR="006A6DC7" w:rsidRPr="00744476" w:rsidRDefault="006A6DC7" w:rsidP="006A6DC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031491C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DCEB32D" w14:textId="77777777" w:rsidR="006A6DC7" w:rsidRPr="00744476" w:rsidRDefault="006A6DC7" w:rsidP="006A6DC7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BCB6CA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A6DC7" w:rsidRPr="00744476" w14:paraId="59101459" w14:textId="77777777" w:rsidTr="00FA7200">
        <w:tc>
          <w:tcPr>
            <w:tcW w:w="3869" w:type="dxa"/>
          </w:tcPr>
          <w:p w14:paraId="15E84520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01" w:type="dxa"/>
          </w:tcPr>
          <w:p w14:paraId="0AB0876A" w14:textId="77777777" w:rsidR="006A6DC7" w:rsidRPr="00744476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258,287</w:t>
            </w:r>
          </w:p>
        </w:tc>
        <w:tc>
          <w:tcPr>
            <w:tcW w:w="236" w:type="dxa"/>
          </w:tcPr>
          <w:p w14:paraId="3147961F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77777777" w:rsidR="006A6DC7" w:rsidRPr="00744476" w:rsidRDefault="00C9703C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7B0E0495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63D2D31E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29FA2401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4408BC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6A6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6A6DC7" w:rsidRPr="00744476" w14:paraId="568B52C2" w14:textId="77777777" w:rsidTr="00FA7200">
        <w:tc>
          <w:tcPr>
            <w:tcW w:w="3869" w:type="dxa"/>
          </w:tcPr>
          <w:p w14:paraId="58E98481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18D3177" w14:textId="77777777" w:rsidR="006A6DC7" w:rsidRPr="00744476" w:rsidRDefault="00681F33" w:rsidP="006A6D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2,743,845</w:t>
            </w:r>
          </w:p>
        </w:tc>
        <w:tc>
          <w:tcPr>
            <w:tcW w:w="236" w:type="dxa"/>
          </w:tcPr>
          <w:p w14:paraId="70AF6B95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77777777" w:rsidR="006A6DC7" w:rsidRPr="00744476" w:rsidRDefault="00C9703C" w:rsidP="00050CF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14:paraId="05214137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77777777" w:rsidR="006A6DC7" w:rsidRPr="00744476" w:rsidRDefault="005F17EF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962,604</w:t>
            </w:r>
          </w:p>
        </w:tc>
        <w:tc>
          <w:tcPr>
            <w:tcW w:w="236" w:type="dxa"/>
          </w:tcPr>
          <w:p w14:paraId="201795FF" w14:textId="77777777" w:rsidR="006A6DC7" w:rsidRPr="00744476" w:rsidRDefault="006A6DC7" w:rsidP="006A6D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77777777" w:rsidR="006A6DC7" w:rsidRPr="00744476" w:rsidRDefault="00C9703C" w:rsidP="006A6DC7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6A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14:paraId="39F2D39D" w14:textId="77777777" w:rsidR="00C7433C" w:rsidRDefault="00C7433C" w:rsidP="00CA6070">
      <w:pPr>
        <w:pStyle w:val="Bo-Blankline"/>
      </w:pPr>
    </w:p>
    <w:p w14:paraId="33AD0088" w14:textId="77777777" w:rsidR="00373CB0" w:rsidRPr="006A1995" w:rsidRDefault="00A05647" w:rsidP="00C87474">
      <w:pPr>
        <w:pStyle w:val="Caption"/>
        <w:ind w:hanging="90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เงินลงทุนอื่น</w:t>
      </w:r>
    </w:p>
    <w:p w14:paraId="0EFA3AB9" w14:textId="77777777" w:rsidR="00B117DD" w:rsidRPr="005028BC" w:rsidRDefault="00B117DD" w:rsidP="005028BC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9"/>
        <w:gridCol w:w="1201"/>
        <w:gridCol w:w="236"/>
        <w:gridCol w:w="1166"/>
        <w:gridCol w:w="236"/>
        <w:gridCol w:w="1134"/>
        <w:gridCol w:w="236"/>
        <w:gridCol w:w="1132"/>
      </w:tblGrid>
      <w:tr w:rsidR="00B117DD" w:rsidRPr="00744476" w14:paraId="478D3DFC" w14:textId="77777777" w:rsidTr="00050CF7">
        <w:trPr>
          <w:tblHeader/>
        </w:trPr>
        <w:tc>
          <w:tcPr>
            <w:tcW w:w="3839" w:type="dxa"/>
          </w:tcPr>
          <w:p w14:paraId="30AB9277" w14:textId="77777777" w:rsidR="00B117DD" w:rsidRPr="00744476" w:rsidRDefault="00B117DD" w:rsidP="00E8346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411EAF1B" w14:textId="77777777" w:rsidR="00B117DD" w:rsidRPr="00744476" w:rsidRDefault="00B117DD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06A69" w14:textId="77777777" w:rsidR="00B117DD" w:rsidRPr="00744476" w:rsidRDefault="00B117DD" w:rsidP="00E834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96F228C" w14:textId="77777777" w:rsidR="00B117DD" w:rsidRPr="00744476" w:rsidRDefault="00B117DD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744476" w14:paraId="67E05B0F" w14:textId="77777777" w:rsidTr="00050CF7">
        <w:trPr>
          <w:tblHeader/>
        </w:trPr>
        <w:tc>
          <w:tcPr>
            <w:tcW w:w="3839" w:type="dxa"/>
          </w:tcPr>
          <w:p w14:paraId="108FC052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1" w:type="dxa"/>
          </w:tcPr>
          <w:p w14:paraId="75D1C01C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AC3E677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6D131D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B82F5A3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A16273C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EEC0B68" w14:textId="77777777" w:rsidR="006A6DC7" w:rsidRPr="00744476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07E49C1" w14:textId="77777777" w:rsidR="006A6DC7" w:rsidRPr="00744476" w:rsidRDefault="00C9703C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A6DC7" w:rsidRPr="00744476" w14:paraId="1450ADF7" w14:textId="77777777" w:rsidTr="00050CF7">
        <w:trPr>
          <w:tblHeader/>
        </w:trPr>
        <w:tc>
          <w:tcPr>
            <w:tcW w:w="3839" w:type="dxa"/>
          </w:tcPr>
          <w:p w14:paraId="25124882" w14:textId="77777777" w:rsidR="006A6DC7" w:rsidRPr="00744476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1" w:type="dxa"/>
            <w:gridSpan w:val="7"/>
          </w:tcPr>
          <w:p w14:paraId="497478F2" w14:textId="77777777" w:rsidR="006A6DC7" w:rsidRPr="00744476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6DC7" w:rsidRPr="00744476" w14:paraId="526469BF" w14:textId="77777777" w:rsidTr="00050CF7">
        <w:tc>
          <w:tcPr>
            <w:tcW w:w="3839" w:type="dxa"/>
          </w:tcPr>
          <w:p w14:paraId="762E8C3B" w14:textId="77777777" w:rsidR="006A6DC7" w:rsidRPr="00744476" w:rsidRDefault="006A6DC7" w:rsidP="006A6DC7">
            <w:pPr>
              <w:spacing w:line="240" w:lineRule="atLeast"/>
              <w:ind w:right="-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01" w:type="dxa"/>
          </w:tcPr>
          <w:p w14:paraId="72C6B9C7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D1FB5B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EA4B9D6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7A102D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CB421F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8CCF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68AB592" w14:textId="77777777" w:rsidR="006A6DC7" w:rsidRPr="00744476" w:rsidRDefault="006A6DC7" w:rsidP="006A6DC7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5AE" w:rsidRPr="00744476" w14:paraId="09B68D63" w14:textId="77777777" w:rsidTr="000D0AAC">
        <w:tc>
          <w:tcPr>
            <w:tcW w:w="3839" w:type="dxa"/>
          </w:tcPr>
          <w:p w14:paraId="713997B4" w14:textId="77777777" w:rsidR="00DE25AE" w:rsidRPr="00744476" w:rsidRDefault="00DE25AE" w:rsidP="00EB3328">
            <w:pPr>
              <w:spacing w:line="240" w:lineRule="atLeast"/>
              <w:ind w:left="270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ระยะสั้น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97DD3FE" w14:textId="77777777" w:rsidR="00DE25AE" w:rsidRPr="00122127" w:rsidRDefault="00DE25AE" w:rsidP="00DE25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3A9DFF" w14:textId="77777777" w:rsidR="00DE25AE" w:rsidRPr="00744476" w:rsidRDefault="00DE25AE" w:rsidP="00DE25A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2CC40F7" w14:textId="77777777" w:rsidR="00DE25AE" w:rsidRPr="00744476" w:rsidRDefault="00DE25AE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1,100,000</w:t>
            </w:r>
          </w:p>
        </w:tc>
        <w:tc>
          <w:tcPr>
            <w:tcW w:w="236" w:type="dxa"/>
          </w:tcPr>
          <w:p w14:paraId="40E50AFD" w14:textId="77777777" w:rsidR="00DE25AE" w:rsidRPr="00744476" w:rsidRDefault="00DE25AE" w:rsidP="00DE25A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E35BC9" w14:textId="77777777" w:rsidR="00DE25AE" w:rsidRPr="00122127" w:rsidRDefault="00DE25AE" w:rsidP="00DE25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644F9A0" w14:textId="77777777" w:rsidR="00DE25AE" w:rsidRPr="00744476" w:rsidRDefault="00DE25AE" w:rsidP="00DE25AE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F292D2B" w14:textId="77777777" w:rsidR="00DE25AE" w:rsidRPr="00122127" w:rsidRDefault="00DE25AE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</w:tr>
      <w:tr w:rsidR="00873FD9" w:rsidRPr="00744476" w14:paraId="6FAB5045" w14:textId="77777777" w:rsidTr="000D0AAC">
        <w:tc>
          <w:tcPr>
            <w:tcW w:w="3839" w:type="dxa"/>
          </w:tcPr>
          <w:p w14:paraId="3B5ABC5F" w14:textId="77777777" w:rsidR="00873FD9" w:rsidRPr="00744476" w:rsidRDefault="003F161E" w:rsidP="00873FD9">
            <w:pPr>
              <w:spacing w:line="240" w:lineRule="atLeast"/>
              <w:ind w:left="270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ตราสารทุน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73FD9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ตราสารหนี้ถือไว้เพื่อค้า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2F96533" w14:textId="77777777" w:rsidR="00873FD9" w:rsidRPr="00744476" w:rsidRDefault="00873FD9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F1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329,349</w:t>
            </w:r>
          </w:p>
        </w:tc>
        <w:tc>
          <w:tcPr>
            <w:tcW w:w="236" w:type="dxa"/>
          </w:tcPr>
          <w:p w14:paraId="54AC2374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AD8EF61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,638</w:t>
            </w:r>
          </w:p>
        </w:tc>
        <w:tc>
          <w:tcPr>
            <w:tcW w:w="236" w:type="dxa"/>
          </w:tcPr>
          <w:p w14:paraId="1F645F11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FC858" w14:textId="77777777" w:rsidR="00873FD9" w:rsidRPr="00122127" w:rsidRDefault="00873FD9" w:rsidP="00873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4D5C883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7A1CB0" w14:textId="77777777" w:rsidR="00873FD9" w:rsidRPr="00744476" w:rsidRDefault="00873FD9" w:rsidP="00050C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73FD9" w:rsidRPr="00744476" w14:paraId="1B5076B2" w14:textId="77777777" w:rsidTr="000D0AAC">
        <w:tc>
          <w:tcPr>
            <w:tcW w:w="3839" w:type="dxa"/>
          </w:tcPr>
          <w:p w14:paraId="1A335A15" w14:textId="77777777" w:rsidR="00873FD9" w:rsidRPr="00A74970" w:rsidRDefault="00873FD9" w:rsidP="00873FD9">
            <w:pPr>
              <w:spacing w:line="240" w:lineRule="atLeast"/>
              <w:ind w:left="252" w:right="65" w:hanging="252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ตราสารหนี้</w:t>
            </w: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ถือไว้เพื่อค้า</w:t>
            </w: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(</w:t>
            </w: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F13AA93" w14:textId="77777777" w:rsidR="00873FD9" w:rsidRPr="00744476" w:rsidRDefault="00873FD9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1,321,347</w:t>
            </w:r>
          </w:p>
        </w:tc>
        <w:tc>
          <w:tcPr>
            <w:tcW w:w="236" w:type="dxa"/>
            <w:vAlign w:val="bottom"/>
          </w:tcPr>
          <w:p w14:paraId="7083A629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58A6E28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36" w:type="dxa"/>
            <w:vAlign w:val="bottom"/>
          </w:tcPr>
          <w:p w14:paraId="2AB0A05E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4F397" w14:textId="77777777" w:rsidR="00873FD9" w:rsidRPr="00122127" w:rsidRDefault="00873FD9" w:rsidP="00873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01BF99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70201EF4" w14:textId="77777777" w:rsidR="00873FD9" w:rsidRPr="00744476" w:rsidRDefault="00873FD9" w:rsidP="00050C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FD9" w:rsidRPr="00744476" w14:paraId="70E5E8FD" w14:textId="77777777" w:rsidTr="000D0AAC">
        <w:tc>
          <w:tcPr>
            <w:tcW w:w="3839" w:type="dxa"/>
          </w:tcPr>
          <w:p w14:paraId="78E64E79" w14:textId="77777777" w:rsidR="00873FD9" w:rsidRPr="00744476" w:rsidRDefault="00873FD9" w:rsidP="00873FD9">
            <w:pPr>
              <w:spacing w:line="240" w:lineRule="atLeast"/>
              <w:ind w:left="252" w:right="65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65D608F" w14:textId="77777777" w:rsidR="00873FD9" w:rsidRPr="00744476" w:rsidRDefault="00873FD9" w:rsidP="00050C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4E174E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9E0DE82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36" w:type="dxa"/>
          </w:tcPr>
          <w:p w14:paraId="52C4EC87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B2E5EF" w14:textId="77777777" w:rsidR="00873FD9" w:rsidRPr="00122127" w:rsidRDefault="00873FD9" w:rsidP="00873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2BFB6F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359A399" w14:textId="77777777" w:rsidR="00873FD9" w:rsidRDefault="00873FD9" w:rsidP="00050C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3FD9" w:rsidRPr="00744476" w14:paraId="0C7385BA" w14:textId="77777777" w:rsidTr="000D0AAC">
        <w:tc>
          <w:tcPr>
            <w:tcW w:w="3839" w:type="dxa"/>
          </w:tcPr>
          <w:p w14:paraId="3F282BE5" w14:textId="77777777" w:rsidR="00873FD9" w:rsidRPr="00744476" w:rsidRDefault="00873FD9" w:rsidP="00873FD9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8BEF2" w14:textId="77777777" w:rsidR="00873FD9" w:rsidRPr="00744476" w:rsidRDefault="00873FD9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2,650,696</w:t>
            </w:r>
          </w:p>
        </w:tc>
        <w:tc>
          <w:tcPr>
            <w:tcW w:w="236" w:type="dxa"/>
          </w:tcPr>
          <w:p w14:paraId="4D31F9B8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5DD58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4,260,652</w:t>
            </w:r>
          </w:p>
        </w:tc>
        <w:tc>
          <w:tcPr>
            <w:tcW w:w="236" w:type="dxa"/>
          </w:tcPr>
          <w:p w14:paraId="404926C0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06CEA" w14:textId="77777777" w:rsidR="00873FD9" w:rsidRPr="004F6C7C" w:rsidRDefault="00873FD9" w:rsidP="00873F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6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3F2CB0" w14:textId="77777777" w:rsidR="00873FD9" w:rsidRPr="004F6C7C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25A6B" w14:textId="77777777" w:rsidR="00873FD9" w:rsidRPr="00744476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873FD9" w:rsidRPr="00744476" w14:paraId="3FBD8C39" w14:textId="77777777" w:rsidTr="000D0AAC">
        <w:tc>
          <w:tcPr>
            <w:tcW w:w="3839" w:type="dxa"/>
          </w:tcPr>
          <w:p w14:paraId="46DDF5A7" w14:textId="77777777" w:rsidR="00873FD9" w:rsidRPr="005330D7" w:rsidRDefault="00873FD9" w:rsidP="00873FD9">
            <w:pPr>
              <w:pStyle w:val="Bo-Blankline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5F3A4" w14:textId="77777777" w:rsidR="00873FD9" w:rsidRPr="005330D7" w:rsidRDefault="00873FD9" w:rsidP="00050CF7">
            <w:pPr>
              <w:pStyle w:val="Bo-Blankline"/>
              <w:tabs>
                <w:tab w:val="decimal" w:pos="920"/>
              </w:tabs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6700AA99" w14:textId="77777777" w:rsidR="00873FD9" w:rsidRPr="005330D7" w:rsidRDefault="00873FD9" w:rsidP="00873FD9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F9DAF7D" w14:textId="77777777" w:rsidR="00873FD9" w:rsidRPr="005330D7" w:rsidRDefault="00873FD9" w:rsidP="00050CF7">
            <w:pPr>
              <w:pStyle w:val="Bo-Blankline"/>
              <w:tabs>
                <w:tab w:val="decimal" w:pos="950"/>
              </w:tabs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7F620435" w14:textId="77777777" w:rsidR="00873FD9" w:rsidRPr="005330D7" w:rsidRDefault="00873FD9" w:rsidP="00873FD9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4F20" w14:textId="77777777" w:rsidR="00873FD9" w:rsidRPr="005330D7" w:rsidRDefault="00873FD9" w:rsidP="00873FD9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671071CA" w14:textId="77777777" w:rsidR="00873FD9" w:rsidRPr="005330D7" w:rsidRDefault="00873FD9" w:rsidP="00873FD9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CEA3343" w14:textId="77777777" w:rsidR="00873FD9" w:rsidRPr="005330D7" w:rsidRDefault="00873FD9" w:rsidP="00050CF7">
            <w:pPr>
              <w:pStyle w:val="Bo-Blankline"/>
              <w:tabs>
                <w:tab w:val="decimal" w:pos="910"/>
              </w:tabs>
              <w:rPr>
                <w:sz w:val="12"/>
                <w:szCs w:val="12"/>
              </w:rPr>
            </w:pPr>
          </w:p>
        </w:tc>
      </w:tr>
      <w:tr w:rsidR="00873FD9" w:rsidRPr="00744476" w14:paraId="465C37CB" w14:textId="77777777" w:rsidTr="000D0AAC">
        <w:tc>
          <w:tcPr>
            <w:tcW w:w="3839" w:type="dxa"/>
          </w:tcPr>
          <w:p w14:paraId="65B93C59" w14:textId="77777777" w:rsidR="00873FD9" w:rsidRPr="00744476" w:rsidRDefault="00873FD9" w:rsidP="00873FD9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201" w:type="dxa"/>
            <w:shd w:val="clear" w:color="auto" w:fill="auto"/>
          </w:tcPr>
          <w:p w14:paraId="0E4D13C7" w14:textId="77777777" w:rsidR="00873FD9" w:rsidRPr="00744476" w:rsidRDefault="00873FD9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FC6CEB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7EB52FB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DB3855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0CE3DB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E0D44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39FD933" w14:textId="77777777" w:rsidR="00873FD9" w:rsidRPr="00744476" w:rsidRDefault="00873FD9" w:rsidP="00050C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FD9" w:rsidRPr="00744476" w14:paraId="5846EAB2" w14:textId="77777777" w:rsidTr="000D0AAC">
        <w:tc>
          <w:tcPr>
            <w:tcW w:w="3839" w:type="dxa"/>
          </w:tcPr>
          <w:p w14:paraId="5AD53E69" w14:textId="77777777" w:rsidR="00873FD9" w:rsidRPr="00744476" w:rsidRDefault="00873FD9" w:rsidP="00873FD9">
            <w:pPr>
              <w:spacing w:line="240" w:lineRule="atLeast"/>
              <w:ind w:left="270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201" w:type="dxa"/>
            <w:shd w:val="clear" w:color="auto" w:fill="auto"/>
          </w:tcPr>
          <w:p w14:paraId="41C82FEA" w14:textId="77777777" w:rsidR="00873FD9" w:rsidRPr="00744476" w:rsidRDefault="000D0AAC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14:paraId="37E301D2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C998A7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14:paraId="42F1FD75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955395" w14:textId="77777777" w:rsidR="00873FD9" w:rsidRPr="00050CF7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0CF7">
              <w:rPr>
                <w:rFonts w:asciiTheme="majorBidi" w:hAnsiTheme="majorBidi" w:cstheme="majorBidi"/>
                <w:sz w:val="30"/>
                <w:szCs w:val="30"/>
              </w:rPr>
              <w:t>4,820</w:t>
            </w:r>
          </w:p>
        </w:tc>
        <w:tc>
          <w:tcPr>
            <w:tcW w:w="236" w:type="dxa"/>
          </w:tcPr>
          <w:p w14:paraId="73B47269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C962CF0" w14:textId="77777777" w:rsidR="00873FD9" w:rsidRPr="006D202A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,820</w:t>
            </w:r>
          </w:p>
        </w:tc>
      </w:tr>
      <w:tr w:rsidR="00873FD9" w:rsidRPr="00744476" w14:paraId="0656CB28" w14:textId="77777777" w:rsidTr="000D0AAC">
        <w:tc>
          <w:tcPr>
            <w:tcW w:w="3839" w:type="dxa"/>
          </w:tcPr>
          <w:p w14:paraId="33A6A414" w14:textId="77777777" w:rsidR="00873FD9" w:rsidRPr="00744476" w:rsidRDefault="00873FD9" w:rsidP="00873FD9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 w:rsidR="000D0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0D0AAC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ตราสารหนี้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ถือไว้เผื่อขาย</w:t>
            </w:r>
          </w:p>
        </w:tc>
        <w:tc>
          <w:tcPr>
            <w:tcW w:w="1201" w:type="dxa"/>
            <w:shd w:val="clear" w:color="auto" w:fill="auto"/>
          </w:tcPr>
          <w:p w14:paraId="1AF15EF2" w14:textId="77777777" w:rsidR="00873FD9" w:rsidRPr="00744476" w:rsidRDefault="000D0AAC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1,422</w:t>
            </w:r>
          </w:p>
        </w:tc>
        <w:tc>
          <w:tcPr>
            <w:tcW w:w="236" w:type="dxa"/>
          </w:tcPr>
          <w:p w14:paraId="38D42EEC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F18F8BD" w14:textId="77777777" w:rsidR="00873FD9" w:rsidRPr="00744476" w:rsidRDefault="000D0AAC" w:rsidP="000D0AAC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1,533</w:t>
            </w:r>
          </w:p>
        </w:tc>
        <w:tc>
          <w:tcPr>
            <w:tcW w:w="236" w:type="dxa"/>
          </w:tcPr>
          <w:p w14:paraId="3C0B3ECE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753E01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14:paraId="2AD865AF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AC1C2B1" w14:textId="77777777" w:rsidR="00873FD9" w:rsidRPr="00744476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873FD9" w:rsidRPr="00744476" w14:paraId="52E0792C" w14:textId="77777777" w:rsidTr="000D0AAC">
        <w:tc>
          <w:tcPr>
            <w:tcW w:w="3839" w:type="dxa"/>
          </w:tcPr>
          <w:p w14:paraId="4ABC829D" w14:textId="77777777" w:rsidR="00873FD9" w:rsidRPr="001337F5" w:rsidRDefault="00873FD9" w:rsidP="00873FD9">
            <w:pPr>
              <w:spacing w:line="240" w:lineRule="atLeast"/>
              <w:ind w:left="270" w:right="-155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337F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CEBAD02" w14:textId="77777777" w:rsidR="00873FD9" w:rsidRPr="00744476" w:rsidRDefault="000D0AAC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</w:tcPr>
          <w:p w14:paraId="3858F5C0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7D8A04A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  <w:vAlign w:val="bottom"/>
          </w:tcPr>
          <w:p w14:paraId="5C8A130B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976DF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14:paraId="5E2215BD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CA8CD7F" w14:textId="77777777" w:rsidR="00873FD9" w:rsidRPr="00744476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873FD9" w:rsidRPr="00744476" w14:paraId="1CF01457" w14:textId="77777777" w:rsidTr="000D0AAC">
        <w:tc>
          <w:tcPr>
            <w:tcW w:w="3839" w:type="dxa"/>
          </w:tcPr>
          <w:p w14:paraId="08956661" w14:textId="77777777" w:rsidR="00873FD9" w:rsidRPr="00744476" w:rsidRDefault="00873FD9" w:rsidP="00873FD9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53F19" w14:textId="77777777" w:rsidR="00873FD9" w:rsidRPr="00744476" w:rsidRDefault="000D0AAC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27,132</w:t>
            </w:r>
          </w:p>
        </w:tc>
        <w:tc>
          <w:tcPr>
            <w:tcW w:w="236" w:type="dxa"/>
          </w:tcPr>
          <w:p w14:paraId="20D29433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98C3481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D0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4,141</w:t>
            </w:r>
          </w:p>
        </w:tc>
        <w:tc>
          <w:tcPr>
            <w:tcW w:w="236" w:type="dxa"/>
          </w:tcPr>
          <w:p w14:paraId="22C719BF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3388E8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11,712</w:t>
            </w:r>
          </w:p>
        </w:tc>
        <w:tc>
          <w:tcPr>
            <w:tcW w:w="236" w:type="dxa"/>
          </w:tcPr>
          <w:p w14:paraId="131801ED" w14:textId="77777777" w:rsidR="00873FD9" w:rsidRPr="00744476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B0EAC2E" w14:textId="77777777" w:rsidR="00873FD9" w:rsidRPr="00744476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28,675</w:t>
            </w:r>
          </w:p>
        </w:tc>
      </w:tr>
      <w:tr w:rsidR="00873FD9" w:rsidRPr="00744476" w14:paraId="4362B2F4" w14:textId="77777777" w:rsidTr="000D0AAC">
        <w:tc>
          <w:tcPr>
            <w:tcW w:w="3839" w:type="dxa"/>
          </w:tcPr>
          <w:p w14:paraId="414906DA" w14:textId="77777777" w:rsidR="00873FD9" w:rsidRPr="00744476" w:rsidRDefault="00873FD9" w:rsidP="00873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AA58" w14:textId="77777777" w:rsidR="00873FD9" w:rsidRPr="00744476" w:rsidRDefault="000D0AAC" w:rsidP="00050C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34,970</w:t>
            </w:r>
          </w:p>
        </w:tc>
        <w:tc>
          <w:tcPr>
            <w:tcW w:w="236" w:type="dxa"/>
          </w:tcPr>
          <w:p w14:paraId="60CBC0F1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3B5C8A1" w14:textId="77777777" w:rsidR="00873FD9" w:rsidRPr="00744476" w:rsidRDefault="00873FD9" w:rsidP="00050CF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62,090</w:t>
            </w:r>
          </w:p>
        </w:tc>
        <w:tc>
          <w:tcPr>
            <w:tcW w:w="236" w:type="dxa"/>
          </w:tcPr>
          <w:p w14:paraId="6FDE6B41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5813E" w14:textId="77777777" w:rsidR="00873FD9" w:rsidRPr="00050CF7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18,351</w:t>
            </w:r>
          </w:p>
        </w:tc>
        <w:tc>
          <w:tcPr>
            <w:tcW w:w="236" w:type="dxa"/>
          </w:tcPr>
          <w:p w14:paraId="2DFBFF44" w14:textId="77777777" w:rsidR="00873FD9" w:rsidRPr="00050CF7" w:rsidRDefault="00873FD9" w:rsidP="00050CF7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77CA214" w14:textId="77777777" w:rsidR="00873FD9" w:rsidRPr="00744476" w:rsidRDefault="00873FD9" w:rsidP="00050CF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35,440</w:t>
            </w:r>
          </w:p>
        </w:tc>
      </w:tr>
      <w:tr w:rsidR="00151F18" w:rsidRPr="00744476" w14:paraId="715937E8" w14:textId="77777777" w:rsidTr="000D0AAC">
        <w:tc>
          <w:tcPr>
            <w:tcW w:w="3839" w:type="dxa"/>
          </w:tcPr>
          <w:p w14:paraId="3C7824BD" w14:textId="77777777" w:rsidR="00151F18" w:rsidRPr="00151F18" w:rsidRDefault="00151F18" w:rsidP="00873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6826484A" w14:textId="77777777" w:rsidR="00151F18" w:rsidRPr="00151F18" w:rsidRDefault="00151F18" w:rsidP="00873FD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14:paraId="1FB032B9" w14:textId="77777777" w:rsidR="00151F18" w:rsidRPr="00151F18" w:rsidRDefault="00151F18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596B601" w14:textId="77777777" w:rsidR="00151F18" w:rsidRPr="00151F18" w:rsidRDefault="00151F18" w:rsidP="00873FD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14:paraId="41D11330" w14:textId="77777777" w:rsidR="00151F18" w:rsidRPr="00151F18" w:rsidRDefault="00151F18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D9F594" w14:textId="77777777" w:rsidR="00151F18" w:rsidRPr="00151F18" w:rsidRDefault="00151F18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0AED9C7" w14:textId="77777777" w:rsidR="00151F18" w:rsidRPr="00151F18" w:rsidRDefault="00151F18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EE564CE" w14:textId="77777777" w:rsidR="00151F18" w:rsidRPr="00151F18" w:rsidRDefault="00151F18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73FD9" w:rsidRPr="00744476" w14:paraId="6B356B3F" w14:textId="77777777" w:rsidTr="000D0AAC">
        <w:tc>
          <w:tcPr>
            <w:tcW w:w="3839" w:type="dxa"/>
          </w:tcPr>
          <w:p w14:paraId="06C2AFE7" w14:textId="77777777" w:rsidR="00873FD9" w:rsidRPr="00744476" w:rsidRDefault="00873FD9" w:rsidP="00873F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</w:tcPr>
          <w:p w14:paraId="75E2E4B1" w14:textId="77777777" w:rsidR="00873FD9" w:rsidRPr="00744476" w:rsidRDefault="000D0AAC" w:rsidP="00873FD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2,685,666</w:t>
            </w:r>
          </w:p>
        </w:tc>
        <w:tc>
          <w:tcPr>
            <w:tcW w:w="236" w:type="dxa"/>
          </w:tcPr>
          <w:p w14:paraId="1C6C47D9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10D18E4" w14:textId="77777777" w:rsidR="00873FD9" w:rsidRPr="00744476" w:rsidRDefault="00873FD9" w:rsidP="00873FD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4,322,742</w:t>
            </w:r>
          </w:p>
        </w:tc>
        <w:tc>
          <w:tcPr>
            <w:tcW w:w="236" w:type="dxa"/>
          </w:tcPr>
          <w:p w14:paraId="6E809A1F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6A5996A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18,351</w:t>
            </w:r>
          </w:p>
        </w:tc>
        <w:tc>
          <w:tcPr>
            <w:tcW w:w="236" w:type="dxa"/>
          </w:tcPr>
          <w:p w14:paraId="29FB4A28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858A16C" w14:textId="77777777" w:rsidR="00873FD9" w:rsidRPr="00744476" w:rsidRDefault="00873FD9" w:rsidP="00873FD9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335,440</w:t>
            </w:r>
          </w:p>
        </w:tc>
      </w:tr>
    </w:tbl>
    <w:p w14:paraId="7B6046DF" w14:textId="77777777" w:rsidR="00776E58" w:rsidRPr="006A1995" w:rsidRDefault="000363DC" w:rsidP="00DF2CEF">
      <w:pPr>
        <w:pStyle w:val="Bo-C1Content"/>
        <w:rPr>
          <w:rFonts w:asciiTheme="majorBidi" w:hAnsiTheme="majorBidi" w:cstheme="majorBidi"/>
          <w:i/>
          <w:iCs/>
        </w:rPr>
      </w:pPr>
      <w:r w:rsidRPr="00E13685">
        <w:rPr>
          <w:rFonts w:asciiTheme="majorBidi" w:hAnsiTheme="majorBidi" w:cstheme="majorBidi"/>
          <w:spacing w:val="-4"/>
          <w:cs/>
        </w:rPr>
        <w:lastRenderedPageBreak/>
        <w:t>กลุ่มบริษัท</w:t>
      </w:r>
      <w:r w:rsidR="00EB5BCC" w:rsidRPr="00E13685">
        <w:rPr>
          <w:rFonts w:asciiTheme="majorBidi" w:hAnsiTheme="majorBidi" w:cstheme="majorBidi"/>
          <w:spacing w:val="-4"/>
          <w:cs/>
        </w:rPr>
        <w:t>และบริษัท</w:t>
      </w:r>
      <w:r w:rsidRPr="00E13685">
        <w:rPr>
          <w:rFonts w:asciiTheme="majorBidi" w:hAnsiTheme="majorBidi" w:cstheme="majorBidi"/>
          <w:spacing w:val="-4"/>
          <w:cs/>
        </w:rPr>
        <w:t>ได้นำตราสารหนี้อื่นที่จะถือจนครบกำหนด</w:t>
      </w:r>
      <w:r w:rsidR="00DE31FC" w:rsidRPr="00E13685">
        <w:rPr>
          <w:rFonts w:asciiTheme="majorBidi" w:hAnsiTheme="majorBidi" w:cstheme="majorBidi"/>
          <w:spacing w:val="-4"/>
        </w:rPr>
        <w:t xml:space="preserve"> </w:t>
      </w:r>
      <w:r w:rsidR="00DE31FC" w:rsidRPr="00E13685">
        <w:rPr>
          <w:rFonts w:asciiTheme="majorBidi" w:hAnsiTheme="majorBidi" w:cstheme="majorBidi"/>
          <w:spacing w:val="-4"/>
          <w:cs/>
        </w:rPr>
        <w:t>ใช้เป็นหลักทรัพย์ค้ำประกัน</w:t>
      </w:r>
      <w:r w:rsidR="0025041E" w:rsidRPr="00E13685">
        <w:rPr>
          <w:rFonts w:asciiTheme="majorBidi" w:hAnsiTheme="majorBidi" w:cstheme="majorBidi"/>
          <w:spacing w:val="-4"/>
          <w:cs/>
        </w:rPr>
        <w:t xml:space="preserve"> จำนวนรวม</w:t>
      </w:r>
      <w:r w:rsidR="00B81DFE" w:rsidRPr="00E13685">
        <w:rPr>
          <w:rFonts w:asciiTheme="majorBidi" w:hAnsiTheme="majorBidi" w:cstheme="majorBidi"/>
          <w:spacing w:val="-4"/>
        </w:rPr>
        <w:t xml:space="preserve"> </w:t>
      </w:r>
      <w:r w:rsidR="002B313A">
        <w:rPr>
          <w:rFonts w:asciiTheme="majorBidi" w:hAnsiTheme="majorBidi" w:cstheme="majorBidi"/>
          <w:spacing w:val="-4"/>
        </w:rPr>
        <w:t>22</w:t>
      </w:r>
      <w:r w:rsidR="000E7232" w:rsidRPr="00E13685">
        <w:rPr>
          <w:rFonts w:asciiTheme="majorBidi" w:hAnsiTheme="majorBidi" w:cstheme="majorBidi"/>
          <w:spacing w:val="-4"/>
        </w:rPr>
        <w:t xml:space="preserve"> </w:t>
      </w:r>
      <w:r w:rsidRPr="00E13685">
        <w:rPr>
          <w:rFonts w:asciiTheme="majorBidi" w:hAnsiTheme="majorBidi" w:cstheme="majorBidi"/>
          <w:spacing w:val="-4"/>
          <w:cs/>
        </w:rPr>
        <w:t>ล้านบาท</w:t>
      </w:r>
      <w:r w:rsidR="00EB5BCC" w:rsidRPr="006A1995">
        <w:rPr>
          <w:rFonts w:asciiTheme="majorBidi" w:hAnsiTheme="majorBidi" w:cstheme="majorBidi"/>
          <w:cs/>
        </w:rPr>
        <w:t>และ</w:t>
      </w:r>
      <w:r w:rsidR="00B81DFE">
        <w:rPr>
          <w:rFonts w:asciiTheme="majorBidi" w:hAnsiTheme="majorBidi" w:cstheme="majorBidi"/>
        </w:rPr>
        <w:t xml:space="preserve"> </w:t>
      </w:r>
      <w:r w:rsidR="002B313A">
        <w:rPr>
          <w:rFonts w:asciiTheme="majorBidi" w:hAnsiTheme="majorBidi" w:cstheme="majorBidi"/>
        </w:rPr>
        <w:t>12</w:t>
      </w:r>
      <w:r w:rsidR="0025041E">
        <w:rPr>
          <w:rFonts w:asciiTheme="majorBidi" w:hAnsiTheme="majorBidi" w:cstheme="majorBidi"/>
        </w:rPr>
        <w:t xml:space="preserve"> </w:t>
      </w:r>
      <w:r w:rsidR="00EB5BCC" w:rsidRPr="006A1995">
        <w:rPr>
          <w:rFonts w:asciiTheme="majorBidi" w:hAnsiTheme="majorBidi" w:cstheme="majorBidi"/>
          <w:cs/>
        </w:rPr>
        <w:t>ล้านบาท</w:t>
      </w:r>
      <w:r w:rsidR="00700E21" w:rsidRPr="006A1995">
        <w:rPr>
          <w:rFonts w:asciiTheme="majorBidi" w:hAnsiTheme="majorBidi" w:cstheme="majorBidi"/>
        </w:rPr>
        <w:t xml:space="preserve"> </w:t>
      </w:r>
      <w:r w:rsidR="00EB5BCC" w:rsidRPr="006A1995">
        <w:rPr>
          <w:rFonts w:asciiTheme="majorBidi" w:hAnsiTheme="majorBidi" w:cstheme="majorBidi"/>
          <w:cs/>
        </w:rPr>
        <w:t>ตามลำดับ</w:t>
      </w:r>
      <w:r w:rsidRPr="006A1995">
        <w:rPr>
          <w:rFonts w:asciiTheme="majorBidi" w:hAnsiTheme="majorBidi" w:cstheme="majorBidi"/>
          <w:cs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22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C9703C">
        <w:rPr>
          <w:rFonts w:asciiTheme="majorBidi" w:hAnsiTheme="majorBidi" w:cstheme="majorBidi"/>
          <w:i/>
          <w:iCs/>
          <w:lang w:val="en-US"/>
        </w:rPr>
        <w:t>12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700E21" w:rsidRPr="006A1995">
        <w:rPr>
          <w:rFonts w:asciiTheme="majorBidi" w:hAnsiTheme="majorBidi" w:cstheme="majorBidi"/>
          <w:i/>
          <w:iCs/>
          <w:lang w:val="en-US"/>
        </w:rPr>
        <w:t xml:space="preserve"> 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6A1995">
        <w:rPr>
          <w:rFonts w:asciiTheme="majorBidi" w:hAnsiTheme="majorBidi" w:cstheme="majorBidi"/>
          <w:i/>
          <w:iCs/>
          <w:cs/>
        </w:rPr>
        <w:t>)</w:t>
      </w:r>
    </w:p>
    <w:p w14:paraId="378BC3EF" w14:textId="77777777" w:rsidR="008315C1" w:rsidRDefault="008315C1" w:rsidP="005028BC">
      <w:pPr>
        <w:pStyle w:val="Bo-Blankline"/>
        <w:rPr>
          <w:cs/>
        </w:rPr>
      </w:pPr>
    </w:p>
    <w:p w14:paraId="07E88976" w14:textId="77777777" w:rsidR="00C10DFE" w:rsidRPr="006A1995" w:rsidRDefault="007B2482" w:rsidP="00B93D47">
      <w:pPr>
        <w:pStyle w:val="Caption"/>
        <w:tabs>
          <w:tab w:val="clear" w:pos="540"/>
        </w:tabs>
        <w:ind w:left="567" w:hanging="567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ลูกหนี้การค้า</w:t>
      </w:r>
    </w:p>
    <w:p w14:paraId="7EEE1AFA" w14:textId="77777777" w:rsidR="008E5F7E" w:rsidRPr="006A1995" w:rsidRDefault="008E5F7E" w:rsidP="00AB2F44">
      <w:pPr>
        <w:pStyle w:val="Bo-Blankline"/>
        <w:rPr>
          <w:lang w:val="en-US"/>
        </w:rPr>
      </w:pP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47"/>
        <w:gridCol w:w="1191"/>
        <w:gridCol w:w="236"/>
        <w:gridCol w:w="1207"/>
        <w:gridCol w:w="236"/>
        <w:gridCol w:w="1116"/>
        <w:gridCol w:w="236"/>
        <w:gridCol w:w="1200"/>
      </w:tblGrid>
      <w:tr w:rsidR="005A5AB1" w:rsidRPr="00744476" w14:paraId="54055DB9" w14:textId="77777777" w:rsidTr="00F17C1B">
        <w:tc>
          <w:tcPr>
            <w:tcW w:w="2700" w:type="dxa"/>
          </w:tcPr>
          <w:p w14:paraId="0F8DE1FC" w14:textId="77777777" w:rsidR="005A5AB1" w:rsidRPr="00744476" w:rsidRDefault="005A5AB1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1232915" w14:textId="77777777" w:rsidR="005A5AB1" w:rsidRPr="00744476" w:rsidRDefault="005A5AB1" w:rsidP="009113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4CEBEEBC" w14:textId="77777777"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26F8D" w14:textId="77777777" w:rsidR="005A5AB1" w:rsidRPr="00744476" w:rsidRDefault="005A5AB1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3EE321D" w14:textId="77777777"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6E5" w:rsidRPr="00744476" w14:paraId="6F313D3E" w14:textId="77777777" w:rsidTr="00F17C1B">
        <w:tc>
          <w:tcPr>
            <w:tcW w:w="2700" w:type="dxa"/>
          </w:tcPr>
          <w:p w14:paraId="6CE95E37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FD06648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1" w:type="dxa"/>
          </w:tcPr>
          <w:p w14:paraId="08F0AD34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4315D97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4E01816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408E09A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39D6144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7A94812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43E9044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F46E5" w:rsidRPr="00744476" w14:paraId="308A9FCB" w14:textId="77777777" w:rsidTr="00F17C1B">
        <w:tc>
          <w:tcPr>
            <w:tcW w:w="2700" w:type="dxa"/>
          </w:tcPr>
          <w:p w14:paraId="4F076ABC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A9687D5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7"/>
          </w:tcPr>
          <w:p w14:paraId="2BE5F8E8" w14:textId="77777777" w:rsidR="003F46E5" w:rsidRPr="00744476" w:rsidRDefault="003F46E5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46E5" w:rsidRPr="00744476" w14:paraId="10334F09" w14:textId="77777777" w:rsidTr="00F17C1B">
        <w:tc>
          <w:tcPr>
            <w:tcW w:w="2700" w:type="dxa"/>
          </w:tcPr>
          <w:p w14:paraId="5120FB79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95C2ACB" w14:textId="77777777" w:rsidR="003F46E5" w:rsidRPr="00744476" w:rsidRDefault="00C9703C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1" w:type="dxa"/>
          </w:tcPr>
          <w:p w14:paraId="5FE2A5C8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2,772</w:t>
            </w:r>
          </w:p>
        </w:tc>
        <w:tc>
          <w:tcPr>
            <w:tcW w:w="236" w:type="dxa"/>
            <w:vAlign w:val="center"/>
          </w:tcPr>
          <w:p w14:paraId="14FEC333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C933154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vAlign w:val="center"/>
          </w:tcPr>
          <w:p w14:paraId="05D8270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5E0445" w14:textId="77777777" w:rsidR="003F46E5" w:rsidRPr="00744476" w:rsidRDefault="007E575A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3,217,1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  <w:vAlign w:val="center"/>
          </w:tcPr>
          <w:p w14:paraId="41D6A4E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8129F4" w14:textId="77777777" w:rsidR="003F46E5" w:rsidRPr="00744476" w:rsidRDefault="00C9703C" w:rsidP="003F46E5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</w:tr>
      <w:tr w:rsidR="003F46E5" w:rsidRPr="00744476" w14:paraId="315AD228" w14:textId="77777777" w:rsidTr="00F17C1B">
        <w:tc>
          <w:tcPr>
            <w:tcW w:w="2700" w:type="dxa"/>
          </w:tcPr>
          <w:p w14:paraId="1B6BB422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47" w:type="dxa"/>
            <w:vAlign w:val="center"/>
          </w:tcPr>
          <w:p w14:paraId="0DEA481C" w14:textId="77777777" w:rsidR="003F46E5" w:rsidRPr="00744476" w:rsidRDefault="003F46E5" w:rsidP="003F46E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FDCFFC9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4,543,294</w:t>
            </w:r>
          </w:p>
        </w:tc>
        <w:tc>
          <w:tcPr>
            <w:tcW w:w="236" w:type="dxa"/>
            <w:vAlign w:val="center"/>
          </w:tcPr>
          <w:p w14:paraId="0C4DA2E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96F4C84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36" w:type="dxa"/>
            <w:vAlign w:val="center"/>
          </w:tcPr>
          <w:p w14:paraId="5DD71A33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01503DA" w14:textId="77777777" w:rsidR="003F46E5" w:rsidRPr="00744476" w:rsidRDefault="007E575A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913,6</w:t>
            </w:r>
            <w:r w:rsidR="0043387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center"/>
          </w:tcPr>
          <w:p w14:paraId="61417632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7603841" w14:textId="77777777" w:rsidR="003F46E5" w:rsidRPr="00744476" w:rsidRDefault="00C9703C" w:rsidP="003F46E5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="003F4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3F46E5" w:rsidRPr="00744476" w14:paraId="2C464C6C" w14:textId="77777777" w:rsidTr="00F17C1B">
        <w:tc>
          <w:tcPr>
            <w:tcW w:w="2700" w:type="dxa"/>
          </w:tcPr>
          <w:p w14:paraId="043D1962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370377B4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B140996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4,546,066</w:t>
            </w:r>
          </w:p>
        </w:tc>
        <w:tc>
          <w:tcPr>
            <w:tcW w:w="236" w:type="dxa"/>
          </w:tcPr>
          <w:p w14:paraId="6AC0871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70CA2F9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3AD52E2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F598124" w14:textId="77777777" w:rsidR="003F46E5" w:rsidRPr="00744476" w:rsidRDefault="007E575A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4,130,814</w:t>
            </w:r>
          </w:p>
        </w:tc>
        <w:tc>
          <w:tcPr>
            <w:tcW w:w="236" w:type="dxa"/>
          </w:tcPr>
          <w:p w14:paraId="47BC012B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285A637" w14:textId="77777777" w:rsidR="003F46E5" w:rsidRPr="00744476" w:rsidRDefault="00C9703C" w:rsidP="003F46E5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  <w:tr w:rsidR="003F46E5" w:rsidRPr="00744476" w14:paraId="7020F0C6" w14:textId="77777777" w:rsidTr="00F17C1B">
        <w:tc>
          <w:tcPr>
            <w:tcW w:w="2700" w:type="dxa"/>
          </w:tcPr>
          <w:p w14:paraId="1FEE86CE" w14:textId="77777777" w:rsidR="003F46E5" w:rsidRPr="00744476" w:rsidRDefault="003F46E5" w:rsidP="003F46E5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47" w:type="dxa"/>
          </w:tcPr>
          <w:p w14:paraId="1CB64FD3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92113F7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236" w:type="dxa"/>
          </w:tcPr>
          <w:p w14:paraId="2507BB0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49FD723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0D2564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A6058B3" w14:textId="77777777" w:rsidR="003F46E5" w:rsidRPr="00744476" w:rsidRDefault="007E575A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  <w:tc>
          <w:tcPr>
            <w:tcW w:w="236" w:type="dxa"/>
          </w:tcPr>
          <w:p w14:paraId="3D37B01B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C6BD6ED" w14:textId="77777777" w:rsidR="003F46E5" w:rsidRPr="00744476" w:rsidRDefault="003F46E5" w:rsidP="003F46E5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46E5" w:rsidRPr="00744476" w14:paraId="6B6E1854" w14:textId="77777777" w:rsidTr="00F17C1B">
        <w:tc>
          <w:tcPr>
            <w:tcW w:w="2700" w:type="dxa"/>
          </w:tcPr>
          <w:p w14:paraId="3AC1E25A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7" w:type="dxa"/>
          </w:tcPr>
          <w:p w14:paraId="3B156B71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FC7923C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4,472,456</w:t>
            </w:r>
          </w:p>
        </w:tc>
        <w:tc>
          <w:tcPr>
            <w:tcW w:w="236" w:type="dxa"/>
          </w:tcPr>
          <w:p w14:paraId="6641ECE0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A29287E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36" w:type="dxa"/>
          </w:tcPr>
          <w:p w14:paraId="68031874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DFA33" w14:textId="77777777" w:rsidR="003F46E5" w:rsidRPr="00744476" w:rsidRDefault="007E575A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4,093,572</w:t>
            </w:r>
          </w:p>
        </w:tc>
        <w:tc>
          <w:tcPr>
            <w:tcW w:w="236" w:type="dxa"/>
          </w:tcPr>
          <w:p w14:paraId="4E044B1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5C2C0E0" w14:textId="77777777" w:rsidR="003F46E5" w:rsidRPr="00744476" w:rsidRDefault="00C9703C" w:rsidP="003F46E5">
            <w:pPr>
              <w:tabs>
                <w:tab w:val="decimal" w:pos="96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3F46E5" w:rsidRPr="00744476" w14:paraId="6F8A9A40" w14:textId="77777777" w:rsidTr="00F17C1B">
        <w:tc>
          <w:tcPr>
            <w:tcW w:w="2700" w:type="dxa"/>
          </w:tcPr>
          <w:p w14:paraId="79A84F3D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7" w:type="dxa"/>
          </w:tcPr>
          <w:p w14:paraId="48F4D9C3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452D864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9446A44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40AD88F2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6B8860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245BAA43" w14:textId="77777777" w:rsidR="003F46E5" w:rsidRPr="00744476" w:rsidRDefault="003F46E5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B9F8894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2479777" w14:textId="77777777" w:rsidR="003F46E5" w:rsidRPr="00744476" w:rsidRDefault="003F46E5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F46E5" w:rsidRPr="00744476" w14:paraId="3C985000" w14:textId="77777777" w:rsidTr="00F17C1B">
        <w:tc>
          <w:tcPr>
            <w:tcW w:w="3746" w:type="dxa"/>
            <w:gridSpan w:val="2"/>
          </w:tcPr>
          <w:p w14:paraId="334C8A47" w14:textId="44BD6E47" w:rsidR="003F46E5" w:rsidRPr="00744476" w:rsidRDefault="00F559D2" w:rsidP="003F46E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กลับรายการ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หนี้สูญ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และหนี้สงสัย</w:t>
            </w:r>
            <w:r w:rsidR="00D51628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จะสูญ</w:t>
            </w:r>
          </w:p>
        </w:tc>
        <w:tc>
          <w:tcPr>
            <w:tcW w:w="1191" w:type="dxa"/>
          </w:tcPr>
          <w:p w14:paraId="1A61978B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F697E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5D7ED0E0" w14:textId="77777777" w:rsidR="003F46E5" w:rsidRPr="00744476" w:rsidRDefault="003F46E5" w:rsidP="003F46E5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013DD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AA6F41B" w14:textId="77777777" w:rsidR="003F46E5" w:rsidRPr="00744476" w:rsidRDefault="003F46E5" w:rsidP="003F46E5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EF7C17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2B782E63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6E5" w:rsidRPr="00744476" w14:paraId="04B9698C" w14:textId="77777777" w:rsidTr="00F17C1B">
        <w:tc>
          <w:tcPr>
            <w:tcW w:w="2700" w:type="dxa"/>
          </w:tcPr>
          <w:p w14:paraId="3A41E724" w14:textId="673DB108" w:rsidR="003F46E5" w:rsidRPr="00744476" w:rsidRDefault="00F559D2" w:rsidP="003F46E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47" w:type="dxa"/>
          </w:tcPr>
          <w:p w14:paraId="0D4D3370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5BAFD9E" w14:textId="77777777" w:rsidR="003F46E5" w:rsidRPr="00744476" w:rsidRDefault="00B4738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(5,820)</w:t>
            </w:r>
          </w:p>
        </w:tc>
        <w:tc>
          <w:tcPr>
            <w:tcW w:w="236" w:type="dxa"/>
          </w:tcPr>
          <w:p w14:paraId="51A07D80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4FB6EF2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DBEC6B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C0988AE" w14:textId="77777777" w:rsidR="003F46E5" w:rsidRPr="00744476" w:rsidRDefault="0007616D" w:rsidP="0007616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CD63D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67AEBEC" w14:textId="77777777" w:rsidR="003F46E5" w:rsidRPr="00744476" w:rsidRDefault="003F46E5" w:rsidP="003F46E5">
            <w:pPr>
              <w:tabs>
                <w:tab w:val="decimal" w:pos="9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812C4CC" w14:textId="77777777" w:rsidR="008A20D7" w:rsidRDefault="008A20D7" w:rsidP="008A20D7">
      <w:pPr>
        <w:pStyle w:val="Bo-Blankline"/>
      </w:pPr>
    </w:p>
    <w:p w14:paraId="6314B500" w14:textId="77777777" w:rsidR="00FC5A67" w:rsidRPr="00744476" w:rsidRDefault="00FC5A67" w:rsidP="00342B6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="00750D1A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มีดังนี้</w:t>
      </w:r>
    </w:p>
    <w:p w14:paraId="2C70BA9C" w14:textId="77777777" w:rsidR="00310B91" w:rsidRPr="006A1995" w:rsidRDefault="00310B91" w:rsidP="00374526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A5AB1" w:rsidRPr="00744476" w14:paraId="60186C44" w14:textId="77777777" w:rsidTr="008A20D7">
        <w:trPr>
          <w:tblHeader/>
        </w:trPr>
        <w:tc>
          <w:tcPr>
            <w:tcW w:w="3673" w:type="dxa"/>
          </w:tcPr>
          <w:p w14:paraId="7BB3C4F1" w14:textId="77777777" w:rsidR="005A5AB1" w:rsidRPr="00744476" w:rsidRDefault="005A5AB1" w:rsidP="005C0B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3A973C53" w14:textId="77777777"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6F20FD9" w14:textId="77777777" w:rsidR="005A5AB1" w:rsidRPr="00744476" w:rsidRDefault="005A5AB1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1F56CD8D" w14:textId="77777777"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6E5" w:rsidRPr="00744476" w14:paraId="265D6F0C" w14:textId="77777777" w:rsidTr="008A20D7">
        <w:trPr>
          <w:tblHeader/>
        </w:trPr>
        <w:tc>
          <w:tcPr>
            <w:tcW w:w="3673" w:type="dxa"/>
          </w:tcPr>
          <w:p w14:paraId="23FE68F0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20C78CE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63836AD3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3A60163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528FF98C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8654DBE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616462B7" w14:textId="77777777" w:rsidR="003F46E5" w:rsidRPr="00744476" w:rsidRDefault="003F46E5" w:rsidP="003F46E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32BE783" w14:textId="77777777" w:rsidR="003F46E5" w:rsidRPr="00744476" w:rsidRDefault="00C9703C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F46E5" w:rsidRPr="00744476" w14:paraId="1DF83312" w14:textId="77777777" w:rsidTr="008A20D7">
        <w:trPr>
          <w:tblHeader/>
        </w:trPr>
        <w:tc>
          <w:tcPr>
            <w:tcW w:w="3673" w:type="dxa"/>
          </w:tcPr>
          <w:p w14:paraId="6979ECC2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057CC0AC" w14:textId="77777777" w:rsidR="003F46E5" w:rsidRPr="00744476" w:rsidRDefault="003F46E5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46E5" w:rsidRPr="00744476" w14:paraId="12720D6D" w14:textId="77777777" w:rsidTr="006A1995">
        <w:tc>
          <w:tcPr>
            <w:tcW w:w="3673" w:type="dxa"/>
          </w:tcPr>
          <w:p w14:paraId="55CBEFF0" w14:textId="77777777" w:rsidR="003F46E5" w:rsidRPr="00744476" w:rsidRDefault="003F46E5" w:rsidP="003F46E5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0BC09F16" w14:textId="77777777" w:rsidR="003F46E5" w:rsidRPr="00744476" w:rsidRDefault="003F46E5" w:rsidP="003F46E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7A3BAB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F403496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2E3A6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18462EE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3ED41D8D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7E82EF" w14:textId="77777777" w:rsidR="003F46E5" w:rsidRPr="00744476" w:rsidRDefault="003F46E5" w:rsidP="003F46E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6E5" w:rsidRPr="00744476" w14:paraId="35F90EB7" w14:textId="77777777" w:rsidTr="00C478C6">
        <w:tc>
          <w:tcPr>
            <w:tcW w:w="3673" w:type="dxa"/>
          </w:tcPr>
          <w:p w14:paraId="3C79D914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</w:tcPr>
          <w:p w14:paraId="29899CDF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2,691</w:t>
            </w:r>
          </w:p>
        </w:tc>
        <w:tc>
          <w:tcPr>
            <w:tcW w:w="235" w:type="dxa"/>
          </w:tcPr>
          <w:p w14:paraId="1F53F13A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25A0C38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4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35" w:type="dxa"/>
          </w:tcPr>
          <w:p w14:paraId="0393AB7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326D105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1,383,3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35" w:type="dxa"/>
          </w:tcPr>
          <w:p w14:paraId="132D9B44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AA2923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3F46E5" w:rsidRPr="00744476" w14:paraId="23953E10" w14:textId="77777777" w:rsidTr="00C478C6">
        <w:tc>
          <w:tcPr>
            <w:tcW w:w="3673" w:type="dxa"/>
          </w:tcPr>
          <w:p w14:paraId="2EB644A5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</w:tcPr>
          <w:p w14:paraId="21743054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16EDDD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401921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710D30A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7D19FC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495AB78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40A8B7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46E5" w:rsidRPr="00744476" w14:paraId="2C3BEF8E" w14:textId="77777777" w:rsidTr="00C478C6">
        <w:tc>
          <w:tcPr>
            <w:tcW w:w="3673" w:type="dxa"/>
          </w:tcPr>
          <w:p w14:paraId="2F7AAD87" w14:textId="77777777" w:rsidR="003F46E5" w:rsidRPr="00744476" w:rsidRDefault="003F46E5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105FD2FC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5" w:type="dxa"/>
          </w:tcPr>
          <w:p w14:paraId="472DD734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5AE92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5" w:type="dxa"/>
          </w:tcPr>
          <w:p w14:paraId="2326F839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90D6CBD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1,442,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235" w:type="dxa"/>
          </w:tcPr>
          <w:p w14:paraId="031153D3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C96BDE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684</w:t>
            </w:r>
          </w:p>
        </w:tc>
      </w:tr>
      <w:tr w:rsidR="003F46E5" w:rsidRPr="00744476" w14:paraId="66C23616" w14:textId="77777777" w:rsidTr="00C478C6">
        <w:tc>
          <w:tcPr>
            <w:tcW w:w="3673" w:type="dxa"/>
          </w:tcPr>
          <w:p w14:paraId="1261E525" w14:textId="77777777" w:rsidR="003F46E5" w:rsidRPr="00744476" w:rsidRDefault="00C9703C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50A065A7" w14:textId="77777777" w:rsidR="003F46E5" w:rsidRPr="00BF089B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5" w:type="dxa"/>
          </w:tcPr>
          <w:p w14:paraId="34688DC3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A13405E" w14:textId="77777777" w:rsidR="003F46E5" w:rsidRPr="00BF089B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5" w:type="dxa"/>
          </w:tcPr>
          <w:p w14:paraId="3F991769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F23F900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35" w:type="dxa"/>
          </w:tcPr>
          <w:p w14:paraId="52145761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69111B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67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3F46E5" w:rsidRPr="00744476" w14:paraId="16B2CC9A" w14:textId="77777777" w:rsidTr="00C478C6">
        <w:tc>
          <w:tcPr>
            <w:tcW w:w="3673" w:type="dxa"/>
            <w:vAlign w:val="center"/>
          </w:tcPr>
          <w:p w14:paraId="43A1DECE" w14:textId="77777777" w:rsidR="003F46E5" w:rsidRPr="00744476" w:rsidRDefault="00C9703C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33ED657F" w14:textId="77777777" w:rsidR="003F46E5" w:rsidRPr="00744476" w:rsidRDefault="00D958F9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55B78C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343FC2" w14:textId="77777777" w:rsidR="003F46E5" w:rsidRPr="00744476" w:rsidRDefault="003F46E5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C7EBF6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582C384" w14:textId="77777777" w:rsidR="003F46E5" w:rsidRPr="00744476" w:rsidRDefault="0043387E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50,463</w:t>
            </w:r>
          </w:p>
        </w:tc>
        <w:tc>
          <w:tcPr>
            <w:tcW w:w="235" w:type="dxa"/>
          </w:tcPr>
          <w:p w14:paraId="44936FA7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72F2532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</w:tr>
      <w:tr w:rsidR="003F46E5" w:rsidRPr="00744476" w14:paraId="40C468FC" w14:textId="77777777" w:rsidTr="00C478C6">
        <w:tc>
          <w:tcPr>
            <w:tcW w:w="3673" w:type="dxa"/>
            <w:vAlign w:val="center"/>
          </w:tcPr>
          <w:p w14:paraId="645FF6D3" w14:textId="77777777" w:rsidR="003F46E5" w:rsidRPr="00744476" w:rsidRDefault="003F46E5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08CF669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4AD5FA5A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DF2313B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5" w:type="dxa"/>
          </w:tcPr>
          <w:p w14:paraId="1F575271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40280C1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35" w:type="dxa"/>
          </w:tcPr>
          <w:p w14:paraId="1F1265CD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FD81C5A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</w:tr>
      <w:tr w:rsidR="003F46E5" w:rsidRPr="00744476" w14:paraId="03D54E5E" w14:textId="77777777" w:rsidTr="00C478C6">
        <w:tc>
          <w:tcPr>
            <w:tcW w:w="3673" w:type="dxa"/>
          </w:tcPr>
          <w:p w14:paraId="49FC5F8B" w14:textId="77777777" w:rsidR="003F46E5" w:rsidRPr="00744476" w:rsidRDefault="003F46E5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1EA22B9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5" w:type="dxa"/>
          </w:tcPr>
          <w:p w14:paraId="3E42FB22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AA91ECB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35" w:type="dxa"/>
          </w:tcPr>
          <w:p w14:paraId="350F2A9D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1E28CD9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</w:t>
            </w:r>
            <w:r w:rsidR="004338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35" w:type="dxa"/>
          </w:tcPr>
          <w:p w14:paraId="0B422312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4832E6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3F46E5" w:rsidRPr="00744476" w14:paraId="3A768346" w14:textId="77777777" w:rsidTr="008A20D7">
        <w:tc>
          <w:tcPr>
            <w:tcW w:w="3673" w:type="dxa"/>
            <w:vAlign w:val="center"/>
          </w:tcPr>
          <w:p w14:paraId="292C1118" w14:textId="77777777" w:rsidR="003F46E5" w:rsidRPr="00744476" w:rsidRDefault="003F46E5" w:rsidP="003F46E5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A987EE2" w14:textId="77777777" w:rsidR="003F46E5" w:rsidRPr="00744476" w:rsidRDefault="00D958F9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67485F0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E729D91" w14:textId="77777777" w:rsidR="003F46E5" w:rsidRPr="00744476" w:rsidRDefault="003F46E5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6E13BC2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6264DBC" w14:textId="77777777" w:rsidR="003F46E5" w:rsidRPr="00744476" w:rsidRDefault="005851A7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0680DAE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85971FC" w14:textId="77777777" w:rsidR="003F46E5" w:rsidRPr="00744476" w:rsidRDefault="003F46E5" w:rsidP="003F4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46E5" w:rsidRPr="00744476" w14:paraId="33A11F02" w14:textId="77777777" w:rsidTr="008A20D7">
        <w:tc>
          <w:tcPr>
            <w:tcW w:w="3673" w:type="dxa"/>
          </w:tcPr>
          <w:p w14:paraId="6F96ED24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C1480AE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5" w:type="dxa"/>
          </w:tcPr>
          <w:p w14:paraId="09995DC5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BAEF7C7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35" w:type="dxa"/>
          </w:tcPr>
          <w:p w14:paraId="62646362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9B7D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</w:t>
            </w:r>
            <w:r w:rsidR="004338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35" w:type="dxa"/>
          </w:tcPr>
          <w:p w14:paraId="496AF209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26D42521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8A20D7" w:rsidRPr="00744476" w14:paraId="612788CA" w14:textId="77777777" w:rsidTr="008A20D7">
        <w:tc>
          <w:tcPr>
            <w:tcW w:w="3673" w:type="dxa"/>
          </w:tcPr>
          <w:p w14:paraId="472F5629" w14:textId="77777777" w:rsidR="008A20D7" w:rsidRPr="00744476" w:rsidRDefault="008A20D7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0932D7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1F05B0A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E16F11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F6EB040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46C4F42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A295FCF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4D50F4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A20D7" w:rsidRPr="00744476" w14:paraId="035E8523" w14:textId="77777777" w:rsidTr="008A20D7">
        <w:tc>
          <w:tcPr>
            <w:tcW w:w="3673" w:type="dxa"/>
          </w:tcPr>
          <w:p w14:paraId="44B799CE" w14:textId="77777777" w:rsidR="008A20D7" w:rsidRPr="00744476" w:rsidRDefault="008A20D7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294474E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D806284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15019FF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90246BE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760D192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6854B31D" w14:textId="77777777" w:rsidR="008A20D7" w:rsidRPr="00744476" w:rsidRDefault="008A20D7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686104" w14:textId="77777777" w:rsidR="008A20D7" w:rsidRDefault="008A20D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46E5" w:rsidRPr="00744476" w14:paraId="4A3A495A" w14:textId="77777777" w:rsidTr="008A20D7">
        <w:tc>
          <w:tcPr>
            <w:tcW w:w="3673" w:type="dxa"/>
            <w:vAlign w:val="center"/>
          </w:tcPr>
          <w:p w14:paraId="5C264969" w14:textId="77777777" w:rsidR="003F46E5" w:rsidRPr="00744476" w:rsidRDefault="003F46E5" w:rsidP="003F46E5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43DB15BD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6DDD045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8BD463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D5FB453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95D69A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1E56B4E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67BFE9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46E5" w:rsidRPr="00744476" w14:paraId="2447FCD7" w14:textId="77777777" w:rsidTr="00C478C6">
        <w:tc>
          <w:tcPr>
            <w:tcW w:w="3673" w:type="dxa"/>
            <w:vAlign w:val="center"/>
          </w:tcPr>
          <w:p w14:paraId="391CD757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27DEFB0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4,090,877</w:t>
            </w:r>
          </w:p>
        </w:tc>
        <w:tc>
          <w:tcPr>
            <w:tcW w:w="235" w:type="dxa"/>
          </w:tcPr>
          <w:p w14:paraId="5460E69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47A01EC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5" w:type="dxa"/>
          </w:tcPr>
          <w:p w14:paraId="77A88BE1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0B2C14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82,982</w:t>
            </w:r>
          </w:p>
        </w:tc>
        <w:tc>
          <w:tcPr>
            <w:tcW w:w="235" w:type="dxa"/>
          </w:tcPr>
          <w:p w14:paraId="7FA6C01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B2562B1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</w:tr>
      <w:tr w:rsidR="003F46E5" w:rsidRPr="00744476" w14:paraId="06525987" w14:textId="77777777" w:rsidTr="00C478C6">
        <w:tc>
          <w:tcPr>
            <w:tcW w:w="3673" w:type="dxa"/>
            <w:vAlign w:val="center"/>
          </w:tcPr>
          <w:p w14:paraId="78BB8417" w14:textId="77777777" w:rsidR="003F46E5" w:rsidRPr="00744476" w:rsidRDefault="003F46E5" w:rsidP="003F46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C76B34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96885AE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9DD2B3E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4D0CADC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9030B87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4DDF6F5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5808B3" w14:textId="77777777" w:rsidR="003F46E5" w:rsidRPr="00744476" w:rsidRDefault="003F46E5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46E5" w:rsidRPr="00744476" w14:paraId="203D18F2" w14:textId="77777777" w:rsidTr="00C478C6">
        <w:tc>
          <w:tcPr>
            <w:tcW w:w="3673" w:type="dxa"/>
            <w:vAlign w:val="center"/>
          </w:tcPr>
          <w:p w14:paraId="204140C0" w14:textId="77777777" w:rsidR="003F46E5" w:rsidRPr="00744476" w:rsidRDefault="003F46E5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025DD2C5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360,432</w:t>
            </w:r>
          </w:p>
        </w:tc>
        <w:tc>
          <w:tcPr>
            <w:tcW w:w="235" w:type="dxa"/>
            <w:vAlign w:val="center"/>
          </w:tcPr>
          <w:p w14:paraId="646B8FAA" w14:textId="77777777" w:rsidR="003F46E5" w:rsidRPr="00744476" w:rsidRDefault="003F46E5" w:rsidP="003F46E5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D7368E2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3F4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35" w:type="dxa"/>
            <w:vAlign w:val="center"/>
          </w:tcPr>
          <w:p w14:paraId="1F8B590E" w14:textId="77777777" w:rsidR="003F46E5" w:rsidRPr="00744476" w:rsidRDefault="003F46E5" w:rsidP="003F46E5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E43558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</w:t>
            </w:r>
            <w:r w:rsidR="00433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5" w:type="dxa"/>
          </w:tcPr>
          <w:p w14:paraId="30DF40D8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C76A11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3F46E5" w:rsidRPr="00744476" w14:paraId="6C7570F1" w14:textId="77777777" w:rsidTr="00C478C6">
        <w:tc>
          <w:tcPr>
            <w:tcW w:w="3673" w:type="dxa"/>
            <w:vAlign w:val="center"/>
          </w:tcPr>
          <w:p w14:paraId="62F2BEAC" w14:textId="77777777" w:rsidR="003F46E5" w:rsidRPr="00744476" w:rsidRDefault="00C9703C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1589C69F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35" w:type="dxa"/>
            <w:vAlign w:val="center"/>
          </w:tcPr>
          <w:p w14:paraId="61957815" w14:textId="77777777" w:rsidR="003F46E5" w:rsidRPr="00744476" w:rsidRDefault="003F46E5" w:rsidP="003F46E5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E2CB1EB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4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35" w:type="dxa"/>
            <w:vAlign w:val="center"/>
          </w:tcPr>
          <w:p w14:paraId="53B25A9D" w14:textId="77777777" w:rsidR="003F46E5" w:rsidRPr="00744476" w:rsidRDefault="003F46E5" w:rsidP="003F46E5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C4B157E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9,062</w:t>
            </w:r>
          </w:p>
        </w:tc>
        <w:tc>
          <w:tcPr>
            <w:tcW w:w="235" w:type="dxa"/>
          </w:tcPr>
          <w:p w14:paraId="67848885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7638FF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</w:tr>
      <w:tr w:rsidR="003F46E5" w:rsidRPr="00744476" w14:paraId="6BB96F0D" w14:textId="77777777" w:rsidTr="00C478C6">
        <w:tc>
          <w:tcPr>
            <w:tcW w:w="3673" w:type="dxa"/>
            <w:vAlign w:val="center"/>
          </w:tcPr>
          <w:p w14:paraId="707AB360" w14:textId="77777777" w:rsidR="003F46E5" w:rsidRPr="00744476" w:rsidRDefault="00C9703C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46E5"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2E406462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235" w:type="dxa"/>
          </w:tcPr>
          <w:p w14:paraId="7757DCD7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C00AC3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5" w:type="dxa"/>
          </w:tcPr>
          <w:p w14:paraId="6269889F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5AB14EE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8,148</w:t>
            </w:r>
          </w:p>
        </w:tc>
        <w:tc>
          <w:tcPr>
            <w:tcW w:w="235" w:type="dxa"/>
          </w:tcPr>
          <w:p w14:paraId="0F4EB340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93F47FC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3F46E5" w:rsidRPr="00744476" w14:paraId="0900FE79" w14:textId="77777777" w:rsidTr="00C478C6">
        <w:tc>
          <w:tcPr>
            <w:tcW w:w="3673" w:type="dxa"/>
            <w:vAlign w:val="center"/>
          </w:tcPr>
          <w:p w14:paraId="43E64420" w14:textId="77777777" w:rsidR="003F46E5" w:rsidRPr="00744476" w:rsidRDefault="003F46E5" w:rsidP="003F46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3D069F2" w14:textId="77777777" w:rsidR="003F46E5" w:rsidRPr="00744476" w:rsidRDefault="00D958F9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74,001</w:t>
            </w:r>
          </w:p>
        </w:tc>
        <w:tc>
          <w:tcPr>
            <w:tcW w:w="235" w:type="dxa"/>
          </w:tcPr>
          <w:p w14:paraId="1D7D5F74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DC3A667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3F46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5" w:type="dxa"/>
          </w:tcPr>
          <w:p w14:paraId="05D39F47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29222F6" w14:textId="77777777" w:rsidR="003F46E5" w:rsidRPr="00744476" w:rsidRDefault="0043387E" w:rsidP="0043387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37,244</w:t>
            </w:r>
          </w:p>
        </w:tc>
        <w:tc>
          <w:tcPr>
            <w:tcW w:w="235" w:type="dxa"/>
          </w:tcPr>
          <w:p w14:paraId="5B540BBC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253195E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3F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3F46E5" w:rsidRPr="00744476" w14:paraId="3A1338F2" w14:textId="77777777" w:rsidTr="00C478C6">
        <w:tc>
          <w:tcPr>
            <w:tcW w:w="3673" w:type="dxa"/>
            <w:vAlign w:val="center"/>
          </w:tcPr>
          <w:p w14:paraId="062F1AD6" w14:textId="77777777" w:rsidR="003F46E5" w:rsidRPr="00744476" w:rsidRDefault="003F46E5" w:rsidP="003F46E5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14:paraId="58254408" w14:textId="77777777" w:rsidR="003F46E5" w:rsidRPr="00744476" w:rsidRDefault="00D958F9" w:rsidP="00D958F9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4,543,294</w:t>
            </w:r>
          </w:p>
        </w:tc>
        <w:tc>
          <w:tcPr>
            <w:tcW w:w="235" w:type="dxa"/>
          </w:tcPr>
          <w:p w14:paraId="28AFBAE7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1FB25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35" w:type="dxa"/>
          </w:tcPr>
          <w:p w14:paraId="792CA25D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05DC797" w14:textId="77777777" w:rsidR="003F46E5" w:rsidRPr="00744476" w:rsidRDefault="005851A7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913,6</w:t>
            </w:r>
            <w:r w:rsidR="004338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235" w:type="dxa"/>
          </w:tcPr>
          <w:p w14:paraId="68BEC4CB" w14:textId="77777777" w:rsidR="003F46E5" w:rsidRPr="00744476" w:rsidRDefault="003F46E5" w:rsidP="003F46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99090E2" w14:textId="77777777" w:rsidR="003F46E5" w:rsidRPr="00744476" w:rsidRDefault="00C9703C" w:rsidP="003F46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="003F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</w:tr>
      <w:tr w:rsidR="00D958F9" w:rsidRPr="00744476" w14:paraId="7F1C9210" w14:textId="77777777" w:rsidTr="00C478C6">
        <w:tc>
          <w:tcPr>
            <w:tcW w:w="3673" w:type="dxa"/>
            <w:vAlign w:val="center"/>
          </w:tcPr>
          <w:p w14:paraId="0E7C65B9" w14:textId="77777777" w:rsidR="00D958F9" w:rsidRPr="00744476" w:rsidRDefault="00D958F9" w:rsidP="00D958F9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14:paraId="55571A76" w14:textId="77777777" w:rsidR="00D958F9" w:rsidRPr="00D958F9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958F9"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235" w:type="dxa"/>
          </w:tcPr>
          <w:p w14:paraId="099EF9D0" w14:textId="77777777" w:rsidR="00D958F9" w:rsidRPr="00D958F9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2E244FB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(91,234)</w:t>
            </w:r>
          </w:p>
        </w:tc>
        <w:tc>
          <w:tcPr>
            <w:tcW w:w="235" w:type="dxa"/>
          </w:tcPr>
          <w:p w14:paraId="2D7D0F4D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1C0C6B4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(37,242)</w:t>
            </w:r>
          </w:p>
        </w:tc>
        <w:tc>
          <w:tcPr>
            <w:tcW w:w="235" w:type="dxa"/>
          </w:tcPr>
          <w:p w14:paraId="4B93B70A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CE1D7B1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(48,574)</w:t>
            </w:r>
          </w:p>
        </w:tc>
      </w:tr>
      <w:tr w:rsidR="00D958F9" w:rsidRPr="00744476" w14:paraId="11D6D174" w14:textId="77777777" w:rsidTr="00C478C6">
        <w:tc>
          <w:tcPr>
            <w:tcW w:w="3673" w:type="dxa"/>
            <w:vAlign w:val="center"/>
          </w:tcPr>
          <w:p w14:paraId="061C7E41" w14:textId="77777777" w:rsidR="00D958F9" w:rsidRPr="00744476" w:rsidRDefault="00D958F9" w:rsidP="00D958F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42A2" w14:textId="77777777" w:rsidR="00D958F9" w:rsidRPr="00B53D09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4,469,684</w:t>
            </w:r>
          </w:p>
        </w:tc>
        <w:tc>
          <w:tcPr>
            <w:tcW w:w="235" w:type="dxa"/>
          </w:tcPr>
          <w:p w14:paraId="201CEB1D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47C19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4,300,535</w:t>
            </w:r>
          </w:p>
        </w:tc>
        <w:tc>
          <w:tcPr>
            <w:tcW w:w="235" w:type="dxa"/>
          </w:tcPr>
          <w:p w14:paraId="5FC98646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1184D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876,395</w:t>
            </w:r>
          </w:p>
        </w:tc>
        <w:tc>
          <w:tcPr>
            <w:tcW w:w="235" w:type="dxa"/>
          </w:tcPr>
          <w:p w14:paraId="637E18E3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778DB146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885,695</w:t>
            </w:r>
          </w:p>
        </w:tc>
      </w:tr>
      <w:tr w:rsidR="00D958F9" w:rsidRPr="00744476" w14:paraId="5B30B3D9" w14:textId="77777777" w:rsidTr="00C478C6">
        <w:tc>
          <w:tcPr>
            <w:tcW w:w="3673" w:type="dxa"/>
            <w:vAlign w:val="center"/>
          </w:tcPr>
          <w:p w14:paraId="792E0EE7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</w:tcPr>
          <w:p w14:paraId="76FEA3DC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21E11726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5341D9C1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204BAFDC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12A6503C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5" w:type="dxa"/>
          </w:tcPr>
          <w:p w14:paraId="1160C1F3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</w:tcPr>
          <w:p w14:paraId="47FD4AF0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958F9" w:rsidRPr="00744476" w14:paraId="64001B54" w14:textId="77777777" w:rsidTr="00C478C6">
        <w:tc>
          <w:tcPr>
            <w:tcW w:w="3673" w:type="dxa"/>
            <w:vAlign w:val="center"/>
          </w:tcPr>
          <w:p w14:paraId="767083CA" w14:textId="77777777" w:rsidR="00D958F9" w:rsidRPr="00744476" w:rsidRDefault="00D958F9" w:rsidP="00D958F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57CD52B" w14:textId="77777777" w:rsidR="00D958F9" w:rsidRPr="00744476" w:rsidRDefault="00A91907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4,472,456</w:t>
            </w:r>
          </w:p>
        </w:tc>
        <w:tc>
          <w:tcPr>
            <w:tcW w:w="235" w:type="dxa"/>
          </w:tcPr>
          <w:p w14:paraId="310AA4F8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067897A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35" w:type="dxa"/>
          </w:tcPr>
          <w:p w14:paraId="1F11B675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9175A2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4,093,572</w:t>
            </w:r>
          </w:p>
        </w:tc>
        <w:tc>
          <w:tcPr>
            <w:tcW w:w="235" w:type="dxa"/>
          </w:tcPr>
          <w:p w14:paraId="385A8285" w14:textId="77777777" w:rsidR="00D958F9" w:rsidRPr="00744476" w:rsidRDefault="00D958F9" w:rsidP="00D958F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34E0AC7" w14:textId="77777777" w:rsidR="00D958F9" w:rsidRPr="00744476" w:rsidRDefault="00D958F9" w:rsidP="00D958F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3,939,913</w:t>
            </w:r>
          </w:p>
        </w:tc>
      </w:tr>
    </w:tbl>
    <w:p w14:paraId="732557B5" w14:textId="77777777" w:rsidR="00D21332" w:rsidRPr="006A1995" w:rsidRDefault="00D21332" w:rsidP="00374526">
      <w:pPr>
        <w:pStyle w:val="Bo-Blankline"/>
        <w:rPr>
          <w:lang w:val="en-US"/>
        </w:rPr>
      </w:pPr>
    </w:p>
    <w:p w14:paraId="7AA2A4B3" w14:textId="77777777" w:rsidR="001B1B16" w:rsidRPr="006A1995" w:rsidRDefault="00871890" w:rsidP="00342B69">
      <w:pPr>
        <w:pStyle w:val="Bo-C1Content"/>
        <w:rPr>
          <w:rFonts w:asciiTheme="majorBidi" w:hAnsiTheme="majorBidi" w:cstheme="majorBidi"/>
          <w:lang w:val="en-US"/>
        </w:rPr>
      </w:pPr>
      <w:r w:rsidRPr="006A1995">
        <w:rPr>
          <w:rFonts w:asciiTheme="majorBidi" w:hAnsiTheme="majorBidi" w:cstheme="majorBidi"/>
          <w:cs/>
          <w:lang w:val="en-US"/>
        </w:rPr>
        <w:t>กลุ่ม</w:t>
      </w:r>
      <w:r w:rsidR="007B2482" w:rsidRPr="006A1995">
        <w:rPr>
          <w:rFonts w:asciiTheme="majorBidi" w:hAnsiTheme="majorBidi" w:cstheme="majorBidi"/>
          <w:cs/>
          <w:lang w:val="en-US"/>
        </w:rPr>
        <w:t>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4C95613C" w14:textId="77777777" w:rsidR="001B1B16" w:rsidRPr="006A1995" w:rsidRDefault="001B1B16" w:rsidP="00374526">
      <w:pPr>
        <w:pStyle w:val="Bo-Blankline"/>
      </w:pPr>
    </w:p>
    <w:p w14:paraId="19C01E87" w14:textId="77777777" w:rsidR="005E2408" w:rsidRPr="006A1995" w:rsidRDefault="007B2482" w:rsidP="00342B69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</w:t>
      </w:r>
      <w:r w:rsidR="00AA41C9" w:rsidRPr="006A1995">
        <w:rPr>
          <w:rFonts w:asciiTheme="majorBidi" w:hAnsiTheme="majorBidi" w:cstheme="majorBidi"/>
          <w:cs/>
        </w:rPr>
        <w:t>มีระยะเวลาตั้งแต่</w:t>
      </w:r>
      <w:r w:rsidRPr="006A1995">
        <w:rPr>
          <w:rFonts w:asciiTheme="majorBidi" w:hAnsiTheme="majorBidi" w:cstheme="majorBidi"/>
          <w:cs/>
        </w:rPr>
        <w:t xml:space="preserve"> </w:t>
      </w:r>
      <w:r w:rsidR="00C9703C">
        <w:rPr>
          <w:rFonts w:asciiTheme="majorBidi" w:hAnsiTheme="majorBidi" w:cstheme="majorBidi"/>
        </w:rPr>
        <w:t>30</w:t>
      </w:r>
      <w:r w:rsidRPr="006A1995">
        <w:rPr>
          <w:rFonts w:asciiTheme="majorBidi" w:hAnsiTheme="majorBidi" w:cstheme="majorBidi"/>
        </w:rPr>
        <w:t xml:space="preserve"> </w:t>
      </w:r>
      <w:r w:rsidR="00AA41C9" w:rsidRPr="006A1995">
        <w:rPr>
          <w:rFonts w:asciiTheme="majorBidi" w:hAnsiTheme="majorBidi" w:cstheme="majorBidi"/>
          <w:cs/>
        </w:rPr>
        <w:t>วัน ถึง</w:t>
      </w:r>
      <w:r w:rsidR="005538A2" w:rsidRPr="006A1995">
        <w:rPr>
          <w:rFonts w:asciiTheme="majorBidi" w:hAnsiTheme="majorBidi" w:cstheme="majorBidi"/>
        </w:rPr>
        <w:t xml:space="preserve"> </w:t>
      </w:r>
      <w:r w:rsidR="00C9703C">
        <w:rPr>
          <w:rFonts w:asciiTheme="majorBidi" w:hAnsiTheme="majorBidi" w:cstheme="majorBidi"/>
        </w:rPr>
        <w:t>360</w:t>
      </w:r>
      <w:r w:rsidRPr="006A1995">
        <w:rPr>
          <w:rFonts w:asciiTheme="majorBidi" w:hAnsiTheme="majorBidi" w:cstheme="majorBidi"/>
        </w:rPr>
        <w:t xml:space="preserve"> </w:t>
      </w:r>
      <w:r w:rsidRPr="006A1995">
        <w:rPr>
          <w:rFonts w:asciiTheme="majorBidi" w:hAnsiTheme="majorBidi" w:cstheme="majorBidi"/>
          <w:cs/>
        </w:rPr>
        <w:t>วัน</w:t>
      </w:r>
    </w:p>
    <w:p w14:paraId="7A5FF1D0" w14:textId="77777777" w:rsidR="008315C1" w:rsidRDefault="008315C1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CCB16C" w14:textId="77777777" w:rsidR="00776E58" w:rsidRPr="00744476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6A1995" w:rsidRDefault="00365B4D" w:rsidP="00374526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744476" w14:paraId="733EC6E5" w14:textId="77777777" w:rsidTr="006D2393">
        <w:tc>
          <w:tcPr>
            <w:tcW w:w="3673" w:type="dxa"/>
          </w:tcPr>
          <w:p w14:paraId="0744A95B" w14:textId="77777777" w:rsidR="007B5563" w:rsidRPr="00744476" w:rsidRDefault="007B5563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744476" w:rsidRDefault="007B5563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744476" w:rsidRDefault="007B5563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744476" w:rsidRDefault="007B5563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93" w:rsidRPr="00744476" w14:paraId="06A0856E" w14:textId="77777777" w:rsidTr="006D2393">
        <w:tc>
          <w:tcPr>
            <w:tcW w:w="3673" w:type="dxa"/>
          </w:tcPr>
          <w:p w14:paraId="4A6132F5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77777777" w:rsidR="006D2393" w:rsidRPr="00744476" w:rsidRDefault="00C9703C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4BB21A32" w14:textId="77777777" w:rsidR="006D2393" w:rsidRPr="00744476" w:rsidRDefault="006D2393" w:rsidP="006D23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77777777" w:rsidR="006D2393" w:rsidRPr="00744476" w:rsidRDefault="00C9703C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485B5C1B" w14:textId="77777777" w:rsidR="006D2393" w:rsidRPr="00744476" w:rsidRDefault="006D2393" w:rsidP="006D23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77777777" w:rsidR="006D2393" w:rsidRPr="00744476" w:rsidRDefault="00C9703C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573EF260" w14:textId="77777777" w:rsidR="006D2393" w:rsidRPr="00744476" w:rsidRDefault="006D2393" w:rsidP="006D23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77777777" w:rsidR="006D2393" w:rsidRPr="00744476" w:rsidRDefault="00C9703C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D2393" w:rsidRPr="00744476" w14:paraId="25084A4A" w14:textId="77777777" w:rsidTr="006D2393">
        <w:tc>
          <w:tcPr>
            <w:tcW w:w="3673" w:type="dxa"/>
          </w:tcPr>
          <w:p w14:paraId="572B8FDF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6D2393" w:rsidRPr="00744476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2393" w:rsidRPr="00744476" w14:paraId="231C58DC" w14:textId="77777777" w:rsidTr="00BD67AB">
        <w:tc>
          <w:tcPr>
            <w:tcW w:w="3673" w:type="dxa"/>
          </w:tcPr>
          <w:p w14:paraId="4A16C78F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77777777" w:rsidR="006D2393" w:rsidRPr="00744476" w:rsidRDefault="003D17F6" w:rsidP="006D23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3,116,993</w:t>
            </w:r>
          </w:p>
        </w:tc>
        <w:tc>
          <w:tcPr>
            <w:tcW w:w="235" w:type="dxa"/>
          </w:tcPr>
          <w:p w14:paraId="015DF36C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5" w:type="dxa"/>
          </w:tcPr>
          <w:p w14:paraId="7BC16CC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</w:t>
            </w:r>
            <w:r w:rsidR="00C47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47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35" w:type="dxa"/>
          </w:tcPr>
          <w:p w14:paraId="3806518F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</w:p>
        </w:tc>
      </w:tr>
      <w:tr w:rsidR="006D2393" w:rsidRPr="00744476" w14:paraId="260D18CB" w14:textId="77777777" w:rsidTr="00C478C6">
        <w:tc>
          <w:tcPr>
            <w:tcW w:w="3673" w:type="dxa"/>
          </w:tcPr>
          <w:p w14:paraId="1189A99F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77777777" w:rsidR="006D2393" w:rsidRPr="00744476" w:rsidRDefault="003D17F6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4,632,290</w:t>
            </w:r>
          </w:p>
        </w:tc>
        <w:tc>
          <w:tcPr>
            <w:tcW w:w="235" w:type="dxa"/>
          </w:tcPr>
          <w:p w14:paraId="60767AE2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5" w:type="dxa"/>
          </w:tcPr>
          <w:p w14:paraId="2856929A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4,309,508</w:t>
            </w:r>
          </w:p>
        </w:tc>
        <w:tc>
          <w:tcPr>
            <w:tcW w:w="235" w:type="dxa"/>
          </w:tcPr>
          <w:p w14:paraId="4ABF2A07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6D2393" w:rsidRPr="00744476" w14:paraId="52CD1649" w14:textId="77777777" w:rsidTr="00BD67AB">
        <w:tc>
          <w:tcPr>
            <w:tcW w:w="3673" w:type="dxa"/>
          </w:tcPr>
          <w:p w14:paraId="5F7CF8F0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77777777" w:rsidR="006D2393" w:rsidRPr="00744476" w:rsidRDefault="003D17F6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1,384,478</w:t>
            </w:r>
          </w:p>
        </w:tc>
        <w:tc>
          <w:tcPr>
            <w:tcW w:w="235" w:type="dxa"/>
          </w:tcPr>
          <w:p w14:paraId="020BC06E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35" w:type="dxa"/>
          </w:tcPr>
          <w:p w14:paraId="52328748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</w:t>
            </w:r>
            <w:r w:rsidR="00C47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85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5" w:type="dxa"/>
          </w:tcPr>
          <w:p w14:paraId="086B9A9E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</w:tr>
      <w:tr w:rsidR="006D2393" w:rsidRPr="00744476" w14:paraId="21B0480B" w14:textId="77777777" w:rsidTr="00C478C6">
        <w:tc>
          <w:tcPr>
            <w:tcW w:w="3673" w:type="dxa"/>
          </w:tcPr>
          <w:p w14:paraId="20DCCB82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77777777" w:rsidR="006D2393" w:rsidRPr="00744476" w:rsidRDefault="003D17F6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450,699</w:t>
            </w:r>
          </w:p>
        </w:tc>
        <w:tc>
          <w:tcPr>
            <w:tcW w:w="235" w:type="dxa"/>
          </w:tcPr>
          <w:p w14:paraId="034B2885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35" w:type="dxa"/>
          </w:tcPr>
          <w:p w14:paraId="39143B4F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356,715</w:t>
            </w:r>
          </w:p>
        </w:tc>
        <w:tc>
          <w:tcPr>
            <w:tcW w:w="235" w:type="dxa"/>
          </w:tcPr>
          <w:p w14:paraId="60D35803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</w:tr>
      <w:tr w:rsidR="006D2393" w:rsidRPr="00744476" w14:paraId="4CB088EE" w14:textId="77777777" w:rsidTr="00C478C6">
        <w:tc>
          <w:tcPr>
            <w:tcW w:w="3673" w:type="dxa"/>
          </w:tcPr>
          <w:p w14:paraId="02C89BDA" w14:textId="77777777" w:rsidR="006D2393" w:rsidRPr="00FE5928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77777777" w:rsidR="006D2393" w:rsidRPr="00744476" w:rsidRDefault="003D17F6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1,127,884</w:t>
            </w:r>
          </w:p>
        </w:tc>
        <w:tc>
          <w:tcPr>
            <w:tcW w:w="235" w:type="dxa"/>
          </w:tcPr>
          <w:p w14:paraId="23F12365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35" w:type="dxa"/>
          </w:tcPr>
          <w:p w14:paraId="76584BAA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1,032,484</w:t>
            </w:r>
          </w:p>
        </w:tc>
        <w:tc>
          <w:tcPr>
            <w:tcW w:w="235" w:type="dxa"/>
          </w:tcPr>
          <w:p w14:paraId="3B89217F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6D2393" w:rsidRPr="00744476" w14:paraId="607C00B7" w14:textId="77777777" w:rsidTr="00C478C6">
        <w:tc>
          <w:tcPr>
            <w:tcW w:w="3673" w:type="dxa"/>
          </w:tcPr>
          <w:p w14:paraId="2B81FA77" w14:textId="77777777" w:rsidR="006D2393" w:rsidRPr="00FE5928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3,589,020</w:t>
            </w:r>
          </w:p>
        </w:tc>
        <w:tc>
          <w:tcPr>
            <w:tcW w:w="235" w:type="dxa"/>
          </w:tcPr>
          <w:p w14:paraId="22BB1BAB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35" w:type="dxa"/>
          </w:tcPr>
          <w:p w14:paraId="3858354D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2,728,117</w:t>
            </w:r>
          </w:p>
        </w:tc>
        <w:tc>
          <w:tcPr>
            <w:tcW w:w="235" w:type="dxa"/>
          </w:tcPr>
          <w:p w14:paraId="79D488F4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  <w:tr w:rsidR="006D2393" w:rsidRPr="00744476" w14:paraId="27825A44" w14:textId="77777777" w:rsidTr="00C478C6">
        <w:tc>
          <w:tcPr>
            <w:tcW w:w="3673" w:type="dxa"/>
          </w:tcPr>
          <w:p w14:paraId="10344400" w14:textId="77777777" w:rsidR="006D2393" w:rsidRPr="00FE5928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272,581</w:t>
            </w:r>
          </w:p>
        </w:tc>
        <w:tc>
          <w:tcPr>
            <w:tcW w:w="235" w:type="dxa"/>
          </w:tcPr>
          <w:p w14:paraId="5D717AA5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35" w:type="dxa"/>
          </w:tcPr>
          <w:p w14:paraId="3912A134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223,802</w:t>
            </w:r>
          </w:p>
        </w:tc>
        <w:tc>
          <w:tcPr>
            <w:tcW w:w="235" w:type="dxa"/>
          </w:tcPr>
          <w:p w14:paraId="33274177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6D2393" w:rsidRPr="00744476" w14:paraId="614D6648" w14:textId="77777777" w:rsidTr="00C478C6">
        <w:tc>
          <w:tcPr>
            <w:tcW w:w="3673" w:type="dxa"/>
          </w:tcPr>
          <w:p w14:paraId="4ECD97FA" w14:textId="77777777" w:rsidR="006D2393" w:rsidRPr="00FE5928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14,573,945</w:t>
            </w:r>
          </w:p>
        </w:tc>
        <w:tc>
          <w:tcPr>
            <w:tcW w:w="235" w:type="dxa"/>
          </w:tcPr>
          <w:p w14:paraId="460B5A5E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5" w:type="dxa"/>
          </w:tcPr>
          <w:p w14:paraId="796C9D1B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11,770,477</w:t>
            </w:r>
          </w:p>
        </w:tc>
        <w:tc>
          <w:tcPr>
            <w:tcW w:w="235" w:type="dxa"/>
          </w:tcPr>
          <w:p w14:paraId="1FC41699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</w:p>
        </w:tc>
      </w:tr>
      <w:tr w:rsidR="006D2393" w:rsidRPr="00744476" w14:paraId="373098BF" w14:textId="77777777" w:rsidTr="00C478C6">
        <w:tc>
          <w:tcPr>
            <w:tcW w:w="3673" w:type="dxa"/>
          </w:tcPr>
          <w:p w14:paraId="7159C4F3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(395,887)</w:t>
            </w:r>
          </w:p>
        </w:tc>
        <w:tc>
          <w:tcPr>
            <w:tcW w:w="235" w:type="dxa"/>
          </w:tcPr>
          <w:p w14:paraId="5182378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3C77B2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(54,773)</w:t>
            </w:r>
          </w:p>
        </w:tc>
        <w:tc>
          <w:tcPr>
            <w:tcW w:w="235" w:type="dxa"/>
          </w:tcPr>
          <w:p w14:paraId="75D25897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2393" w:rsidRPr="00744476" w14:paraId="4F3F8C34" w14:textId="77777777" w:rsidTr="00C478C6">
        <w:tc>
          <w:tcPr>
            <w:tcW w:w="3673" w:type="dxa"/>
          </w:tcPr>
          <w:p w14:paraId="5E60B126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14,178,058</w:t>
            </w:r>
          </w:p>
        </w:tc>
        <w:tc>
          <w:tcPr>
            <w:tcW w:w="235" w:type="dxa"/>
          </w:tcPr>
          <w:p w14:paraId="40971B86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235" w:type="dxa"/>
          </w:tcPr>
          <w:p w14:paraId="42327DAE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11,715,704</w:t>
            </w:r>
          </w:p>
        </w:tc>
        <w:tc>
          <w:tcPr>
            <w:tcW w:w="235" w:type="dxa"/>
          </w:tcPr>
          <w:p w14:paraId="4350C464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063</w:t>
            </w:r>
          </w:p>
        </w:tc>
      </w:tr>
      <w:tr w:rsidR="006D2393" w:rsidRPr="00744476" w14:paraId="77C2BAA9" w14:textId="77777777" w:rsidTr="00C478C6">
        <w:tc>
          <w:tcPr>
            <w:tcW w:w="3673" w:type="dxa"/>
          </w:tcPr>
          <w:p w14:paraId="53F2866C" w14:textId="77777777" w:rsidR="006D2393" w:rsidRPr="00744476" w:rsidRDefault="006D2393" w:rsidP="006D2393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D2393" w:rsidRPr="00744476" w14:paraId="6315B3E7" w14:textId="77777777" w:rsidTr="00C478C6">
        <w:tc>
          <w:tcPr>
            <w:tcW w:w="3673" w:type="dxa"/>
          </w:tcPr>
          <w:p w14:paraId="047FEC1F" w14:textId="77777777" w:rsidR="006D2393" w:rsidRPr="00744476" w:rsidRDefault="006D2393" w:rsidP="006D2393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393" w:rsidRPr="00744476" w14:paraId="0693DA3E" w14:textId="77777777" w:rsidTr="001356A3">
        <w:tc>
          <w:tcPr>
            <w:tcW w:w="3673" w:type="dxa"/>
          </w:tcPr>
          <w:p w14:paraId="52A39157" w14:textId="77777777" w:rsidR="006D2393" w:rsidRPr="00744476" w:rsidRDefault="006D2393" w:rsidP="006D2393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28,439,441</w:t>
            </w:r>
          </w:p>
        </w:tc>
        <w:tc>
          <w:tcPr>
            <w:tcW w:w="235" w:type="dxa"/>
            <w:vAlign w:val="bottom"/>
          </w:tcPr>
          <w:p w14:paraId="1DBCE215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35" w:type="dxa"/>
            <w:vAlign w:val="bottom"/>
          </w:tcPr>
          <w:p w14:paraId="34DF7C98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356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356A3">
              <w:rPr>
                <w:rFonts w:asciiTheme="majorBidi" w:hAnsiTheme="majorBidi" w:cstheme="majorBidi" w:hint="cs"/>
                <w:sz w:val="30"/>
                <w:szCs w:val="30"/>
                <w:cs/>
              </w:rPr>
              <w:t>348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56A3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235" w:type="dxa"/>
            <w:vAlign w:val="bottom"/>
          </w:tcPr>
          <w:p w14:paraId="43AF0F5E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D23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6D23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6D2393" w:rsidRPr="00744476" w14:paraId="25F68763" w14:textId="77777777" w:rsidTr="001356A3">
        <w:tc>
          <w:tcPr>
            <w:tcW w:w="3673" w:type="dxa"/>
          </w:tcPr>
          <w:p w14:paraId="71282A74" w14:textId="77777777" w:rsidR="006D2393" w:rsidRPr="00744476" w:rsidRDefault="006D2393" w:rsidP="00F1680F">
            <w:pPr>
              <w:spacing w:line="240" w:lineRule="atLeast"/>
              <w:ind w:left="524" w:right="65" w:hanging="27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="00C557C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(กลับรายการ)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การปรับลดมูลค่า</w:t>
            </w:r>
            <w:r w:rsidR="00F1680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เป็นมูลค่า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(35,374)</w:t>
            </w:r>
          </w:p>
        </w:tc>
        <w:tc>
          <w:tcPr>
            <w:tcW w:w="235" w:type="dxa"/>
            <w:vAlign w:val="bottom"/>
          </w:tcPr>
          <w:p w14:paraId="4977A0F7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5" w:type="dxa"/>
            <w:vAlign w:val="bottom"/>
          </w:tcPr>
          <w:p w14:paraId="42F53D64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77777777" w:rsidR="006D2393" w:rsidRPr="00744476" w:rsidRDefault="00C557C7" w:rsidP="00C557C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(35,374)</w:t>
            </w:r>
          </w:p>
        </w:tc>
        <w:tc>
          <w:tcPr>
            <w:tcW w:w="235" w:type="dxa"/>
            <w:vAlign w:val="bottom"/>
          </w:tcPr>
          <w:p w14:paraId="3BC02CD1" w14:textId="77777777" w:rsidR="006D2393" w:rsidRPr="00744476" w:rsidRDefault="006D2393" w:rsidP="00C557C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D23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6D2393" w:rsidRPr="00744476" w14:paraId="5D3454C7" w14:textId="77777777" w:rsidTr="00C478C6">
        <w:tc>
          <w:tcPr>
            <w:tcW w:w="3673" w:type="dxa"/>
          </w:tcPr>
          <w:p w14:paraId="7DB4A97E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77777777" w:rsidR="006D2393" w:rsidRPr="00744476" w:rsidRDefault="005F5E4E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28,404,067</w:t>
            </w:r>
          </w:p>
        </w:tc>
        <w:tc>
          <w:tcPr>
            <w:tcW w:w="235" w:type="dxa"/>
            <w:vAlign w:val="bottom"/>
          </w:tcPr>
          <w:p w14:paraId="5ACDC1F2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35" w:type="dxa"/>
            <w:vAlign w:val="bottom"/>
          </w:tcPr>
          <w:p w14:paraId="7BEDC687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77777777" w:rsidR="006D2393" w:rsidRPr="00744476" w:rsidRDefault="00AA429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24,312,664</w:t>
            </w:r>
          </w:p>
        </w:tc>
        <w:tc>
          <w:tcPr>
            <w:tcW w:w="235" w:type="dxa"/>
            <w:vAlign w:val="bottom"/>
          </w:tcPr>
          <w:p w14:paraId="762E1A0D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</w:tr>
    </w:tbl>
    <w:p w14:paraId="3BA55021" w14:textId="77777777" w:rsidR="00003993" w:rsidRPr="00775431" w:rsidRDefault="00003993" w:rsidP="00E85F4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FFC2CD" w14:textId="77777777" w:rsidR="008315C1" w:rsidRDefault="008315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21E110E2" w14:textId="77777777" w:rsidR="007B2482" w:rsidRPr="00775431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775431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</w:p>
    <w:p w14:paraId="525182D8" w14:textId="77777777" w:rsidR="00617B54" w:rsidRPr="00374526" w:rsidRDefault="00617B54" w:rsidP="00374526">
      <w:pPr>
        <w:pStyle w:val="Bo-Blankline"/>
      </w:pP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870"/>
        <w:gridCol w:w="1146"/>
        <w:gridCol w:w="236"/>
        <w:gridCol w:w="1146"/>
        <w:gridCol w:w="236"/>
        <w:gridCol w:w="1132"/>
        <w:gridCol w:w="236"/>
        <w:gridCol w:w="1146"/>
      </w:tblGrid>
      <w:tr w:rsidR="00617B54" w:rsidRPr="00744476" w14:paraId="4E5013DE" w14:textId="77777777" w:rsidTr="00F17C1B">
        <w:tc>
          <w:tcPr>
            <w:tcW w:w="3870" w:type="dxa"/>
          </w:tcPr>
          <w:p w14:paraId="1C158305" w14:textId="77777777" w:rsidR="00617B54" w:rsidRPr="00744476" w:rsidRDefault="00617B54" w:rsidP="00E8346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00501589" w14:textId="77777777" w:rsidR="00617B54" w:rsidRPr="00744476" w:rsidRDefault="00617B54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56DD86" w14:textId="77777777" w:rsidR="00617B54" w:rsidRPr="00744476" w:rsidRDefault="00617B54" w:rsidP="00E834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14:paraId="6E7D0C5C" w14:textId="77777777" w:rsidR="00617B54" w:rsidRPr="00744476" w:rsidRDefault="00617B54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14:paraId="6BDEB32E" w14:textId="77777777" w:rsidTr="00F17C1B">
        <w:tc>
          <w:tcPr>
            <w:tcW w:w="3870" w:type="dxa"/>
          </w:tcPr>
          <w:p w14:paraId="7116FB98" w14:textId="77777777"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19BEEF28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CE98B9A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9D6405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F12DBD2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2187F67C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807BBCD" w14:textId="77777777"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BBC8F9F" w14:textId="77777777" w:rsidR="005F4D7D" w:rsidRPr="00744476" w:rsidRDefault="00C9703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F4D7D" w:rsidRPr="00744476" w14:paraId="27E020A3" w14:textId="77777777" w:rsidTr="00F17C1B">
        <w:trPr>
          <w:trHeight w:val="317"/>
        </w:trPr>
        <w:tc>
          <w:tcPr>
            <w:tcW w:w="3870" w:type="dxa"/>
          </w:tcPr>
          <w:p w14:paraId="598CE58B" w14:textId="77777777"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8" w:type="dxa"/>
            <w:gridSpan w:val="7"/>
          </w:tcPr>
          <w:p w14:paraId="0D4EECD3" w14:textId="77777777"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2393" w:rsidRPr="00744476" w14:paraId="55262A97" w14:textId="77777777" w:rsidTr="00FF6E34">
        <w:tc>
          <w:tcPr>
            <w:tcW w:w="3870" w:type="dxa"/>
          </w:tcPr>
          <w:p w14:paraId="5C50D9B7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  <w:shd w:val="clear" w:color="auto" w:fill="auto"/>
          </w:tcPr>
          <w:p w14:paraId="24BD2CC8" w14:textId="77777777" w:rsidR="006D2393" w:rsidRPr="00744476" w:rsidRDefault="00595B55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772,197</w:t>
            </w:r>
          </w:p>
        </w:tc>
        <w:tc>
          <w:tcPr>
            <w:tcW w:w="236" w:type="dxa"/>
          </w:tcPr>
          <w:p w14:paraId="086BAC55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5BEEAC8" w14:textId="77777777" w:rsidR="006D2393" w:rsidRPr="00744476" w:rsidRDefault="00C9703C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</w:tcPr>
          <w:p w14:paraId="2841D373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0599FA0" w14:textId="77777777" w:rsidR="006D2393" w:rsidRPr="00744476" w:rsidRDefault="00DB3BFF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094D5D2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7FA373E" w14:textId="77777777" w:rsidR="006D2393" w:rsidRPr="00744476" w:rsidRDefault="00C9703C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6D2393" w:rsidRPr="00744476" w14:paraId="567B5955" w14:textId="77777777" w:rsidTr="00FF6E34">
        <w:tc>
          <w:tcPr>
            <w:tcW w:w="3870" w:type="dxa"/>
          </w:tcPr>
          <w:p w14:paraId="343CD51F" w14:textId="77777777" w:rsidR="006D2393" w:rsidRPr="00744476" w:rsidRDefault="006D2393" w:rsidP="00476C3C">
            <w:pPr>
              <w:spacing w:line="240" w:lineRule="atLeast"/>
              <w:ind w:left="160" w:right="114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9E670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E670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9E67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46" w:type="dxa"/>
            <w:shd w:val="clear" w:color="auto" w:fill="auto"/>
          </w:tcPr>
          <w:p w14:paraId="1CC8E02E" w14:textId="77777777" w:rsidR="006D2393" w:rsidRDefault="006D2393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4CF6FC" w14:textId="77777777" w:rsidR="006B624D" w:rsidRPr="00744476" w:rsidRDefault="00595B55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(18,704)</w:t>
            </w:r>
          </w:p>
        </w:tc>
        <w:tc>
          <w:tcPr>
            <w:tcW w:w="236" w:type="dxa"/>
          </w:tcPr>
          <w:p w14:paraId="60AC1D2D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E83C50" w14:textId="77777777" w:rsidR="006B624D" w:rsidRDefault="006B624D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5E914A" w14:textId="77777777" w:rsidR="006D2393" w:rsidRPr="00744476" w:rsidRDefault="00C9703C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23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3BF8C7FB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521CCB03" w14:textId="77777777" w:rsidR="006D2393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A52255" w14:textId="77777777" w:rsidR="006B624D" w:rsidRPr="00744476" w:rsidRDefault="00DB3BFF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2F478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7094E0D" w14:textId="77777777" w:rsidR="006B624D" w:rsidRDefault="006B624D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0413E1" w14:textId="77777777" w:rsidR="006D2393" w:rsidRPr="00744476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2393" w:rsidRPr="00744476" w14:paraId="71E4C7E5" w14:textId="77777777" w:rsidTr="00FF6E34">
        <w:tc>
          <w:tcPr>
            <w:tcW w:w="3870" w:type="dxa"/>
          </w:tcPr>
          <w:p w14:paraId="551EED5E" w14:textId="77777777" w:rsidR="006D2393" w:rsidRPr="00744476" w:rsidRDefault="006D2393" w:rsidP="006D2393">
            <w:pPr>
              <w:spacing w:line="240" w:lineRule="atLeast"/>
              <w:ind w:left="151" w:right="-65" w:hanging="1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เบ็ดเสร็จอื่นจาก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8500AC" w14:textId="77777777" w:rsidR="006D2393" w:rsidRPr="00BF089B" w:rsidRDefault="00595B55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</w:t>
            </w:r>
            <w:r w:rsidR="00A369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F7791EF" w14:textId="77777777" w:rsidR="006D2393" w:rsidRPr="00744476" w:rsidRDefault="006D2393" w:rsidP="006D239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9267AA7" w14:textId="77777777" w:rsidR="006D2393" w:rsidRPr="00BF089B" w:rsidRDefault="006D2393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F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Pr="00BF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43C4A2F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07F6CE09" w14:textId="77777777" w:rsidR="006D2393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4AE465" w14:textId="77777777" w:rsidR="00DB3BFF" w:rsidRPr="00744476" w:rsidRDefault="00DB3BFF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28C837" w14:textId="77777777" w:rsidR="006D2393" w:rsidRPr="00744476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D95B16E" w14:textId="77777777" w:rsidR="006D2393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2C4C5CB" w14:textId="77777777" w:rsidR="006D2393" w:rsidRPr="00744476" w:rsidRDefault="006D2393" w:rsidP="006D2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2393" w:rsidRPr="00744476" w14:paraId="5621B8BD" w14:textId="77777777" w:rsidTr="00FF6E34">
        <w:tc>
          <w:tcPr>
            <w:tcW w:w="3870" w:type="dxa"/>
          </w:tcPr>
          <w:p w14:paraId="70D5A382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EB43A" w14:textId="77777777" w:rsidR="006D2393" w:rsidRPr="0004237F" w:rsidRDefault="00595B55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752,55</w:t>
            </w:r>
            <w:r w:rsidR="00A36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684F49B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5A8A87D" w14:textId="77777777" w:rsidR="006D2393" w:rsidRPr="0004237F" w:rsidRDefault="00C9703C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  <w:r w:rsidR="006D2393" w:rsidRPr="00042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52549681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EBD90" w14:textId="77777777" w:rsidR="006D2393" w:rsidRPr="00744476" w:rsidRDefault="00DB3BFF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405B09F7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A1B99" w14:textId="77777777" w:rsidR="006D2393" w:rsidRPr="00744476" w:rsidRDefault="00C9703C" w:rsidP="006D239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66B903BF" w14:textId="77777777" w:rsidR="008315C1" w:rsidRDefault="008315C1" w:rsidP="00582CE7">
      <w:pPr>
        <w:pStyle w:val="Bo-Blankline"/>
        <w:rPr>
          <w:cs/>
        </w:rPr>
      </w:pPr>
    </w:p>
    <w:p w14:paraId="62D1B577" w14:textId="77777777" w:rsidR="007715B8" w:rsidRDefault="00617B54" w:rsidP="004C282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นั้น ณ วันที่</w:t>
      </w:r>
      <w:r w:rsidRPr="00744476">
        <w:rPr>
          <w:rFonts w:asciiTheme="majorBidi" w:hAnsiTheme="majorBidi" w:cstheme="majorBidi"/>
        </w:rPr>
        <w:t xml:space="preserve"> </w:t>
      </w:r>
      <w:r w:rsidR="009615CF" w:rsidRPr="00744476">
        <w:rPr>
          <w:rFonts w:asciiTheme="majorBidi" w:hAnsiTheme="majorBidi" w:cstheme="majorBidi"/>
        </w:rPr>
        <w:br/>
      </w:r>
      <w:r w:rsidR="00C9703C">
        <w:rPr>
          <w:rFonts w:asciiTheme="majorBidi" w:hAnsiTheme="majorBidi" w:cstheme="majorBidi"/>
          <w:cs/>
          <w:lang w:val="en-US"/>
        </w:rPr>
        <w:t>3</w:t>
      </w:r>
      <w:r w:rsidR="00C9703C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cs/>
          <w:lang w:val="en-US"/>
        </w:rPr>
        <w:t>25</w:t>
      </w:r>
      <w:r w:rsidR="00C9703C">
        <w:rPr>
          <w:rFonts w:asciiTheme="majorBidi" w:hAnsiTheme="majorBidi" w:cstheme="majorBidi"/>
          <w:lang w:val="en-US"/>
        </w:rPr>
        <w:t>62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744476">
        <w:rPr>
          <w:rFonts w:asciiTheme="majorBidi" w:hAnsiTheme="majorBidi" w:cstheme="majorBidi"/>
          <w:cs/>
        </w:rPr>
        <w:t>ผลขาดทุนสะสมที่ยังไม่รับรู้ของบริษัท</w:t>
      </w:r>
      <w:r w:rsidRPr="008972AA">
        <w:rPr>
          <w:rFonts w:asciiTheme="majorBidi" w:hAnsiTheme="majorBidi" w:cstheme="majorBidi"/>
          <w:cs/>
        </w:rPr>
        <w:t xml:space="preserve">ร่วมจำนวน </w:t>
      </w:r>
      <w:r w:rsidR="00A3695D">
        <w:rPr>
          <w:rFonts w:asciiTheme="majorBidi" w:hAnsiTheme="majorBidi" w:cstheme="majorBidi"/>
        </w:rPr>
        <w:t>985</w:t>
      </w:r>
      <w:r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cs/>
        </w:rPr>
        <w:t>ล้าน</w:t>
      </w:r>
      <w:r w:rsidRPr="008972AA">
        <w:rPr>
          <w:rFonts w:asciiTheme="majorBidi" w:hAnsiTheme="majorBidi" w:cstheme="majorBidi"/>
          <w:spacing w:val="-2"/>
          <w:cs/>
        </w:rPr>
        <w:t xml:space="preserve">บาท </w:t>
      </w:r>
      <w:r w:rsidRPr="008972AA">
        <w:rPr>
          <w:rFonts w:asciiTheme="majorBidi" w:hAnsiTheme="majorBidi" w:cstheme="majorBidi"/>
          <w:i/>
          <w:iCs/>
          <w:spacing w:val="-2"/>
          <w:cs/>
        </w:rPr>
        <w:t>(</w:t>
      </w:r>
      <w:r w:rsidR="00C9703C">
        <w:rPr>
          <w:rFonts w:asciiTheme="majorBidi" w:hAnsiTheme="majorBidi" w:cstheme="majorBidi"/>
          <w:i/>
          <w:iCs/>
          <w:spacing w:val="-2"/>
          <w:cs/>
        </w:rPr>
        <w:t>25</w:t>
      </w:r>
      <w:r w:rsidR="00C9703C">
        <w:rPr>
          <w:rFonts w:asciiTheme="majorBidi" w:hAnsiTheme="majorBidi" w:cstheme="majorBidi"/>
          <w:i/>
          <w:iCs/>
          <w:spacing w:val="-2"/>
        </w:rPr>
        <w:t>61</w:t>
      </w:r>
      <w:r w:rsidRPr="008972AA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spacing w:val="-2"/>
          <w:lang w:val="en-US"/>
        </w:rPr>
        <w:t>984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8972AA">
        <w:rPr>
          <w:rFonts w:asciiTheme="majorBidi" w:hAnsiTheme="majorBidi" w:cstheme="majorBidi"/>
          <w:i/>
          <w:iCs/>
          <w:cs/>
        </w:rPr>
        <w:t>ล้านบาท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>)</w:t>
      </w:r>
      <w:r w:rsidRPr="008972AA">
        <w:rPr>
          <w:rFonts w:asciiTheme="majorBidi" w:hAnsiTheme="majorBidi" w:cstheme="majorBidi"/>
          <w:cs/>
          <w:lang w:val="en-US"/>
        </w:rPr>
        <w:t xml:space="preserve"> ซึ่งส่วนแบ่งผลขาดทุนสำหรับปีสิ้นสุดวันที่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cs/>
          <w:lang w:val="en-US"/>
        </w:rPr>
        <w:t>25</w:t>
      </w:r>
      <w:r w:rsidR="00C9703C">
        <w:rPr>
          <w:rFonts w:asciiTheme="majorBidi" w:hAnsiTheme="majorBidi" w:cstheme="majorBidi"/>
          <w:lang w:val="en-US"/>
        </w:rPr>
        <w:t>62</w:t>
      </w:r>
      <w:r w:rsidRPr="008972AA">
        <w:rPr>
          <w:rFonts w:asciiTheme="majorBidi" w:hAnsiTheme="majorBidi" w:cstheme="majorBidi"/>
          <w:cs/>
          <w:lang w:val="en-US"/>
        </w:rPr>
        <w:t xml:space="preserve"> </w:t>
      </w:r>
      <w:r w:rsidRPr="008972AA">
        <w:rPr>
          <w:rFonts w:asciiTheme="majorBidi" w:hAnsiTheme="majorBidi" w:cstheme="majorBidi"/>
          <w:cs/>
        </w:rPr>
        <w:t xml:space="preserve">มีจำนวน </w:t>
      </w:r>
      <w:r w:rsidR="00A3695D">
        <w:rPr>
          <w:rFonts w:asciiTheme="majorBidi" w:hAnsiTheme="majorBidi" w:cstheme="majorBidi"/>
          <w:lang w:val="en-US"/>
        </w:rPr>
        <w:t>0.6</w:t>
      </w:r>
      <w:r w:rsidRPr="008972AA">
        <w:rPr>
          <w:rFonts w:asciiTheme="majorBidi" w:hAnsiTheme="majorBidi" w:cstheme="majorBidi"/>
          <w:cs/>
        </w:rPr>
        <w:t xml:space="preserve"> </w:t>
      </w:r>
      <w:r w:rsidRPr="008972AA">
        <w:rPr>
          <w:rFonts w:asciiTheme="majorBidi" w:hAnsiTheme="majorBidi" w:cstheme="majorBidi"/>
          <w:cs/>
          <w:lang w:val="en-US"/>
        </w:rPr>
        <w:t>ล้านบาท</w:t>
      </w:r>
      <w:r w:rsidR="00435C04"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spacing w:val="4"/>
          <w:cs/>
          <w:lang w:val="en-US"/>
        </w:rPr>
        <w:t>25</w:t>
      </w:r>
      <w:r w:rsidR="00C9703C">
        <w:rPr>
          <w:rFonts w:asciiTheme="majorBidi" w:hAnsiTheme="majorBidi" w:cstheme="majorBidi"/>
          <w:i/>
          <w:iCs/>
          <w:spacing w:val="4"/>
          <w:lang w:val="en-US"/>
        </w:rPr>
        <w:t>61</w:t>
      </w:r>
      <w:r w:rsidRPr="00744476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spacing w:val="4"/>
          <w:lang w:val="en-US"/>
        </w:rPr>
        <w:t>3</w:t>
      </w:r>
      <w:r w:rsidRPr="00744476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ล้านบาท)</w:t>
      </w:r>
      <w:r w:rsidRPr="00744476">
        <w:rPr>
          <w:rFonts w:asciiTheme="majorBidi" w:hAnsiTheme="majorBidi" w:cstheme="majorBidi"/>
          <w:spacing w:val="4"/>
          <w:cs/>
          <w:lang w:val="en-US"/>
        </w:rPr>
        <w:t xml:space="preserve"> ก</w:t>
      </w:r>
      <w:r w:rsidRPr="00744476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22B7278" w14:textId="77777777" w:rsidR="008315C1" w:rsidRDefault="008315C1" w:rsidP="004C2826">
      <w:pPr>
        <w:pStyle w:val="Bo-C1Content"/>
        <w:rPr>
          <w:rFonts w:asciiTheme="majorBidi" w:hAnsiTheme="majorBidi" w:cstheme="majorBidi"/>
          <w:cs/>
        </w:rPr>
      </w:pPr>
    </w:p>
    <w:p w14:paraId="77D33012" w14:textId="77777777" w:rsidR="008315C1" w:rsidRPr="00744476" w:rsidRDefault="008315C1" w:rsidP="004C2826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7BE81181" w14:textId="77777777" w:rsidR="003C1A84" w:rsidRPr="00744476" w:rsidRDefault="003C1A84" w:rsidP="003C1A84">
      <w:pPr>
        <w:tabs>
          <w:tab w:val="left" w:pos="540"/>
          <w:tab w:val="right" w:pos="7200"/>
        </w:tabs>
        <w:spacing w:line="240" w:lineRule="auto"/>
        <w:ind w:right="389"/>
        <w:rPr>
          <w:rFonts w:asciiTheme="majorBidi" w:hAnsiTheme="majorBidi" w:cstheme="majorBidi"/>
          <w:sz w:val="28"/>
          <w:szCs w:val="28"/>
          <w:cs/>
        </w:rPr>
        <w:sectPr w:rsidR="003C1A84" w:rsidRPr="00744476" w:rsidSect="00F17F3B">
          <w:headerReference w:type="default" r:id="rId8"/>
          <w:footerReference w:type="default" r:id="rId9"/>
          <w:pgSz w:w="11909" w:h="16834" w:code="9"/>
          <w:pgMar w:top="1509" w:right="1152" w:bottom="720" w:left="1152" w:header="720" w:footer="288" w:gutter="0"/>
          <w:paperSrc w:first="15" w:other="15"/>
          <w:pgNumType w:start="19"/>
          <w:cols w:space="737"/>
          <w:docGrid w:linePitch="299"/>
        </w:sectPr>
      </w:pPr>
    </w:p>
    <w:p w14:paraId="10F48285" w14:textId="77777777" w:rsidR="00EC5D85" w:rsidRPr="00744476" w:rsidRDefault="00EC5D85" w:rsidP="0037713A">
      <w:pPr>
        <w:pStyle w:val="Bo-C1Content"/>
        <w:ind w:left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เงินลงทุนใน</w:t>
      </w:r>
      <w:r w:rsidR="00435C04" w:rsidRPr="00744476">
        <w:rPr>
          <w:rFonts w:asciiTheme="majorBidi" w:hAnsiTheme="majorBidi" w:cstheme="majorBidi"/>
          <w:cs/>
        </w:rPr>
        <w:t>บริษัทร่วม</w:t>
      </w:r>
      <w:r w:rsidR="00F14141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สำหรับแต่ละปี มีดังนี้</w:t>
      </w:r>
    </w:p>
    <w:p w14:paraId="0F3FD726" w14:textId="77777777" w:rsidR="00EC5D85" w:rsidRPr="00744476" w:rsidRDefault="00EC5D85" w:rsidP="00DB4C97">
      <w:pPr>
        <w:pStyle w:val="Bo-Blankline"/>
        <w:rPr>
          <w:rFonts w:asciiTheme="majorBidi" w:hAnsiTheme="majorBidi" w:cstheme="majorBidi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071EB7" w:rsidRPr="00744476" w14:paraId="10D1438E" w14:textId="77777777" w:rsidTr="00071EB7">
        <w:tc>
          <w:tcPr>
            <w:tcW w:w="2970" w:type="dxa"/>
          </w:tcPr>
          <w:p w14:paraId="1F2D9470" w14:textId="77777777" w:rsidR="00071EB7" w:rsidRPr="00744476" w:rsidRDefault="00071EB7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2A4590A" w14:textId="77777777" w:rsidR="00071EB7" w:rsidRPr="00744476" w:rsidRDefault="00071EB7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5F8B1FE" w14:textId="77777777"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71EB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71EB7" w:rsidRPr="00744476" w14:paraId="394723C1" w14:textId="77777777" w:rsidTr="00071EB7">
        <w:tc>
          <w:tcPr>
            <w:tcW w:w="2970" w:type="dxa"/>
          </w:tcPr>
          <w:p w14:paraId="47194FBD" w14:textId="77777777" w:rsidR="00071EB7" w:rsidRPr="00744476" w:rsidRDefault="00071EB7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114E57F" w14:textId="77777777" w:rsidR="00071EB7" w:rsidRPr="00744476" w:rsidRDefault="00071EB7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09B4F8D4" w14:textId="77777777"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7EBA9FA0" w14:textId="77777777"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588AA952" w14:textId="77777777"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5A8E93B7" w14:textId="77777777"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AC5C706" w14:textId="77777777"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070E81B" w14:textId="77777777"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6850CC2" w14:textId="77777777"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3604F" w:rsidRPr="00744476" w14:paraId="159568AF" w14:textId="77777777" w:rsidTr="00071EB7">
        <w:tc>
          <w:tcPr>
            <w:tcW w:w="2970" w:type="dxa"/>
          </w:tcPr>
          <w:p w14:paraId="793367B4" w14:textId="77777777" w:rsidR="003B75C2" w:rsidRPr="00744476" w:rsidRDefault="003B75C2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41E5502" w14:textId="77777777" w:rsidR="003B75C2" w:rsidRPr="00744476" w:rsidRDefault="003B75C2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AB007DD" w14:textId="77777777" w:rsidR="003B75C2" w:rsidRPr="00744476" w:rsidRDefault="00C9703C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2E2A96D5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2E93249" w14:textId="77777777" w:rsidR="003B75C2" w:rsidRPr="00744476" w:rsidRDefault="00C9703C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14:paraId="373AEA3E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39308D" w14:textId="77777777" w:rsidR="003B75C2" w:rsidRPr="00744476" w:rsidRDefault="00C9703C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2F087DDF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D19605" w14:textId="77777777" w:rsidR="003B75C2" w:rsidRPr="00744476" w:rsidRDefault="00C9703C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14:paraId="4A753EFE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E75CF" w14:textId="77777777" w:rsidR="003B75C2" w:rsidRPr="00744476" w:rsidRDefault="00C9703C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52FA5061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EA6C55" w14:textId="77777777" w:rsidR="003B75C2" w:rsidRPr="00744476" w:rsidRDefault="00C9703C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14:paraId="274AE394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09716A" w14:textId="77777777" w:rsidR="003B75C2" w:rsidRPr="00744476" w:rsidRDefault="00C9703C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2850E8BE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2FD96F7" w14:textId="77777777" w:rsidR="003B75C2" w:rsidRPr="00744476" w:rsidRDefault="00C9703C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</w:tr>
      <w:tr w:rsidR="00C3537D" w:rsidRPr="00744476" w14:paraId="2FD8F489" w14:textId="77777777" w:rsidTr="00714A02">
        <w:tc>
          <w:tcPr>
            <w:tcW w:w="2970" w:type="dxa"/>
          </w:tcPr>
          <w:p w14:paraId="1FDDCB15" w14:textId="77777777" w:rsidR="00C3537D" w:rsidRPr="00744476" w:rsidRDefault="00C3537D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AC49F60" w14:textId="77777777" w:rsidR="00C3537D" w:rsidRPr="00744476" w:rsidRDefault="00C3537D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0422E8F1" w14:textId="77777777" w:rsidR="00C3537D" w:rsidRPr="00C3537D" w:rsidRDefault="00C3537D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A4F0878" w14:textId="77777777" w:rsidR="00C3537D" w:rsidRPr="00744476" w:rsidRDefault="00C3537D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504AFCB" w14:textId="77777777" w:rsidR="00C3537D" w:rsidRPr="00C3537D" w:rsidRDefault="00C3537D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71EB7" w:rsidRPr="00744476" w14:paraId="688A6D9B" w14:textId="77777777" w:rsidTr="00071EB7">
        <w:tc>
          <w:tcPr>
            <w:tcW w:w="2970" w:type="dxa"/>
          </w:tcPr>
          <w:p w14:paraId="3129F3ED" w14:textId="77777777" w:rsidR="00071EB7" w:rsidRPr="00744476" w:rsidRDefault="00071EB7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17FA1DE" w14:textId="77777777" w:rsidR="00071EB7" w:rsidRPr="00744476" w:rsidRDefault="00071EB7" w:rsidP="00071EB7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0871822A" w14:textId="77777777" w:rsidR="00071EB7" w:rsidRPr="00744476" w:rsidRDefault="00071EB7" w:rsidP="00071EB7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59B47CC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11E1BFA" w14:textId="77777777" w:rsidR="00071EB7" w:rsidRPr="00744476" w:rsidRDefault="00071EB7" w:rsidP="00071EB7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40881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673007" w14:textId="77777777"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1AA5D6C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CEF31E" w14:textId="77777777"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1519B8B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8EE94" w14:textId="77777777"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755765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DA676EF" w14:textId="77777777"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62DA655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0530038" w14:textId="77777777" w:rsidR="00071EB7" w:rsidRPr="00744476" w:rsidRDefault="00071EB7" w:rsidP="00071EB7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3C290D" w14:textId="77777777"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FFC737" w14:textId="77777777" w:rsidR="00071EB7" w:rsidRPr="00744476" w:rsidRDefault="00071EB7" w:rsidP="00071EB7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54C4" w:rsidRPr="00744476" w14:paraId="373231A7" w14:textId="77777777" w:rsidTr="00FF6E34">
        <w:tc>
          <w:tcPr>
            <w:tcW w:w="2970" w:type="dxa"/>
          </w:tcPr>
          <w:p w14:paraId="219BD157" w14:textId="77777777" w:rsidR="006554C4" w:rsidRPr="00744476" w:rsidRDefault="006554C4" w:rsidP="006554C4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1BABE02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241856E7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4CA9F47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C4D4BF1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C6764FF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59A5BA2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DBA3D4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CCB391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4118A21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ED06A1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324250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CAD75E1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59007A3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181DC51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86,69</w:t>
            </w:r>
            <w:r w:rsidR="00FF6E3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4DEE030A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F77AE3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131,047</w:t>
            </w:r>
          </w:p>
        </w:tc>
      </w:tr>
      <w:tr w:rsidR="006554C4" w:rsidRPr="00744476" w14:paraId="0CC6AB38" w14:textId="77777777" w:rsidTr="00FF6E34">
        <w:tc>
          <w:tcPr>
            <w:tcW w:w="2970" w:type="dxa"/>
          </w:tcPr>
          <w:p w14:paraId="1BA7AFAF" w14:textId="77777777" w:rsidR="006554C4" w:rsidRPr="00744476" w:rsidRDefault="006554C4" w:rsidP="006554C4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B0B8227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38CC0C6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9CC4505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80A989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EF4A2A5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105E6B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1031DD6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9C9B52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5FF66F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21CF056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6B3CE357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9EA611E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4F9C6D93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F248AA7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665,863</w:t>
            </w:r>
          </w:p>
        </w:tc>
        <w:tc>
          <w:tcPr>
            <w:tcW w:w="247" w:type="dxa"/>
          </w:tcPr>
          <w:p w14:paraId="77E7F1DF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836E39D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641,150</w:t>
            </w:r>
          </w:p>
        </w:tc>
      </w:tr>
      <w:tr w:rsidR="006554C4" w:rsidRPr="00744476" w14:paraId="3FD11511" w14:textId="77777777" w:rsidTr="00FF6E34">
        <w:tc>
          <w:tcPr>
            <w:tcW w:w="2970" w:type="dxa"/>
          </w:tcPr>
          <w:p w14:paraId="3CA34B20" w14:textId="77777777" w:rsidR="006554C4" w:rsidRPr="00744476" w:rsidRDefault="006554C4" w:rsidP="006554C4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F85E4E9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2EABBA21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D1044A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4268B24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B4C111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5F6C9C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1D688CB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4AB1B6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903E0D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2A955A2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45470AAF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171A574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0FE530BB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68B2463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752,55</w:t>
            </w:r>
            <w:r w:rsidR="00FF6E3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2FFDB7C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C93DEA4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772,197</w:t>
            </w:r>
          </w:p>
        </w:tc>
      </w:tr>
      <w:tr w:rsidR="006554C4" w:rsidRPr="00744476" w14:paraId="5C08E75F" w14:textId="77777777" w:rsidTr="00BF089B">
        <w:tc>
          <w:tcPr>
            <w:tcW w:w="2970" w:type="dxa"/>
          </w:tcPr>
          <w:p w14:paraId="532215B3" w14:textId="77777777" w:rsidR="006554C4" w:rsidRPr="00744476" w:rsidRDefault="006554C4" w:rsidP="006554C4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5DA75CC7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89F1595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A0BE66D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593894A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069D6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D015EA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E561A9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E07E50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5ABA46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A8E8F8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3FE4E41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E0CFD7D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657123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5B2258E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E578A42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FDF5E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54C4" w:rsidRPr="00744476" w14:paraId="52D98247" w14:textId="77777777" w:rsidTr="00BF089B">
        <w:tc>
          <w:tcPr>
            <w:tcW w:w="2970" w:type="dxa"/>
          </w:tcPr>
          <w:p w14:paraId="5CA119A0" w14:textId="77777777" w:rsidR="006554C4" w:rsidRPr="00744476" w:rsidRDefault="006554C4" w:rsidP="006554C4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B610178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4382131D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024140D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32232BB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4200FB16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AD5BF3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7AD54C4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99B4BA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6B70F07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C82FA6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15D8BE5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09AFB8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09A70994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271D2C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3F9719D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74CC9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554C4" w:rsidRPr="00744476" w14:paraId="7AF1B224" w14:textId="77777777" w:rsidTr="00233A32">
        <w:tc>
          <w:tcPr>
            <w:tcW w:w="2970" w:type="dxa"/>
          </w:tcPr>
          <w:p w14:paraId="7D67ADAA" w14:textId="77777777" w:rsidR="006554C4" w:rsidRPr="00744476" w:rsidRDefault="006554C4" w:rsidP="006554C4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843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0D7E44BA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01F51B0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C8D96AC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ED9EDC5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9837BA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42A99E4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315EA7E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5C2E39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46660A5D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A85A77" w14:textId="77777777" w:rsidR="006554C4" w:rsidRPr="00744476" w:rsidRDefault="006554C4" w:rsidP="006554C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CA36869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E9748A" w14:textId="77777777" w:rsidR="006554C4" w:rsidRPr="00744476" w:rsidRDefault="006554C4" w:rsidP="006554C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E28974B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40E4D4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2973E8F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47A77F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554C4" w:rsidRPr="00744476" w14:paraId="2B61C2FA" w14:textId="77777777" w:rsidTr="00233A32">
        <w:tc>
          <w:tcPr>
            <w:tcW w:w="2970" w:type="dxa"/>
          </w:tcPr>
          <w:p w14:paraId="254BFB5A" w14:textId="77777777" w:rsidR="006554C4" w:rsidRPr="00744476" w:rsidRDefault="006554C4" w:rsidP="006554C4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843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EF6714D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F658D5B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5ECDBF5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ABF489B" w14:textId="77777777" w:rsidR="006554C4" w:rsidRPr="00744476" w:rsidRDefault="006554C4" w:rsidP="006554C4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37512CDD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032E9DC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7C427303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432EFB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586E1472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2133B46" w14:textId="77777777" w:rsidR="006554C4" w:rsidRPr="00744476" w:rsidRDefault="006554C4" w:rsidP="006554C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6D5A873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DAC0A36" w14:textId="77777777" w:rsidR="006554C4" w:rsidRPr="00744476" w:rsidRDefault="006554C4" w:rsidP="006554C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C108990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17A5240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4CB21B2B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C92A1F" w14:textId="77777777" w:rsidR="006554C4" w:rsidRPr="00744476" w:rsidRDefault="006554C4" w:rsidP="006554C4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554C4" w:rsidRPr="00744476" w14:paraId="2D7812BF" w14:textId="77777777" w:rsidTr="00284382">
        <w:tc>
          <w:tcPr>
            <w:tcW w:w="2970" w:type="dxa"/>
          </w:tcPr>
          <w:p w14:paraId="6081B0E2" w14:textId="77777777" w:rsidR="006554C4" w:rsidRPr="00744476" w:rsidRDefault="006554C4" w:rsidP="006554C4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6A6BB38D" w14:textId="77777777" w:rsidR="006554C4" w:rsidRPr="00744476" w:rsidRDefault="006554C4" w:rsidP="006554C4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0D4262D" w14:textId="77777777" w:rsidR="006554C4" w:rsidRPr="00744476" w:rsidRDefault="006554C4" w:rsidP="006554C4">
            <w:pPr>
              <w:tabs>
                <w:tab w:val="decimal" w:pos="1034"/>
              </w:tabs>
              <w:spacing w:line="240" w:lineRule="atLeas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C97327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C535ABD" w14:textId="77777777" w:rsidR="006554C4" w:rsidRPr="00744476" w:rsidRDefault="006554C4" w:rsidP="006554C4">
            <w:pPr>
              <w:tabs>
                <w:tab w:val="decimal" w:pos="1034"/>
              </w:tabs>
              <w:spacing w:line="240" w:lineRule="atLeas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4CCC7A5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13ED9E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8F96B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960641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37ADDA8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B963B0B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6D63D3A2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9BAE85C" w14:textId="77777777" w:rsidR="006554C4" w:rsidRPr="00744476" w:rsidRDefault="006554C4" w:rsidP="006554C4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0270EAAA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0E73C0C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752,55</w:t>
            </w:r>
            <w:r w:rsidR="00FF6E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1F76C5C" w14:textId="77777777" w:rsidR="006554C4" w:rsidRPr="00744476" w:rsidRDefault="006554C4" w:rsidP="006554C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C04C14B" w14:textId="77777777" w:rsidR="006554C4" w:rsidRPr="00744476" w:rsidRDefault="006554C4" w:rsidP="006554C4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772,197</w:t>
            </w:r>
          </w:p>
        </w:tc>
      </w:tr>
    </w:tbl>
    <w:p w14:paraId="7273F234" w14:textId="77777777" w:rsidR="00E26948" w:rsidRDefault="00E26948" w:rsidP="00435C04">
      <w:pPr>
        <w:pStyle w:val="Bo-C1Content"/>
        <w:rPr>
          <w:rFonts w:asciiTheme="majorBidi" w:hAnsiTheme="majorBidi" w:cstheme="majorBidi"/>
        </w:rPr>
        <w:sectPr w:rsidR="00E26948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993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3B75C2" w:rsidRPr="00744476" w14:paraId="374DB099" w14:textId="77777777" w:rsidTr="003E40F0">
        <w:tc>
          <w:tcPr>
            <w:tcW w:w="4140" w:type="dxa"/>
          </w:tcPr>
          <w:p w14:paraId="651FBB1F" w14:textId="77777777" w:rsidR="003B75C2" w:rsidRPr="00744476" w:rsidRDefault="003B75C2" w:rsidP="003B75C2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0D5A9105" w14:textId="77777777"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7A30D9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14:paraId="78B0F255" w14:textId="77777777" w:rsidR="003B75C2" w:rsidRPr="003B75C2" w:rsidRDefault="003B75C2" w:rsidP="003B75C2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75C2" w:rsidRPr="00744476" w14:paraId="4C3571D5" w14:textId="77777777" w:rsidTr="003E40F0">
        <w:tc>
          <w:tcPr>
            <w:tcW w:w="4140" w:type="dxa"/>
          </w:tcPr>
          <w:p w14:paraId="3A7CB207" w14:textId="77777777" w:rsidR="003B75C2" w:rsidRPr="00744476" w:rsidRDefault="003B75C2" w:rsidP="003B75C2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CC68537" w14:textId="77777777"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46F1848B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3A76A21C" w14:textId="77777777"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435EF4D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42A42B9" w14:textId="77777777" w:rsidR="003B75C2" w:rsidRPr="00744476" w:rsidRDefault="003B75C2" w:rsidP="003B75C2">
            <w:pPr>
              <w:spacing w:line="240" w:lineRule="atLeast"/>
              <w:ind w:left="-14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744EA6D2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14:paraId="0862AA8C" w14:textId="77777777" w:rsidR="003B75C2" w:rsidRPr="00744476" w:rsidRDefault="003B75C2" w:rsidP="003B75C2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3B75C2" w:rsidRPr="00744476" w14:paraId="2E5FA91E" w14:textId="77777777" w:rsidTr="003E40F0">
        <w:tc>
          <w:tcPr>
            <w:tcW w:w="4140" w:type="dxa"/>
          </w:tcPr>
          <w:p w14:paraId="395CE254" w14:textId="77777777" w:rsidR="003B75C2" w:rsidRPr="00744476" w:rsidRDefault="003B75C2" w:rsidP="00913C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B638436" w14:textId="77777777"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D3E155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78724A" w14:textId="77777777" w:rsidR="003B75C2" w:rsidRPr="00744476" w:rsidRDefault="00C9703C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01C556D4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AA0C39B" w14:textId="77777777" w:rsidR="003B75C2" w:rsidRPr="00744476" w:rsidRDefault="00C9703C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547CDAD1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4E355AA" w14:textId="77777777" w:rsidR="003B75C2" w:rsidRPr="00744476" w:rsidRDefault="00C9703C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305A2BD5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E505263" w14:textId="77777777" w:rsidR="003B75C2" w:rsidRPr="00744476" w:rsidRDefault="00C9703C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3A7568CC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54222DD" w14:textId="77777777" w:rsidR="003B75C2" w:rsidRPr="00744476" w:rsidRDefault="00C9703C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15406070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61C06E98" w14:textId="77777777" w:rsidR="003B75C2" w:rsidRPr="00744476" w:rsidRDefault="00C9703C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2561</w:t>
            </w:r>
          </w:p>
        </w:tc>
      </w:tr>
      <w:tr w:rsidR="003B75C2" w:rsidRPr="00744476" w14:paraId="3FA7089B" w14:textId="77777777" w:rsidTr="003E40F0">
        <w:tc>
          <w:tcPr>
            <w:tcW w:w="4140" w:type="dxa"/>
          </w:tcPr>
          <w:p w14:paraId="26E7ACF5" w14:textId="77777777" w:rsidR="003B75C2" w:rsidRPr="00744476" w:rsidRDefault="003B75C2" w:rsidP="00913C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20E2EA4E" w14:textId="77777777"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4367C3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00F06AE0" w14:textId="77777777" w:rsidR="003B75C2" w:rsidRPr="003B75C2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240CE59" w14:textId="77777777"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14:paraId="2B38DDF0" w14:textId="77777777" w:rsidR="003B75C2" w:rsidRPr="003B75C2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B75C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B75C2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3B75C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3B75C2" w:rsidRPr="00744476" w14:paraId="02455BAC" w14:textId="77777777" w:rsidTr="003E40F0">
        <w:tc>
          <w:tcPr>
            <w:tcW w:w="4140" w:type="dxa"/>
          </w:tcPr>
          <w:p w14:paraId="0601FE49" w14:textId="77777777" w:rsidR="003B75C2" w:rsidRPr="00744476" w:rsidRDefault="003B75C2" w:rsidP="003B75C2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14:paraId="1584FBC2" w14:textId="77777777" w:rsidR="003B75C2" w:rsidRPr="00744476" w:rsidRDefault="003B75C2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BAEEA9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362912E" w14:textId="77777777"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76845A2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445355" w14:textId="77777777"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63DCAE8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9DF6D3" w14:textId="77777777"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1306F8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2FF3DEC" w14:textId="77777777"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4F75AE1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06642E7" w14:textId="77777777" w:rsidR="003B75C2" w:rsidRPr="00744476" w:rsidRDefault="003B75C2" w:rsidP="003B75C2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21779A" w14:textId="77777777"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54F6270F" w14:textId="77777777" w:rsidR="003B75C2" w:rsidRPr="00744476" w:rsidRDefault="003B75C2" w:rsidP="003B75C2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77D" w:rsidRPr="00744476" w14:paraId="0F63D140" w14:textId="77777777" w:rsidTr="003E40F0">
        <w:tc>
          <w:tcPr>
            <w:tcW w:w="4140" w:type="dxa"/>
          </w:tcPr>
          <w:p w14:paraId="39DA7435" w14:textId="77777777" w:rsidR="00D4277D" w:rsidRPr="00744476" w:rsidRDefault="00D4277D" w:rsidP="00D4277D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CA8DADE" w14:textId="77777777" w:rsidR="00D4277D" w:rsidRPr="00744476" w:rsidRDefault="00D4277D" w:rsidP="00D4277D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14:paraId="44E13750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F13C88A" w14:textId="77777777" w:rsidR="00D4277D" w:rsidRPr="00744476" w:rsidRDefault="00D4277D" w:rsidP="00D4277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05010CC2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45331EA" w14:textId="77777777" w:rsidR="00D4277D" w:rsidRPr="00744476" w:rsidRDefault="00D4277D" w:rsidP="00D4277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56AEA3C4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4CD742B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8EE408E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72F647F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02F3EF9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8F79F9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E47230C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A184033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D4277D" w:rsidRPr="00744476" w14:paraId="3B6EAC97" w14:textId="77777777" w:rsidTr="003E40F0">
        <w:tc>
          <w:tcPr>
            <w:tcW w:w="4140" w:type="dxa"/>
          </w:tcPr>
          <w:p w14:paraId="035F4D4F" w14:textId="77777777" w:rsidR="00D4277D" w:rsidRPr="00744476" w:rsidRDefault="00D4277D" w:rsidP="00D4277D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14:paraId="7A2586FE" w14:textId="77777777" w:rsidR="00D4277D" w:rsidRPr="00744476" w:rsidRDefault="00D4277D" w:rsidP="00D4277D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14:paraId="0CB8C06D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6BADCB5" w14:textId="77777777" w:rsidR="00D4277D" w:rsidRPr="00744476" w:rsidRDefault="00D4277D" w:rsidP="00D4277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69B1CDB0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2CD325" w14:textId="77777777" w:rsidR="00D4277D" w:rsidRPr="00744476" w:rsidRDefault="00D4277D" w:rsidP="00D4277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03AD161A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23586E3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A848914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98BC392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1DA82E5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DC5047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4D007967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63E3471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D4277D" w:rsidRPr="00744476" w14:paraId="77341DBF" w14:textId="77777777" w:rsidTr="003E40F0">
        <w:tc>
          <w:tcPr>
            <w:tcW w:w="4140" w:type="dxa"/>
          </w:tcPr>
          <w:p w14:paraId="1FDFF905" w14:textId="77777777" w:rsidR="00D4277D" w:rsidRPr="00744476" w:rsidRDefault="00D4277D" w:rsidP="00D4277D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14:paraId="6E60F853" w14:textId="77777777" w:rsidR="00D4277D" w:rsidRPr="00744476" w:rsidRDefault="00D4277D" w:rsidP="00D4277D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237B3F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13BD35E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286874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3C29E4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B201008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13D4A8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D1EB06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F3235A6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40ED83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E463A6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9CFC5D3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2E5066C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4277D" w:rsidRPr="00744476" w14:paraId="7CB173DF" w14:textId="77777777" w:rsidTr="003E40F0">
        <w:tc>
          <w:tcPr>
            <w:tcW w:w="4140" w:type="dxa"/>
          </w:tcPr>
          <w:p w14:paraId="2566114A" w14:textId="77777777" w:rsidR="00D4277D" w:rsidRPr="00744476" w:rsidRDefault="00D4277D" w:rsidP="00D4277D">
            <w:pPr>
              <w:spacing w:line="240" w:lineRule="atLeast"/>
              <w:ind w:left="162"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14:paraId="57B202BF" w14:textId="77777777" w:rsidR="00D4277D" w:rsidRPr="00744476" w:rsidRDefault="00D4277D" w:rsidP="00D4277D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20426F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7A18F7D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0A8F38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C2524E4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053EF5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4D07DC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334801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45E3A56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F0C558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8CF7B1D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0AB2DF94" w14:textId="77777777" w:rsidR="00D4277D" w:rsidRPr="00744476" w:rsidRDefault="00D4277D" w:rsidP="00D4277D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0B37F4A7" w14:textId="77777777" w:rsidR="00D4277D" w:rsidRPr="00744476" w:rsidRDefault="00D4277D" w:rsidP="00D4277D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</w:tr>
    </w:tbl>
    <w:p w14:paraId="3EB71D9C" w14:textId="77777777" w:rsidR="003B75C2" w:rsidRPr="00744476" w:rsidRDefault="003B75C2" w:rsidP="00374526">
      <w:pPr>
        <w:pStyle w:val="Bo-Blankline"/>
      </w:pPr>
    </w:p>
    <w:p w14:paraId="11F7BD38" w14:textId="77777777" w:rsidR="00CC499D" w:rsidRPr="00744476" w:rsidRDefault="00CC499D" w:rsidP="003E40F0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</w:t>
      </w:r>
      <w:r w:rsidRPr="00D4277D">
        <w:rPr>
          <w:rFonts w:asciiTheme="majorBidi" w:hAnsiTheme="majorBidi" w:cstheme="majorBidi"/>
          <w:cs/>
          <w:lang w:val="en-US"/>
        </w:rPr>
        <w:t>ระหว่าง</w:t>
      </w:r>
      <w:r w:rsidR="00E20F47" w:rsidRPr="00D4277D">
        <w:rPr>
          <w:rFonts w:asciiTheme="majorBidi" w:hAnsiTheme="majorBidi" w:cstheme="majorBidi"/>
          <w:cs/>
          <w:lang w:val="en-US"/>
        </w:rPr>
        <w:t>ปี</w:t>
      </w:r>
      <w:r w:rsidRPr="00D4277D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C9703C" w:rsidRPr="00D4277D">
        <w:rPr>
          <w:rFonts w:asciiTheme="majorBidi" w:hAnsiTheme="majorBidi" w:cstheme="majorBidi"/>
          <w:lang w:val="en-US"/>
        </w:rPr>
        <w:t>31</w:t>
      </w:r>
      <w:r w:rsidRPr="00D4277D">
        <w:rPr>
          <w:rFonts w:asciiTheme="majorBidi" w:hAnsiTheme="majorBidi" w:cstheme="majorBidi"/>
          <w:lang w:val="en-US"/>
        </w:rPr>
        <w:t xml:space="preserve"> </w:t>
      </w:r>
      <w:r w:rsidRPr="00D4277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 w:rsidRPr="00D4277D">
        <w:rPr>
          <w:rFonts w:asciiTheme="majorBidi" w:hAnsiTheme="majorBidi" w:cstheme="majorBidi"/>
          <w:cs/>
          <w:lang w:val="en-US"/>
        </w:rPr>
        <w:t>25</w:t>
      </w:r>
      <w:r w:rsidR="00C9703C" w:rsidRPr="00D4277D">
        <w:rPr>
          <w:rFonts w:asciiTheme="majorBidi" w:hAnsiTheme="majorBidi" w:cstheme="majorBidi"/>
          <w:lang w:val="en-US"/>
        </w:rPr>
        <w:t>62</w:t>
      </w:r>
      <w:r w:rsidRPr="00D4277D">
        <w:rPr>
          <w:rFonts w:asciiTheme="majorBidi" w:hAnsiTheme="majorBidi" w:cstheme="majorBidi"/>
          <w:cs/>
          <w:lang w:val="en-US"/>
        </w:rPr>
        <w:t xml:space="preserve"> และ </w:t>
      </w:r>
      <w:r w:rsidR="00C9703C" w:rsidRPr="00D4277D">
        <w:rPr>
          <w:rFonts w:asciiTheme="majorBidi" w:hAnsiTheme="majorBidi" w:cstheme="majorBidi"/>
          <w:cs/>
          <w:lang w:val="en-US"/>
        </w:rPr>
        <w:t>25</w:t>
      </w:r>
      <w:r w:rsidR="00C9703C" w:rsidRPr="00D4277D">
        <w:rPr>
          <w:rFonts w:asciiTheme="majorBidi" w:hAnsiTheme="majorBidi" w:cstheme="majorBidi"/>
          <w:lang w:val="en-US"/>
        </w:rPr>
        <w:t>61</w:t>
      </w:r>
    </w:p>
    <w:p w14:paraId="6822D51F" w14:textId="77777777" w:rsidR="00CC499D" w:rsidRPr="00374526" w:rsidRDefault="00CC499D" w:rsidP="003E40F0">
      <w:pPr>
        <w:pStyle w:val="Bo-Blankline"/>
        <w:ind w:left="0"/>
      </w:pPr>
    </w:p>
    <w:p w14:paraId="1B5706EB" w14:textId="77777777" w:rsidR="00CC499D" w:rsidRDefault="00CC499D" w:rsidP="003E40F0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4B11420" w14:textId="77777777" w:rsidR="003B75C2" w:rsidRPr="00374526" w:rsidRDefault="003B75C2" w:rsidP="003E40F0">
      <w:pPr>
        <w:pStyle w:val="Bo-Blankline"/>
        <w:ind w:left="0"/>
      </w:pPr>
    </w:p>
    <w:p w14:paraId="485DF6A7" w14:textId="77777777" w:rsidR="003B75C2" w:rsidRDefault="003B75C2" w:rsidP="003E40F0">
      <w:pPr>
        <w:pStyle w:val="Bo-C1Content"/>
        <w:ind w:left="0"/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>
        <w:rPr>
          <w:rFonts w:hint="cs"/>
          <w:cs/>
        </w:rPr>
        <w:t>ทั้งหมดดำเนินธุรกิจในประเทศไทย</w:t>
      </w:r>
    </w:p>
    <w:p w14:paraId="57CC3537" w14:textId="77777777" w:rsidR="00CC499D" w:rsidRPr="00744476" w:rsidRDefault="00CC499D" w:rsidP="00473054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502262EF" w14:textId="77777777" w:rsidR="00C65240" w:rsidRPr="00744476" w:rsidRDefault="00C65240" w:rsidP="00893F45">
      <w:pPr>
        <w:pStyle w:val="block"/>
        <w:ind w:left="7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23A5080" w14:textId="77777777" w:rsidR="00893F45" w:rsidRPr="00744476" w:rsidRDefault="00893F45" w:rsidP="00893F45">
      <w:pPr>
        <w:pStyle w:val="Bo-Blankline"/>
        <w:ind w:left="0"/>
        <w:rPr>
          <w:rFonts w:asciiTheme="majorBidi" w:hAnsiTheme="majorBidi" w:cstheme="majorBidi"/>
          <w:lang w:val="en-US"/>
        </w:rPr>
        <w:sectPr w:rsidR="00893F45" w:rsidRPr="00744476" w:rsidSect="0085456B"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p w14:paraId="222F2B00" w14:textId="77777777" w:rsidR="004A3EB5" w:rsidRPr="00775431" w:rsidRDefault="006B79A9" w:rsidP="004A3EB5">
      <w:pPr>
        <w:pStyle w:val="Bo-C1Content"/>
        <w:rPr>
          <w:rFonts w:asciiTheme="majorBidi" w:hAnsiTheme="majorBidi" w:cstheme="majorBidi"/>
          <w:i/>
          <w:iCs/>
          <w:cs/>
        </w:rPr>
      </w:pPr>
      <w:r w:rsidRPr="00775431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06915314" w14:textId="77777777" w:rsidR="004A3EB5" w:rsidRPr="00374526" w:rsidRDefault="004A3EB5" w:rsidP="00374526">
      <w:pPr>
        <w:pStyle w:val="Bo-Blankline"/>
      </w:pPr>
    </w:p>
    <w:p w14:paraId="102CE2F6" w14:textId="77777777" w:rsidR="006B79A9" w:rsidRPr="008741E9" w:rsidRDefault="006B79A9" w:rsidP="008741E9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8741E9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250BAFCA" w14:textId="77777777" w:rsidR="006B79A9" w:rsidRPr="00374526" w:rsidRDefault="006B79A9" w:rsidP="00374526">
      <w:pPr>
        <w:pStyle w:val="Bo-Blankline"/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30237C" w:rsidRPr="008741E9" w14:paraId="08D48EE5" w14:textId="77777777" w:rsidTr="00845CE5">
        <w:tc>
          <w:tcPr>
            <w:tcW w:w="3854" w:type="dxa"/>
            <w:shd w:val="clear" w:color="auto" w:fill="FFFFFF" w:themeFill="background1"/>
          </w:tcPr>
          <w:p w14:paraId="4C63A99B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66E754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94FF33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D0F3765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BCCFEDF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25AA167" w14:textId="77777777" w:rsidR="0030237C" w:rsidRPr="008741E9" w:rsidRDefault="00C9703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</w:tcPr>
          <w:p w14:paraId="49EED7F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ADF0520" w14:textId="77777777" w:rsidR="0030237C" w:rsidRPr="008741E9" w:rsidRDefault="00C9703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0237C" w:rsidRPr="008741E9" w14:paraId="7F7A731F" w14:textId="77777777" w:rsidTr="00845CE5">
        <w:tc>
          <w:tcPr>
            <w:tcW w:w="3854" w:type="dxa"/>
            <w:shd w:val="clear" w:color="auto" w:fill="FFFFFF" w:themeFill="background1"/>
          </w:tcPr>
          <w:p w14:paraId="5D7A9AD1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3922389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86A0FEA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77F17958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C9100C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0D793F34" w14:textId="77777777"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2393" w:rsidRPr="008741E9" w14:paraId="37C5A92C" w14:textId="77777777" w:rsidTr="00845CE5">
        <w:tc>
          <w:tcPr>
            <w:tcW w:w="3854" w:type="dxa"/>
            <w:shd w:val="clear" w:color="auto" w:fill="FFFFFF" w:themeFill="background1"/>
          </w:tcPr>
          <w:p w14:paraId="179F662C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08" w:type="dxa"/>
            <w:shd w:val="clear" w:color="auto" w:fill="FFFFFF" w:themeFill="background1"/>
          </w:tcPr>
          <w:p w14:paraId="591F6DD7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5C5B25D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C586AC9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705620E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FA668" w14:textId="77777777" w:rsidR="006D2393" w:rsidRPr="00ED25AC" w:rsidRDefault="00C90F62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51516" w:rsidRPr="00ED2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52,55</w:t>
            </w:r>
            <w:r w:rsidR="00ED25AC" w:rsidRPr="00ED2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5EF85CD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20ECCEC9" w14:textId="77777777" w:rsidR="006D2393" w:rsidRPr="008741E9" w:rsidRDefault="00C9703C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772</w:t>
            </w:r>
            <w:r w:rsidR="006D2393"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</w:p>
        </w:tc>
      </w:tr>
      <w:tr w:rsidR="006D2393" w:rsidRPr="008741E9" w14:paraId="48A906BF" w14:textId="77777777" w:rsidTr="00845CE5">
        <w:tc>
          <w:tcPr>
            <w:tcW w:w="3854" w:type="dxa"/>
            <w:shd w:val="clear" w:color="auto" w:fill="FFFFFF" w:themeFill="background1"/>
          </w:tcPr>
          <w:p w14:paraId="34F7C0A5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1FA6549B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B088FE8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28589B4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80090BC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BD6E0A" w14:textId="77777777" w:rsidR="006D2393" w:rsidRPr="00ED25AC" w:rsidRDefault="006D2393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334549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7F5B838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CE5" w:rsidRPr="008741E9" w14:paraId="520D0D81" w14:textId="77777777" w:rsidTr="00845CE5">
        <w:tc>
          <w:tcPr>
            <w:tcW w:w="6306" w:type="dxa"/>
            <w:gridSpan w:val="4"/>
            <w:shd w:val="clear" w:color="auto" w:fill="FFFFFF" w:themeFill="background1"/>
          </w:tcPr>
          <w:p w14:paraId="6A3F0634" w14:textId="31D65861" w:rsidR="00845CE5" w:rsidRPr="008741E9" w:rsidRDefault="00845CE5" w:rsidP="00845CE5">
            <w:pPr>
              <w:shd w:val="clear" w:color="auto" w:fill="FFFFFF" w:themeFill="background1"/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="000D44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0EDDEB89" w14:textId="77777777" w:rsidR="00845CE5" w:rsidRPr="008741E9" w:rsidRDefault="00845CE5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00"/>
          </w:tcPr>
          <w:p w14:paraId="72A196CC" w14:textId="77777777" w:rsidR="00845CE5" w:rsidRPr="00ED25AC" w:rsidRDefault="00845CE5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25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(18,704)</w:t>
            </w:r>
          </w:p>
        </w:tc>
        <w:tc>
          <w:tcPr>
            <w:tcW w:w="236" w:type="dxa"/>
            <w:shd w:val="clear" w:color="auto" w:fill="FFFFFF" w:themeFill="background1"/>
          </w:tcPr>
          <w:p w14:paraId="3C22FA82" w14:textId="77777777" w:rsidR="00845CE5" w:rsidRPr="008741E9" w:rsidRDefault="00845CE5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24F1245F" w14:textId="77777777" w:rsidR="00845CE5" w:rsidRPr="008741E9" w:rsidRDefault="00845CE5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41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6D2393" w:rsidRPr="008741E9" w14:paraId="09E73280" w14:textId="77777777" w:rsidTr="00845CE5">
        <w:tc>
          <w:tcPr>
            <w:tcW w:w="3854" w:type="dxa"/>
            <w:shd w:val="clear" w:color="auto" w:fill="FFFFFF" w:themeFill="background1"/>
          </w:tcPr>
          <w:p w14:paraId="59CBE228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7DAFFFA1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3EEC14B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97A332F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0A8337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00"/>
          </w:tcPr>
          <w:p w14:paraId="6E58B975" w14:textId="77777777" w:rsidR="006D2393" w:rsidRPr="00ED25AC" w:rsidRDefault="00C90F62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25AC">
              <w:rPr>
                <w:rFonts w:asciiTheme="majorBidi" w:hAnsiTheme="majorBidi" w:cstheme="majorBidi"/>
                <w:sz w:val="30"/>
                <w:szCs w:val="30"/>
              </w:rPr>
              <w:t>(93</w:t>
            </w:r>
            <w:r w:rsidR="00ED25AC" w:rsidRPr="00ED25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25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CCFAD98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2643963C" w14:textId="77777777" w:rsidR="006D2393" w:rsidRPr="008741E9" w:rsidRDefault="006D2393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2393" w:rsidRPr="008741E9" w14:paraId="6BF3168F" w14:textId="77777777" w:rsidTr="00845CE5">
        <w:tc>
          <w:tcPr>
            <w:tcW w:w="6306" w:type="dxa"/>
            <w:gridSpan w:val="4"/>
            <w:shd w:val="clear" w:color="auto" w:fill="FFFFFF" w:themeFill="background1"/>
          </w:tcPr>
          <w:p w14:paraId="0588FC8B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734D2221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</w:tcPr>
          <w:p w14:paraId="712350AF" w14:textId="77777777" w:rsidR="006D2393" w:rsidRPr="00ED25AC" w:rsidRDefault="00C90F62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(19,6</w:t>
            </w:r>
            <w:r w:rsidR="00ED25AC"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ED2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2DB3DC9" w14:textId="77777777" w:rsidR="006D2393" w:rsidRPr="008741E9" w:rsidRDefault="006D2393" w:rsidP="006D2393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DE3DBB" w14:textId="77777777" w:rsidR="006D2393" w:rsidRPr="008741E9" w:rsidRDefault="00C9703C" w:rsidP="006D2393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6D2393"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</w:tbl>
    <w:p w14:paraId="67B54DCE" w14:textId="77777777" w:rsidR="006B79A9" w:rsidRPr="00FF6542" w:rsidRDefault="006B79A9" w:rsidP="00FF6542">
      <w:pPr>
        <w:pStyle w:val="Bo-Blankline"/>
        <w:rPr>
          <w:cs/>
        </w:rPr>
      </w:pPr>
    </w:p>
    <w:p w14:paraId="3176BA5E" w14:textId="77777777" w:rsidR="00CC499D" w:rsidRPr="008741E9" w:rsidRDefault="00893F45" w:rsidP="008741E9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741E9">
        <w:rPr>
          <w:rFonts w:asciiTheme="majorBidi" w:hAnsiTheme="majorBidi" w:cstheme="majorBidi"/>
          <w:cs/>
        </w:rPr>
        <w:t>เ</w:t>
      </w:r>
      <w:r w:rsidR="00CC499D" w:rsidRPr="008741E9">
        <w:rPr>
          <w:rFonts w:asciiTheme="majorBidi" w:hAnsiTheme="majorBidi" w:cstheme="majorBidi"/>
          <w:cs/>
        </w:rPr>
        <w:t>งินลงทุนในบริษัทย่อย</w:t>
      </w:r>
    </w:p>
    <w:p w14:paraId="32D87C85" w14:textId="77777777" w:rsidR="00CC499D" w:rsidRPr="008741E9" w:rsidRDefault="00CC499D" w:rsidP="00FF6542">
      <w:pPr>
        <w:pStyle w:val="Bo-Blankline"/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278"/>
        <w:gridCol w:w="236"/>
        <w:gridCol w:w="1200"/>
        <w:gridCol w:w="236"/>
        <w:gridCol w:w="1200"/>
      </w:tblGrid>
      <w:tr w:rsidR="00004CFD" w:rsidRPr="008741E9" w14:paraId="51A5CF50" w14:textId="77777777" w:rsidTr="002A3393">
        <w:tc>
          <w:tcPr>
            <w:tcW w:w="6278" w:type="dxa"/>
          </w:tcPr>
          <w:p w14:paraId="362DC206" w14:textId="77777777" w:rsidR="00004CFD" w:rsidRPr="008741E9" w:rsidRDefault="00004CF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93381" w14:textId="77777777" w:rsidR="00004CFD" w:rsidRPr="008741E9" w:rsidRDefault="00004CF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08B98EBE" w14:textId="77777777" w:rsidR="00004CFD" w:rsidRPr="008741E9" w:rsidRDefault="00004CF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3A6134" w14:paraId="166D20FA" w14:textId="77777777" w:rsidTr="008741E9">
        <w:tc>
          <w:tcPr>
            <w:tcW w:w="6278" w:type="dxa"/>
          </w:tcPr>
          <w:p w14:paraId="610F040E" w14:textId="77777777" w:rsidR="008503B1" w:rsidRPr="008741E9" w:rsidRDefault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1B7EAE" w14:textId="77777777" w:rsidR="008503B1" w:rsidRPr="008741E9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D79AC5" w14:textId="77777777" w:rsidR="008503B1" w:rsidRPr="008741E9" w:rsidRDefault="00C970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759754B" w14:textId="77777777" w:rsidR="008503B1" w:rsidRPr="008741E9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DF5B6A8" w14:textId="77777777" w:rsidR="008503B1" w:rsidRPr="003A6134" w:rsidRDefault="00C970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503B1" w:rsidRPr="003A6134" w14:paraId="73FC4283" w14:textId="77777777" w:rsidTr="002A3393">
        <w:tc>
          <w:tcPr>
            <w:tcW w:w="6278" w:type="dxa"/>
          </w:tcPr>
          <w:p w14:paraId="7396D768" w14:textId="77777777" w:rsidR="008503B1" w:rsidRPr="003A6134" w:rsidRDefault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D2A0A5" w14:textId="77777777" w:rsidR="008503B1" w:rsidRPr="003A6134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3769E17D" w14:textId="77777777" w:rsidR="008503B1" w:rsidRPr="003A6134" w:rsidRDefault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2393" w:rsidRPr="00744476" w14:paraId="4685700F" w14:textId="77777777" w:rsidTr="00954E9F">
        <w:tc>
          <w:tcPr>
            <w:tcW w:w="6278" w:type="dxa"/>
          </w:tcPr>
          <w:p w14:paraId="2F908E15" w14:textId="77777777" w:rsidR="006D2393" w:rsidRPr="003A6134" w:rsidRDefault="006D2393" w:rsidP="006D2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61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61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61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7A78415" w14:textId="77777777" w:rsidR="006D2393" w:rsidRPr="003A6134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0830C45" w14:textId="77777777" w:rsidR="006D2393" w:rsidRPr="003A6134" w:rsidRDefault="009D78CA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00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,214,724</w:t>
            </w:r>
          </w:p>
        </w:tc>
        <w:tc>
          <w:tcPr>
            <w:tcW w:w="236" w:type="dxa"/>
            <w:shd w:val="clear" w:color="auto" w:fill="auto"/>
          </w:tcPr>
          <w:p w14:paraId="4E7A8975" w14:textId="77777777" w:rsidR="006D2393" w:rsidRPr="003A6134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F837E7" w14:textId="77777777" w:rsidR="006D2393" w:rsidRPr="003A6134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D2393" w:rsidRPr="003A6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6D2393" w:rsidRPr="003A6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  <w:tr w:rsidR="00AD0678" w:rsidRPr="00744476" w14:paraId="63F7D7A1" w14:textId="77777777" w:rsidTr="00954E9F">
        <w:tc>
          <w:tcPr>
            <w:tcW w:w="6278" w:type="dxa"/>
          </w:tcPr>
          <w:p w14:paraId="0828D2CF" w14:textId="77777777" w:rsidR="00AD0678" w:rsidRPr="00744476" w:rsidRDefault="00AD0678" w:rsidP="00AD067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12BFD22" w14:textId="77777777" w:rsidR="00AD0678" w:rsidRPr="00744476" w:rsidRDefault="00AD0678" w:rsidP="00AD067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F9AC217" w14:textId="77777777" w:rsidR="00AD0678" w:rsidRPr="00744476" w:rsidRDefault="0010077E" w:rsidP="00AD06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99,000</w:t>
            </w:r>
          </w:p>
        </w:tc>
        <w:tc>
          <w:tcPr>
            <w:tcW w:w="236" w:type="dxa"/>
            <w:shd w:val="clear" w:color="auto" w:fill="auto"/>
          </w:tcPr>
          <w:p w14:paraId="5F14C3CC" w14:textId="77777777" w:rsidR="00AD0678" w:rsidRPr="00744476" w:rsidRDefault="00AD0678" w:rsidP="00AD067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AA841FA" w14:textId="77777777" w:rsidR="00AD0678" w:rsidRPr="00744476" w:rsidRDefault="00C9703C" w:rsidP="00AD06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D0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</w:tr>
      <w:tr w:rsidR="006D2393" w:rsidRPr="00744476" w14:paraId="2B1AEEBA" w14:textId="77777777" w:rsidTr="00954E9F">
        <w:tc>
          <w:tcPr>
            <w:tcW w:w="6278" w:type="dxa"/>
          </w:tcPr>
          <w:p w14:paraId="36182417" w14:textId="77777777" w:rsidR="006D2393" w:rsidRPr="00744476" w:rsidRDefault="00AD0678" w:rsidP="006D2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72D4FB6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57CC4B" w14:textId="77777777" w:rsidR="006D2393" w:rsidRPr="00744476" w:rsidRDefault="0010077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(99,712)</w:t>
            </w:r>
          </w:p>
        </w:tc>
        <w:tc>
          <w:tcPr>
            <w:tcW w:w="236" w:type="dxa"/>
            <w:shd w:val="clear" w:color="auto" w:fill="auto"/>
          </w:tcPr>
          <w:p w14:paraId="4344FE3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D83FF8" w14:textId="77777777" w:rsidR="006D2393" w:rsidRPr="00744476" w:rsidRDefault="00DC48A5" w:rsidP="001456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2393" w:rsidRPr="00744476" w14:paraId="2BAED5A7" w14:textId="77777777" w:rsidTr="00954E9F">
        <w:tc>
          <w:tcPr>
            <w:tcW w:w="6278" w:type="dxa"/>
          </w:tcPr>
          <w:p w14:paraId="4345230C" w14:textId="77777777" w:rsidR="006D2393" w:rsidRPr="00744476" w:rsidRDefault="006D2393" w:rsidP="006D2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5E5628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41C0B5C" w14:textId="77777777" w:rsidR="006D2393" w:rsidRPr="00744476" w:rsidRDefault="0010077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14:paraId="12EC7F33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5D8728A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D23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6D23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6D2393" w:rsidRPr="00744476" w14:paraId="7D888F74" w14:textId="77777777" w:rsidTr="00954E9F">
        <w:tc>
          <w:tcPr>
            <w:tcW w:w="6278" w:type="dxa"/>
          </w:tcPr>
          <w:p w14:paraId="6D472003" w14:textId="77777777" w:rsidR="006D2393" w:rsidRPr="00744476" w:rsidRDefault="006D2393" w:rsidP="006D2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36" w:type="dxa"/>
          </w:tcPr>
          <w:p w14:paraId="5CA403B5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2F10E5" w14:textId="77777777" w:rsidR="006D2393" w:rsidRPr="00744476" w:rsidRDefault="0010077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14:paraId="77A7E85F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F8A73C7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D2393" w:rsidRPr="00744476" w14:paraId="43530B6E" w14:textId="77777777" w:rsidTr="00954E9F">
        <w:tc>
          <w:tcPr>
            <w:tcW w:w="6278" w:type="dxa"/>
          </w:tcPr>
          <w:p w14:paraId="7AF44036" w14:textId="77777777" w:rsidR="006D2393" w:rsidRPr="00744476" w:rsidRDefault="006D2393" w:rsidP="006D239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04730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7C1BF" w14:textId="77777777" w:rsidR="006D2393" w:rsidRPr="00744476" w:rsidRDefault="0010077E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12,443,762</w:t>
            </w:r>
          </w:p>
        </w:tc>
        <w:tc>
          <w:tcPr>
            <w:tcW w:w="236" w:type="dxa"/>
            <w:shd w:val="clear" w:color="auto" w:fill="auto"/>
          </w:tcPr>
          <w:p w14:paraId="636096E6" w14:textId="77777777" w:rsidR="006D2393" w:rsidRPr="00744476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9DF95" w14:textId="77777777" w:rsidR="006D2393" w:rsidRPr="00744476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6D23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</w:tr>
      <w:tr w:rsidR="006D2393" w:rsidRPr="00744476" w14:paraId="07F84329" w14:textId="77777777" w:rsidTr="00954E9F">
        <w:tc>
          <w:tcPr>
            <w:tcW w:w="6278" w:type="dxa"/>
          </w:tcPr>
          <w:p w14:paraId="63EA4C8E" w14:textId="77777777" w:rsidR="006D2393" w:rsidRPr="00744476" w:rsidRDefault="006D2393" w:rsidP="006D239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E87DC5F" w14:textId="77777777" w:rsidR="006D2393" w:rsidRPr="00744476" w:rsidRDefault="006D2393" w:rsidP="006D239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D1DFADC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22D954C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59C57A78" w14:textId="77777777" w:rsidR="006D2393" w:rsidRPr="00744476" w:rsidRDefault="006D2393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D2393" w:rsidRPr="00744476" w14:paraId="67C1CB3C" w14:textId="77777777" w:rsidTr="00954E9F">
        <w:tc>
          <w:tcPr>
            <w:tcW w:w="6278" w:type="dxa"/>
          </w:tcPr>
          <w:p w14:paraId="5A352F25" w14:textId="77777777" w:rsidR="006D2393" w:rsidRPr="00382788" w:rsidRDefault="006D2393" w:rsidP="006D2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236" w:type="dxa"/>
          </w:tcPr>
          <w:p w14:paraId="455E8192" w14:textId="77777777" w:rsidR="006D2393" w:rsidRPr="00382788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59DA3CA" w14:textId="77777777" w:rsidR="006D2393" w:rsidRPr="0061509B" w:rsidRDefault="0010077E" w:rsidP="0010077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16FDA" w14:textId="77777777" w:rsidR="006D2393" w:rsidRPr="0061509B" w:rsidRDefault="006D2393" w:rsidP="006D2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1B4CAE27" w14:textId="77777777" w:rsidR="006D2393" w:rsidRPr="0061509B" w:rsidRDefault="00C9703C" w:rsidP="006D2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="006D2393" w:rsidRPr="006150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09E9810" w14:textId="77777777" w:rsidR="00CC499D" w:rsidRPr="00775431" w:rsidRDefault="00CC499D" w:rsidP="00AF3429">
      <w:pPr>
        <w:pStyle w:val="Bo-C1Content"/>
        <w:rPr>
          <w:rFonts w:asciiTheme="majorBidi" w:hAnsiTheme="majorBidi" w:cstheme="majorBidi"/>
          <w:lang w:val="en-US"/>
        </w:rPr>
      </w:pPr>
    </w:p>
    <w:p w14:paraId="2F3C5A6E" w14:textId="77777777" w:rsidR="003C790A" w:rsidRDefault="003C790A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6605C7" w14:textId="77777777" w:rsidR="003C790A" w:rsidRDefault="003C790A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9F878A4" w14:textId="77777777" w:rsidR="00342876" w:rsidRPr="00342876" w:rsidRDefault="00342876" w:rsidP="00374526">
      <w:pPr>
        <w:pStyle w:val="Bo-Blankline"/>
        <w:rPr>
          <w:b/>
          <w:bCs/>
          <w:i/>
          <w:iCs/>
          <w:sz w:val="30"/>
          <w:szCs w:val="30"/>
          <w:lang w:val="en-US" w:eastAsia="en-US"/>
        </w:rPr>
      </w:pPr>
      <w:r w:rsidRPr="00342876">
        <w:rPr>
          <w:b/>
          <w:bCs/>
          <w:i/>
          <w:iCs/>
          <w:sz w:val="30"/>
          <w:szCs w:val="30"/>
          <w:lang w:val="en-US" w:eastAsia="en-US"/>
        </w:rPr>
        <w:lastRenderedPageBreak/>
        <w:t>2562</w:t>
      </w:r>
    </w:p>
    <w:p w14:paraId="6C38DAC8" w14:textId="77777777" w:rsidR="00342876" w:rsidRPr="00652628" w:rsidRDefault="00342876" w:rsidP="00652628">
      <w:pPr>
        <w:pStyle w:val="Bo-Blankline"/>
      </w:pPr>
    </w:p>
    <w:p w14:paraId="5C2E1521" w14:textId="77777777" w:rsidR="00374526" w:rsidRPr="00EB70F3" w:rsidRDefault="00EB70F3" w:rsidP="00374526">
      <w:pPr>
        <w:pStyle w:val="Bo-Blankline"/>
        <w:rPr>
          <w:i/>
          <w:iCs/>
          <w:sz w:val="30"/>
          <w:szCs w:val="30"/>
          <w:lang w:val="en-US" w:eastAsia="en-US"/>
        </w:rPr>
      </w:pPr>
      <w:r w:rsidRPr="00EB70F3">
        <w:rPr>
          <w:i/>
          <w:iCs/>
          <w:sz w:val="30"/>
          <w:szCs w:val="30"/>
          <w:cs/>
          <w:lang w:val="en-US" w:eastAsia="en-US"/>
        </w:rPr>
        <w:t>บริษัท มาสเตอร์ อาชีพ (ประเทศไทย) จำกัด</w:t>
      </w:r>
    </w:p>
    <w:p w14:paraId="6EED712C" w14:textId="77777777" w:rsidR="00EB70F3" w:rsidRPr="00EB70F3" w:rsidRDefault="00EB70F3" w:rsidP="00374526">
      <w:pPr>
        <w:pStyle w:val="Bo-Blankline"/>
      </w:pPr>
    </w:p>
    <w:p w14:paraId="261B8B30" w14:textId="77777777" w:rsidR="00374526" w:rsidRPr="007B640D" w:rsidRDefault="00374526" w:rsidP="0037452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9703C">
        <w:rPr>
          <w:rFonts w:ascii="Angsana New" w:hAnsi="Angsana New" w:hint="cs"/>
          <w:sz w:val="30"/>
          <w:szCs w:val="30"/>
          <w:cs/>
        </w:rPr>
        <w:t>27</w:t>
      </w:r>
      <w:r w:rsidRPr="007B64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9703C">
        <w:rPr>
          <w:rFonts w:ascii="Angsana New" w:hAnsi="Angsana New"/>
          <w:sz w:val="30"/>
          <w:szCs w:val="30"/>
          <w:cs/>
        </w:rPr>
        <w:t>25</w:t>
      </w:r>
      <w:r w:rsidR="00C9703C"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7B64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>มาสเตอร์</w:t>
      </w:r>
      <w:r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อาชีพ (ประเทศไทย) </w:t>
      </w:r>
      <w:r w:rsidRPr="007B640D">
        <w:rPr>
          <w:rFonts w:ascii="Angsana New" w:hAnsi="Angsana New"/>
          <w:sz w:val="30"/>
          <w:szCs w:val="30"/>
          <w:cs/>
        </w:rPr>
        <w:t>จำกัด โดยชำระ</w:t>
      </w:r>
      <w:r w:rsidRPr="007B640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9703C">
        <w:rPr>
          <w:rFonts w:ascii="Angsana New" w:hAnsi="Angsana New" w:hint="cs"/>
          <w:sz w:val="30"/>
          <w:szCs w:val="30"/>
          <w:cs/>
        </w:rPr>
        <w:t>100</w:t>
      </w:r>
      <w:r w:rsidRPr="007B640D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B640D">
        <w:rPr>
          <w:rFonts w:ascii="Angsana New" w:hAnsi="Angsana New"/>
          <w:sz w:val="30"/>
          <w:szCs w:val="30"/>
          <w:cs/>
        </w:rPr>
        <w:t xml:space="preserve">จำนวน </w:t>
      </w:r>
      <w:r w:rsidR="00C9703C">
        <w:rPr>
          <w:rFonts w:ascii="Angsana New" w:hAnsi="Angsana New"/>
          <w:sz w:val="30"/>
          <w:szCs w:val="30"/>
          <w:cs/>
        </w:rPr>
        <w:t>9</w:t>
      </w:r>
      <w:r w:rsidR="00C9703C">
        <w:rPr>
          <w:rFonts w:ascii="Angsana New" w:hAnsi="Angsana New" w:hint="cs"/>
          <w:sz w:val="30"/>
          <w:szCs w:val="30"/>
          <w:cs/>
        </w:rPr>
        <w:t>90</w:t>
      </w:r>
      <w:r w:rsidRPr="007B640D">
        <w:rPr>
          <w:rFonts w:ascii="Angsana New" w:hAnsi="Angsana New"/>
          <w:sz w:val="30"/>
          <w:szCs w:val="30"/>
          <w:cs/>
        </w:rPr>
        <w:t>,</w:t>
      </w:r>
      <w:r w:rsidR="00C9703C">
        <w:rPr>
          <w:rFonts w:ascii="Angsana New" w:hAnsi="Angsana New"/>
          <w:sz w:val="30"/>
          <w:szCs w:val="30"/>
          <w:cs/>
        </w:rPr>
        <w:t>000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มูลค่าที่ตราไว้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หุ้นละ </w:t>
      </w:r>
      <w:r w:rsidR="00C9703C">
        <w:rPr>
          <w:rFonts w:ascii="Angsana New" w:hAnsi="Angsana New"/>
          <w:sz w:val="30"/>
          <w:szCs w:val="30"/>
          <w:cs/>
        </w:rPr>
        <w:t>1</w:t>
      </w:r>
      <w:r w:rsidR="00C9703C">
        <w:rPr>
          <w:rFonts w:ascii="Angsana New" w:hAnsi="Angsana New" w:hint="cs"/>
          <w:sz w:val="30"/>
          <w:szCs w:val="30"/>
          <w:cs/>
        </w:rPr>
        <w:t>0</w:t>
      </w:r>
      <w:r w:rsidR="00C9703C">
        <w:rPr>
          <w:rFonts w:ascii="Angsana New" w:hAnsi="Angsana New"/>
          <w:sz w:val="30"/>
          <w:szCs w:val="30"/>
          <w:cs/>
        </w:rPr>
        <w:t>0</w:t>
      </w:r>
      <w:r w:rsidRPr="007B640D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 w:rsidRPr="007B640D">
        <w:rPr>
          <w:rFonts w:ascii="Angsana New" w:hAnsi="Angsana New" w:hint="cs"/>
          <w:sz w:val="30"/>
          <w:szCs w:val="30"/>
          <w:cs/>
        </w:rPr>
        <w:t xml:space="preserve"> </w:t>
      </w:r>
      <w:r w:rsidR="00C9703C"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7B640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9703C">
        <w:rPr>
          <w:rFonts w:ascii="Angsana New" w:hAnsi="Angsana New"/>
          <w:sz w:val="30"/>
          <w:szCs w:val="30"/>
        </w:rPr>
        <w:t>25</w:t>
      </w:r>
      <w:r w:rsidR="00C9703C">
        <w:rPr>
          <w:rFonts w:ascii="Angsana New" w:hAnsi="Angsana New" w:hint="cs"/>
          <w:sz w:val="30"/>
          <w:szCs w:val="30"/>
          <w:cs/>
        </w:rPr>
        <w:t>62</w:t>
      </w:r>
    </w:p>
    <w:p w14:paraId="09B780FD" w14:textId="77777777" w:rsidR="00374526" w:rsidRDefault="00374526" w:rsidP="00374526">
      <w:pPr>
        <w:pStyle w:val="Bo-Blankline"/>
      </w:pPr>
    </w:p>
    <w:p w14:paraId="5FDC2780" w14:textId="77777777" w:rsidR="00652628" w:rsidRPr="005A76DA" w:rsidRDefault="00652628" w:rsidP="00652628">
      <w:pPr>
        <w:pStyle w:val="Bo-Blankline"/>
        <w:rPr>
          <w:i/>
          <w:iCs/>
        </w:rPr>
      </w:pPr>
      <w:r w:rsidRPr="005A76DA">
        <w:rPr>
          <w:i/>
          <w:iCs/>
          <w:sz w:val="30"/>
          <w:szCs w:val="30"/>
          <w:cs/>
        </w:rPr>
        <w:t xml:space="preserve">บริษัท </w:t>
      </w:r>
      <w:r w:rsidRPr="005A76DA">
        <w:rPr>
          <w:rFonts w:hint="cs"/>
          <w:i/>
          <w:iCs/>
          <w:sz w:val="30"/>
          <w:szCs w:val="30"/>
          <w:cs/>
        </w:rPr>
        <w:t>ซีนิธ อินเตอร์เนชั่นแนล เพาเวอร์ จำกัด</w:t>
      </w:r>
    </w:p>
    <w:p w14:paraId="1BE43F2E" w14:textId="77777777" w:rsidR="00652628" w:rsidRPr="00AF0DF2" w:rsidRDefault="00652628" w:rsidP="00652628">
      <w:pPr>
        <w:pStyle w:val="Bo-Blankline"/>
      </w:pPr>
    </w:p>
    <w:p w14:paraId="1E588DD9" w14:textId="77777777" w:rsidR="00652628" w:rsidRPr="007B640D" w:rsidRDefault="00652628" w:rsidP="006526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64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t>29</w:t>
      </w:r>
      <w:r w:rsidRPr="007B640D">
        <w:rPr>
          <w:rFonts w:ascii="Angsana New" w:hAnsi="Angsana New"/>
          <w:sz w:val="30"/>
          <w:szCs w:val="30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7B640D">
        <w:rPr>
          <w:rFonts w:ascii="Angsana New" w:hAnsi="Angsana New" w:hint="cs"/>
          <w:sz w:val="30"/>
          <w:szCs w:val="30"/>
          <w:cs/>
        </w:rPr>
        <w:t>บริษัทขายหุ้นสามัญของ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เพาเวอร์ จำกัด (เดิมชื่อ </w:t>
      </w:r>
      <w:r w:rsidRPr="007B640D">
        <w:rPr>
          <w:rFonts w:ascii="Angsana New" w:hAnsi="Angsana New"/>
          <w:sz w:val="30"/>
          <w:szCs w:val="30"/>
          <w:cs/>
        </w:rPr>
        <w:t xml:space="preserve">บริษัท </w:t>
      </w:r>
      <w:r w:rsidRPr="007B640D"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เทรดดิ้ง จำกัด) </w:t>
      </w:r>
      <w:r w:rsidRPr="007B640D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 ต่อมาเมื่อวันที่ </w:t>
      </w:r>
      <w:r>
        <w:rPr>
          <w:rFonts w:ascii="Angsana New" w:hAnsi="Angsana New"/>
          <w:sz w:val="30"/>
          <w:szCs w:val="30"/>
        </w:rPr>
        <w:t>24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 w:rsidRPr="007B640D">
        <w:rPr>
          <w:rFonts w:ascii="Angsana New" w:hAnsi="Angsana New" w:hint="cs"/>
          <w:sz w:val="30"/>
          <w:szCs w:val="30"/>
          <w:cs/>
        </w:rPr>
        <w:t>กันยายน</w:t>
      </w:r>
      <w:r w:rsidRPr="007B640D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7B640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7B640D">
        <w:rPr>
          <w:rFonts w:ascii="Angsana New" w:hAnsi="Angsana New" w:hint="cs"/>
          <w:sz w:val="30"/>
          <w:szCs w:val="30"/>
          <w:cs/>
        </w:rPr>
        <w:t>ขาย</w:t>
      </w:r>
      <w:r>
        <w:rPr>
          <w:rFonts w:ascii="Angsana New" w:hAnsi="Angsana New"/>
          <w:sz w:val="30"/>
          <w:szCs w:val="30"/>
        </w:rPr>
        <w:br/>
      </w:r>
      <w:r w:rsidRPr="007B640D">
        <w:rPr>
          <w:rFonts w:ascii="Angsana New" w:hAnsi="Angsana New"/>
          <w:sz w:val="30"/>
          <w:szCs w:val="30"/>
          <w:cs/>
        </w:rPr>
        <w:t>หุ้นทุน</w:t>
      </w:r>
      <w:r w:rsidRPr="007B640D">
        <w:rPr>
          <w:rFonts w:ascii="Angsana New" w:hAnsi="Angsana New" w:hint="cs"/>
          <w:sz w:val="30"/>
          <w:szCs w:val="30"/>
          <w:cs/>
        </w:rPr>
        <w:t>จำนวน</w:t>
      </w:r>
      <w:r w:rsidRPr="007B64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980</w:t>
      </w:r>
      <w:r w:rsidRPr="007B640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105</w:t>
      </w:r>
      <w:r w:rsidRPr="007B640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99</w:t>
      </w:r>
      <w:r w:rsidRPr="007B640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 w:hint="cs"/>
          <w:sz w:val="30"/>
          <w:szCs w:val="30"/>
          <w:cs/>
        </w:rPr>
        <w:t>105</w:t>
      </w:r>
      <w:r>
        <w:rPr>
          <w:rFonts w:ascii="Angsana New" w:hAnsi="Angsana New"/>
          <w:sz w:val="30"/>
          <w:szCs w:val="30"/>
          <w:lang w:val="en-US"/>
        </w:rPr>
        <w:t xml:space="preserve">.99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7B640D">
        <w:rPr>
          <w:rFonts w:ascii="Angsana New" w:hAnsi="Angsana New"/>
          <w:sz w:val="30"/>
          <w:szCs w:val="30"/>
          <w:cs/>
        </w:rPr>
        <w:t xml:space="preserve">บาท </w:t>
      </w:r>
      <w:r w:rsidRPr="007B640D">
        <w:rPr>
          <w:rFonts w:ascii="Angsana New" w:hAnsi="Angsana New" w:hint="cs"/>
          <w:sz w:val="30"/>
          <w:szCs w:val="30"/>
          <w:cs/>
        </w:rPr>
        <w:t>ให้บริษัทย่อยแห่งหนึ่ง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ทำให้เกิดกำไรจากการขายเงินลงทุนจำนวน</w:t>
      </w:r>
      <w:r>
        <w:rPr>
          <w:rFonts w:ascii="Angsana New" w:hAnsi="Angsana New"/>
          <w:sz w:val="30"/>
          <w:szCs w:val="30"/>
        </w:rPr>
        <w:t xml:space="preserve"> 6.28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  <w:r w:rsidRPr="007B640D">
        <w:rPr>
          <w:rFonts w:ascii="Angsana New" w:hAnsi="Angsana New"/>
          <w:sz w:val="30"/>
          <w:szCs w:val="30"/>
          <w:cs/>
        </w:rPr>
        <w:t xml:space="preserve"> ส่งผลให้บริษัทดังกล่าวเป็นบริษัทย่อย</w:t>
      </w:r>
      <w:r w:rsidRPr="007B640D">
        <w:rPr>
          <w:rFonts w:ascii="Angsana New" w:hAnsi="Angsana New" w:hint="cs"/>
          <w:sz w:val="30"/>
          <w:szCs w:val="30"/>
          <w:cs/>
        </w:rPr>
        <w:t>ทางอ้อม</w:t>
      </w:r>
      <w:r w:rsidRPr="007B640D">
        <w:rPr>
          <w:rFonts w:ascii="Angsana New" w:hAnsi="Angsana New"/>
          <w:sz w:val="30"/>
          <w:szCs w:val="30"/>
          <w:cs/>
        </w:rPr>
        <w:t>ของบริษั</w:t>
      </w:r>
      <w:r w:rsidRPr="007B640D">
        <w:rPr>
          <w:rFonts w:ascii="Angsana New" w:hAnsi="Angsana New" w:hint="cs"/>
          <w:sz w:val="30"/>
          <w:szCs w:val="30"/>
          <w:cs/>
        </w:rPr>
        <w:t>ท</w:t>
      </w:r>
    </w:p>
    <w:p w14:paraId="464671E8" w14:textId="77777777" w:rsidR="00652628" w:rsidRDefault="00652628" w:rsidP="00374526">
      <w:pPr>
        <w:pStyle w:val="Bo-Blankline"/>
      </w:pPr>
    </w:p>
    <w:p w14:paraId="178CB457" w14:textId="77777777" w:rsidR="00652628" w:rsidRPr="00652628" w:rsidRDefault="00652628" w:rsidP="00374526">
      <w:pPr>
        <w:pStyle w:val="Bo-Blankline"/>
        <w:rPr>
          <w:b/>
          <w:bCs/>
          <w:i/>
          <w:iCs/>
          <w:sz w:val="30"/>
          <w:szCs w:val="30"/>
        </w:rPr>
      </w:pPr>
      <w:r w:rsidRPr="00652628">
        <w:rPr>
          <w:b/>
          <w:bCs/>
          <w:i/>
          <w:iCs/>
          <w:sz w:val="30"/>
          <w:szCs w:val="30"/>
        </w:rPr>
        <w:t>2561</w:t>
      </w:r>
    </w:p>
    <w:p w14:paraId="6F782A10" w14:textId="77777777" w:rsidR="00652628" w:rsidRPr="00652628" w:rsidRDefault="00652628" w:rsidP="00652628">
      <w:pPr>
        <w:pStyle w:val="Bo-Blankline"/>
      </w:pPr>
    </w:p>
    <w:p w14:paraId="6FF2AB4F" w14:textId="77777777" w:rsidR="00652628" w:rsidRPr="00EB70F3" w:rsidRDefault="00652628" w:rsidP="00652628">
      <w:pPr>
        <w:pStyle w:val="Bo-Blankline"/>
        <w:rPr>
          <w:i/>
          <w:iCs/>
          <w:sz w:val="30"/>
          <w:szCs w:val="30"/>
          <w:lang w:val="en-US" w:eastAsia="en-US"/>
        </w:rPr>
      </w:pPr>
      <w:r w:rsidRPr="00EB70F3">
        <w:rPr>
          <w:i/>
          <w:iCs/>
          <w:sz w:val="30"/>
          <w:szCs w:val="30"/>
          <w:cs/>
          <w:lang w:val="en-US" w:eastAsia="en-US"/>
        </w:rPr>
        <w:t>บริษัท มาสเตอร์ อาชีพ (ประเทศไทย) จำกัด</w:t>
      </w:r>
    </w:p>
    <w:p w14:paraId="4BA2ED82" w14:textId="77777777" w:rsidR="00652628" w:rsidRPr="00EB70F3" w:rsidRDefault="00652628" w:rsidP="00652628">
      <w:pPr>
        <w:pStyle w:val="Bo-Blankline"/>
      </w:pPr>
    </w:p>
    <w:p w14:paraId="447E7F26" w14:textId="77777777" w:rsidR="00652628" w:rsidRDefault="00652628" w:rsidP="00652628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7E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t>29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 w:rsidRPr="00AF7EE6">
        <w:rPr>
          <w:rFonts w:ascii="Angsana New" w:hAnsi="Angsana New" w:hint="cs"/>
          <w:sz w:val="30"/>
          <w:szCs w:val="30"/>
          <w:cs/>
        </w:rPr>
        <w:t>มีนาคม</w:t>
      </w:r>
      <w:r w:rsidRPr="00AF7EE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AF7EE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>
        <w:rPr>
          <w:rFonts w:ascii="Angsana New" w:hAnsi="Angsana New" w:hint="cs"/>
          <w:sz w:val="30"/>
          <w:szCs w:val="30"/>
          <w:cs/>
        </w:rPr>
        <w:t>ลงทุนในหุ้นสามัญของ</w:t>
      </w:r>
      <w:r w:rsidRPr="00AF7EE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มาสเตอร์ อาชีพ </w:t>
      </w:r>
      <w:r w:rsidRPr="00AF7EE6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ประเทศไทย</w:t>
      </w:r>
      <w:r w:rsidRPr="00AF7EE6">
        <w:rPr>
          <w:rFonts w:ascii="Angsana New" w:hAnsi="Angsana New"/>
          <w:sz w:val="30"/>
          <w:szCs w:val="30"/>
          <w:cs/>
        </w:rPr>
        <w:t xml:space="preserve">) จำกัด 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25</w:t>
      </w:r>
      <w:r>
        <w:rPr>
          <w:rFonts w:ascii="Angsana New" w:hAnsi="Angsana New" w:hint="cs"/>
          <w:sz w:val="30"/>
          <w:szCs w:val="30"/>
          <w:cs/>
          <w:lang w:val="en-US"/>
        </w:rPr>
        <w:t>61</w:t>
      </w:r>
      <w:r w:rsidRPr="005C2D17">
        <w:rPr>
          <w:rFonts w:ascii="Angsana New" w:hAnsi="Angsana New"/>
          <w:sz w:val="30"/>
          <w:szCs w:val="30"/>
          <w:cs/>
          <w:lang w:val="en-US"/>
        </w:rPr>
        <w:t xml:space="preserve"> บริษัทได้มาซึ่งอำนาจควบคุม</w:t>
      </w:r>
      <w:r w:rsidRPr="005C2D17">
        <w:rPr>
          <w:rFonts w:ascii="Angsana New" w:hAnsi="Angsana New"/>
          <w:sz w:val="30"/>
          <w:szCs w:val="30"/>
          <w:cs/>
        </w:rPr>
        <w:t xml:space="preserve">โดยการซื้อหุ้นทุน </w:t>
      </w:r>
      <w:r>
        <w:rPr>
          <w:rFonts w:ascii="Angsana New" w:hAnsi="Angsana New"/>
          <w:sz w:val="30"/>
          <w:szCs w:val="30"/>
          <w:cs/>
        </w:rPr>
        <w:t>9</w:t>
      </w:r>
      <w:r w:rsidRPr="005C2D1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  <w:cs/>
        </w:rPr>
        <w:t>99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>
        <w:rPr>
          <w:rFonts w:ascii="Angsana New" w:hAnsi="Angsana New"/>
          <w:sz w:val="30"/>
          <w:szCs w:val="30"/>
          <w:cs/>
        </w:rPr>
        <w:t>99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C2D17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 w:hint="cs"/>
          <w:sz w:val="30"/>
          <w:szCs w:val="30"/>
          <w:cs/>
        </w:rPr>
        <w:t>93</w:t>
      </w:r>
      <w:r w:rsidRPr="005C2D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10</w:t>
      </w:r>
      <w:r w:rsidRPr="005C2D17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z w:val="30"/>
          <w:szCs w:val="30"/>
          <w:lang w:val="en-US"/>
        </w:rPr>
        <w:t>0.</w:t>
      </w:r>
      <w:r>
        <w:rPr>
          <w:rFonts w:ascii="Angsana New" w:hAnsi="Angsana New" w:hint="cs"/>
          <w:sz w:val="30"/>
          <w:szCs w:val="30"/>
          <w:cs/>
        </w:rPr>
        <w:t>93</w:t>
      </w:r>
      <w:r w:rsidRPr="005C2D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5C2D17">
        <w:rPr>
          <w:rFonts w:ascii="Angsana New" w:hAnsi="Angsana New"/>
          <w:sz w:val="30"/>
          <w:szCs w:val="30"/>
          <w:cs/>
        </w:rPr>
        <w:t>บาท จากบุคคล</w:t>
      </w:r>
      <w:r>
        <w:rPr>
          <w:rFonts w:ascii="Angsana New" w:hAnsi="Angsana New" w:hint="cs"/>
          <w:sz w:val="30"/>
          <w:szCs w:val="30"/>
          <w:cs/>
        </w:rPr>
        <w:t>และกิจการ</w:t>
      </w:r>
      <w:r w:rsidRPr="005C2D17">
        <w:rPr>
          <w:rFonts w:ascii="Angsana New" w:hAnsi="Angsana New"/>
          <w:sz w:val="30"/>
          <w:szCs w:val="30"/>
          <w:cs/>
        </w:rPr>
        <w:t>ที่เกี่ยวข้องกัน ส่งผลให้บริษัทดังกล่าวเป็นบริษัทย่อยของบริษั</w:t>
      </w:r>
      <w:r>
        <w:rPr>
          <w:rFonts w:ascii="Angsana New" w:hAnsi="Angsana New" w:hint="cs"/>
          <w:sz w:val="30"/>
          <w:szCs w:val="30"/>
          <w:cs/>
        </w:rPr>
        <w:t>ท</w:t>
      </w:r>
    </w:p>
    <w:p w14:paraId="43E0B65D" w14:textId="77777777" w:rsidR="00652628" w:rsidRPr="00652628" w:rsidRDefault="00652628" w:rsidP="00652628">
      <w:pPr>
        <w:pStyle w:val="Bo-Blankline"/>
      </w:pPr>
    </w:p>
    <w:p w14:paraId="669D1829" w14:textId="77777777" w:rsidR="00F147BA" w:rsidRPr="00F147BA" w:rsidRDefault="00F147BA" w:rsidP="00374526">
      <w:pPr>
        <w:pStyle w:val="Bo-Blankline"/>
        <w:rPr>
          <w:i/>
          <w:iCs/>
        </w:rPr>
      </w:pPr>
      <w:r w:rsidRPr="00F147BA">
        <w:rPr>
          <w:i/>
          <w:iCs/>
          <w:sz w:val="30"/>
          <w:szCs w:val="30"/>
          <w:cs/>
        </w:rPr>
        <w:t>บริษัท</w:t>
      </w:r>
      <w:r w:rsidRPr="00F147BA">
        <w:rPr>
          <w:rFonts w:hint="cs"/>
          <w:i/>
          <w:iCs/>
          <w:sz w:val="30"/>
          <w:szCs w:val="30"/>
          <w:cs/>
        </w:rPr>
        <w:t xml:space="preserve"> ทีพีไอ ไบโอ ฟาร์มาซูติคอลส์</w:t>
      </w:r>
      <w:r w:rsidRPr="00F147BA">
        <w:rPr>
          <w:i/>
          <w:iCs/>
          <w:sz w:val="30"/>
          <w:szCs w:val="30"/>
          <w:cs/>
        </w:rPr>
        <w:t xml:space="preserve"> จำกัด</w:t>
      </w:r>
    </w:p>
    <w:p w14:paraId="33B4D1B5" w14:textId="77777777" w:rsidR="00F147BA" w:rsidRPr="00374526" w:rsidRDefault="00F147BA" w:rsidP="00374526">
      <w:pPr>
        <w:pStyle w:val="Bo-Blankline"/>
      </w:pPr>
    </w:p>
    <w:p w14:paraId="3ADDED69" w14:textId="255570B6" w:rsidR="006C7634" w:rsidRDefault="00374526" w:rsidP="0037452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C9703C">
        <w:rPr>
          <w:rFonts w:ascii="Angsana New" w:hAnsi="Angsana New"/>
          <w:spacing w:val="6"/>
          <w:sz w:val="30"/>
          <w:szCs w:val="30"/>
        </w:rPr>
        <w:t>25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83F1B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9703C">
        <w:rPr>
          <w:rFonts w:ascii="Angsana New" w:hAnsi="Angsana New"/>
          <w:spacing w:val="6"/>
          <w:sz w:val="30"/>
          <w:szCs w:val="30"/>
        </w:rPr>
        <w:t>2561</w:t>
      </w:r>
      <w:r w:rsidRPr="00F83F1B">
        <w:rPr>
          <w:rFonts w:ascii="Angsana New" w:hAnsi="Angsana New"/>
          <w:spacing w:val="6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</w:t>
      </w:r>
      <w:r>
        <w:rPr>
          <w:rFonts w:ascii="Angsana New" w:hAnsi="Angsana New"/>
          <w:spacing w:val="6"/>
          <w:sz w:val="30"/>
          <w:szCs w:val="30"/>
        </w:rPr>
        <w:br/>
      </w:r>
      <w:r w:rsidRPr="00F83F1B">
        <w:rPr>
          <w:rFonts w:ascii="Angsana New" w:hAnsi="Angsana New"/>
          <w:spacing w:val="6"/>
          <w:sz w:val="30"/>
          <w:szCs w:val="30"/>
          <w:cs/>
        </w:rPr>
        <w:t>บริษั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ท </w:t>
      </w:r>
      <w:r w:rsidRPr="00186962">
        <w:rPr>
          <w:rFonts w:ascii="Angsana New" w:hAnsi="Angsana New" w:hint="cs"/>
          <w:sz w:val="30"/>
          <w:szCs w:val="30"/>
          <w:cs/>
        </w:rPr>
        <w:t>ทีพีไอ ไบโอ ฟาร์มาซูติคอลส์</w:t>
      </w:r>
      <w:r w:rsidRPr="00CF373D">
        <w:rPr>
          <w:rFonts w:ascii="Angsana New" w:hAnsi="Angsana New"/>
          <w:sz w:val="30"/>
          <w:szCs w:val="30"/>
          <w:cs/>
        </w:rPr>
        <w:t xml:space="preserve"> จำกัด </w:t>
      </w:r>
      <w:r w:rsidRPr="0029360A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="00C9703C">
        <w:rPr>
          <w:rFonts w:ascii="Angsana New" w:hAnsi="Angsana New" w:hint="cs"/>
          <w:sz w:val="30"/>
          <w:szCs w:val="30"/>
          <w:cs/>
        </w:rPr>
        <w:t>26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29360A">
        <w:rPr>
          <w:rFonts w:ascii="Angsana New" w:hAnsi="Angsana New"/>
          <w:sz w:val="30"/>
          <w:szCs w:val="30"/>
          <w:cs/>
        </w:rPr>
        <w:t xml:space="preserve"> </w:t>
      </w:r>
      <w:r w:rsidR="00C9703C">
        <w:rPr>
          <w:rFonts w:ascii="Angsana New" w:hAnsi="Angsana New"/>
          <w:sz w:val="30"/>
          <w:szCs w:val="30"/>
        </w:rPr>
        <w:t>2561</w:t>
      </w:r>
      <w:r w:rsidRPr="0029360A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</w:t>
      </w:r>
      <w:r w:rsidRPr="00CF373D">
        <w:rPr>
          <w:rFonts w:ascii="Angsana New" w:hAnsi="Angsana New"/>
          <w:sz w:val="30"/>
          <w:szCs w:val="30"/>
          <w:cs/>
        </w:rPr>
        <w:t>โดยการซื้อหุ้นทุน</w:t>
      </w:r>
      <w:r>
        <w:rPr>
          <w:rFonts w:ascii="Angsana New" w:hAnsi="Angsana New"/>
          <w:sz w:val="30"/>
          <w:szCs w:val="30"/>
        </w:rPr>
        <w:br/>
      </w:r>
      <w:r w:rsidR="00C9703C">
        <w:rPr>
          <w:rFonts w:ascii="Angsana New" w:hAnsi="Angsana New" w:hint="cs"/>
          <w:sz w:val="30"/>
          <w:szCs w:val="30"/>
          <w:cs/>
        </w:rPr>
        <w:t>9</w:t>
      </w:r>
      <w:r w:rsidR="00C9703C">
        <w:rPr>
          <w:rFonts w:ascii="Angsana New" w:hAnsi="Angsana New"/>
          <w:sz w:val="30"/>
          <w:szCs w:val="30"/>
          <w:cs/>
        </w:rPr>
        <w:t>9</w:t>
      </w:r>
      <w:r w:rsidRPr="00CF373D">
        <w:rPr>
          <w:rFonts w:ascii="Angsana New" w:hAnsi="Angsana New"/>
          <w:sz w:val="30"/>
          <w:szCs w:val="30"/>
        </w:rPr>
        <w:t>,</w:t>
      </w:r>
      <w:r w:rsidR="00C9703C">
        <w:rPr>
          <w:rFonts w:ascii="Angsana New" w:hAnsi="Angsana New"/>
          <w:sz w:val="30"/>
          <w:szCs w:val="30"/>
          <w:cs/>
        </w:rPr>
        <w:t>99</w:t>
      </w:r>
      <w:r w:rsidR="00C9703C">
        <w:rPr>
          <w:rFonts w:ascii="Angsana New" w:hAnsi="Angsana New" w:hint="cs"/>
          <w:sz w:val="30"/>
          <w:szCs w:val="30"/>
          <w:cs/>
        </w:rPr>
        <w:t>5</w:t>
      </w:r>
      <w:r w:rsidRPr="00CF373D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="00C9703C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C9703C">
        <w:rPr>
          <w:rFonts w:ascii="Angsana New" w:hAnsi="Angsana New"/>
          <w:sz w:val="30"/>
          <w:szCs w:val="30"/>
        </w:rPr>
        <w:t>99</w:t>
      </w:r>
      <w:r w:rsidRPr="00CF373D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 w:rsidR="00C9703C">
        <w:rPr>
          <w:rFonts w:ascii="Angsana New" w:hAnsi="Angsana New" w:hint="cs"/>
          <w:sz w:val="30"/>
          <w:szCs w:val="30"/>
          <w:cs/>
        </w:rPr>
        <w:t>11</w:t>
      </w:r>
      <w:r w:rsidRPr="00CF373D">
        <w:rPr>
          <w:rFonts w:ascii="Angsana New" w:hAnsi="Angsana New"/>
          <w:sz w:val="30"/>
          <w:szCs w:val="30"/>
          <w:cs/>
        </w:rPr>
        <w:t>.</w:t>
      </w:r>
      <w:r w:rsidR="00C9703C">
        <w:rPr>
          <w:rFonts w:ascii="Angsana New" w:hAnsi="Angsana New" w:hint="cs"/>
          <w:sz w:val="30"/>
          <w:szCs w:val="30"/>
          <w:cs/>
        </w:rPr>
        <w:t>48</w:t>
      </w:r>
      <w:r w:rsidRPr="00CF373D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C9703C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C9703C">
        <w:rPr>
          <w:rFonts w:ascii="Angsana New" w:hAnsi="Angsana New"/>
          <w:sz w:val="30"/>
          <w:szCs w:val="30"/>
          <w:lang w:val="en-US"/>
        </w:rPr>
        <w:t>15</w:t>
      </w:r>
      <w:r w:rsidRPr="00CF373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CF373D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br/>
      </w:r>
      <w:r w:rsidRPr="00CF373D">
        <w:rPr>
          <w:rFonts w:ascii="Angsana New" w:hAnsi="Angsana New"/>
          <w:sz w:val="30"/>
          <w:szCs w:val="30"/>
          <w:cs/>
        </w:rPr>
        <w:t>จากกิจการที่เกี่ยวข้องกัน ส่งผลให้บริษัทดังกล่าวเป็นบริษัทย่อยของบริษัท</w:t>
      </w:r>
    </w:p>
    <w:p w14:paraId="59D1AA6A" w14:textId="77777777" w:rsidR="006C7634" w:rsidRDefault="006C763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BC7645" w14:textId="77777777" w:rsidR="00374526" w:rsidRPr="00F62809" w:rsidRDefault="00374526" w:rsidP="0037452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809">
        <w:rPr>
          <w:rFonts w:ascii="Angsana New" w:hAnsi="Angsana New" w:hint="cs"/>
          <w:spacing w:val="8"/>
          <w:sz w:val="30"/>
          <w:szCs w:val="30"/>
          <w:cs/>
        </w:rPr>
        <w:lastRenderedPageBreak/>
        <w:t>ต่อมา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="00C9703C">
        <w:rPr>
          <w:rFonts w:ascii="Angsana New" w:hAnsi="Angsana New" w:hint="cs"/>
          <w:spacing w:val="8"/>
          <w:sz w:val="30"/>
          <w:szCs w:val="30"/>
          <w:cs/>
        </w:rPr>
        <w:t>26</w:t>
      </w:r>
      <w:r w:rsidRPr="00F62809">
        <w:rPr>
          <w:rFonts w:ascii="Angsana New" w:hAnsi="Angsana New" w:hint="cs"/>
          <w:spacing w:val="8"/>
          <w:sz w:val="30"/>
          <w:szCs w:val="30"/>
          <w:cs/>
        </w:rPr>
        <w:t xml:space="preserve"> กรกฎาคม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C9703C">
        <w:rPr>
          <w:rFonts w:ascii="Angsana New" w:hAnsi="Angsana New"/>
          <w:spacing w:val="8"/>
          <w:sz w:val="30"/>
          <w:szCs w:val="30"/>
          <w:cs/>
        </w:rPr>
        <w:t>25</w:t>
      </w:r>
      <w:r w:rsidR="00C9703C">
        <w:rPr>
          <w:rFonts w:ascii="Angsana New" w:hAnsi="Angsana New" w:hint="cs"/>
          <w:spacing w:val="8"/>
          <w:sz w:val="30"/>
          <w:szCs w:val="30"/>
          <w:cs/>
        </w:rPr>
        <w:t>61</w:t>
      </w:r>
      <w:r w:rsidRPr="00F62809">
        <w:rPr>
          <w:rFonts w:ascii="Angsana New" w:hAnsi="Angsana New"/>
          <w:spacing w:val="8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F62809">
        <w:rPr>
          <w:rFonts w:ascii="Angsana New" w:hAnsi="Angsana New" w:hint="cs"/>
          <w:spacing w:val="8"/>
          <w:sz w:val="30"/>
          <w:szCs w:val="30"/>
          <w:cs/>
        </w:rPr>
        <w:t>ใน</w:t>
      </w:r>
      <w:r w:rsidRPr="00F62809">
        <w:rPr>
          <w:rFonts w:ascii="Angsana New" w:hAnsi="Angsana New"/>
          <w:sz w:val="30"/>
          <w:szCs w:val="30"/>
          <w:cs/>
        </w:rPr>
        <w:t>บริษัท</w:t>
      </w:r>
      <w:r w:rsidRPr="00F62809">
        <w:rPr>
          <w:rFonts w:ascii="Angsana New" w:hAnsi="Angsana New" w:hint="cs"/>
          <w:sz w:val="30"/>
          <w:szCs w:val="30"/>
          <w:cs/>
        </w:rPr>
        <w:t xml:space="preserve"> ทีพีไอ ไบโอ ฟาร์มาซูติคอลส์</w:t>
      </w:r>
      <w:r w:rsidRPr="00F62809">
        <w:rPr>
          <w:rFonts w:ascii="Angsana New" w:hAnsi="Angsana New"/>
          <w:sz w:val="30"/>
          <w:szCs w:val="30"/>
          <w:cs/>
        </w:rPr>
        <w:t xml:space="preserve"> จำกัด โดยชำระ</w:t>
      </w:r>
      <w:r w:rsidRPr="00F6280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9703C">
        <w:rPr>
          <w:rFonts w:ascii="Angsana New" w:hAnsi="Angsana New" w:hint="cs"/>
          <w:sz w:val="30"/>
          <w:szCs w:val="30"/>
          <w:cs/>
        </w:rPr>
        <w:t>50</w:t>
      </w:r>
      <w:r w:rsidRPr="00F62809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F62809">
        <w:rPr>
          <w:rFonts w:ascii="Angsana New" w:hAnsi="Angsana New"/>
          <w:sz w:val="30"/>
          <w:szCs w:val="30"/>
          <w:cs/>
        </w:rPr>
        <w:t xml:space="preserve">จำนวน </w:t>
      </w:r>
      <w:r w:rsidR="00C9703C">
        <w:rPr>
          <w:rFonts w:ascii="Angsana New" w:hAnsi="Angsana New"/>
          <w:sz w:val="30"/>
          <w:szCs w:val="30"/>
          <w:cs/>
        </w:rPr>
        <w:t>9</w:t>
      </w:r>
      <w:r w:rsidR="00C9703C">
        <w:rPr>
          <w:rFonts w:ascii="Angsana New" w:hAnsi="Angsana New" w:hint="cs"/>
          <w:sz w:val="30"/>
          <w:szCs w:val="30"/>
          <w:cs/>
        </w:rPr>
        <w:t>00</w:t>
      </w:r>
      <w:r w:rsidRPr="00F62809">
        <w:rPr>
          <w:rFonts w:ascii="Angsana New" w:hAnsi="Angsana New"/>
          <w:sz w:val="30"/>
          <w:szCs w:val="30"/>
          <w:cs/>
        </w:rPr>
        <w:t>,</w:t>
      </w:r>
      <w:r w:rsidR="00C9703C">
        <w:rPr>
          <w:rFonts w:ascii="Angsana New" w:hAnsi="Angsana New"/>
          <w:sz w:val="30"/>
          <w:szCs w:val="30"/>
          <w:cs/>
        </w:rPr>
        <w:t>000</w:t>
      </w:r>
      <w:r w:rsidRPr="00F62809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0"/>
          <w:szCs w:val="30"/>
        </w:rPr>
        <w:br/>
      </w:r>
      <w:r w:rsidR="00C9703C">
        <w:rPr>
          <w:rFonts w:ascii="Angsana New" w:hAnsi="Angsana New"/>
          <w:sz w:val="30"/>
          <w:szCs w:val="30"/>
          <w:cs/>
        </w:rPr>
        <w:t>10</w:t>
      </w:r>
      <w:r w:rsidRPr="00F62809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 w:rsidRPr="00F62809">
        <w:rPr>
          <w:rFonts w:ascii="Angsana New" w:hAnsi="Angsana New" w:hint="cs"/>
          <w:sz w:val="30"/>
          <w:szCs w:val="30"/>
          <w:cs/>
        </w:rPr>
        <w:t xml:space="preserve"> </w:t>
      </w:r>
      <w:r w:rsidR="00C9703C">
        <w:rPr>
          <w:rFonts w:ascii="Angsana New" w:hAnsi="Angsana New" w:hint="cs"/>
          <w:sz w:val="30"/>
          <w:szCs w:val="30"/>
          <w:cs/>
        </w:rPr>
        <w:t>4</w:t>
      </w:r>
      <w:r w:rsidRPr="00F62809">
        <w:rPr>
          <w:rFonts w:ascii="Angsana New" w:hAnsi="Angsana New" w:hint="cs"/>
          <w:sz w:val="30"/>
          <w:szCs w:val="30"/>
          <w:cs/>
        </w:rPr>
        <w:t>.</w:t>
      </w:r>
      <w:r w:rsidR="00C9703C">
        <w:rPr>
          <w:rFonts w:ascii="Angsana New" w:hAnsi="Angsana New" w:hint="cs"/>
          <w:sz w:val="30"/>
          <w:szCs w:val="30"/>
          <w:cs/>
        </w:rPr>
        <w:t>50</w:t>
      </w:r>
      <w:r w:rsidRPr="00F62809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F6280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9703C">
        <w:rPr>
          <w:rFonts w:ascii="Angsana New" w:hAnsi="Angsana New"/>
          <w:sz w:val="30"/>
          <w:szCs w:val="30"/>
        </w:rPr>
        <w:t>25</w:t>
      </w:r>
      <w:r w:rsidR="00C9703C">
        <w:rPr>
          <w:rFonts w:ascii="Angsana New" w:hAnsi="Angsana New" w:hint="cs"/>
          <w:sz w:val="30"/>
          <w:szCs w:val="30"/>
          <w:cs/>
        </w:rPr>
        <w:t>61</w:t>
      </w:r>
    </w:p>
    <w:p w14:paraId="3411FF06" w14:textId="77777777" w:rsidR="00374526" w:rsidRDefault="00374526" w:rsidP="0037452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DE25D59" w14:textId="77777777" w:rsidR="006C7634" w:rsidRPr="000D240F" w:rsidRDefault="006C7634" w:rsidP="006C7634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  <w:r w:rsidRPr="000D240F">
        <w:rPr>
          <w:rFonts w:ascii="Angsana New" w:hAnsi="Angsana New"/>
          <w:i/>
          <w:iCs/>
          <w:sz w:val="30"/>
          <w:szCs w:val="30"/>
          <w:cs/>
        </w:rPr>
        <w:t xml:space="preserve">บริษัท </w:t>
      </w:r>
      <w:r w:rsidRPr="000D240F">
        <w:rPr>
          <w:rFonts w:ascii="Angsana New" w:hAnsi="Angsana New" w:hint="cs"/>
          <w:i/>
          <w:iCs/>
          <w:sz w:val="30"/>
          <w:szCs w:val="30"/>
          <w:cs/>
        </w:rPr>
        <w:t xml:space="preserve">ทีพีไอ รักษ์สุขภาพ </w:t>
      </w:r>
      <w:r w:rsidRPr="000D240F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14:paraId="1023E05F" w14:textId="77777777" w:rsidR="006C7634" w:rsidRDefault="006C7634" w:rsidP="006C763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B636976" w14:textId="77777777" w:rsidR="006C7634" w:rsidRDefault="006C7634" w:rsidP="006C7634">
      <w:pPr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F628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26</w:t>
      </w:r>
      <w:r w:rsidRPr="00F62809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F628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F62809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F62809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</w:rPr>
        <w:br/>
      </w:r>
      <w:r w:rsidRPr="00F62809">
        <w:rPr>
          <w:rFonts w:ascii="Angsana New" w:hAnsi="Angsana New"/>
          <w:sz w:val="30"/>
          <w:szCs w:val="30"/>
          <w:cs/>
        </w:rPr>
        <w:t xml:space="preserve">บริษัท </w:t>
      </w:r>
      <w:r w:rsidRPr="00F62809">
        <w:rPr>
          <w:rFonts w:ascii="Angsana New" w:hAnsi="Angsana New" w:hint="cs"/>
          <w:sz w:val="30"/>
          <w:szCs w:val="30"/>
          <w:cs/>
        </w:rPr>
        <w:t xml:space="preserve">ทีพีไอ รักษ์สุขภาพ </w:t>
      </w:r>
      <w:r w:rsidRPr="00F62809">
        <w:rPr>
          <w:rFonts w:ascii="Angsana New" w:hAnsi="Angsana New"/>
          <w:sz w:val="30"/>
          <w:szCs w:val="30"/>
          <w:cs/>
        </w:rPr>
        <w:t>จำกัด โดยชำระ</w:t>
      </w:r>
      <w:r w:rsidRPr="00F62809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F62809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F62809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>90</w:t>
      </w:r>
      <w:r w:rsidRPr="00F6280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  <w:cs/>
        </w:rPr>
        <w:t>000</w:t>
      </w:r>
      <w:r w:rsidRPr="00F62809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0"/>
          <w:szCs w:val="30"/>
          <w:cs/>
        </w:rPr>
        <w:t>10</w:t>
      </w:r>
      <w:r w:rsidRPr="00F62809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/>
          <w:sz w:val="30"/>
          <w:szCs w:val="30"/>
        </w:rPr>
        <w:br/>
      </w:r>
      <w:r w:rsidRPr="00F62809">
        <w:rPr>
          <w:rFonts w:ascii="Angsana New" w:hAnsi="Angsana New"/>
          <w:sz w:val="30"/>
          <w:szCs w:val="30"/>
          <w:cs/>
        </w:rPr>
        <w:t>รวมเป็นจำนวนเงิน</w:t>
      </w:r>
      <w:r w:rsidRPr="00F6280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</w:t>
      </w:r>
      <w:r w:rsidRPr="00F62809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95</w:t>
      </w:r>
      <w:r w:rsidRPr="00F628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62809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ทำให้กลุ่มบริษัทมีส่วนได้เสียในบริษัทดังกล่าวเพิ่มขึ้นจาก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เดิมร้อยละ </w:t>
      </w:r>
      <w:r>
        <w:rPr>
          <w:rFonts w:ascii="Angsana New" w:hAnsi="Angsana New" w:hint="cs"/>
          <w:spacing w:val="-4"/>
          <w:sz w:val="30"/>
          <w:szCs w:val="30"/>
          <w:cs/>
        </w:rPr>
        <w:t>99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>.</w:t>
      </w:r>
      <w:r>
        <w:rPr>
          <w:rFonts w:ascii="Angsana New" w:hAnsi="Angsana New" w:hint="cs"/>
          <w:spacing w:val="-4"/>
          <w:sz w:val="30"/>
          <w:szCs w:val="30"/>
          <w:cs/>
        </w:rPr>
        <w:t>97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pacing w:val="-4"/>
          <w:sz w:val="30"/>
          <w:szCs w:val="30"/>
        </w:rPr>
        <w:t>99</w:t>
      </w:r>
      <w:r w:rsidRPr="00E3593B">
        <w:rPr>
          <w:rFonts w:ascii="Angsana New" w:hAnsi="Angsana New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>99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 ของทุนชำระแล้ว </w:t>
      </w:r>
      <w:r w:rsidRPr="00E3593B">
        <w:rPr>
          <w:rFonts w:ascii="Angsana New" w:hAnsi="Angsana New"/>
          <w:spacing w:val="-4"/>
          <w:sz w:val="30"/>
          <w:szCs w:val="30"/>
          <w:cs/>
        </w:rPr>
        <w:t>ทั้งนี้บริษัทได้ชำระค่าหุ้นเพิ่มทุนดังกล่าวในเดือน</w:t>
      </w:r>
      <w:r w:rsidRPr="00E3593B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 w:hint="cs"/>
          <w:spacing w:val="-4"/>
          <w:sz w:val="30"/>
          <w:szCs w:val="30"/>
          <w:cs/>
        </w:rPr>
        <w:t>61</w:t>
      </w:r>
    </w:p>
    <w:p w14:paraId="3171475F" w14:textId="77777777" w:rsidR="00F147BA" w:rsidRDefault="00F147BA" w:rsidP="00F147BA">
      <w:pPr>
        <w:pStyle w:val="Bo-Blankline"/>
      </w:pPr>
    </w:p>
    <w:p w14:paraId="61CBD835" w14:textId="77777777" w:rsidR="005A76DA" w:rsidRDefault="005A76DA" w:rsidP="00F147BA">
      <w:pPr>
        <w:pStyle w:val="Bo-Blankline"/>
      </w:pPr>
    </w:p>
    <w:p w14:paraId="64325B25" w14:textId="77777777" w:rsidR="005A76DA" w:rsidRDefault="005A76DA" w:rsidP="00F147BA">
      <w:pPr>
        <w:pStyle w:val="Bo-Blankline"/>
      </w:pPr>
    </w:p>
    <w:p w14:paraId="7ADF77E0" w14:textId="77777777" w:rsidR="005A76DA" w:rsidRDefault="005A76DA" w:rsidP="00F147BA">
      <w:pPr>
        <w:pStyle w:val="Bo-Blankline"/>
      </w:pPr>
    </w:p>
    <w:p w14:paraId="6A06B99E" w14:textId="77777777" w:rsidR="005A76DA" w:rsidRDefault="005A76DA" w:rsidP="00F147BA">
      <w:pPr>
        <w:pStyle w:val="Bo-Blankline"/>
      </w:pPr>
    </w:p>
    <w:p w14:paraId="1F0BDC4F" w14:textId="77777777" w:rsidR="005A76DA" w:rsidRDefault="005A76DA" w:rsidP="00F147BA">
      <w:pPr>
        <w:pStyle w:val="Bo-Blankline"/>
      </w:pPr>
    </w:p>
    <w:p w14:paraId="250F8A7C" w14:textId="77777777" w:rsidR="005A76DA" w:rsidRDefault="005A76DA" w:rsidP="00F147BA">
      <w:pPr>
        <w:pStyle w:val="Bo-Blankline"/>
      </w:pPr>
    </w:p>
    <w:p w14:paraId="60406AF8" w14:textId="77777777" w:rsidR="005A76DA" w:rsidRDefault="005A76DA" w:rsidP="00F147BA">
      <w:pPr>
        <w:pStyle w:val="Bo-Blankline"/>
      </w:pPr>
    </w:p>
    <w:p w14:paraId="2254A794" w14:textId="77777777" w:rsidR="00F147BA" w:rsidRDefault="00F147BA" w:rsidP="00374526">
      <w:pPr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4AD996E" w14:textId="77777777" w:rsidR="00F147BA" w:rsidRDefault="00F147BA" w:rsidP="00374526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2E3E16F" w14:textId="77777777" w:rsidR="00CC0E30" w:rsidRPr="00744476" w:rsidRDefault="00CC0E30" w:rsidP="00374526">
      <w:pPr>
        <w:jc w:val="thaiDistribute"/>
        <w:rPr>
          <w:rFonts w:asciiTheme="majorBidi" w:hAnsiTheme="majorBidi" w:cstheme="majorBidi"/>
          <w:cs/>
        </w:rPr>
        <w:sectPr w:rsidR="00CC0E30" w:rsidRPr="00744476" w:rsidSect="009407C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6B4C3C4F" w14:textId="77777777" w:rsidR="00DE1414" w:rsidRPr="00744476" w:rsidRDefault="00DE1414" w:rsidP="001034ED">
      <w:pPr>
        <w:pStyle w:val="Bo-C1Content"/>
        <w:ind w:left="180" w:hanging="18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C9703C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lang w:val="en-US"/>
        </w:rPr>
        <w:t>2562</w:t>
      </w:r>
      <w:r w:rsidR="00B3049D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="00C9703C">
        <w:rPr>
          <w:rFonts w:asciiTheme="majorBidi" w:hAnsiTheme="majorBidi" w:cstheme="majorBidi"/>
          <w:lang w:val="en-US"/>
        </w:rPr>
        <w:t>2561</w:t>
      </w:r>
      <w:r w:rsidR="006B26FF" w:rsidRPr="00744476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14:paraId="66B28C7F" w14:textId="77777777" w:rsidR="00941363" w:rsidRPr="00744476" w:rsidRDefault="00941363" w:rsidP="00DE1414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8C15A8" w:rsidRPr="00C64277" w14:paraId="52FFD307" w14:textId="77777777" w:rsidTr="00540CBF">
        <w:trPr>
          <w:trHeight w:val="234"/>
          <w:tblHeader/>
        </w:trPr>
        <w:tc>
          <w:tcPr>
            <w:tcW w:w="2700" w:type="dxa"/>
            <w:vAlign w:val="bottom"/>
          </w:tcPr>
          <w:p w14:paraId="6AC4D042" w14:textId="77777777" w:rsidR="008C15A8" w:rsidRPr="00C64277" w:rsidRDefault="008C15A8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1B7651F0" w14:textId="77777777"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53235A3" w14:textId="77777777" w:rsidR="008C15A8" w:rsidRPr="00C64277" w:rsidRDefault="008C15A8" w:rsidP="00FF694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124072B4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14:paraId="4D7D179D" w14:textId="77777777" w:rsidR="008C15A8" w:rsidRPr="008C15A8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C15A8" w:rsidRPr="00C64277" w14:paraId="45C55C38" w14:textId="77777777" w:rsidTr="00540CBF">
        <w:trPr>
          <w:trHeight w:val="234"/>
          <w:tblHeader/>
        </w:trPr>
        <w:tc>
          <w:tcPr>
            <w:tcW w:w="2700" w:type="dxa"/>
            <w:vAlign w:val="bottom"/>
          </w:tcPr>
          <w:p w14:paraId="3B4F8A16" w14:textId="77777777" w:rsidR="008C15A8" w:rsidRPr="00C64277" w:rsidRDefault="008C15A8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75713FF6" w14:textId="77777777"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4AFB5A2" w14:textId="77777777" w:rsidR="008C15A8" w:rsidRPr="00C64277" w:rsidRDefault="00FF6948" w:rsidP="00FF694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33D7C5AB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77C70556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14:paraId="2924BABD" w14:textId="77777777"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11CC04D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14:paraId="470A0311" w14:textId="77777777"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66248CC0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14:paraId="2338846F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4A3D5244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14:paraId="2D89E088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1D77957A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14:paraId="0FAE3B85" w14:textId="7777777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2A2E1AC2" w14:textId="725AC2E7"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</w:t>
            </w:r>
            <w:r w:rsidR="00194DE3">
              <w:rPr>
                <w:rFonts w:asciiTheme="majorBidi" w:hAnsiTheme="majorBidi" w:cstheme="majorBidi" w:hint="cs"/>
                <w:cs/>
                <w:lang w:val="en-US"/>
              </w:rPr>
              <w:t>สำหรับปี</w:t>
            </w:r>
          </w:p>
        </w:tc>
      </w:tr>
      <w:tr w:rsidR="00B3049D" w:rsidRPr="00C64277" w14:paraId="3405496A" w14:textId="77777777" w:rsidTr="00540CBF">
        <w:trPr>
          <w:trHeight w:val="234"/>
          <w:tblHeader/>
        </w:trPr>
        <w:tc>
          <w:tcPr>
            <w:tcW w:w="2700" w:type="dxa"/>
            <w:vAlign w:val="bottom"/>
          </w:tcPr>
          <w:p w14:paraId="3F6F9EB8" w14:textId="77777777" w:rsidR="00B3049D" w:rsidRPr="00C64277" w:rsidRDefault="00B3049D" w:rsidP="00B3049D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3828D289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1219582" w14:textId="77777777" w:rsidR="00B3049D" w:rsidRPr="00C64277" w:rsidRDefault="00B3049D" w:rsidP="00B3049D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5071577F" w14:textId="77777777" w:rsidR="00B3049D" w:rsidRPr="00C64277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2736709D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6E8B09D4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04FF34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84" w:type="dxa"/>
          </w:tcPr>
          <w:p w14:paraId="45BF4B07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AE1CEA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84" w:type="dxa"/>
          </w:tcPr>
          <w:p w14:paraId="709820E2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32832D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84" w:type="dxa"/>
          </w:tcPr>
          <w:p w14:paraId="07DF1F9B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5CC3103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581004D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F57D5D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84" w:type="dxa"/>
          </w:tcPr>
          <w:p w14:paraId="74D72822" w14:textId="77777777" w:rsidR="00B3049D" w:rsidRPr="00C64277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D2B87E6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4" w:type="dxa"/>
          </w:tcPr>
          <w:p w14:paraId="0A0983F6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181C28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84" w:type="dxa"/>
          </w:tcPr>
          <w:p w14:paraId="79FCEF50" w14:textId="77777777" w:rsidR="00B3049D" w:rsidRPr="00C64277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75C685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7C4DE342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14606C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2" w:type="dxa"/>
          </w:tcPr>
          <w:p w14:paraId="4FC3FC67" w14:textId="77777777" w:rsidR="00B3049D" w:rsidRPr="00C64277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2CB6EE36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4" w:type="dxa"/>
          </w:tcPr>
          <w:p w14:paraId="00DD4B96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4A97549" w14:textId="77777777" w:rsidR="00B3049D" w:rsidRPr="00C64277" w:rsidRDefault="00C9703C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B3049D" w:rsidRPr="00C64277" w14:paraId="60CCF358" w14:textId="77777777" w:rsidTr="00540CBF">
        <w:trPr>
          <w:trHeight w:val="234"/>
          <w:tblHeader/>
        </w:trPr>
        <w:tc>
          <w:tcPr>
            <w:tcW w:w="2700" w:type="dxa"/>
            <w:vAlign w:val="bottom"/>
          </w:tcPr>
          <w:p w14:paraId="49DE28EC" w14:textId="77777777" w:rsidR="00B3049D" w:rsidRPr="00C64277" w:rsidRDefault="00B3049D" w:rsidP="00B3049D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6AD4AF29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C50B865" w14:textId="77777777" w:rsidR="00B3049D" w:rsidRPr="00C64277" w:rsidRDefault="00B3049D" w:rsidP="00B3049D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3FBEE850" w14:textId="77777777" w:rsidR="00B3049D" w:rsidRPr="00C64277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19E31503" w14:textId="77777777" w:rsidR="00B3049D" w:rsidRPr="00C3537D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14:paraId="37A9E6A9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4" w:type="dxa"/>
            <w:gridSpan w:val="19"/>
          </w:tcPr>
          <w:p w14:paraId="0C02C1AE" w14:textId="77777777" w:rsidR="00B3049D" w:rsidRPr="00C3537D" w:rsidRDefault="00B3049D" w:rsidP="00B3049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B3049D" w:rsidRPr="00C64277" w14:paraId="1587AFC1" w14:textId="77777777" w:rsidTr="00540CBF">
        <w:tc>
          <w:tcPr>
            <w:tcW w:w="2700" w:type="dxa"/>
          </w:tcPr>
          <w:p w14:paraId="31A06D95" w14:textId="77777777" w:rsidR="00B3049D" w:rsidRPr="00444631" w:rsidRDefault="00B3049D" w:rsidP="00B3049D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14:paraId="7298B535" w14:textId="77777777" w:rsidR="00B3049D" w:rsidRPr="00C64277" w:rsidRDefault="00B3049D" w:rsidP="00B3049D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76CA86A" w14:textId="77777777" w:rsidR="00B3049D" w:rsidRPr="00C64277" w:rsidRDefault="00B3049D" w:rsidP="00B3049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" w:type="dxa"/>
          </w:tcPr>
          <w:p w14:paraId="4E85D594" w14:textId="77777777" w:rsidR="00B3049D" w:rsidRPr="00C64277" w:rsidRDefault="00B3049D" w:rsidP="00B3049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F5F7E41" w14:textId="77777777" w:rsidR="00B3049D" w:rsidRPr="00C64277" w:rsidRDefault="00B3049D" w:rsidP="00B3049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D7B8E9C" w14:textId="77777777" w:rsidR="00B3049D" w:rsidRPr="00C64277" w:rsidRDefault="00B3049D" w:rsidP="00B3049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81AA80C" w14:textId="77777777" w:rsidR="00B3049D" w:rsidRPr="00C64277" w:rsidRDefault="00B3049D" w:rsidP="00B3049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11ADC91A" w14:textId="77777777" w:rsidR="00B3049D" w:rsidRPr="00C64277" w:rsidRDefault="00B3049D" w:rsidP="00B3049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3089DC5" w14:textId="77777777" w:rsidR="00B3049D" w:rsidRPr="00C64277" w:rsidRDefault="00B3049D" w:rsidP="00B3049D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C9978AB" w14:textId="77777777" w:rsidR="00B3049D" w:rsidRPr="00C64277" w:rsidRDefault="00B3049D" w:rsidP="00B3049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6B6F363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3A410CD" w14:textId="77777777" w:rsidR="00B3049D" w:rsidRPr="00C64277" w:rsidRDefault="00B3049D" w:rsidP="00B3049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282581C9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41F0B26B" w14:textId="77777777" w:rsidR="00B3049D" w:rsidRPr="00C64277" w:rsidRDefault="00B3049D" w:rsidP="00B3049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9F987C4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4DA3C54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34918FD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66507DC5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38F5E2EE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4C0FA1AC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EBA1BD4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14CA4D6A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3008943B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vAlign w:val="bottom"/>
          </w:tcPr>
          <w:p w14:paraId="542B622A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F61D115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069ED4B8" w14:textId="77777777" w:rsidR="00B3049D" w:rsidRPr="00C64277" w:rsidRDefault="00B3049D" w:rsidP="00B3049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6535244" w14:textId="77777777" w:rsidR="00B3049D" w:rsidRPr="00C64277" w:rsidRDefault="00B3049D" w:rsidP="00B3049D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055A" w:rsidRPr="00C64277" w14:paraId="5461DD95" w14:textId="77777777" w:rsidTr="00540CBF">
        <w:tc>
          <w:tcPr>
            <w:tcW w:w="2700" w:type="dxa"/>
          </w:tcPr>
          <w:p w14:paraId="116E49AC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14:paraId="4F0CF4B2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F1426C2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14:paraId="031FAF01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1897AA0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42322DFC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A1AEFA5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16685147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B02DD72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77F63148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CD9350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7B993D26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CBD9E2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67728F56" w14:textId="77777777" w:rsidR="00B9055A" w:rsidRPr="00C64277" w:rsidRDefault="00B9055A" w:rsidP="00B9055A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0F1C716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466F5F99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B34ACC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E494243" w14:textId="77777777" w:rsidR="00B9055A" w:rsidRPr="00C64277" w:rsidRDefault="00B9055A" w:rsidP="00B90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7FC920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053A0BA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49B9B7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5E667985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C50DBF4" w14:textId="77777777" w:rsidR="00B9055A" w:rsidRPr="00C64277" w:rsidRDefault="00B9055A" w:rsidP="00637104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122" w:type="dxa"/>
          </w:tcPr>
          <w:p w14:paraId="6512E40C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C39A58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B04F0B9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7939903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55A" w:rsidRPr="00C64277" w14:paraId="7DA5BA71" w14:textId="77777777" w:rsidTr="00540CBF">
        <w:tc>
          <w:tcPr>
            <w:tcW w:w="2700" w:type="dxa"/>
          </w:tcPr>
          <w:p w14:paraId="497E80A2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14:paraId="1519A916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478697E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20" w:type="dxa"/>
          </w:tcPr>
          <w:p w14:paraId="6A73B899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47DBDC4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16E5EF88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E22FA78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6EEF7AB3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4430C33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4B380560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F330FAA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24ECB3CB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BA2DB7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2C789D73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3D01B2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0176D6FF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229322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473566C" w14:textId="77777777" w:rsidR="00B9055A" w:rsidRPr="00C64277" w:rsidRDefault="00B9055A" w:rsidP="00B90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C72EB9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F583F9B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8CF354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155FA513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4C8F4A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122" w:type="dxa"/>
          </w:tcPr>
          <w:p w14:paraId="4121C500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8F76E7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1,770,000</w:t>
            </w:r>
          </w:p>
        </w:tc>
        <w:tc>
          <w:tcPr>
            <w:tcW w:w="104" w:type="dxa"/>
          </w:tcPr>
          <w:p w14:paraId="65D156F4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B01C315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2,006,000</w:t>
            </w:r>
          </w:p>
        </w:tc>
      </w:tr>
      <w:tr w:rsidR="00B9055A" w:rsidRPr="00C64277" w14:paraId="5A17824F" w14:textId="77777777" w:rsidTr="00540CBF">
        <w:tc>
          <w:tcPr>
            <w:tcW w:w="2700" w:type="dxa"/>
          </w:tcPr>
          <w:p w14:paraId="59EE7BA2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14:paraId="2D09D5FC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63001B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14:paraId="0A080AAA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18DE329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6B50A011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F1995E7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63987DC8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1E4AB4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6124CE8E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14FE78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2C73161D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242C2D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44BFABCA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2E3E60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711BA21E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C275069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B449B32" w14:textId="77777777" w:rsidR="00B9055A" w:rsidRPr="00C64277" w:rsidRDefault="00B9055A" w:rsidP="00B90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0298D8" w14:textId="77777777" w:rsidR="00B9055A" w:rsidRPr="00C64277" w:rsidRDefault="00B9055A" w:rsidP="00B9055A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8AE5B7B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F83C53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252F104C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910CC7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122" w:type="dxa"/>
          </w:tcPr>
          <w:p w14:paraId="6CA3E79C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F94A26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49E8506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61FC43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55A" w:rsidRPr="00C64277" w14:paraId="12D58AB3" w14:textId="77777777" w:rsidTr="00540CBF">
        <w:tc>
          <w:tcPr>
            <w:tcW w:w="2700" w:type="dxa"/>
          </w:tcPr>
          <w:p w14:paraId="52EF0716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14:paraId="36EFB088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4542D92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14:paraId="4C64FD8D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95FD6F3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4CC6021E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34C0A92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773E5C6D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6CB630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1B961B31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9DF2C7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0E779D2E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D59BDF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26C9694B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D92D54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01ACA325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FB7BB0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104" w:type="dxa"/>
          </w:tcPr>
          <w:p w14:paraId="08C4E017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D591F9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84" w:type="dxa"/>
          </w:tcPr>
          <w:p w14:paraId="334DB91A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C2E466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84" w:type="dxa"/>
          </w:tcPr>
          <w:p w14:paraId="1AC1019C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678E5E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122" w:type="dxa"/>
          </w:tcPr>
          <w:p w14:paraId="14CD9E0B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34C312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62C506D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1612A1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55A" w:rsidRPr="00C64277" w14:paraId="3BF96DAA" w14:textId="77777777" w:rsidTr="00540CBF">
        <w:tc>
          <w:tcPr>
            <w:tcW w:w="2700" w:type="dxa"/>
          </w:tcPr>
          <w:p w14:paraId="2536B132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cs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7" w:type="dxa"/>
          </w:tcPr>
          <w:p w14:paraId="3E389F89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D4D127A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14:paraId="30CAA5A4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9415DD1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BB90195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7E5EC2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32062A12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88B61A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64BEDACF" w14:textId="77777777" w:rsidR="00B9055A" w:rsidRPr="00C64277" w:rsidRDefault="00B9055A" w:rsidP="002640D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DD2F76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287289CD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D1D3F56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7613931E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FFCDAC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5B822F5A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5F70CE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47751E5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8DADD5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652B6F1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E413157" w14:textId="77777777" w:rsidR="00B9055A" w:rsidRPr="00C64277" w:rsidRDefault="00B9055A" w:rsidP="00B905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760E9EC2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ED759C" w14:textId="77777777" w:rsidR="00B9055A" w:rsidRPr="00C64277" w:rsidRDefault="00B9055A" w:rsidP="00637104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22" w:type="dxa"/>
          </w:tcPr>
          <w:p w14:paraId="15C5A257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9F18DB7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2D68278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A57F908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55A" w:rsidRPr="00C64277" w14:paraId="7F60AF1D" w14:textId="77777777" w:rsidTr="00540CBF">
        <w:tc>
          <w:tcPr>
            <w:tcW w:w="2700" w:type="dxa"/>
          </w:tcPr>
          <w:p w14:paraId="6AF0F0B7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14:paraId="384F9424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FF30610" w14:textId="77777777" w:rsidR="00B9055A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ผลิตไฟฟ้า </w:t>
            </w:r>
          </w:p>
          <w:p w14:paraId="093C7D9D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70ABB5CA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6A0AB6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D299334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00F660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52F89B76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70EEDC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55884477" w14:textId="77777777" w:rsidR="00B9055A" w:rsidRPr="00C64277" w:rsidRDefault="00B9055A" w:rsidP="002640D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B75B33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0032A8CB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82317D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47B155AA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302708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47565AA9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E0EFDE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0E5EF5C3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06F2B5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4" w:type="dxa"/>
          </w:tcPr>
          <w:p w14:paraId="619A04C9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B676BF" w14:textId="77777777" w:rsidR="00B9055A" w:rsidRPr="00C64277" w:rsidRDefault="00B9055A" w:rsidP="00BF16C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EF67486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FE10B53" w14:textId="77777777" w:rsidR="00B9055A" w:rsidRPr="00C64277" w:rsidRDefault="00B9055A" w:rsidP="0063710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377C5668" w14:textId="77777777" w:rsidR="00B9055A" w:rsidRPr="00C64277" w:rsidRDefault="00B9055A" w:rsidP="00637104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80B92CC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F0B6CBC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4572CDB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9055A" w:rsidRPr="00C64277" w14:paraId="4F19E483" w14:textId="77777777" w:rsidTr="00540CBF">
        <w:tc>
          <w:tcPr>
            <w:tcW w:w="2700" w:type="dxa"/>
          </w:tcPr>
          <w:p w14:paraId="3B2AD868" w14:textId="77777777" w:rsidR="00B9055A" w:rsidRPr="00C64277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14:paraId="75BCE4C5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AA15558" w14:textId="77777777" w:rsidR="00B9055A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</w:t>
            </w:r>
          </w:p>
          <w:p w14:paraId="4A5413DE" w14:textId="77777777" w:rsidR="00DC5D3A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ไนตริกและแอมโมเนียม</w:t>
            </w:r>
          </w:p>
          <w:p w14:paraId="168B1201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ไนเตรท</w:t>
            </w:r>
          </w:p>
        </w:tc>
        <w:tc>
          <w:tcPr>
            <w:tcW w:w="20" w:type="dxa"/>
          </w:tcPr>
          <w:p w14:paraId="703E687B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B38C3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6BFD50E7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015935E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6C37B42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5C3B11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3152B579" w14:textId="77777777" w:rsidR="00B9055A" w:rsidRPr="00C64277" w:rsidRDefault="00B9055A" w:rsidP="002640D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08A292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5F519D0B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9029F50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54A6A49E" w14:textId="77777777" w:rsidR="00B9055A" w:rsidRPr="00C64277" w:rsidRDefault="00B9055A" w:rsidP="00B9055A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061219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3BF1149C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B0821C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07C330E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BF737B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6BE15E5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55AAE5D" w14:textId="77777777" w:rsidR="00B9055A" w:rsidRPr="00C64277" w:rsidRDefault="00B9055A" w:rsidP="00B905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52DFD3CA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FCCDA73" w14:textId="77777777" w:rsidR="00B9055A" w:rsidRPr="00C64277" w:rsidRDefault="00B9055A" w:rsidP="00637104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22" w:type="dxa"/>
          </w:tcPr>
          <w:p w14:paraId="20E56777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BBEF31C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104" w:type="dxa"/>
          </w:tcPr>
          <w:p w14:paraId="07813977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8637DE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530,952</w:t>
            </w:r>
          </w:p>
        </w:tc>
      </w:tr>
      <w:tr w:rsidR="00B9055A" w:rsidRPr="00C64277" w14:paraId="7C347305" w14:textId="77777777" w:rsidTr="00540CBF">
        <w:tc>
          <w:tcPr>
            <w:tcW w:w="2700" w:type="dxa"/>
          </w:tcPr>
          <w:p w14:paraId="2F605D84" w14:textId="77777777" w:rsidR="00B9055A" w:rsidRPr="00444631" w:rsidRDefault="00B9055A" w:rsidP="00B9055A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ซีนิธ อินเตอร์เนชั่นแนล</w:t>
            </w:r>
            <w:r>
              <w:rPr>
                <w:rFonts w:ascii="Angsana New" w:hAnsi="Angsana New"/>
                <w:sz w:val="21"/>
                <w:szCs w:val="21"/>
              </w:rPr>
              <w:br/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เทรดดิ้ง จำกัด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14:paraId="1EF06852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7DEE3B0" w14:textId="77777777" w:rsidR="00B9055A" w:rsidRPr="00754F45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74526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</w:p>
        </w:tc>
        <w:tc>
          <w:tcPr>
            <w:tcW w:w="20" w:type="dxa"/>
          </w:tcPr>
          <w:p w14:paraId="0CD19EDF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C892DF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9B76841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274706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69DCA0F8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184A98" w14:textId="77777777" w:rsidR="00B9055A" w:rsidRPr="00C64277" w:rsidRDefault="00B9055A" w:rsidP="00B9055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EF296C3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8EA61C" w14:textId="77777777" w:rsidR="00B9055A" w:rsidRPr="00C64277" w:rsidRDefault="00B9055A" w:rsidP="002640D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3A874FE5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7410E838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7A998FD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5F0A6F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84" w:type="dxa"/>
          </w:tcPr>
          <w:p w14:paraId="69202D12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26E0932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2638E18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4EFAC5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0F73F6B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848BC45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96B7915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11088D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122" w:type="dxa"/>
          </w:tcPr>
          <w:p w14:paraId="2781CE9C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DFF1CA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37,999</w:t>
            </w:r>
          </w:p>
        </w:tc>
        <w:tc>
          <w:tcPr>
            <w:tcW w:w="104" w:type="dxa"/>
          </w:tcPr>
          <w:p w14:paraId="5F4BB849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6E9A38E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20,000</w:t>
            </w:r>
          </w:p>
        </w:tc>
      </w:tr>
      <w:tr w:rsidR="00B9055A" w:rsidRPr="00C64277" w14:paraId="63A2F639" w14:textId="77777777" w:rsidTr="00540CBF">
        <w:tc>
          <w:tcPr>
            <w:tcW w:w="2700" w:type="dxa"/>
          </w:tcPr>
          <w:p w14:paraId="032D9183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14:paraId="06340A76" w14:textId="77777777" w:rsidR="00B9055A" w:rsidRPr="00C64277" w:rsidRDefault="00B9055A" w:rsidP="00B90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582095E" w14:textId="77777777" w:rsidR="00B9055A" w:rsidRPr="00444631" w:rsidRDefault="00B9055A" w:rsidP="00B90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38AE23F8" w14:textId="77777777" w:rsidR="00B9055A" w:rsidRPr="00C64277" w:rsidRDefault="00B9055A" w:rsidP="00B90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A6C0F8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7459A0D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433A1CA" w14:textId="77777777" w:rsidR="00B9055A" w:rsidRPr="00C64277" w:rsidRDefault="00B9055A" w:rsidP="00B90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BD29DA6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9F6A5EC" w14:textId="77777777" w:rsidR="00B9055A" w:rsidRPr="00C64277" w:rsidRDefault="00B9055A" w:rsidP="00B9055A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648268E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FBC490" w14:textId="77777777" w:rsidR="00B9055A" w:rsidRPr="00C64277" w:rsidRDefault="00B9055A" w:rsidP="00B9055A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DB0C43F" w14:textId="77777777" w:rsidR="00B9055A" w:rsidRPr="00C64277" w:rsidRDefault="00B9055A" w:rsidP="00B90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21656900" w14:textId="77777777" w:rsidR="00B9055A" w:rsidRPr="00C64277" w:rsidRDefault="00B9055A" w:rsidP="00B9055A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A79DCBF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166A9F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7052A6E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39A18A" w14:textId="77777777" w:rsidR="00B9055A" w:rsidRPr="00C64277" w:rsidRDefault="00B9055A" w:rsidP="00B905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9F71455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D3DB9F" w14:textId="77777777" w:rsidR="00B9055A" w:rsidRPr="00C64277" w:rsidRDefault="00B9055A" w:rsidP="00B90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89D14F8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D3A1609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86C03A1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D3FF58" w14:textId="77777777" w:rsidR="00B9055A" w:rsidRPr="00C64277" w:rsidRDefault="00B9055A" w:rsidP="00B905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09F7B43B" w14:textId="77777777" w:rsidR="00B9055A" w:rsidRPr="00C64277" w:rsidRDefault="00B9055A" w:rsidP="00B90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EC9E610" w14:textId="77777777" w:rsidR="00B9055A" w:rsidRPr="00C64277" w:rsidRDefault="00B9055A" w:rsidP="00B905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28C0194" w14:textId="77777777" w:rsidR="00B9055A" w:rsidRPr="00C64277" w:rsidRDefault="00B9055A" w:rsidP="00B90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02557B7" w14:textId="77777777" w:rsidR="00B9055A" w:rsidRPr="00C64277" w:rsidRDefault="00B9055A" w:rsidP="00B9055A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B2CBC" w:rsidRPr="00C64277" w14:paraId="5D63EB98" w14:textId="77777777" w:rsidTr="00E60C7D">
        <w:trPr>
          <w:trHeight w:val="603"/>
        </w:trPr>
        <w:tc>
          <w:tcPr>
            <w:tcW w:w="2700" w:type="dxa"/>
          </w:tcPr>
          <w:p w14:paraId="7DCCD487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14:paraId="3602277E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BB1EEB5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20" w:type="dxa"/>
          </w:tcPr>
          <w:p w14:paraId="441F58BD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9C3357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606A3A90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559BB9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7D4405B5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59BFA79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3BE4C867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2E8E618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4BCFF5EB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1A11FD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7730D3AD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35799A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4986D632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4D4206B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8EC840F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4930F76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8C4FDCE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8499CCE" w14:textId="77777777" w:rsidR="00DB2CBC" w:rsidRPr="00C64277" w:rsidRDefault="00DB2CBC" w:rsidP="00017A7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2B1163ED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53353D0" w14:textId="77777777" w:rsidR="00DB2CBC" w:rsidRPr="00C64277" w:rsidRDefault="00DB2CBC" w:rsidP="00017A7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122" w:type="dxa"/>
          </w:tcPr>
          <w:p w14:paraId="2D232ECD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C738F4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AE0B13F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FC981B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60900752" w14:textId="77777777" w:rsidTr="00540CBF">
        <w:tc>
          <w:tcPr>
            <w:tcW w:w="2700" w:type="dxa"/>
          </w:tcPr>
          <w:p w14:paraId="5D52115D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14:paraId="30711340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CFC3864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14:paraId="730C52BB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CEBA42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27CC463A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2AEE726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6AE692F7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A0F8BB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7C72E018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E0BE178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08D5900A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038223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5A43C87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B2C94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DE09882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C47ACC4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4BB8025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2FD3FA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DE3CAB3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E42DAA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AB89752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691DFFC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54A8D0F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122900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BBBD9D1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09FE139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0691CB26" w14:textId="77777777" w:rsidTr="00540CBF">
        <w:tc>
          <w:tcPr>
            <w:tcW w:w="2700" w:type="dxa"/>
          </w:tcPr>
          <w:p w14:paraId="1075B6CC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14:paraId="0EF27A11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7419C5F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14:paraId="7B1892D8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8C65A5B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6C8558DB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2AEB6E1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13AAB02E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359168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2017FB34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0CCB1D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2CD8ED7B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191B4846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46B06EEF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9CA7EE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09E33EE4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DF053D1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7CC7276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4FE452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8F6F442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50552FB" w14:textId="77777777" w:rsidR="00DB2CBC" w:rsidRPr="00C64277" w:rsidRDefault="00DB2CBC" w:rsidP="00EA4E1F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784D3A33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5BEC09F" w14:textId="77777777" w:rsidR="00DB2CBC" w:rsidRPr="00C64277" w:rsidRDefault="00DB2CBC" w:rsidP="00017A7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122" w:type="dxa"/>
          </w:tcPr>
          <w:p w14:paraId="41F0649C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E508E23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369A9E9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A81746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6AADB693" w14:textId="77777777" w:rsidTr="00540CBF">
        <w:trPr>
          <w:trHeight w:val="612"/>
        </w:trPr>
        <w:tc>
          <w:tcPr>
            <w:tcW w:w="2700" w:type="dxa"/>
          </w:tcPr>
          <w:p w14:paraId="222B27E1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7" w:type="dxa"/>
          </w:tcPr>
          <w:p w14:paraId="6CA5A99E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2A690C29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14:paraId="1B043AD1" w14:textId="77777777" w:rsidR="00DB2CBC" w:rsidRPr="00C64277" w:rsidRDefault="00DB2CBC" w:rsidP="00DB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C512711" w14:textId="77777777" w:rsidR="00DB2CBC" w:rsidRPr="00C64277" w:rsidRDefault="00DB2CBC" w:rsidP="00DB2CBC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</w:t>
            </w:r>
            <w:r w:rsidR="006E357B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84" w:type="dxa"/>
          </w:tcPr>
          <w:p w14:paraId="20546110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01C6AE4" w14:textId="77777777" w:rsidR="00DB2CBC" w:rsidRPr="00C64277" w:rsidRDefault="00DB2CBC" w:rsidP="00DB2CBC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96</w:t>
            </w:r>
          </w:p>
        </w:tc>
        <w:tc>
          <w:tcPr>
            <w:tcW w:w="84" w:type="dxa"/>
          </w:tcPr>
          <w:p w14:paraId="3D3DA2FE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0A2AEE9" w14:textId="2C679836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7769AE">
              <w:rPr>
                <w:rFonts w:asciiTheme="majorBidi" w:hAnsiTheme="majorBidi" w:cstheme="majorBidi"/>
                <w:lang w:val="en-US"/>
              </w:rPr>
              <w:t>00</w:t>
            </w:r>
            <w:r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84" w:type="dxa"/>
          </w:tcPr>
          <w:p w14:paraId="7C1CE2CE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B35E195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5D1C1A52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1A2AAC1C" w14:textId="77777777" w:rsidR="00DB2CBC" w:rsidRPr="00C64277" w:rsidRDefault="007A1680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</w:t>
            </w:r>
            <w:r w:rsidR="00DB2CBC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</w:tcPr>
          <w:p w14:paraId="72196C5C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45EFC7B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</w:tcPr>
          <w:p w14:paraId="5B08ECA6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06B80B6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73588E1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BD0F383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A1AAA61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C071126" w14:textId="77777777" w:rsidR="00DB2CBC" w:rsidRPr="00C64277" w:rsidRDefault="00DA02D7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</w:t>
            </w:r>
            <w:r w:rsidR="00DB2CBC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</w:tcPr>
          <w:p w14:paraId="2629A457" w14:textId="77777777" w:rsidR="00DB2CBC" w:rsidRPr="00EA4E1F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9266AA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22" w:type="dxa"/>
          </w:tcPr>
          <w:p w14:paraId="59793F0E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B74D7E0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C8A7368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67A3E1E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4EC26B82" w14:textId="77777777" w:rsidTr="00540CBF">
        <w:tc>
          <w:tcPr>
            <w:tcW w:w="2700" w:type="dxa"/>
          </w:tcPr>
          <w:p w14:paraId="25420FA7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br/>
            </w:r>
          </w:p>
        </w:tc>
        <w:tc>
          <w:tcPr>
            <w:tcW w:w="87" w:type="dxa"/>
          </w:tcPr>
          <w:p w14:paraId="725F42DF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4B95509C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20" w:type="dxa"/>
          </w:tcPr>
          <w:p w14:paraId="3A424438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B3FE021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7C8605E9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C9DB720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09872DA8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1EF3025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7016B210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B9F99D" w14:textId="77777777" w:rsidR="00DB2CBC" w:rsidRPr="00C64277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46A9C1CB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797C66B4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347CFF0D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A5172B6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61AA738D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31FD458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72211EE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116A8C2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D54F763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FA373CB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6C9E2310" w14:textId="77777777" w:rsidR="00DB2CBC" w:rsidRPr="00EA4E1F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B40172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122" w:type="dxa"/>
          </w:tcPr>
          <w:p w14:paraId="59A823CA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271F120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83C0BF4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2A35361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3C585EC7" w14:textId="77777777" w:rsidTr="00540CBF">
        <w:tc>
          <w:tcPr>
            <w:tcW w:w="2700" w:type="dxa"/>
          </w:tcPr>
          <w:p w14:paraId="13A327B5" w14:textId="77777777" w:rsidR="00DB2CBC" w:rsidRPr="008854AA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7" w:type="dxa"/>
          </w:tcPr>
          <w:p w14:paraId="75370E30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5C28338F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D4ED2FD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400E5D0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517D355A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B74A0E6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544D8446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CD860C6" w14:textId="77777777" w:rsidR="00DB2CBC" w:rsidRPr="00C64277" w:rsidRDefault="00DB2CBC" w:rsidP="00DB2CB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405629F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A54DAB" w14:textId="77777777" w:rsidR="00DB2CBC" w:rsidRPr="00C64277" w:rsidRDefault="00DB2CBC" w:rsidP="00DB2CB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9A18623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44A3F802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16E31FA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B802813" w14:textId="77777777" w:rsidR="00DB2CBC" w:rsidRPr="00C64277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E8E3C17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1A41A5F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5F946415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AD074F6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A23DA76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C809339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B9CA796" w14:textId="77777777" w:rsidR="00DB2CBC" w:rsidRPr="00EA4E1F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D5C99C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0BA42E48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4903402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1B27FEE1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869C285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B2CBC" w:rsidRPr="00C64277" w14:paraId="1EAE95E3" w14:textId="77777777" w:rsidTr="00540CBF">
        <w:tc>
          <w:tcPr>
            <w:tcW w:w="2700" w:type="dxa"/>
          </w:tcPr>
          <w:p w14:paraId="2538D8CD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7" w:type="dxa"/>
          </w:tcPr>
          <w:p w14:paraId="10E20884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4A6D73D6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6401C84F" w14:textId="77777777" w:rsidR="00DB2CBC" w:rsidRPr="00C64277" w:rsidRDefault="00DB2CBC" w:rsidP="00DB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36E6A4C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2DF0B928" w14:textId="77777777" w:rsidR="00DB2CBC" w:rsidRPr="00444631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FBFB51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0BE5065B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C317FD0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42013597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71B267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7BD5FD5E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B660B30" w14:textId="77777777" w:rsidR="00DB2CBC" w:rsidRPr="008C15A8" w:rsidRDefault="00DB2CBC" w:rsidP="00DB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74C81D01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C0DB722" w14:textId="77777777" w:rsidR="00DB2CBC" w:rsidRPr="008C15A8" w:rsidRDefault="00DB2CBC" w:rsidP="00DB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75377248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B2839AD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1399611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3EB32A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56C1373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E32E2CD" w14:textId="77777777" w:rsidR="00DB2CBC" w:rsidRPr="00EA4E1F" w:rsidRDefault="00DB2CBC" w:rsidP="00EA4E1F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A4E1F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84" w:type="dxa"/>
          </w:tcPr>
          <w:p w14:paraId="3133C7A0" w14:textId="77777777" w:rsidR="00DB2CBC" w:rsidRPr="00EA4E1F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7E0BA2" w14:textId="77777777" w:rsidR="00DB2CBC" w:rsidRPr="00017A78" w:rsidRDefault="00DB2CBC" w:rsidP="00017A7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017A78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122" w:type="dxa"/>
          </w:tcPr>
          <w:p w14:paraId="40911CC5" w14:textId="77777777" w:rsidR="00DB2CBC" w:rsidRPr="00017A78" w:rsidRDefault="00DB2CBC" w:rsidP="00017A78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A098005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980FA1C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407EA26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04275962" w14:textId="77777777" w:rsidTr="00540CBF">
        <w:tc>
          <w:tcPr>
            <w:tcW w:w="2700" w:type="dxa"/>
          </w:tcPr>
          <w:p w14:paraId="2AB8F664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14:paraId="14D11467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34085E21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14:paraId="400FDFFF" w14:textId="77777777" w:rsidR="00DB2CBC" w:rsidRPr="00C64277" w:rsidRDefault="00DB2CBC" w:rsidP="00DB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C110278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84" w:type="dxa"/>
          </w:tcPr>
          <w:p w14:paraId="73987E59" w14:textId="77777777" w:rsidR="00DB2CBC" w:rsidRPr="00444631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C34047C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84" w:type="dxa"/>
          </w:tcPr>
          <w:p w14:paraId="329CCF1B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4C21247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644414F8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2E54C81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51B4C59B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F0DB5DC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C0677A2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288354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043028F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5C60803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92E0953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6286B6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7AD1560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619DE3D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96FA640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B49A1CA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02D0B999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C6CD5C3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6514FA5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869211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42A8B8BD" w14:textId="77777777" w:rsidTr="00540CBF">
        <w:tc>
          <w:tcPr>
            <w:tcW w:w="2700" w:type="dxa"/>
          </w:tcPr>
          <w:p w14:paraId="749CB8E6" w14:textId="77777777" w:rsidR="00DB2CBC" w:rsidRPr="00181846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181846">
              <w:rPr>
                <w:rFonts w:asciiTheme="majorBidi" w:hAnsiTheme="majorBidi" w:cstheme="majorBidi"/>
              </w:rPr>
              <w:t>Polene</w:t>
            </w:r>
            <w:proofErr w:type="spellEnd"/>
            <w:r w:rsidRPr="00181846">
              <w:rPr>
                <w:rFonts w:asciiTheme="majorBidi" w:hAnsiTheme="majorBidi" w:cstheme="majorBidi"/>
              </w:rPr>
              <w:t xml:space="preserve">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7" w:type="dxa"/>
          </w:tcPr>
          <w:p w14:paraId="3B6E4784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10BA6574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20" w:type="dxa"/>
          </w:tcPr>
          <w:p w14:paraId="59D2C617" w14:textId="77777777" w:rsidR="00DB2CBC" w:rsidRPr="00C64277" w:rsidRDefault="00DB2CBC" w:rsidP="00DB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6064DFB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</w:t>
            </w:r>
            <w:r w:rsidR="00643DA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4" w:type="dxa"/>
          </w:tcPr>
          <w:p w14:paraId="3AEA3FB2" w14:textId="77777777" w:rsidR="00DB2CBC" w:rsidRPr="00444631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9A5B44" w14:textId="77777777" w:rsidR="00DB2CBC" w:rsidRPr="00444631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07AC241C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1F208EE" w14:textId="77777777" w:rsidR="00DB2CBC" w:rsidRPr="00F3681A" w:rsidRDefault="00DB2CBC" w:rsidP="00DB2CB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6D4D8C97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317800E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47987506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CE3C26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8E656E6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7A067E9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FBF0B85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29B7CB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E7CD5B8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61FA7B1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77125D0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C487B5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0972137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0E21B91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D484253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82529EA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C5E5F3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138380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7D895686" w14:textId="77777777" w:rsidTr="00540CBF">
        <w:tc>
          <w:tcPr>
            <w:tcW w:w="2700" w:type="dxa"/>
          </w:tcPr>
          <w:p w14:paraId="5DC41296" w14:textId="77777777" w:rsidR="00DB2CBC" w:rsidRPr="00181846" w:rsidRDefault="00DB2CBC" w:rsidP="00DB2CBC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14:paraId="4609DBDC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034458D3" w14:textId="77777777" w:rsidR="00DB2CBC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</w:t>
            </w:r>
          </w:p>
          <w:p w14:paraId="70103838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949A492" w14:textId="77777777" w:rsidR="00DB2CBC" w:rsidRPr="00C64277" w:rsidRDefault="00DB2CBC" w:rsidP="00DB2CB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3B58EB" w14:textId="77777777" w:rsidR="00DB2CBC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54CF0E14" w14:textId="77777777" w:rsidR="00DB2CBC" w:rsidRPr="00444631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5C05E2" w14:textId="77777777" w:rsidR="00DB2CBC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35A892B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34CF6D6" w14:textId="77777777" w:rsidR="00DB2CBC" w:rsidRPr="00F3681A" w:rsidRDefault="00DB2CBC" w:rsidP="00DB2CB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2AA63CC5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67620EA" w14:textId="77777777" w:rsidR="00DB2CBC" w:rsidRPr="00A453E5" w:rsidRDefault="00DB2CBC" w:rsidP="00DB2CB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3CD9988F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2BE80D7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161783E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4ECEF2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1660463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C3282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6E82002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220BD4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D0A0A63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53D374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87E8B4A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9B27052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0D8BDCD9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9A42941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9CF73D6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69BAEAF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2A57BCD0" w14:textId="77777777" w:rsidTr="00283CAF">
        <w:tc>
          <w:tcPr>
            <w:tcW w:w="2700" w:type="dxa"/>
          </w:tcPr>
          <w:p w14:paraId="18C9428D" w14:textId="77777777" w:rsidR="00DB2CBC" w:rsidRPr="00444631" w:rsidRDefault="00DB2CBC" w:rsidP="00DB2CBC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D649B9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D649B9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บริษัท ซีนิธ อินเตอร์เนชั่นแนล</w:t>
            </w:r>
            <w:r>
              <w:rPr>
                <w:rFonts w:ascii="Angsana New" w:hAnsi="Angsana New"/>
                <w:sz w:val="21"/>
                <w:szCs w:val="21"/>
              </w:rPr>
              <w:br/>
            </w:r>
            <w:r w:rsidRPr="00D649B9">
              <w:rPr>
                <w:rFonts w:ascii="Angsana New" w:hAnsi="Angsana New"/>
                <w:sz w:val="21"/>
                <w:szCs w:val="21"/>
                <w:cs/>
              </w:rPr>
              <w:t>เทรดดิ้ง จำกัด</w:t>
            </w:r>
            <w:r w:rsidRPr="00D649B9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14:paraId="7C0AD60A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6C22E06" w14:textId="77777777" w:rsidR="00DB2CBC" w:rsidRPr="00754F45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74526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226C87B4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89ED0F8" w14:textId="77777777" w:rsidR="00DB2CBC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FC385FF" w14:textId="77777777" w:rsidR="00DB2CBC" w:rsidRPr="00444631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AF8618D" w14:textId="77777777" w:rsidR="00DB2CBC" w:rsidRPr="00C64277" w:rsidRDefault="00DB2CBC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5C336DD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1C918E" w14:textId="77777777" w:rsidR="00DB2CBC" w:rsidRPr="00F3681A" w:rsidRDefault="00DB2CBC" w:rsidP="00DB2CB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6C08C32F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34D0AC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0360DDC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24BE6D51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8747F56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45E7F2" w14:textId="77777777" w:rsidR="00DB2CBC" w:rsidRPr="008C15A8" w:rsidRDefault="00DB2CBC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CE029B8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EAD6CE2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36E94C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BA1089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BD345A0" w14:textId="77777777" w:rsidR="00DB2CBC" w:rsidRPr="00C64277" w:rsidRDefault="00DB2CBC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22CA84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8BFF70E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775AA67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281714D9" w14:textId="77777777" w:rsidR="00DB2CBC" w:rsidRPr="00C64277" w:rsidRDefault="00DB2CBC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87A419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6AF0FB3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4FA1DD8" w14:textId="77777777" w:rsidR="00DB2CBC" w:rsidRPr="00C64277" w:rsidRDefault="00DB2CBC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2144D" w:rsidRPr="00C64277" w14:paraId="1AADCEAC" w14:textId="77777777" w:rsidTr="00283CAF">
        <w:tc>
          <w:tcPr>
            <w:tcW w:w="2700" w:type="dxa"/>
          </w:tcPr>
          <w:p w14:paraId="4B824F87" w14:textId="77777777" w:rsidR="0082144D" w:rsidRPr="00D649B9" w:rsidRDefault="0082144D" w:rsidP="00DB2CBC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7" w:type="dxa"/>
          </w:tcPr>
          <w:p w14:paraId="6131CEA0" w14:textId="77777777" w:rsidR="0082144D" w:rsidRPr="00C64277" w:rsidRDefault="0082144D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ED0AF22" w14:textId="77777777" w:rsidR="0082144D" w:rsidRPr="00374526" w:rsidRDefault="0082144D" w:rsidP="00DB2CBC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</w:p>
        </w:tc>
        <w:tc>
          <w:tcPr>
            <w:tcW w:w="20" w:type="dxa"/>
          </w:tcPr>
          <w:p w14:paraId="36DB917B" w14:textId="77777777" w:rsidR="0082144D" w:rsidRPr="00C64277" w:rsidRDefault="0082144D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68E544" w14:textId="77777777" w:rsidR="0082144D" w:rsidRDefault="0082144D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330236A" w14:textId="77777777" w:rsidR="0082144D" w:rsidRPr="00444631" w:rsidRDefault="0082144D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CB7ED0" w14:textId="77777777" w:rsidR="0082144D" w:rsidRDefault="0082144D" w:rsidP="00DB2CB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1CCBB37" w14:textId="77777777" w:rsidR="0082144D" w:rsidRPr="00C64277" w:rsidRDefault="0082144D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6371C06" w14:textId="77777777" w:rsidR="0082144D" w:rsidRPr="00F3681A" w:rsidRDefault="0082144D" w:rsidP="00DB2CB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B3AF35C" w14:textId="77777777" w:rsidR="0082144D" w:rsidRPr="00C64277" w:rsidRDefault="0082144D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F9700D1" w14:textId="77777777" w:rsidR="0082144D" w:rsidRPr="008C15A8" w:rsidRDefault="0082144D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F071715" w14:textId="77777777" w:rsidR="0082144D" w:rsidRPr="00C64277" w:rsidRDefault="0082144D" w:rsidP="00DB2C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E0D7392" w14:textId="77777777" w:rsidR="0082144D" w:rsidRPr="008C15A8" w:rsidRDefault="0082144D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5177417" w14:textId="77777777" w:rsidR="0082144D" w:rsidRPr="00C64277" w:rsidRDefault="0082144D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FCD7E35" w14:textId="77777777" w:rsidR="0082144D" w:rsidRPr="008C15A8" w:rsidRDefault="0082144D" w:rsidP="00DB2C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96F87CE" w14:textId="77777777" w:rsidR="0082144D" w:rsidRPr="00C64277" w:rsidRDefault="0082144D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6B9A76E" w14:textId="77777777" w:rsidR="0082144D" w:rsidRPr="00C64277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0B58E647" w14:textId="77777777" w:rsidR="0082144D" w:rsidRPr="00C64277" w:rsidRDefault="0082144D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C86F7EC" w14:textId="77777777" w:rsidR="0082144D" w:rsidRPr="00C64277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0E2198A" w14:textId="77777777" w:rsidR="0082144D" w:rsidRPr="00C64277" w:rsidRDefault="0082144D" w:rsidP="00DB2CB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CFA7FE6" w14:textId="77777777" w:rsidR="0082144D" w:rsidRPr="00C64277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109804F" w14:textId="77777777" w:rsidR="0082144D" w:rsidRPr="00C64277" w:rsidRDefault="0082144D" w:rsidP="00DB2CB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48C23CD" w14:textId="77777777" w:rsidR="0082144D" w:rsidRPr="00C64277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2F4645CB" w14:textId="77777777" w:rsidR="0082144D" w:rsidRPr="00C64277" w:rsidRDefault="0082144D" w:rsidP="00DB2CB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5F039D0" w14:textId="77777777" w:rsidR="0082144D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5BE6BBD3" w14:textId="77777777" w:rsidR="0082144D" w:rsidRPr="00C64277" w:rsidRDefault="0082144D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DC070A2" w14:textId="77777777" w:rsidR="0082144D" w:rsidRDefault="0082144D" w:rsidP="00DB2C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144D" w:rsidRPr="00C64277" w14:paraId="6F75D387" w14:textId="77777777" w:rsidTr="00283CAF">
        <w:tc>
          <w:tcPr>
            <w:tcW w:w="2700" w:type="dxa"/>
          </w:tcPr>
          <w:p w14:paraId="3AD25A59" w14:textId="6686AEE1" w:rsidR="0082144D" w:rsidRPr="005012C7" w:rsidRDefault="0082144D" w:rsidP="00503AA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87" w:type="dxa"/>
          </w:tcPr>
          <w:p w14:paraId="32E0DF06" w14:textId="77777777" w:rsidR="0082144D" w:rsidRPr="005012C7" w:rsidRDefault="0082144D" w:rsidP="00503AA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7D8C916" w14:textId="77777777" w:rsidR="0082144D" w:rsidRPr="005012C7" w:rsidRDefault="0082144D" w:rsidP="00503AAD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0" w:type="dxa"/>
          </w:tcPr>
          <w:p w14:paraId="52A73E03" w14:textId="77777777" w:rsidR="0082144D" w:rsidRPr="00C64277" w:rsidRDefault="0082144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02DE04" w14:textId="77777777" w:rsidR="0082144D" w:rsidRDefault="0082144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A0C32FF" w14:textId="77777777" w:rsidR="0082144D" w:rsidRPr="00444631" w:rsidRDefault="0082144D" w:rsidP="00503AA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0D17B6" w14:textId="77777777" w:rsidR="0082144D" w:rsidRDefault="0082144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E536800" w14:textId="77777777" w:rsidR="0082144D" w:rsidRPr="00C64277" w:rsidRDefault="0082144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C99B66" w14:textId="77777777" w:rsidR="0082144D" w:rsidRPr="00F3681A" w:rsidRDefault="0082144D" w:rsidP="00503AA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15B51E6" w14:textId="77777777" w:rsidR="0082144D" w:rsidRPr="00C64277" w:rsidRDefault="0082144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761C716" w14:textId="77777777" w:rsidR="0082144D" w:rsidRPr="008C15A8" w:rsidRDefault="0082144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D1F6B6F" w14:textId="77777777" w:rsidR="0082144D" w:rsidRPr="00C64277" w:rsidRDefault="0082144D" w:rsidP="00503AA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1969765D" w14:textId="77777777" w:rsidR="0082144D" w:rsidRPr="008C15A8" w:rsidRDefault="0082144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DEE9CFB" w14:textId="77777777" w:rsidR="0082144D" w:rsidRPr="00C64277" w:rsidRDefault="0082144D" w:rsidP="00503AA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094929" w14:textId="77777777" w:rsidR="0082144D" w:rsidRPr="008C15A8" w:rsidRDefault="0082144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488D06" w14:textId="77777777" w:rsidR="0082144D" w:rsidRPr="00C64277" w:rsidRDefault="0082144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35704EF" w14:textId="77777777" w:rsidR="0082144D" w:rsidRPr="00C64277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0C651214" w14:textId="77777777" w:rsidR="0082144D" w:rsidRPr="00C64277" w:rsidRDefault="0082144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C734729" w14:textId="77777777" w:rsidR="0082144D" w:rsidRPr="00C64277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D7DA4B9" w14:textId="77777777" w:rsidR="0082144D" w:rsidRPr="00C64277" w:rsidRDefault="0082144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82502DC" w14:textId="77777777" w:rsidR="0082144D" w:rsidRPr="00C64277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EEB677F" w14:textId="77777777" w:rsidR="0082144D" w:rsidRPr="00C64277" w:rsidRDefault="0082144D" w:rsidP="00503AAD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7EE481C" w14:textId="77777777" w:rsidR="0082144D" w:rsidRPr="00C64277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2B510CE6" w14:textId="77777777" w:rsidR="0082144D" w:rsidRPr="00C64277" w:rsidRDefault="0082144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F68AC45" w14:textId="77777777" w:rsidR="0082144D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4DA5AF4D" w14:textId="77777777" w:rsidR="0082144D" w:rsidRPr="00C64277" w:rsidRDefault="0082144D" w:rsidP="00503AA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8430DD0" w14:textId="77777777" w:rsidR="0082144D" w:rsidRDefault="0082144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03AAD" w:rsidRPr="00C64277" w14:paraId="5D732151" w14:textId="77777777" w:rsidTr="00283CAF">
        <w:tc>
          <w:tcPr>
            <w:tcW w:w="2700" w:type="dxa"/>
          </w:tcPr>
          <w:p w14:paraId="02F34D22" w14:textId="77777777" w:rsidR="00503AAD" w:rsidRPr="005012C7" w:rsidRDefault="00503AAD" w:rsidP="00503AA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7" w:type="dxa"/>
          </w:tcPr>
          <w:p w14:paraId="4AE2D576" w14:textId="77777777" w:rsidR="00503AAD" w:rsidRPr="005012C7" w:rsidRDefault="00503AAD" w:rsidP="00503AA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B23EDFA" w14:textId="77777777" w:rsidR="00503AAD" w:rsidRPr="005012C7" w:rsidRDefault="00503AAD" w:rsidP="00503AAD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เรือ (ยังไม่ได้ดำเนินงาน)</w:t>
            </w:r>
          </w:p>
        </w:tc>
        <w:tc>
          <w:tcPr>
            <w:tcW w:w="20" w:type="dxa"/>
          </w:tcPr>
          <w:p w14:paraId="2C6D860F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0BCB935" w14:textId="77777777" w:rsidR="00503AAD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6319CBDE" w14:textId="77777777" w:rsidR="00503AAD" w:rsidRPr="00444631" w:rsidRDefault="00503AAD" w:rsidP="00503AA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FAEE488" w14:textId="77777777" w:rsidR="00503AAD" w:rsidRPr="00C64277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3821564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7B6B07" w14:textId="77777777" w:rsidR="00503AAD" w:rsidRPr="00F3681A" w:rsidRDefault="00503AAD" w:rsidP="00503AA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84" w:type="dxa"/>
          </w:tcPr>
          <w:p w14:paraId="29C5D33F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45DA5A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3D66699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32A9C06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4B084F9" w14:textId="77777777" w:rsidR="00503AAD" w:rsidRPr="00C64277" w:rsidRDefault="00503AAD" w:rsidP="00503AA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2EA026D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66BCB65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0669337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A2AA7A8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16EA97B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D68982B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0A28436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5B6D63F" w14:textId="77777777" w:rsidR="00503AAD" w:rsidRPr="00C64277" w:rsidRDefault="00503AAD" w:rsidP="00503AAD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246056E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34B1EEF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EE85B9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08CEE50" w14:textId="77777777" w:rsidR="00503AAD" w:rsidRPr="00C64277" w:rsidRDefault="00503AAD" w:rsidP="00503AA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99F4051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03AAD" w:rsidRPr="00C64277" w14:paraId="29B69DE6" w14:textId="77777777" w:rsidTr="00283CAF">
        <w:tc>
          <w:tcPr>
            <w:tcW w:w="2700" w:type="dxa"/>
          </w:tcPr>
          <w:p w14:paraId="24D1FB9E" w14:textId="77777777" w:rsidR="00503AAD" w:rsidRPr="005012C7" w:rsidRDefault="00503AAD" w:rsidP="00503AA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7" w:type="dxa"/>
          </w:tcPr>
          <w:p w14:paraId="26AE920D" w14:textId="77777777" w:rsidR="00503AAD" w:rsidRPr="005012C7" w:rsidRDefault="00503AAD" w:rsidP="00503AA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225B24D" w14:textId="77777777" w:rsidR="00503AAD" w:rsidRPr="005012C7" w:rsidRDefault="00503AAD" w:rsidP="00503AAD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ไฟฟ้าจากพลังงานขยะ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และพลังงานชีวมวล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4B35E294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D4220DA" w14:textId="77777777" w:rsidR="00503AAD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1CF34A47" w14:textId="77777777" w:rsidR="00503AAD" w:rsidRPr="00444631" w:rsidRDefault="00503AAD" w:rsidP="00503AA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C753BAB" w14:textId="77777777" w:rsidR="00503AAD" w:rsidRPr="00C64277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87ED999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56EB18D" w14:textId="77777777" w:rsidR="00503AAD" w:rsidRPr="00F3681A" w:rsidRDefault="00503AAD" w:rsidP="00503AA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729E4882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509EB5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8E56CC7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748B0520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4509FFA" w14:textId="77777777" w:rsidR="00503AAD" w:rsidRPr="00C64277" w:rsidRDefault="00503AAD" w:rsidP="00503AA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415FD54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A4729C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1CD7E25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36D497B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2A8A6B6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B106259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E9995B9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511A62F" w14:textId="77777777" w:rsidR="00503AAD" w:rsidRPr="00C64277" w:rsidRDefault="00503AAD" w:rsidP="00503AAD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2139F6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2B94085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ED2A53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07D88D7" w14:textId="77777777" w:rsidR="00503AAD" w:rsidRPr="00C64277" w:rsidRDefault="00503AAD" w:rsidP="00503AA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AF7A661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03AAD" w:rsidRPr="00C64277" w14:paraId="121D8E4A" w14:textId="77777777" w:rsidTr="00283CAF">
        <w:tc>
          <w:tcPr>
            <w:tcW w:w="2700" w:type="dxa"/>
          </w:tcPr>
          <w:p w14:paraId="5DD43F0B" w14:textId="77777777" w:rsidR="00503AAD" w:rsidRPr="005012C7" w:rsidRDefault="00503AAD" w:rsidP="00503AA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7" w:type="dxa"/>
          </w:tcPr>
          <w:p w14:paraId="32837591" w14:textId="77777777" w:rsidR="00503AAD" w:rsidRPr="005012C7" w:rsidRDefault="00503AAD" w:rsidP="00503AA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8421D14" w14:textId="77777777" w:rsidR="00F032BA" w:rsidRDefault="00503AAD" w:rsidP="00503AAD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</w:t>
            </w:r>
          </w:p>
          <w:p w14:paraId="1B628D91" w14:textId="77777777" w:rsidR="00503AAD" w:rsidRPr="005012C7" w:rsidRDefault="00503AAD" w:rsidP="00503AAD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แสงอาทิตย์ (ยังไม่ไ</w:t>
            </w:r>
            <w:r w:rsidR="00F032BA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20" w:type="dxa"/>
          </w:tcPr>
          <w:p w14:paraId="2EDDAC8C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314B88" w14:textId="77777777" w:rsidR="00503AAD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432B5D9F" w14:textId="77777777" w:rsidR="00503AAD" w:rsidRPr="00444631" w:rsidRDefault="00503AAD" w:rsidP="00503AA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1B385F5" w14:textId="77777777" w:rsidR="00503AAD" w:rsidRPr="00C64277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F27091C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952972" w14:textId="77777777" w:rsidR="00503AAD" w:rsidRPr="00F3681A" w:rsidRDefault="00503AAD" w:rsidP="00503AA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6063F60B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E2F8F5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F75BD9A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02F77452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A362A2E" w14:textId="77777777" w:rsidR="00503AAD" w:rsidRPr="00C64277" w:rsidRDefault="00503AAD" w:rsidP="00503AA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FD0FFD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95B2F42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A30C25A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B9CEC8F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E2BF912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7FF208D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908231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FDF316C" w14:textId="77777777" w:rsidR="00503AAD" w:rsidRPr="00C64277" w:rsidRDefault="00503AAD" w:rsidP="00503AAD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077C8BD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E5CCB19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E8445D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1938C29" w14:textId="77777777" w:rsidR="00503AAD" w:rsidRPr="00C64277" w:rsidRDefault="00503AAD" w:rsidP="00503AA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474DBB6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03AAD" w:rsidRPr="00C64277" w14:paraId="4C5D5975" w14:textId="77777777" w:rsidTr="00283CAF">
        <w:tc>
          <w:tcPr>
            <w:tcW w:w="2700" w:type="dxa"/>
          </w:tcPr>
          <w:p w14:paraId="12E87711" w14:textId="77777777" w:rsidR="00503AAD" w:rsidRPr="005012C7" w:rsidRDefault="00503AAD" w:rsidP="00503AA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7" w:type="dxa"/>
          </w:tcPr>
          <w:p w14:paraId="7B2C73E8" w14:textId="77777777" w:rsidR="00503AAD" w:rsidRPr="005012C7" w:rsidRDefault="00503AAD" w:rsidP="00503AA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36775FA" w14:textId="77777777" w:rsidR="00503AAD" w:rsidRPr="005012C7" w:rsidRDefault="00503AAD" w:rsidP="00503AAD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ไฟฟ้าจากพลังงานลม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6325EAD5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AEE6B0" w14:textId="77777777" w:rsidR="00503AAD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10D4CAB4" w14:textId="77777777" w:rsidR="00503AAD" w:rsidRPr="00444631" w:rsidRDefault="00503AAD" w:rsidP="00503AA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7109EC" w14:textId="77777777" w:rsidR="00503AAD" w:rsidRPr="00C64277" w:rsidRDefault="00503AAD" w:rsidP="00503AA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19674DB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40DD265" w14:textId="77777777" w:rsidR="00503AAD" w:rsidRPr="00F3681A" w:rsidRDefault="00503AAD" w:rsidP="00503AA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014D488F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CE53D97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17880B4" w14:textId="77777777" w:rsidR="00503AAD" w:rsidRPr="00C64277" w:rsidRDefault="00503AAD" w:rsidP="00503AAD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16EE5D3C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17B8EE1" w14:textId="77777777" w:rsidR="00503AAD" w:rsidRPr="00C64277" w:rsidRDefault="00503AAD" w:rsidP="00503AAD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C251D8A" w14:textId="77777777" w:rsidR="00503AAD" w:rsidRPr="008C15A8" w:rsidRDefault="00503AAD" w:rsidP="00503AAD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6EAFBC5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FC976B9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EDCA651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1E56F3C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9E9035F" w14:textId="77777777" w:rsidR="00503AAD" w:rsidRPr="00C64277" w:rsidRDefault="00503AAD" w:rsidP="00503AAD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B3344A6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8DD9F4B" w14:textId="77777777" w:rsidR="00503AAD" w:rsidRPr="00C64277" w:rsidRDefault="00503AAD" w:rsidP="00503AAD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934FE59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310E9125" w14:textId="77777777" w:rsidR="00503AAD" w:rsidRPr="00C64277" w:rsidRDefault="00503AAD" w:rsidP="00503AAD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E3191A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46BA10" w14:textId="77777777" w:rsidR="00503AAD" w:rsidRPr="00C64277" w:rsidRDefault="00503AAD" w:rsidP="00503AAD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5CB375" w14:textId="77777777" w:rsidR="00503AAD" w:rsidRPr="00C64277" w:rsidRDefault="00503AAD" w:rsidP="00503AAD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2CBC" w:rsidRPr="00C64277" w14:paraId="114C8ACE" w14:textId="77777777" w:rsidTr="00540CBF">
        <w:tc>
          <w:tcPr>
            <w:tcW w:w="2700" w:type="dxa"/>
          </w:tcPr>
          <w:p w14:paraId="343DC20F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14:paraId="404A8A26" w14:textId="77777777" w:rsidR="00DB2CBC" w:rsidRPr="00C64277" w:rsidRDefault="00DB2CBC" w:rsidP="00DB2CB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6A29F56" w14:textId="77777777" w:rsidR="00DB2CBC" w:rsidRPr="00444631" w:rsidRDefault="00DB2CBC" w:rsidP="00DB2C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7C75D51" w14:textId="77777777" w:rsidR="00DB2CBC" w:rsidRPr="00C64277" w:rsidRDefault="00DB2CBC" w:rsidP="00DB2CBC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53B34F" w14:textId="77777777" w:rsidR="00DB2CBC" w:rsidRPr="00C64277" w:rsidRDefault="00DB2CBC" w:rsidP="00DB2CB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412B117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C20C5EE" w14:textId="77777777" w:rsidR="00DB2CBC" w:rsidRPr="00C64277" w:rsidRDefault="00DB2CBC" w:rsidP="00DB2CB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055F7A0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09AFDB" w14:textId="77777777" w:rsidR="00DB2CBC" w:rsidRPr="00C64277" w:rsidRDefault="00DB2CBC" w:rsidP="00DB2CBC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7AC52A1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EABDD0" w14:textId="77777777" w:rsidR="00DB2CBC" w:rsidRPr="00C64277" w:rsidRDefault="00DB2CBC" w:rsidP="00DB2CBC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0808771" w14:textId="77777777" w:rsidR="00DB2CBC" w:rsidRPr="00C64277" w:rsidRDefault="00DB2CBC" w:rsidP="00DB2CB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DD8BA57" w14:textId="77777777" w:rsidR="00DB2CBC" w:rsidRPr="00A453E5" w:rsidRDefault="00503AAD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84" w:type="dxa"/>
          </w:tcPr>
          <w:p w14:paraId="0E716F9A" w14:textId="77777777" w:rsidR="00DB2CBC" w:rsidRPr="00C64277" w:rsidRDefault="00DB2CBC" w:rsidP="00DB2CB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0D3322D" w14:textId="77777777" w:rsidR="00DB2CBC" w:rsidRPr="00A453E5" w:rsidRDefault="00DB2CBC" w:rsidP="00DB2CB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13,214,724</w:t>
            </w:r>
          </w:p>
        </w:tc>
        <w:tc>
          <w:tcPr>
            <w:tcW w:w="84" w:type="dxa"/>
          </w:tcPr>
          <w:p w14:paraId="3138A9E9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5DB2702" w14:textId="77777777" w:rsidR="00DB2CBC" w:rsidRPr="008C15A8" w:rsidRDefault="00503AAD" w:rsidP="00DB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104" w:type="dxa"/>
          </w:tcPr>
          <w:p w14:paraId="23746FFD" w14:textId="77777777" w:rsidR="00DB2CBC" w:rsidRPr="00C64277" w:rsidRDefault="00DB2CBC" w:rsidP="00DB2C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4F904D7" w14:textId="77777777" w:rsidR="00DB2CBC" w:rsidRPr="008C15A8" w:rsidRDefault="00DB2CBC" w:rsidP="00DB2CB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84" w:type="dxa"/>
          </w:tcPr>
          <w:p w14:paraId="203B9455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8B64DC2" w14:textId="77777777" w:rsidR="00DB2CBC" w:rsidRPr="00C64277" w:rsidRDefault="00503AAD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</w:t>
            </w:r>
            <w:r w:rsidR="004B1CC4">
              <w:rPr>
                <w:rFonts w:asciiTheme="majorBidi" w:hAnsiTheme="majorBidi" w:cstheme="majorBidi"/>
                <w:b/>
                <w:bCs/>
                <w:lang w:val="en-US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,762</w:t>
            </w:r>
          </w:p>
        </w:tc>
        <w:tc>
          <w:tcPr>
            <w:tcW w:w="84" w:type="dxa"/>
          </w:tcPr>
          <w:p w14:paraId="74D1CCE3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FAE1042" w14:textId="77777777" w:rsidR="00DB2CBC" w:rsidRPr="00C64277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12,444,474</w:t>
            </w:r>
          </w:p>
        </w:tc>
        <w:tc>
          <w:tcPr>
            <w:tcW w:w="122" w:type="dxa"/>
          </w:tcPr>
          <w:p w14:paraId="43B28E1E" w14:textId="77777777" w:rsidR="00DB2CBC" w:rsidRPr="00C64277" w:rsidRDefault="00DB2CBC" w:rsidP="00DB2C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402DC15" w14:textId="77777777" w:rsidR="00DB2CBC" w:rsidRPr="008C15A8" w:rsidRDefault="00503AAD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1,995,499</w:t>
            </w:r>
          </w:p>
        </w:tc>
        <w:tc>
          <w:tcPr>
            <w:tcW w:w="104" w:type="dxa"/>
          </w:tcPr>
          <w:p w14:paraId="6CC1DA88" w14:textId="77777777" w:rsidR="00DB2CBC" w:rsidRPr="00C64277" w:rsidRDefault="00DB2CBC" w:rsidP="00DB2CB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3E9897E" w14:textId="77777777" w:rsidR="00DB2CBC" w:rsidRPr="008C15A8" w:rsidRDefault="00DB2CBC" w:rsidP="00DB2CB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2,556,952</w:t>
            </w:r>
          </w:p>
        </w:tc>
      </w:tr>
    </w:tbl>
    <w:p w14:paraId="4075C71E" w14:textId="77777777" w:rsidR="0059608C" w:rsidRDefault="0059608C" w:rsidP="001D550C">
      <w:pPr>
        <w:pStyle w:val="Bo-C1Content"/>
        <w:ind w:left="0"/>
        <w:rPr>
          <w:rFonts w:asciiTheme="majorBidi" w:hAnsiTheme="majorBidi" w:cstheme="majorBidi"/>
          <w:sz w:val="12"/>
          <w:szCs w:val="12"/>
          <w:cs/>
        </w:rPr>
        <w:sectPr w:rsidR="0059608C" w:rsidSect="00DE7164">
          <w:footerReference w:type="default" r:id="rId14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0164B247" w14:textId="7EE74DE0" w:rsidR="0059608C" w:rsidRPr="00222494" w:rsidRDefault="0059608C" w:rsidP="0059608C">
      <w:pPr>
        <w:pStyle w:val="Bo-C1Content"/>
        <w:ind w:left="540"/>
        <w:rPr>
          <w:cs/>
          <w:lang w:val="en-US"/>
        </w:rPr>
      </w:pPr>
      <w:r w:rsidRPr="00181846">
        <w:rPr>
          <w:cs/>
        </w:rPr>
        <w:lastRenderedPageBreak/>
        <w:t>บริษัทย่อยทั้งหมด</w:t>
      </w:r>
      <w:r w:rsidR="00222494">
        <w:rPr>
          <w:rFonts w:hint="cs"/>
          <w:cs/>
        </w:rPr>
        <w:t>จดทะเบียนจัดตั้งและ</w:t>
      </w:r>
      <w:r w:rsidRPr="00181846">
        <w:rPr>
          <w:cs/>
        </w:rPr>
        <w:t>ดำเนินธุรกิจในประเทศไทยยกเว้น</w:t>
      </w:r>
      <w:r>
        <w:t xml:space="preserve"> </w:t>
      </w:r>
      <w:r w:rsidRPr="00181846">
        <w:t xml:space="preserve">TPI </w:t>
      </w:r>
      <w:proofErr w:type="spellStart"/>
      <w:r w:rsidRPr="00181846">
        <w:t>Polene</w:t>
      </w:r>
      <w:proofErr w:type="spellEnd"/>
      <w:r w:rsidRPr="00181846">
        <w:t xml:space="preserve"> Power Investment Co., Ltd</w:t>
      </w:r>
      <w:r>
        <w:rPr>
          <w:rFonts w:hint="cs"/>
          <w:cs/>
        </w:rPr>
        <w:t>.</w:t>
      </w:r>
      <w:r w:rsidRPr="00181846">
        <w:t xml:space="preserve"> </w:t>
      </w:r>
      <w:r>
        <w:rPr>
          <w:cs/>
        </w:rPr>
        <w:t>ซึ่ง</w:t>
      </w:r>
      <w:r w:rsidR="00222494">
        <w:rPr>
          <w:rFonts w:hint="cs"/>
          <w:cs/>
        </w:rPr>
        <w:t>จดทะเบียนจัดตั้งและ</w:t>
      </w:r>
      <w:r>
        <w:rPr>
          <w:cs/>
        </w:rPr>
        <w:t>ดำเนินธุรกิจในประเทศ</w:t>
      </w:r>
      <w:r>
        <w:rPr>
          <w:rFonts w:hint="cs"/>
          <w:cs/>
        </w:rPr>
        <w:t>กัมพูชา</w:t>
      </w:r>
      <w:r w:rsidR="00222494">
        <w:rPr>
          <w:rFonts w:hint="cs"/>
          <w:cs/>
        </w:rPr>
        <w:t xml:space="preserve"> ซึ่ง ณ วันที่ </w:t>
      </w:r>
      <w:r w:rsidR="00222494">
        <w:rPr>
          <w:lang w:val="en-US"/>
        </w:rPr>
        <w:t xml:space="preserve">31 </w:t>
      </w:r>
      <w:r w:rsidR="00222494">
        <w:rPr>
          <w:rFonts w:hint="cs"/>
          <w:cs/>
          <w:lang w:val="en-US"/>
        </w:rPr>
        <w:t xml:space="preserve">ธันวาคม </w:t>
      </w:r>
      <w:r w:rsidR="00222494">
        <w:rPr>
          <w:lang w:val="en-US"/>
        </w:rPr>
        <w:t xml:space="preserve">2562 </w:t>
      </w:r>
      <w:r w:rsidR="00222494">
        <w:rPr>
          <w:rFonts w:hint="cs"/>
          <w:cs/>
          <w:lang w:val="en-US"/>
        </w:rPr>
        <w:t>บริษัทอยู่ระหว่างการจดทะเบียนยกเลิกกิจการ</w:t>
      </w:r>
    </w:p>
    <w:p w14:paraId="0F18023F" w14:textId="77777777" w:rsidR="0059608C" w:rsidRDefault="0059608C" w:rsidP="00E60C7D">
      <w:pPr>
        <w:pStyle w:val="Bo-Blankline"/>
      </w:pPr>
    </w:p>
    <w:p w14:paraId="271AE40F" w14:textId="77777777" w:rsidR="00BA02CC" w:rsidRDefault="00941363" w:rsidP="007E5CA2">
      <w:pPr>
        <w:pStyle w:val="Bo-C1Content"/>
        <w:rPr>
          <w:rFonts w:asciiTheme="majorBidi" w:hAnsiTheme="majorBidi" w:cstheme="majorBidi"/>
          <w:b/>
          <w:bCs/>
        </w:rPr>
      </w:pPr>
      <w:r w:rsidRPr="00D57BD1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DE7164" w:rsidRPr="00D57BD1">
        <w:rPr>
          <w:rFonts w:asciiTheme="majorBidi" w:hAnsiTheme="majorBidi" w:cstheme="majorBidi"/>
        </w:rPr>
        <w:t xml:space="preserve"> </w:t>
      </w:r>
      <w:r w:rsidR="00DE7164" w:rsidRPr="00D57BD1">
        <w:rPr>
          <w:rFonts w:asciiTheme="majorBidi" w:hAnsiTheme="majorBidi" w:cstheme="majorBidi"/>
          <w:cs/>
        </w:rPr>
        <w:t xml:space="preserve">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C9703C">
        <w:rPr>
          <w:rFonts w:asciiTheme="majorBidi" w:hAnsiTheme="majorBidi" w:cstheme="majorBidi"/>
        </w:rPr>
        <w:t>31</w:t>
      </w:r>
      <w:r w:rsidR="004C5E5A" w:rsidRPr="00D57BD1">
        <w:rPr>
          <w:rFonts w:asciiTheme="majorBidi" w:hAnsiTheme="majorBidi" w:cstheme="majorBidi"/>
        </w:rPr>
        <w:t xml:space="preserve"> </w:t>
      </w:r>
      <w:r w:rsidR="004C5E5A" w:rsidRPr="00D57BD1">
        <w:rPr>
          <w:rFonts w:asciiTheme="majorBidi" w:hAnsiTheme="majorBidi" w:cstheme="majorBidi"/>
          <w:cs/>
        </w:rPr>
        <w:t>ธันวาคม</w:t>
      </w:r>
      <w:r w:rsidR="00DE7164" w:rsidRPr="00D57BD1">
        <w:rPr>
          <w:rFonts w:asciiTheme="majorBidi" w:hAnsiTheme="majorBidi" w:cstheme="majorBidi"/>
          <w:cs/>
        </w:rPr>
        <w:t xml:space="preserve"> </w:t>
      </w:r>
      <w:r w:rsidR="00C9703C">
        <w:rPr>
          <w:rFonts w:asciiTheme="majorBidi" w:hAnsiTheme="majorBidi" w:cstheme="majorBidi"/>
          <w:cs/>
        </w:rPr>
        <w:t>256</w:t>
      </w:r>
      <w:r w:rsidR="00C9703C">
        <w:rPr>
          <w:rFonts w:asciiTheme="majorBidi" w:hAnsiTheme="majorBidi" w:cstheme="majorBidi"/>
        </w:rPr>
        <w:t>2</w:t>
      </w:r>
      <w:r w:rsidR="00DE7164" w:rsidRPr="00D57BD1">
        <w:rPr>
          <w:rFonts w:asciiTheme="majorBidi" w:hAnsiTheme="majorBidi" w:cstheme="majorBidi"/>
          <w:cs/>
        </w:rPr>
        <w:t xml:space="preserve"> มีราคาปิดอยู่ที่ </w:t>
      </w:r>
      <w:r w:rsidR="00C746BB">
        <w:rPr>
          <w:rFonts w:asciiTheme="majorBidi" w:hAnsiTheme="majorBidi" w:cstheme="majorBidi"/>
          <w:lang w:val="en-US"/>
        </w:rPr>
        <w:t>4.40</w:t>
      </w:r>
      <w:r w:rsidR="00DE7164" w:rsidRPr="00D57BD1">
        <w:rPr>
          <w:rFonts w:asciiTheme="majorBidi" w:hAnsiTheme="majorBidi" w:cstheme="majorBidi"/>
        </w:rPr>
        <w:t xml:space="preserve"> </w:t>
      </w:r>
      <w:r w:rsidR="00DE7164" w:rsidRPr="00D57BD1">
        <w:rPr>
          <w:rFonts w:asciiTheme="majorBidi" w:hAnsiTheme="majorBidi" w:cstheme="majorBidi"/>
          <w:cs/>
        </w:rPr>
        <w:t>บาท</w:t>
      </w:r>
      <w:r w:rsidR="007E5CA2">
        <w:rPr>
          <w:rFonts w:asciiTheme="majorBidi" w:hAnsiTheme="majorBidi" w:cstheme="majorBidi" w:hint="cs"/>
          <w:cs/>
        </w:rPr>
        <w:t xml:space="preserve"> </w:t>
      </w:r>
      <w:r w:rsidR="007E5CA2" w:rsidRPr="00D57BD1">
        <w:rPr>
          <w:rFonts w:asciiTheme="majorBidi" w:hAnsiTheme="majorBidi" w:cstheme="majorBidi"/>
          <w:i/>
          <w:iCs/>
          <w:cs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="007E5CA2" w:rsidRPr="00D57BD1">
        <w:rPr>
          <w:rFonts w:asciiTheme="majorBidi" w:hAnsiTheme="majorBidi" w:cstheme="majorBidi"/>
          <w:i/>
          <w:iCs/>
          <w:lang w:val="en-US"/>
        </w:rPr>
        <w:t>:</w:t>
      </w:r>
      <w:r w:rsidR="007E5CA2">
        <w:rPr>
          <w:rFonts w:asciiTheme="majorBidi" w:hAnsiTheme="majorBidi" w:cstheme="majorBidi"/>
          <w:i/>
          <w:iCs/>
          <w:lang w:val="en-US"/>
        </w:rPr>
        <w:t xml:space="preserve"> </w:t>
      </w:r>
      <w:r w:rsidR="00C9703C">
        <w:rPr>
          <w:rFonts w:asciiTheme="majorBidi" w:hAnsiTheme="majorBidi" w:cstheme="majorBidi"/>
          <w:i/>
          <w:iCs/>
          <w:lang w:val="en-US"/>
        </w:rPr>
        <w:t>5</w:t>
      </w:r>
      <w:r w:rsidR="00B3049D">
        <w:rPr>
          <w:rFonts w:asciiTheme="majorBidi" w:hAnsiTheme="majorBidi" w:cstheme="majorBidi"/>
          <w:i/>
          <w:iCs/>
          <w:lang w:val="en-US"/>
        </w:rPr>
        <w:t>.</w:t>
      </w:r>
      <w:r w:rsidR="00C9703C">
        <w:rPr>
          <w:rFonts w:asciiTheme="majorBidi" w:hAnsiTheme="majorBidi" w:cstheme="majorBidi"/>
          <w:i/>
          <w:iCs/>
          <w:lang w:val="en-US"/>
        </w:rPr>
        <w:t>65</w:t>
      </w:r>
      <w:r w:rsidR="007E5CA2">
        <w:rPr>
          <w:rFonts w:asciiTheme="majorBidi" w:hAnsiTheme="majorBidi" w:cstheme="majorBidi"/>
          <w:i/>
          <w:iCs/>
          <w:lang w:val="en-US"/>
        </w:rPr>
        <w:t xml:space="preserve"> </w:t>
      </w:r>
      <w:r w:rsidR="007E5CA2">
        <w:rPr>
          <w:rFonts w:asciiTheme="majorBidi" w:hAnsiTheme="majorBidi" w:cstheme="majorBidi" w:hint="cs"/>
          <w:i/>
          <w:iCs/>
          <w:cs/>
          <w:lang w:val="en-US"/>
        </w:rPr>
        <w:t>บาท</w:t>
      </w:r>
      <w:r w:rsidR="007E5CA2" w:rsidRPr="00D57BD1">
        <w:rPr>
          <w:rFonts w:asciiTheme="majorBidi" w:hAnsiTheme="majorBidi" w:cstheme="majorBidi"/>
          <w:i/>
          <w:iCs/>
        </w:rPr>
        <w:t>)</w:t>
      </w:r>
      <w:r w:rsidR="00DE7164" w:rsidRPr="00D57BD1">
        <w:rPr>
          <w:rFonts w:asciiTheme="majorBidi" w:hAnsiTheme="majorBidi" w:cstheme="majorBidi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C746BB">
        <w:rPr>
          <w:rFonts w:asciiTheme="majorBidi" w:hAnsiTheme="majorBidi" w:cstheme="majorBidi"/>
        </w:rPr>
        <w:t>25,960</w:t>
      </w:r>
      <w:r w:rsidR="00DE7164" w:rsidRPr="00D57BD1">
        <w:rPr>
          <w:rFonts w:asciiTheme="majorBidi" w:hAnsiTheme="majorBidi" w:cstheme="majorBidi"/>
          <w:cs/>
        </w:rPr>
        <w:t xml:space="preserve"> ล้านบาท</w:t>
      </w:r>
      <w:r w:rsidR="00BA02CC" w:rsidRPr="00D57BD1">
        <w:rPr>
          <w:rFonts w:asciiTheme="majorBidi" w:hAnsiTheme="majorBidi" w:cstheme="majorBidi"/>
          <w:cs/>
        </w:rPr>
        <w:t xml:space="preserve"> </w:t>
      </w:r>
      <w:r w:rsidR="007E5CA2" w:rsidRPr="007E5CA2">
        <w:rPr>
          <w:rFonts w:asciiTheme="majorBidi" w:hAnsiTheme="majorBidi" w:cstheme="majorBidi"/>
          <w:i/>
          <w:iCs/>
        </w:rPr>
        <w:t>(</w:t>
      </w:r>
      <w:r w:rsidR="00C9703C">
        <w:rPr>
          <w:rFonts w:asciiTheme="majorBidi" w:hAnsiTheme="majorBidi" w:cstheme="majorBidi"/>
          <w:i/>
          <w:iCs/>
        </w:rPr>
        <w:t>2561</w:t>
      </w:r>
      <w:r w:rsidR="007E5CA2" w:rsidRPr="007E5CA2">
        <w:rPr>
          <w:rFonts w:asciiTheme="majorBidi" w:hAnsiTheme="majorBidi" w:cstheme="majorBidi"/>
          <w:i/>
          <w:iCs/>
        </w:rPr>
        <w:t xml:space="preserve">: </w:t>
      </w:r>
      <w:r w:rsidR="00C9703C">
        <w:rPr>
          <w:rFonts w:asciiTheme="majorBidi" w:hAnsiTheme="majorBidi" w:cstheme="majorBidi"/>
          <w:i/>
          <w:iCs/>
        </w:rPr>
        <w:t>33</w:t>
      </w:r>
      <w:r w:rsidR="00B3049D">
        <w:rPr>
          <w:rFonts w:asciiTheme="majorBidi" w:hAnsiTheme="majorBidi" w:cstheme="majorBidi"/>
          <w:i/>
          <w:iCs/>
        </w:rPr>
        <w:t>,</w:t>
      </w:r>
      <w:r w:rsidR="00C9703C">
        <w:rPr>
          <w:rFonts w:asciiTheme="majorBidi" w:hAnsiTheme="majorBidi" w:cstheme="majorBidi"/>
          <w:i/>
          <w:iCs/>
        </w:rPr>
        <w:t>335</w:t>
      </w:r>
      <w:r w:rsidR="007E5CA2" w:rsidRPr="007E5CA2">
        <w:rPr>
          <w:rFonts w:asciiTheme="majorBidi" w:hAnsiTheme="majorBidi"/>
          <w:i/>
          <w:iCs/>
          <w:cs/>
        </w:rPr>
        <w:t xml:space="preserve"> ล้านบาท)</w:t>
      </w:r>
      <w:r w:rsidR="007E5CA2" w:rsidRPr="007E5CA2">
        <w:rPr>
          <w:rFonts w:asciiTheme="majorBidi" w:hAnsiTheme="majorBidi" w:cstheme="majorBidi"/>
          <w:i/>
          <w:iCs/>
          <w:cs/>
        </w:rPr>
        <w:t xml:space="preserve"> </w:t>
      </w:r>
      <w:r w:rsidR="007E5CA2" w:rsidRPr="007E5CA2">
        <w:rPr>
          <w:rFonts w:asciiTheme="majorBidi" w:hAnsiTheme="majorBidi"/>
          <w:cs/>
        </w:rPr>
        <w:t xml:space="preserve">ทำให้บริษัทมีผลต่างระหว่างมูลค่ายุติธรรมกับมูลค่าตามบัญชีเท่ากับ </w:t>
      </w:r>
      <w:r w:rsidR="00C746BB">
        <w:rPr>
          <w:rFonts w:asciiTheme="majorBidi" w:hAnsiTheme="majorBidi" w:cstheme="majorBidi"/>
        </w:rPr>
        <w:t>20,060</w:t>
      </w:r>
      <w:r w:rsidR="007E5CA2" w:rsidRPr="007E5CA2">
        <w:rPr>
          <w:rFonts w:asciiTheme="majorBidi" w:hAnsiTheme="majorBidi"/>
          <w:cs/>
        </w:rPr>
        <w:t xml:space="preserve"> ล้านบาท</w:t>
      </w:r>
      <w:r w:rsidR="007E5CA2" w:rsidRPr="007E5CA2">
        <w:rPr>
          <w:rFonts w:asciiTheme="majorBidi" w:hAnsiTheme="majorBidi"/>
          <w:b/>
          <w:bCs/>
          <w:cs/>
        </w:rPr>
        <w:t xml:space="preserve"> </w:t>
      </w:r>
      <w:r w:rsidR="007E5CA2" w:rsidRPr="007E5CA2">
        <w:rPr>
          <w:rFonts w:asciiTheme="majorBidi" w:hAnsiTheme="majorBidi" w:cstheme="majorBidi"/>
          <w:i/>
          <w:iCs/>
        </w:rPr>
        <w:t>(</w:t>
      </w:r>
      <w:r w:rsidR="00C9703C">
        <w:rPr>
          <w:rFonts w:asciiTheme="majorBidi" w:hAnsiTheme="majorBidi" w:cstheme="majorBidi"/>
          <w:i/>
          <w:iCs/>
        </w:rPr>
        <w:t>2561</w:t>
      </w:r>
      <w:r w:rsidR="007E5CA2" w:rsidRPr="007E5CA2">
        <w:rPr>
          <w:rFonts w:asciiTheme="majorBidi" w:hAnsiTheme="majorBidi" w:cstheme="majorBidi"/>
          <w:i/>
          <w:iCs/>
        </w:rPr>
        <w:t xml:space="preserve">: </w:t>
      </w:r>
      <w:r w:rsidR="00C9703C">
        <w:rPr>
          <w:rFonts w:asciiTheme="majorBidi" w:hAnsiTheme="majorBidi" w:cstheme="majorBidi"/>
          <w:i/>
          <w:iCs/>
        </w:rPr>
        <w:t>27</w:t>
      </w:r>
      <w:r w:rsidR="00B3049D">
        <w:rPr>
          <w:rFonts w:asciiTheme="majorBidi" w:hAnsiTheme="majorBidi" w:cstheme="majorBidi"/>
          <w:i/>
          <w:iCs/>
        </w:rPr>
        <w:t>,</w:t>
      </w:r>
      <w:r w:rsidR="00C9703C">
        <w:rPr>
          <w:rFonts w:asciiTheme="majorBidi" w:hAnsiTheme="majorBidi" w:cstheme="majorBidi"/>
          <w:i/>
          <w:iCs/>
        </w:rPr>
        <w:t>435</w:t>
      </w:r>
      <w:r w:rsidR="007E5CA2" w:rsidRPr="007E5CA2">
        <w:rPr>
          <w:rFonts w:asciiTheme="majorBidi" w:hAnsiTheme="majorBidi" w:cstheme="majorBidi"/>
          <w:i/>
          <w:iCs/>
        </w:rPr>
        <w:t xml:space="preserve"> </w:t>
      </w:r>
      <w:r w:rsidR="007E5CA2" w:rsidRPr="007E5CA2">
        <w:rPr>
          <w:rFonts w:asciiTheme="majorBidi" w:hAnsiTheme="majorBidi"/>
          <w:i/>
          <w:iCs/>
          <w:cs/>
        </w:rPr>
        <w:t>ล้านบาท)</w:t>
      </w:r>
    </w:p>
    <w:p w14:paraId="4DABE921" w14:textId="77777777" w:rsidR="007E5CA2" w:rsidRPr="00D57BD1" w:rsidRDefault="007E5CA2" w:rsidP="00E60C7D">
      <w:pPr>
        <w:pStyle w:val="Bo-Blankline"/>
      </w:pPr>
    </w:p>
    <w:p w14:paraId="571B78BB" w14:textId="77777777" w:rsidR="00F145FD" w:rsidRPr="00D57BD1" w:rsidRDefault="00F145FD" w:rsidP="00F145F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การประเมินการด้อยค่าของเงินให้กู้ยืมและเงินลงทุนในบริษัทย่อย</w:t>
      </w:r>
    </w:p>
    <w:p w14:paraId="53F38915" w14:textId="77777777" w:rsidR="00F145FD" w:rsidRPr="00E60C7D" w:rsidRDefault="00F145FD" w:rsidP="00E60C7D">
      <w:pPr>
        <w:pStyle w:val="Bo-Blankline"/>
      </w:pPr>
    </w:p>
    <w:p w14:paraId="40DEBABA" w14:textId="1EF41EB7" w:rsidR="00F145FD" w:rsidRDefault="00F145FD" w:rsidP="003E22D2">
      <w:pPr>
        <w:pStyle w:val="Bo-C1Content"/>
        <w:rPr>
          <w:rFonts w:asciiTheme="majorBidi" w:hAnsiTheme="majorBidi"/>
          <w:i/>
          <w:iCs/>
        </w:rPr>
      </w:pPr>
      <w:r w:rsidRPr="00643B3D">
        <w:rPr>
          <w:rFonts w:asciiTheme="majorBidi" w:hAnsiTheme="majorBidi" w:cstheme="majorBidi"/>
          <w:cs/>
        </w:rPr>
        <w:t xml:space="preserve">บริษัทได้ประเมินมูลค่าที่คาดว่าจะได้รับคืนของเงินลงทุนในบริษัท ทีพีไอ โพลีน ชีวะอินทรีย์ จำกัด และบริษัท </w:t>
      </w:r>
      <w:r w:rsidRPr="00643B3D">
        <w:rPr>
          <w:rFonts w:asciiTheme="majorBidi" w:hAnsiTheme="majorBidi" w:cstheme="majorBidi"/>
          <w:cs/>
        </w:rPr>
        <w:br/>
        <w:t>ทีพีไอ ออล ซีซั่นส์ จำกัด โดยพิจารณาจากประมาณการคิดลดกระแสเงินสดที่จะได้รับในอนาคต ข้อสมมติที่สำคัญที่ใช้ในการประเมินมูลค่าที่คาดว่าจะได้รับคืน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643B3D">
        <w:rPr>
          <w:rFonts w:asciiTheme="majorBidi" w:hAnsiTheme="majorBidi" w:cstheme="majorBidi"/>
        </w:rPr>
        <w:t xml:space="preserve">WACC) </w:t>
      </w:r>
      <w:r w:rsidR="00162B31" w:rsidRPr="00643B3D">
        <w:rPr>
          <w:rFonts w:asciiTheme="majorBidi" w:hAnsiTheme="majorBidi" w:cstheme="majorBidi"/>
          <w:cs/>
        </w:rPr>
        <w:t xml:space="preserve">ของบริษัท ทีพีไอ โพลีน ชีวะอินทรีย์ จำกัด และบริษัท ทีพีไอ ออล ซีซั่นส์ จำกัด </w:t>
      </w:r>
      <w:r w:rsidRPr="00643B3D">
        <w:rPr>
          <w:rFonts w:asciiTheme="majorBidi" w:hAnsiTheme="majorBidi" w:cstheme="majorBidi"/>
          <w:cs/>
        </w:rPr>
        <w:t xml:space="preserve">ที่อัตราร้อยละ </w:t>
      </w:r>
      <w:r w:rsidR="00F82315">
        <w:rPr>
          <w:rFonts w:asciiTheme="majorBidi" w:hAnsiTheme="majorBidi" w:cstheme="majorBidi"/>
          <w:lang w:val="en-US"/>
        </w:rPr>
        <w:t>8.10</w:t>
      </w:r>
      <w:r w:rsidR="00162B31" w:rsidRPr="00643B3D">
        <w:rPr>
          <w:rFonts w:asciiTheme="majorBidi" w:hAnsiTheme="majorBidi" w:cstheme="majorBidi"/>
          <w:cs/>
          <w:lang w:val="en-US"/>
        </w:rPr>
        <w:t xml:space="preserve"> </w:t>
      </w:r>
      <w:r w:rsidRPr="00643B3D">
        <w:rPr>
          <w:rFonts w:asciiTheme="majorBidi" w:hAnsiTheme="majorBidi" w:cstheme="majorBidi"/>
          <w:cs/>
        </w:rPr>
        <w:t xml:space="preserve">และ </w:t>
      </w:r>
      <w:r w:rsidR="00F82315">
        <w:rPr>
          <w:rFonts w:asciiTheme="majorBidi" w:hAnsiTheme="majorBidi" w:cstheme="majorBidi"/>
          <w:lang w:val="en-US"/>
        </w:rPr>
        <w:t>10.05</w:t>
      </w:r>
      <w:r w:rsidR="00425E11">
        <w:rPr>
          <w:rFonts w:asciiTheme="majorBidi" w:hAnsiTheme="majorBidi" w:cstheme="majorBidi"/>
          <w:lang w:val="en-US"/>
        </w:rPr>
        <w:t xml:space="preserve"> </w:t>
      </w:r>
      <w:r w:rsidRPr="00643B3D">
        <w:rPr>
          <w:rFonts w:asciiTheme="majorBidi" w:hAnsiTheme="majorBidi" w:cstheme="majorBidi"/>
          <w:cs/>
          <w:lang w:val="en-US"/>
        </w:rPr>
        <w:t>ตามลำดับ</w:t>
      </w:r>
      <w:r w:rsidR="00425E11">
        <w:rPr>
          <w:rFonts w:asciiTheme="majorBidi" w:hAnsiTheme="majorBidi" w:cstheme="majorBidi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: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 xml:space="preserve">ร้อยละ </w:t>
      </w:r>
      <w:r w:rsidR="00C9703C">
        <w:rPr>
          <w:rFonts w:asciiTheme="majorBidi" w:hAnsiTheme="majorBidi" w:cstheme="majorBidi"/>
          <w:i/>
          <w:iCs/>
          <w:lang w:val="en-US"/>
        </w:rPr>
        <w:t>8</w:t>
      </w:r>
      <w:r w:rsidR="00B3049D">
        <w:rPr>
          <w:rFonts w:asciiTheme="majorBidi" w:hAnsiTheme="majorBidi" w:cstheme="majorBidi"/>
          <w:i/>
          <w:iCs/>
          <w:lang w:val="en-US"/>
        </w:rPr>
        <w:t>.</w:t>
      </w:r>
      <w:r w:rsidR="00C9703C">
        <w:rPr>
          <w:rFonts w:asciiTheme="majorBidi" w:hAnsiTheme="majorBidi" w:cstheme="majorBidi"/>
          <w:i/>
          <w:iCs/>
          <w:lang w:val="en-US"/>
        </w:rPr>
        <w:t>10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 xml:space="preserve">และร้อยละ </w:t>
      </w:r>
      <w:r w:rsidR="00C9703C">
        <w:rPr>
          <w:rFonts w:asciiTheme="majorBidi" w:hAnsiTheme="majorBidi" w:cstheme="majorBidi"/>
          <w:i/>
          <w:iCs/>
          <w:lang w:val="en-US"/>
        </w:rPr>
        <w:t>10</w:t>
      </w:r>
      <w:r w:rsidR="00B3049D">
        <w:rPr>
          <w:rFonts w:asciiTheme="majorBidi" w:hAnsiTheme="majorBidi" w:cstheme="majorBidi"/>
          <w:i/>
          <w:iCs/>
          <w:lang w:val="en-US"/>
        </w:rPr>
        <w:t>.</w:t>
      </w:r>
      <w:r w:rsidR="00C9703C">
        <w:rPr>
          <w:rFonts w:asciiTheme="majorBidi" w:hAnsiTheme="majorBidi" w:cstheme="majorBidi"/>
          <w:i/>
          <w:iCs/>
          <w:lang w:val="en-US"/>
        </w:rPr>
        <w:t>05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>ตามลำดับ)</w:t>
      </w:r>
      <w:r w:rsidRPr="00643B3D">
        <w:rPr>
          <w:rFonts w:asciiTheme="majorBidi" w:hAnsiTheme="majorBidi" w:cstheme="majorBidi"/>
          <w:cs/>
          <w:lang w:val="en-US"/>
        </w:rPr>
        <w:t xml:space="preserve"> </w:t>
      </w:r>
      <w:r w:rsidRPr="00663D5E">
        <w:rPr>
          <w:rFonts w:asciiTheme="majorBidi" w:hAnsiTheme="majorBidi" w:cstheme="majorBidi"/>
          <w:spacing w:val="2"/>
          <w:cs/>
          <w:lang w:val="en-US"/>
        </w:rPr>
        <w:t>จากการพิจารณาการด้อยค่าดังกล่าว</w:t>
      </w:r>
      <w:r w:rsidRPr="00663D5E">
        <w:rPr>
          <w:rFonts w:asciiTheme="majorBidi" w:hAnsiTheme="majorBidi" w:cstheme="majorBidi"/>
          <w:spacing w:val="2"/>
          <w:cs/>
        </w:rPr>
        <w:t>บริษัทได้รับรู้ขาดทุนจากการด้อยค่า</w:t>
      </w:r>
      <w:r w:rsidR="003E22D2" w:rsidRPr="00663D5E">
        <w:rPr>
          <w:rFonts w:asciiTheme="majorBidi" w:hAnsiTheme="majorBidi" w:cstheme="majorBidi"/>
          <w:spacing w:val="2"/>
          <w:cs/>
        </w:rPr>
        <w:t xml:space="preserve">ของเงินลงทุนในบริษัท </w:t>
      </w:r>
      <w:r w:rsidR="003E22D2" w:rsidRPr="00643B3D">
        <w:rPr>
          <w:rFonts w:asciiTheme="majorBidi" w:hAnsiTheme="majorBidi" w:cstheme="majorBidi"/>
          <w:cs/>
        </w:rPr>
        <w:t>ทีพีไอ โพลีน ชีวะ</w:t>
      </w:r>
      <w:r w:rsidR="001A69BB">
        <w:rPr>
          <w:rFonts w:asciiTheme="majorBidi" w:hAnsiTheme="majorBidi" w:cstheme="majorBidi"/>
          <w:cs/>
        </w:rPr>
        <w:t>อินทรีย์ จำกัด เป็นจำนวน</w:t>
      </w:r>
      <w:r w:rsidR="001A69BB" w:rsidRPr="0025313D">
        <w:rPr>
          <w:rFonts w:asciiTheme="majorBidi" w:hAnsiTheme="majorBidi" w:cstheme="majorBidi"/>
          <w:cs/>
        </w:rPr>
        <w:t xml:space="preserve">เงิน </w:t>
      </w:r>
      <w:r w:rsidR="00FE4208">
        <w:rPr>
          <w:rFonts w:asciiTheme="majorBidi" w:hAnsiTheme="majorBidi" w:cstheme="majorBidi" w:hint="cs"/>
          <w:cs/>
        </w:rPr>
        <w:t>208</w:t>
      </w:r>
      <w:r w:rsidR="00B3049D">
        <w:rPr>
          <w:rFonts w:asciiTheme="majorBidi" w:hAnsiTheme="majorBidi" w:cstheme="majorBidi"/>
        </w:rPr>
        <w:t xml:space="preserve"> </w:t>
      </w:r>
      <w:r w:rsidR="003E22D2" w:rsidRPr="00643B3D">
        <w:rPr>
          <w:rFonts w:asciiTheme="majorBidi" w:hAnsiTheme="majorBidi" w:cstheme="majorBidi"/>
          <w:cs/>
        </w:rPr>
        <w:t xml:space="preserve">ล้านบาทในงบการเงินปี </w:t>
      </w:r>
      <w:r w:rsidR="00C9703C">
        <w:rPr>
          <w:rFonts w:asciiTheme="majorBidi" w:hAnsiTheme="majorBidi" w:cstheme="majorBidi"/>
          <w:cs/>
        </w:rPr>
        <w:t>256</w:t>
      </w:r>
      <w:r w:rsidR="00FE4208">
        <w:rPr>
          <w:rFonts w:asciiTheme="majorBidi" w:hAnsiTheme="majorBidi" w:cstheme="majorBidi" w:hint="cs"/>
          <w:cs/>
          <w:lang w:val="en-US"/>
        </w:rPr>
        <w:t>1</w:t>
      </w:r>
      <w:r w:rsidR="003E22D2" w:rsidRPr="00643B3D">
        <w:rPr>
          <w:rFonts w:asciiTheme="majorBidi" w:hAnsiTheme="majorBidi" w:cstheme="majorBidi"/>
          <w:cs/>
        </w:rPr>
        <w:t xml:space="preserve"> ของบริษัท</w:t>
      </w:r>
      <w:r w:rsidR="00040BEE">
        <w:rPr>
          <w:rFonts w:asciiTheme="majorBidi" w:hAnsiTheme="majorBidi" w:cstheme="majorBidi"/>
        </w:rPr>
        <w:t xml:space="preserve"> </w:t>
      </w:r>
      <w:r w:rsidR="003E22D2" w:rsidRPr="00643B3D">
        <w:rPr>
          <w:rFonts w:asciiTheme="majorBidi" w:hAnsiTheme="majorBidi" w:cstheme="majorBidi"/>
          <w:cs/>
        </w:rPr>
        <w:t xml:space="preserve">ทำให้ ณ วันที่ </w:t>
      </w:r>
      <w:r w:rsidR="00C9703C">
        <w:rPr>
          <w:rFonts w:asciiTheme="majorBidi" w:hAnsiTheme="majorBidi" w:cstheme="majorBidi"/>
          <w:cs/>
        </w:rPr>
        <w:t>31</w:t>
      </w:r>
      <w:r w:rsidR="003E22D2" w:rsidRPr="00643B3D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256</w:t>
      </w:r>
      <w:r w:rsidR="00C9703C">
        <w:rPr>
          <w:rFonts w:asciiTheme="majorBidi" w:hAnsiTheme="majorBidi" w:cstheme="majorBidi"/>
        </w:rPr>
        <w:t>2</w:t>
      </w:r>
      <w:r w:rsidR="003E22D2" w:rsidRPr="00643B3D">
        <w:rPr>
          <w:rFonts w:asciiTheme="majorBidi" w:hAnsiTheme="majorBidi" w:cstheme="majorBidi"/>
          <w:cs/>
        </w:rPr>
        <w:t xml:space="preserve"> มีค่าเผื่อการด้อยค่าของเงินลงทุนในบริษัท ทีพีไอ โพลีน ชีวะอินท</w:t>
      </w:r>
      <w:r w:rsidR="00DE0F25" w:rsidRPr="00643B3D">
        <w:rPr>
          <w:rFonts w:asciiTheme="majorBidi" w:hAnsiTheme="majorBidi" w:cstheme="majorBidi"/>
          <w:cs/>
        </w:rPr>
        <w:t xml:space="preserve">รีย์ จำกัด อยู่เป็นจำนวนเงิน </w:t>
      </w:r>
      <w:r w:rsidR="00F82315">
        <w:rPr>
          <w:rFonts w:asciiTheme="majorBidi" w:hAnsiTheme="majorBidi" w:cstheme="majorBidi" w:hint="cs"/>
          <w:cs/>
        </w:rPr>
        <w:t>770</w:t>
      </w:r>
      <w:r w:rsidR="003E22D2" w:rsidRPr="00643B3D">
        <w:rPr>
          <w:rFonts w:asciiTheme="majorBidi" w:hAnsiTheme="majorBidi" w:cstheme="majorBidi"/>
          <w:cs/>
        </w:rPr>
        <w:t xml:space="preserve"> ล้านบาท</w:t>
      </w:r>
      <w:r w:rsidR="00512AA8" w:rsidRPr="00643B3D">
        <w:rPr>
          <w:rFonts w:asciiTheme="majorBidi" w:hAnsiTheme="majorBidi" w:cstheme="majorBidi"/>
          <w:lang w:val="en-US"/>
        </w:rPr>
        <w:t xml:space="preserve"> </w:t>
      </w:r>
      <w:r w:rsidR="00512AA8" w:rsidRPr="00643B3D">
        <w:rPr>
          <w:rFonts w:asciiTheme="majorBidi" w:hAnsiTheme="majorBidi" w:cstheme="majorBidi"/>
          <w:i/>
          <w:iCs/>
        </w:rPr>
        <w:t>(</w:t>
      </w:r>
      <w:r w:rsidR="00C9703C">
        <w:rPr>
          <w:rFonts w:asciiTheme="majorBidi" w:hAnsiTheme="majorBidi" w:cstheme="majorBidi"/>
          <w:i/>
          <w:iCs/>
        </w:rPr>
        <w:t>2561</w:t>
      </w:r>
      <w:r w:rsidR="00512AA8" w:rsidRPr="00643B3D">
        <w:rPr>
          <w:rFonts w:asciiTheme="majorBidi" w:hAnsiTheme="majorBidi" w:cstheme="majorBidi"/>
          <w:i/>
          <w:iCs/>
        </w:rPr>
        <w:t xml:space="preserve">: </w:t>
      </w:r>
      <w:r w:rsidR="00C9703C">
        <w:rPr>
          <w:rFonts w:asciiTheme="majorBidi" w:hAnsiTheme="majorBidi" w:cstheme="majorBidi"/>
          <w:i/>
          <w:iCs/>
        </w:rPr>
        <w:t>770</w:t>
      </w:r>
      <w:r w:rsidR="00B3049D">
        <w:rPr>
          <w:rFonts w:asciiTheme="majorBidi" w:hAnsiTheme="majorBidi" w:cstheme="majorBidi"/>
          <w:i/>
          <w:iCs/>
        </w:rPr>
        <w:t xml:space="preserve"> </w:t>
      </w:r>
      <w:r w:rsidR="00512AA8" w:rsidRPr="00643B3D">
        <w:rPr>
          <w:rFonts w:asciiTheme="majorBidi" w:hAnsiTheme="majorBidi"/>
          <w:i/>
          <w:iCs/>
          <w:cs/>
        </w:rPr>
        <w:t>ล้านบาท)</w:t>
      </w:r>
    </w:p>
    <w:p w14:paraId="164B23A1" w14:textId="065FEA7D" w:rsidR="00194DE3" w:rsidRPr="00194DE3" w:rsidRDefault="00194DE3" w:rsidP="003E22D2">
      <w:pPr>
        <w:pStyle w:val="Bo-C1Content"/>
        <w:rPr>
          <w:rFonts w:asciiTheme="majorBidi" w:hAnsiTheme="majorBidi"/>
        </w:rPr>
      </w:pPr>
    </w:p>
    <w:p w14:paraId="60EBA35C" w14:textId="77777777" w:rsidR="00194DE3" w:rsidRDefault="00194DE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537A87F" w14:textId="02826F11" w:rsidR="00194DE3" w:rsidRPr="008F14FB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  <w:lang w:val="th-TH"/>
        </w:rPr>
      </w:pPr>
      <w:r w:rsidRPr="008F14FB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Default="00194DE3" w:rsidP="005E045A">
      <w:pPr>
        <w:pStyle w:val="Bo-Blankline"/>
      </w:pPr>
    </w:p>
    <w:p w14:paraId="7D3AD7DA" w14:textId="0E6C98FE" w:rsidR="005E045A" w:rsidRDefault="005E045A" w:rsidP="00112ED7">
      <w:pPr>
        <w:pStyle w:val="Ang15"/>
      </w:pPr>
      <w:r w:rsidRPr="0053771C">
        <w:rPr>
          <w:rFonts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Default="003B120F" w:rsidP="003B120F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260"/>
      </w:tblGrid>
      <w:tr w:rsidR="00910D5A" w:rsidRPr="004B475F" w14:paraId="160FF178" w14:textId="77777777" w:rsidTr="004B475F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437D41D" w14:textId="5988D5BD" w:rsidR="00910D5A" w:rsidRPr="0023393B" w:rsidRDefault="0023393B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339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33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2339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3CD11B07" w14:textId="6C2DEA81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3D06A1C0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14:paraId="42782428" w14:textId="727887EC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lang w:val="en-US"/>
              </w:rPr>
              <w:t>2561</w:t>
            </w:r>
          </w:p>
        </w:tc>
      </w:tr>
      <w:tr w:rsidR="00910D5A" w:rsidRPr="004B475F" w14:paraId="719ED195" w14:textId="77777777" w:rsidTr="004B475F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CAF4163" w14:textId="77777777" w:rsidR="00910D5A" w:rsidRPr="004B475F" w:rsidRDefault="00910D5A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6C6707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28"/>
                <w:szCs w:val="28"/>
              </w:rPr>
            </w:pPr>
            <w:r w:rsidRPr="004B475F">
              <w:rPr>
                <w:rFonts w:asciiTheme="majorBidi" w:hAnsiTheme="majorBidi" w:hint="cs"/>
                <w:bCs w:val="0"/>
                <w:sz w:val="28"/>
                <w:szCs w:val="28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  <w:vAlign w:val="bottom"/>
          </w:tcPr>
          <w:p w14:paraId="5BB95F51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18A9637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6CB1BC7B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7998A84D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4B475F">
              <w:rPr>
                <w:rFonts w:asciiTheme="majorBidi" w:hAnsiTheme="majorBidi" w:hint="cs"/>
                <w:bCs w:val="0"/>
                <w:sz w:val="28"/>
                <w:szCs w:val="28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</w:tcPr>
          <w:p w14:paraId="707D8848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AE22B2B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</w:rPr>
              <w:t>รวม</w:t>
            </w:r>
          </w:p>
        </w:tc>
      </w:tr>
      <w:tr w:rsidR="00910D5A" w:rsidRPr="004B475F" w14:paraId="35C3BC67" w14:textId="77777777" w:rsidTr="004B475F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4DB2D79" w14:textId="77777777" w:rsidR="00910D5A" w:rsidRPr="004B475F" w:rsidRDefault="00910D5A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hideMark/>
          </w:tcPr>
          <w:p w14:paraId="176C6DFA" w14:textId="77777777" w:rsidR="00910D5A" w:rsidRPr="004B475F" w:rsidRDefault="00910D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4B475F">
              <w:rPr>
                <w:rFonts w:asciiTheme="majorBidi" w:hAnsiTheme="majorBidi" w:cstheme="majorBidi" w:hint="cs"/>
                <w:bCs w:val="0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0D5A" w:rsidRPr="004B475F" w14:paraId="46C30367" w14:textId="77777777" w:rsidTr="004B475F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7247DCA5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  <w:hideMark/>
          </w:tcPr>
          <w:p w14:paraId="49E88FAA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lang w:val="en-US"/>
              </w:rPr>
              <w:t>29.76</w:t>
            </w: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79DC51FC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421999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DCCF89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20128327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lang w:val="en-US"/>
              </w:rPr>
              <w:t>29.76</w:t>
            </w: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13E347B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7006D5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B475F" w:rsidRPr="004B475F" w14:paraId="6A8077AE" w14:textId="77777777" w:rsidTr="004B475F">
        <w:trPr>
          <w:cantSplit/>
          <w:trHeight w:val="20"/>
        </w:trPr>
        <w:tc>
          <w:tcPr>
            <w:tcW w:w="3690" w:type="dxa"/>
          </w:tcPr>
          <w:p w14:paraId="42666C8C" w14:textId="77777777" w:rsidR="004B475F" w:rsidRPr="00625216" w:rsidRDefault="004B475F" w:rsidP="004B475F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5F0070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DA0B0C3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AA0E38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" w:type="dxa"/>
          </w:tcPr>
          <w:p w14:paraId="1EF04AF8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78D0A8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" w:type="dxa"/>
          </w:tcPr>
          <w:p w14:paraId="4CE97839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B60F94" w14:textId="77777777" w:rsidR="004B475F" w:rsidRPr="00625216" w:rsidRDefault="004B475F" w:rsidP="004B475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910D5A" w:rsidRPr="004B475F" w14:paraId="24D74445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5D7C4306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hideMark/>
          </w:tcPr>
          <w:p w14:paraId="03241DD7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6,528,212</w:t>
            </w:r>
          </w:p>
        </w:tc>
        <w:tc>
          <w:tcPr>
            <w:tcW w:w="180" w:type="dxa"/>
          </w:tcPr>
          <w:p w14:paraId="1B9980B9" w14:textId="77777777" w:rsidR="00910D5A" w:rsidRPr="00D70B58" w:rsidRDefault="00910D5A" w:rsidP="00D70B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AEBF4DA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1D3026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FCD23CD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6,490,791</w:t>
            </w:r>
          </w:p>
        </w:tc>
        <w:tc>
          <w:tcPr>
            <w:tcW w:w="180" w:type="dxa"/>
          </w:tcPr>
          <w:p w14:paraId="2BE3755F" w14:textId="77777777" w:rsidR="00910D5A" w:rsidRPr="004313AE" w:rsidRDefault="00910D5A" w:rsidP="004313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01A87C4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10D5A" w:rsidRPr="004B475F" w14:paraId="0C32C8D4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7162CB47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hideMark/>
          </w:tcPr>
          <w:p w14:paraId="761D562E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31,329,661</w:t>
            </w:r>
          </w:p>
        </w:tc>
        <w:tc>
          <w:tcPr>
            <w:tcW w:w="180" w:type="dxa"/>
          </w:tcPr>
          <w:p w14:paraId="5E80186C" w14:textId="77777777" w:rsidR="00910D5A" w:rsidRPr="00D70B58" w:rsidRDefault="00910D5A" w:rsidP="00D70B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335CEDB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4DAFC7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95D47D3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25,050,862</w:t>
            </w:r>
          </w:p>
        </w:tc>
        <w:tc>
          <w:tcPr>
            <w:tcW w:w="180" w:type="dxa"/>
          </w:tcPr>
          <w:p w14:paraId="7A993E18" w14:textId="77777777" w:rsidR="00910D5A" w:rsidRPr="004313AE" w:rsidRDefault="00910D5A" w:rsidP="004313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F013C1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10D5A" w:rsidRPr="004B475F" w14:paraId="550FA00A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134F2E35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hideMark/>
          </w:tcPr>
          <w:p w14:paraId="5FAC5BC7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(2,334,113)</w:t>
            </w:r>
          </w:p>
        </w:tc>
        <w:tc>
          <w:tcPr>
            <w:tcW w:w="180" w:type="dxa"/>
          </w:tcPr>
          <w:p w14:paraId="7249C7CB" w14:textId="77777777" w:rsidR="00910D5A" w:rsidRPr="00D70B58" w:rsidRDefault="00910D5A" w:rsidP="00D70B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82A32C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BA7C2B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E3A4567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(2,237,074)</w:t>
            </w:r>
          </w:p>
        </w:tc>
        <w:tc>
          <w:tcPr>
            <w:tcW w:w="180" w:type="dxa"/>
          </w:tcPr>
          <w:p w14:paraId="0C855AB6" w14:textId="77777777" w:rsidR="00910D5A" w:rsidRPr="004313AE" w:rsidRDefault="00910D5A" w:rsidP="004313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F5A6DF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10D5A" w:rsidRPr="004B475F" w14:paraId="3241F298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537B702E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B78AA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(8,407,974)</w:t>
            </w:r>
          </w:p>
        </w:tc>
        <w:tc>
          <w:tcPr>
            <w:tcW w:w="180" w:type="dxa"/>
          </w:tcPr>
          <w:p w14:paraId="1EA0F770" w14:textId="77777777" w:rsidR="00910D5A" w:rsidRPr="00D70B58" w:rsidRDefault="00910D5A" w:rsidP="00D70B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04149D3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B9D7BB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(4,255,656)</w:t>
            </w:r>
          </w:p>
        </w:tc>
        <w:tc>
          <w:tcPr>
            <w:tcW w:w="180" w:type="dxa"/>
          </w:tcPr>
          <w:p w14:paraId="0F6421EA" w14:textId="77777777" w:rsidR="00910D5A" w:rsidRPr="004313AE" w:rsidRDefault="00910D5A" w:rsidP="004313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75B8DF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10D5A" w:rsidRPr="004B475F" w14:paraId="64275EFD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270471CF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8EDBB4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0B5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27,115,</w:t>
            </w:r>
            <w:r w:rsidRPr="00D70B5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786</w:t>
            </w:r>
          </w:p>
        </w:tc>
        <w:tc>
          <w:tcPr>
            <w:tcW w:w="180" w:type="dxa"/>
          </w:tcPr>
          <w:p w14:paraId="338F6980" w14:textId="77777777" w:rsidR="00910D5A" w:rsidRPr="00D70B58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CF1690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A15B97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25,048,923</w:t>
            </w:r>
          </w:p>
        </w:tc>
        <w:tc>
          <w:tcPr>
            <w:tcW w:w="180" w:type="dxa"/>
          </w:tcPr>
          <w:p w14:paraId="58BAD8A8" w14:textId="77777777" w:rsidR="00910D5A" w:rsidRPr="004313AE" w:rsidRDefault="00910D5A" w:rsidP="004313A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16938E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10D5A" w:rsidRPr="004B475F" w14:paraId="0F5B4734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5573F6C9" w14:textId="77777777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CF65EB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8,069,658</w:t>
            </w:r>
          </w:p>
        </w:tc>
        <w:tc>
          <w:tcPr>
            <w:tcW w:w="180" w:type="dxa"/>
            <w:vAlign w:val="bottom"/>
          </w:tcPr>
          <w:p w14:paraId="1B85CD9A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772D4FA1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</w:rPr>
              <w:t>8,069,658</w:t>
            </w:r>
          </w:p>
        </w:tc>
        <w:tc>
          <w:tcPr>
            <w:tcW w:w="180" w:type="dxa"/>
            <w:vAlign w:val="bottom"/>
          </w:tcPr>
          <w:p w14:paraId="2054C6A8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55D58C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7,454,559</w:t>
            </w:r>
          </w:p>
        </w:tc>
        <w:tc>
          <w:tcPr>
            <w:tcW w:w="180" w:type="dxa"/>
            <w:vAlign w:val="bottom"/>
          </w:tcPr>
          <w:p w14:paraId="4AEE56BE" w14:textId="7777777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34828CAB" w14:textId="77777777" w:rsidR="00910D5A" w:rsidRPr="004B475F" w:rsidRDefault="00910D5A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</w:rPr>
              <w:t>7,454,559</w:t>
            </w:r>
          </w:p>
        </w:tc>
      </w:tr>
      <w:tr w:rsidR="00910D5A" w:rsidRPr="004B475F" w14:paraId="40AF0423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3BC74984" w14:textId="77777777" w:rsidR="00910D5A" w:rsidRPr="004B475F" w:rsidRDefault="00910D5A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5C2C8F" w14:textId="77777777" w:rsidR="00910D5A" w:rsidRPr="004B475F" w:rsidRDefault="00910D5A" w:rsidP="00D70B58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266175" w14:textId="77777777" w:rsidR="00910D5A" w:rsidRPr="004B475F" w:rsidRDefault="00910D5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975BAD8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</w:rPr>
              <w:t>6,676</w:t>
            </w:r>
          </w:p>
        </w:tc>
        <w:tc>
          <w:tcPr>
            <w:tcW w:w="180" w:type="dxa"/>
          </w:tcPr>
          <w:p w14:paraId="548DB52D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6C6ED7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512BB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C8DF7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</w:rPr>
              <w:t>318</w:t>
            </w:r>
          </w:p>
        </w:tc>
      </w:tr>
      <w:tr w:rsidR="00910D5A" w:rsidRPr="004B475F" w14:paraId="2B928D04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153E9087" w14:textId="77777777" w:rsidR="00910D5A" w:rsidRPr="004B475F" w:rsidRDefault="00910D5A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1C3B4E68" w14:textId="77777777" w:rsidR="00910D5A" w:rsidRPr="004B475F" w:rsidRDefault="00910D5A" w:rsidP="00D70B58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3BAA93" w14:textId="77777777" w:rsidR="00910D5A" w:rsidRPr="004B475F" w:rsidRDefault="00910D5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0B851F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8,076,334</w:t>
            </w:r>
          </w:p>
        </w:tc>
        <w:tc>
          <w:tcPr>
            <w:tcW w:w="180" w:type="dxa"/>
          </w:tcPr>
          <w:p w14:paraId="2AFEC730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C3683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A33EA4D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B053FA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7,454,877</w:t>
            </w:r>
          </w:p>
        </w:tc>
      </w:tr>
    </w:tbl>
    <w:p w14:paraId="717CA2ED" w14:textId="5D4A56C5" w:rsidR="00625216" w:rsidRDefault="00625216">
      <w:pPr>
        <w:rPr>
          <w:cs/>
        </w:rPr>
      </w:pPr>
    </w:p>
    <w:p w14:paraId="07EFA115" w14:textId="77777777" w:rsidR="00625216" w:rsidRDefault="00625216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260"/>
      </w:tblGrid>
      <w:tr w:rsidR="0023393B" w:rsidRPr="004B475F" w14:paraId="24DE37BD" w14:textId="77777777" w:rsidTr="005A313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10F494F" w14:textId="576E45CD" w:rsidR="0023393B" w:rsidRPr="0023393B" w:rsidRDefault="0023393B" w:rsidP="005A313E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สำหรับปีสิ้นสุด</w:t>
            </w:r>
            <w:r w:rsidRPr="002339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33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2339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527C4187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03EAAC1E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14:paraId="5CD9A6BB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lang w:val="en-US"/>
              </w:rPr>
              <w:t>2561</w:t>
            </w:r>
          </w:p>
        </w:tc>
      </w:tr>
      <w:tr w:rsidR="0023393B" w:rsidRPr="004B475F" w14:paraId="1324F9E6" w14:textId="77777777" w:rsidTr="005A313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C0D2566" w14:textId="77777777" w:rsidR="0023393B" w:rsidRPr="004B475F" w:rsidRDefault="0023393B" w:rsidP="005A313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F60AECC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Cs w:val="0"/>
                <w:sz w:val="28"/>
                <w:szCs w:val="28"/>
              </w:rPr>
            </w:pPr>
            <w:r w:rsidRPr="004B475F">
              <w:rPr>
                <w:rFonts w:asciiTheme="majorBidi" w:hAnsiTheme="majorBidi" w:hint="cs"/>
                <w:bCs w:val="0"/>
                <w:sz w:val="28"/>
                <w:szCs w:val="28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  <w:vAlign w:val="bottom"/>
          </w:tcPr>
          <w:p w14:paraId="5B1E7B95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B77FB2A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04EB53A7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52F4D587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4B475F">
              <w:rPr>
                <w:rFonts w:asciiTheme="majorBidi" w:hAnsiTheme="majorBidi" w:hint="cs"/>
                <w:bCs w:val="0"/>
                <w:sz w:val="28"/>
                <w:szCs w:val="28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80" w:type="dxa"/>
          </w:tcPr>
          <w:p w14:paraId="15B08E29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14A86DF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4B475F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</w:rPr>
              <w:t>รวม</w:t>
            </w:r>
          </w:p>
        </w:tc>
      </w:tr>
      <w:tr w:rsidR="0023393B" w:rsidRPr="004B475F" w14:paraId="2B53BCEB" w14:textId="77777777" w:rsidTr="005A313E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0C939AB7" w14:textId="77777777" w:rsidR="0023393B" w:rsidRPr="004B475F" w:rsidRDefault="0023393B" w:rsidP="005A313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hideMark/>
          </w:tcPr>
          <w:p w14:paraId="15A30DC3" w14:textId="77777777" w:rsidR="0023393B" w:rsidRPr="004B475F" w:rsidRDefault="0023393B" w:rsidP="005A31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4B475F">
              <w:rPr>
                <w:rFonts w:asciiTheme="majorBidi" w:hAnsiTheme="majorBidi" w:cstheme="majorBidi" w:hint="cs"/>
                <w:bCs w:val="0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3393B" w:rsidRPr="004B475F" w14:paraId="6988C27D" w14:textId="77777777" w:rsidTr="004B475F">
        <w:trPr>
          <w:cantSplit/>
          <w:trHeight w:val="20"/>
        </w:trPr>
        <w:tc>
          <w:tcPr>
            <w:tcW w:w="3690" w:type="dxa"/>
          </w:tcPr>
          <w:p w14:paraId="4589212F" w14:textId="4AF5A9B2" w:rsidR="0023393B" w:rsidRPr="004B475F" w:rsidRDefault="0023393B" w:rsidP="0023393B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910" w:hanging="900"/>
              <w:rPr>
                <w:rFonts w:asciiTheme="majorBidi" w:hAnsiTheme="majorBidi" w:cstheme="majorBidi"/>
                <w:sz w:val="28"/>
                <w:cs/>
              </w:rPr>
            </w:pPr>
            <w:r w:rsidRPr="004B475F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38CAE3F0" w14:textId="4D7BFE16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10,902,779</w:t>
            </w:r>
          </w:p>
        </w:tc>
        <w:tc>
          <w:tcPr>
            <w:tcW w:w="180" w:type="dxa"/>
          </w:tcPr>
          <w:p w14:paraId="5A973C30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ECDAA5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8CEAA4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29BC6" w14:textId="28CF65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7,915,303</w:t>
            </w:r>
          </w:p>
        </w:tc>
        <w:tc>
          <w:tcPr>
            <w:tcW w:w="180" w:type="dxa"/>
          </w:tcPr>
          <w:p w14:paraId="08EEE110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3CC61A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93B" w:rsidRPr="004B475F" w14:paraId="6FB4C063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2F5A0C2C" w14:textId="77777777" w:rsidR="0023393B" w:rsidRPr="004B475F" w:rsidRDefault="0023393B" w:rsidP="0023393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260" w:type="dxa"/>
            <w:hideMark/>
          </w:tcPr>
          <w:p w14:paraId="2C91CB94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4,611,470</w:t>
            </w:r>
          </w:p>
        </w:tc>
        <w:tc>
          <w:tcPr>
            <w:tcW w:w="180" w:type="dxa"/>
          </w:tcPr>
          <w:p w14:paraId="703BAD34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7085D3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AB2B7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236DFC2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3,699,597</w:t>
            </w:r>
          </w:p>
        </w:tc>
        <w:tc>
          <w:tcPr>
            <w:tcW w:w="180" w:type="dxa"/>
          </w:tcPr>
          <w:p w14:paraId="1E33080B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6C85D6C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93B" w:rsidRPr="004B475F" w14:paraId="6CC6F94E" w14:textId="77777777" w:rsidTr="004B475F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04459319" w14:textId="77777777" w:rsidR="0023393B" w:rsidRPr="004B475F" w:rsidRDefault="0023393B" w:rsidP="0023393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8E6BE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(24,607)</w:t>
            </w:r>
          </w:p>
        </w:tc>
        <w:tc>
          <w:tcPr>
            <w:tcW w:w="180" w:type="dxa"/>
          </w:tcPr>
          <w:p w14:paraId="4828FDDC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79FBE0E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4B16D1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75A2B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(8,708)</w:t>
            </w:r>
          </w:p>
        </w:tc>
        <w:tc>
          <w:tcPr>
            <w:tcW w:w="180" w:type="dxa"/>
          </w:tcPr>
          <w:p w14:paraId="4A0B0268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3682101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93B" w:rsidRPr="004B475F" w14:paraId="1B54BF32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28570C4A" w14:textId="77777777" w:rsidR="0023393B" w:rsidRPr="004B475F" w:rsidRDefault="0023393B" w:rsidP="0023393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F3C8A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4,586,863</w:t>
            </w:r>
          </w:p>
        </w:tc>
        <w:tc>
          <w:tcPr>
            <w:tcW w:w="180" w:type="dxa"/>
          </w:tcPr>
          <w:p w14:paraId="624242D0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30A06BF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B1976A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AA909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3,690,889</w:t>
            </w:r>
          </w:p>
        </w:tc>
        <w:tc>
          <w:tcPr>
            <w:tcW w:w="180" w:type="dxa"/>
          </w:tcPr>
          <w:p w14:paraId="6E03647B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32B4F4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93B" w:rsidRPr="004B475F" w14:paraId="7325F4FD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1D37B0BE" w14:textId="24772FDE" w:rsidR="0023393B" w:rsidRPr="004B475F" w:rsidRDefault="0023393B" w:rsidP="0023393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A24EB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ขาดทุนเบ็ดเสร็จรวม</w:t>
            </w: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8418C0" w14:textId="54EFC6F4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1,3</w:t>
            </w:r>
            <w:r w:rsidR="00A2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="00A2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</w:tcPr>
          <w:p w14:paraId="72B672A3" w14:textId="77777777" w:rsidR="0023393B" w:rsidRPr="00D70B58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5C58BED7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1,365,050</w:t>
            </w:r>
          </w:p>
        </w:tc>
        <w:tc>
          <w:tcPr>
            <w:tcW w:w="180" w:type="dxa"/>
            <w:vAlign w:val="bottom"/>
          </w:tcPr>
          <w:p w14:paraId="539E2009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3FE29E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1,098,409</w:t>
            </w:r>
          </w:p>
        </w:tc>
        <w:tc>
          <w:tcPr>
            <w:tcW w:w="180" w:type="dxa"/>
            <w:vAlign w:val="bottom"/>
          </w:tcPr>
          <w:p w14:paraId="51E5B013" w14:textId="77777777" w:rsidR="0023393B" w:rsidRPr="004313AE" w:rsidRDefault="0023393B" w:rsidP="0023393B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3A0994C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1,098,409</w:t>
            </w:r>
          </w:p>
        </w:tc>
      </w:tr>
      <w:tr w:rsidR="0023393B" w:rsidRPr="004B475F" w14:paraId="297C8933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12347BD5" w14:textId="77777777" w:rsidR="0023393B" w:rsidRPr="004B475F" w:rsidRDefault="0023393B" w:rsidP="0023393B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</w:tcPr>
          <w:p w14:paraId="027F5FD7" w14:textId="77777777" w:rsidR="0023393B" w:rsidRPr="004B475F" w:rsidRDefault="0023393B" w:rsidP="0023393B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C7D31" w14:textId="77777777" w:rsidR="0023393B" w:rsidRPr="004B475F" w:rsidRDefault="0023393B" w:rsidP="002339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7ABA297" w14:textId="5B452F9E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5,99</w:t>
            </w:r>
            <w:r w:rsidR="00A24E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E89208B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B25C59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92BB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2E5F4" w14:textId="05AFD164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2,48</w:t>
            </w:r>
            <w:r w:rsidR="009161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23393B" w:rsidRPr="004B475F" w14:paraId="6C5163BB" w14:textId="77777777" w:rsidTr="004B475F">
        <w:trPr>
          <w:cantSplit/>
          <w:trHeight w:val="20"/>
        </w:trPr>
        <w:tc>
          <w:tcPr>
            <w:tcW w:w="3690" w:type="dxa"/>
            <w:hideMark/>
          </w:tcPr>
          <w:p w14:paraId="29A82EEA" w14:textId="77777777" w:rsidR="0023393B" w:rsidRPr="004B475F" w:rsidRDefault="0023393B" w:rsidP="0023393B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41C8221" w14:textId="77777777" w:rsidR="0023393B" w:rsidRPr="004B475F" w:rsidRDefault="0023393B" w:rsidP="0023393B">
            <w:pPr>
              <w:tabs>
                <w:tab w:val="left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4B8EB87" w14:textId="77777777" w:rsidR="0023393B" w:rsidRPr="004B475F" w:rsidRDefault="0023393B" w:rsidP="002339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307516" w14:textId="40EEBBFA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1,371,04</w:t>
            </w:r>
            <w:r w:rsidR="00A24E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2F0874B5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720191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AB31243" w14:textId="77777777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D04E1C" w14:textId="429AE75F" w:rsidR="0023393B" w:rsidRPr="004B475F" w:rsidRDefault="0023393B" w:rsidP="0023393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1,100,89</w:t>
            </w:r>
            <w:r w:rsidR="009161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</w:tr>
      <w:tr w:rsidR="00910D5A" w:rsidRPr="004B475F" w14:paraId="2CAE3B1E" w14:textId="77777777" w:rsidTr="00625216">
        <w:trPr>
          <w:cantSplit/>
          <w:trHeight w:val="20"/>
        </w:trPr>
        <w:tc>
          <w:tcPr>
            <w:tcW w:w="3690" w:type="dxa"/>
            <w:vAlign w:val="bottom"/>
          </w:tcPr>
          <w:p w14:paraId="0283A904" w14:textId="5AE9213E" w:rsidR="00910D5A" w:rsidRPr="004B475F" w:rsidRDefault="00910D5A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F79EAD" w14:textId="5E6EC785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98F0A60" w14:textId="77777777" w:rsidR="00910D5A" w:rsidRPr="00D70B58" w:rsidRDefault="00910D5A" w:rsidP="00D70B5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8DBFD7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059970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DC1AC0" w14:textId="7F5441D7" w:rsidR="00910D5A" w:rsidRPr="004313AE" w:rsidRDefault="00910D5A" w:rsidP="004313AE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FB3961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D4FB01" w14:textId="77777777" w:rsidR="00910D5A" w:rsidRPr="004B475F" w:rsidRDefault="00910D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216" w:rsidRPr="004B475F" w14:paraId="27C6AC0B" w14:textId="77777777" w:rsidTr="002708A5">
        <w:trPr>
          <w:cantSplit/>
          <w:trHeight w:val="20"/>
        </w:trPr>
        <w:tc>
          <w:tcPr>
            <w:tcW w:w="3690" w:type="dxa"/>
            <w:vAlign w:val="bottom"/>
          </w:tcPr>
          <w:p w14:paraId="06AAE78A" w14:textId="2A7DFB30" w:rsidR="00625216" w:rsidRPr="004B475F" w:rsidRDefault="00625216" w:rsidP="00625216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14:paraId="65813C33" w14:textId="3E1A22D3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1,361,416</w:t>
            </w:r>
          </w:p>
        </w:tc>
        <w:tc>
          <w:tcPr>
            <w:tcW w:w="180" w:type="dxa"/>
          </w:tcPr>
          <w:p w14:paraId="29EF4AAB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C10494D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D8FE3D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9E603F" w14:textId="0BB6CFF3" w:rsidR="00625216" w:rsidRPr="004313AE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1,170,530</w:t>
            </w:r>
          </w:p>
        </w:tc>
        <w:tc>
          <w:tcPr>
            <w:tcW w:w="180" w:type="dxa"/>
          </w:tcPr>
          <w:p w14:paraId="08DF34EB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DE1A7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216" w:rsidRPr="004B475F" w14:paraId="32F52087" w14:textId="77777777" w:rsidTr="004B475F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331EBB00" w14:textId="77777777" w:rsidR="00625216" w:rsidRPr="004B475F" w:rsidRDefault="00625216" w:rsidP="00625216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  <w:hideMark/>
          </w:tcPr>
          <w:p w14:paraId="3CF8C551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(1,675,716)</w:t>
            </w:r>
          </w:p>
        </w:tc>
        <w:tc>
          <w:tcPr>
            <w:tcW w:w="180" w:type="dxa"/>
          </w:tcPr>
          <w:p w14:paraId="2EB697DB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EC87D3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36644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7173CE1" w14:textId="77777777" w:rsidR="00625216" w:rsidRPr="004313AE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(1,569,621)</w:t>
            </w:r>
          </w:p>
        </w:tc>
        <w:tc>
          <w:tcPr>
            <w:tcW w:w="180" w:type="dxa"/>
          </w:tcPr>
          <w:p w14:paraId="51877F72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310E0E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216" w:rsidRPr="004B475F" w14:paraId="2595A170" w14:textId="77777777" w:rsidTr="004313AE">
        <w:trPr>
          <w:cantSplit/>
          <w:trHeight w:val="20"/>
        </w:trPr>
        <w:tc>
          <w:tcPr>
            <w:tcW w:w="3690" w:type="dxa"/>
            <w:hideMark/>
          </w:tcPr>
          <w:p w14:paraId="3A46D384" w14:textId="74B7331C" w:rsidR="00625216" w:rsidRPr="004B475F" w:rsidRDefault="00625216" w:rsidP="00625216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กระแสเงินสดจากกิจกรรมจัดหาเงิน 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จำนวน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750 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ล้านบาท </w:t>
            </w:r>
            <w:r w:rsidRPr="004B475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lang w:val="en-US"/>
              </w:rPr>
              <w:t>(2561:</w:t>
            </w:r>
            <w:r w:rsidRPr="004B475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B475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lang w:val="en-US"/>
              </w:rPr>
              <w:t xml:space="preserve">850 </w:t>
            </w:r>
            <w:r w:rsidRPr="004B475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ล้านบาท</w:t>
            </w:r>
            <w:r w:rsidRPr="004B475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  <w:r w:rsidRPr="004B47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56428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401,293</w:t>
            </w:r>
          </w:p>
        </w:tc>
        <w:tc>
          <w:tcPr>
            <w:tcW w:w="180" w:type="dxa"/>
            <w:vAlign w:val="bottom"/>
          </w:tcPr>
          <w:p w14:paraId="16C03152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30C1A5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81D33F" w14:textId="77777777" w:rsidR="00625216" w:rsidRPr="004B475F" w:rsidRDefault="00625216" w:rsidP="006252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FCC84" w14:textId="77777777" w:rsidR="00625216" w:rsidRPr="004313AE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340,453</w:t>
            </w:r>
          </w:p>
        </w:tc>
        <w:tc>
          <w:tcPr>
            <w:tcW w:w="180" w:type="dxa"/>
          </w:tcPr>
          <w:p w14:paraId="61E5EB7F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88579B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216" w:rsidRPr="004B475F" w14:paraId="34FD2D4D" w14:textId="77777777" w:rsidTr="004313AE">
        <w:trPr>
          <w:cantSplit/>
          <w:trHeight w:val="20"/>
        </w:trPr>
        <w:tc>
          <w:tcPr>
            <w:tcW w:w="3690" w:type="dxa"/>
            <w:hideMark/>
          </w:tcPr>
          <w:p w14:paraId="785F0E24" w14:textId="77777777" w:rsidR="00625216" w:rsidRPr="004B475F" w:rsidRDefault="00625216" w:rsidP="00625216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7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40263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0B5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86,993</w:t>
            </w:r>
          </w:p>
        </w:tc>
        <w:tc>
          <w:tcPr>
            <w:tcW w:w="180" w:type="dxa"/>
            <w:vAlign w:val="bottom"/>
          </w:tcPr>
          <w:p w14:paraId="53CC6203" w14:textId="77777777" w:rsidR="00625216" w:rsidRPr="00D70B58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D8E2F5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87B0FD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11381" w14:textId="77777777" w:rsidR="00625216" w:rsidRPr="004313AE" w:rsidRDefault="00625216" w:rsidP="00625216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13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(58,638)</w:t>
            </w:r>
          </w:p>
        </w:tc>
        <w:tc>
          <w:tcPr>
            <w:tcW w:w="180" w:type="dxa"/>
          </w:tcPr>
          <w:p w14:paraId="5DC60272" w14:textId="77777777" w:rsidR="00625216" w:rsidRPr="004313AE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58AD4D" w14:textId="77777777" w:rsidR="00625216" w:rsidRPr="004B475F" w:rsidRDefault="00625216" w:rsidP="006252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E5214" w14:textId="77777777" w:rsidR="00F145FD" w:rsidRPr="004B475F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lang w:val="en-US"/>
        </w:rPr>
      </w:pPr>
    </w:p>
    <w:p w14:paraId="298FA14F" w14:textId="77777777" w:rsidR="00F145FD" w:rsidRPr="00B3049D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cs/>
          <w:lang w:val="en-US"/>
        </w:rPr>
        <w:sectPr w:rsidR="00F145FD" w:rsidRPr="00B3049D" w:rsidSect="00F145FD"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14:paraId="062C1797" w14:textId="77777777" w:rsidR="007A22EA" w:rsidRPr="008F14FB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744476" w:rsidRDefault="007A22EA" w:rsidP="00E60C7D">
      <w:pPr>
        <w:pStyle w:val="Bo-Blankline"/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2C6FE2" w:rsidRPr="00744476" w14:paraId="36556E6E" w14:textId="77777777" w:rsidTr="00C62FB4">
        <w:tc>
          <w:tcPr>
            <w:tcW w:w="3060" w:type="dxa"/>
          </w:tcPr>
          <w:p w14:paraId="4181FE43" w14:textId="77777777"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330423E3" w14:textId="77777777" w:rsidR="002C6FE2" w:rsidRPr="00744476" w:rsidRDefault="002C6FE2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0E1833F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2674E22D" w14:textId="77777777"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6D15AD7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AC9541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3EE6D586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9A59B6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470616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C6FE2" w:rsidRPr="00744476" w14:paraId="641C45BC" w14:textId="77777777" w:rsidTr="00C62FB4">
        <w:tc>
          <w:tcPr>
            <w:tcW w:w="3060" w:type="dxa"/>
          </w:tcPr>
          <w:p w14:paraId="067A4CC7" w14:textId="77777777"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744476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744476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77777777"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03B1" w:rsidRPr="00744476" w14:paraId="7AB98B06" w14:textId="77777777" w:rsidTr="00C62FB4">
        <w:tc>
          <w:tcPr>
            <w:tcW w:w="3060" w:type="dxa"/>
          </w:tcPr>
          <w:p w14:paraId="2BAC1E68" w14:textId="77777777" w:rsidR="008503B1" w:rsidRPr="00744476" w:rsidRDefault="008503B1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38346E55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</w:tcPr>
          <w:p w14:paraId="27A265D2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68EBE2E1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</w:tcPr>
          <w:p w14:paraId="0BE9A430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1AD2CEA8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503B1" w:rsidRPr="00744476" w14:paraId="2C24D5AE" w14:textId="77777777" w:rsidTr="00C62FB4">
        <w:tc>
          <w:tcPr>
            <w:tcW w:w="3060" w:type="dxa"/>
          </w:tcPr>
          <w:p w14:paraId="3B17690E" w14:textId="77777777" w:rsidR="008503B1" w:rsidRPr="00744476" w:rsidRDefault="008503B1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03B1" w:rsidRPr="00744476" w14:paraId="63024BE7" w14:textId="77777777" w:rsidTr="00C62FB4">
        <w:tc>
          <w:tcPr>
            <w:tcW w:w="3060" w:type="dxa"/>
          </w:tcPr>
          <w:p w14:paraId="1C263327" w14:textId="77777777" w:rsidR="008503B1" w:rsidRPr="00744476" w:rsidRDefault="008503B1" w:rsidP="00C62FB4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8503B1" w:rsidRPr="00744476" w:rsidRDefault="008503B1" w:rsidP="008503B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8503B1" w:rsidRPr="00744476" w:rsidRDefault="008503B1" w:rsidP="008503B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8503B1" w:rsidRPr="00744476" w:rsidRDefault="008503B1" w:rsidP="008503B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8503B1" w:rsidRPr="00744476" w:rsidRDefault="008503B1" w:rsidP="008503B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8503B1" w:rsidRPr="00744476" w:rsidRDefault="008503B1" w:rsidP="008503B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8503B1" w:rsidRPr="00744476" w:rsidRDefault="008503B1" w:rsidP="008503B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FC5D0C" w:rsidRPr="00744476" w14:paraId="1D5F56F5" w14:textId="77777777" w:rsidTr="00C62FB4">
        <w:tc>
          <w:tcPr>
            <w:tcW w:w="3060" w:type="dxa"/>
          </w:tcPr>
          <w:p w14:paraId="6A26D387" w14:textId="77777777" w:rsidR="00FC5D0C" w:rsidRPr="00744476" w:rsidRDefault="00FC5D0C" w:rsidP="00FC5D0C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FC5D0C" w:rsidRPr="00744476" w:rsidRDefault="00FC5D0C" w:rsidP="00FC5D0C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FC5D0C" w:rsidRPr="00744476" w:rsidRDefault="00FC5D0C" w:rsidP="00FC5D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FD7EA5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2F06493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5C859B5" w14:textId="77777777" w:rsidR="00FC5D0C" w:rsidRPr="00744476" w:rsidRDefault="00FC5D0C" w:rsidP="00FC5D0C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6226381D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77777777" w:rsidR="00FC5D0C" w:rsidRPr="00744476" w:rsidRDefault="00FC5D0C" w:rsidP="00FC5D0C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0ED26306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82D87D1" w14:textId="77777777" w:rsidR="00FC5D0C" w:rsidRPr="00744476" w:rsidRDefault="00FC5D0C" w:rsidP="00FC5D0C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45C01DF7" w14:textId="77777777" w:rsidR="00FC5D0C" w:rsidRPr="00744476" w:rsidRDefault="00FC5D0C" w:rsidP="00FC5D0C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77777777" w:rsidR="00FC5D0C" w:rsidRPr="00744476" w:rsidRDefault="00FC5D0C" w:rsidP="00FC5D0C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FC5D0C" w:rsidRPr="00744476" w14:paraId="0B2E0E40" w14:textId="77777777" w:rsidTr="00C62FB4">
        <w:tc>
          <w:tcPr>
            <w:tcW w:w="3060" w:type="dxa"/>
          </w:tcPr>
          <w:p w14:paraId="6D97BA76" w14:textId="77777777" w:rsidR="00FC5D0C" w:rsidRPr="00744476" w:rsidRDefault="00FC5D0C" w:rsidP="00FC5D0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2250" w:type="dxa"/>
          </w:tcPr>
          <w:p w14:paraId="70D92951" w14:textId="77777777" w:rsidR="00FC5D0C" w:rsidRPr="00744476" w:rsidRDefault="00FC5D0C" w:rsidP="00FC5D0C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ลงทุนในกิจการอื่น</w:t>
            </w:r>
          </w:p>
        </w:tc>
        <w:tc>
          <w:tcPr>
            <w:tcW w:w="1440" w:type="dxa"/>
          </w:tcPr>
          <w:p w14:paraId="5612EA5B" w14:textId="77777777" w:rsidR="00FC5D0C" w:rsidRPr="00744476" w:rsidRDefault="00FC5D0C" w:rsidP="00FC5D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2EB58E7C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627F455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D506B8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86F9045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001</w:t>
            </w:r>
          </w:p>
        </w:tc>
        <w:tc>
          <w:tcPr>
            <w:tcW w:w="236" w:type="dxa"/>
          </w:tcPr>
          <w:p w14:paraId="0AFE6F3A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DFDB479" w14:textId="77777777" w:rsidR="00FC5D0C" w:rsidRPr="00744476" w:rsidRDefault="00FC5D0C" w:rsidP="00FC5D0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9016CD5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6B91047" w14:textId="77777777" w:rsidR="00FC5D0C" w:rsidRPr="00744476" w:rsidRDefault="00FC5D0C" w:rsidP="00FC5D0C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236" w:type="dxa"/>
          </w:tcPr>
          <w:p w14:paraId="34B25906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90DFDF1" w14:textId="77777777" w:rsidR="00FC5D0C" w:rsidRPr="00744476" w:rsidRDefault="00FC5D0C" w:rsidP="00FC5D0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8D3DA52" w14:textId="77777777" w:rsidR="00FC5D0C" w:rsidRPr="00744476" w:rsidRDefault="00FC5D0C" w:rsidP="00FC5D0C">
            <w:pPr>
              <w:tabs>
                <w:tab w:val="left" w:pos="540"/>
                <w:tab w:val="decimal" w:pos="8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6B587A" w14:textId="77777777" w:rsidR="00FC5D0C" w:rsidRPr="00744476" w:rsidRDefault="00FC5D0C" w:rsidP="00FC5D0C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FC5D0C" w:rsidRPr="00744476" w14:paraId="72FD0B85" w14:textId="77777777" w:rsidTr="00C62FB4">
        <w:tc>
          <w:tcPr>
            <w:tcW w:w="3060" w:type="dxa"/>
          </w:tcPr>
          <w:p w14:paraId="00E55D22" w14:textId="77777777" w:rsidR="00FC5D0C" w:rsidRPr="00744476" w:rsidRDefault="00FC5D0C" w:rsidP="00FC5D0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7A329772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E8F62B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38711D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D5846CB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A0C1BF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8359ABA" w14:textId="77777777" w:rsidR="00FC5D0C" w:rsidRPr="00744476" w:rsidRDefault="00FC5D0C" w:rsidP="00FC5D0C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7D78FC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79723DA" w14:textId="77777777" w:rsidR="00FC5D0C" w:rsidRPr="00744476" w:rsidRDefault="00FC5D0C" w:rsidP="00FC5D0C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4746E7" w14:textId="77777777" w:rsidR="00FC5D0C" w:rsidRPr="00744476" w:rsidRDefault="00FC5D0C" w:rsidP="00FC5D0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77C430" w14:textId="77777777" w:rsidR="00FC5D0C" w:rsidRPr="00744476" w:rsidRDefault="00FC5D0C" w:rsidP="00FC5D0C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AE4F17" w14:textId="77777777" w:rsidR="00FC5D0C" w:rsidRPr="00744476" w:rsidRDefault="00FC5D0C" w:rsidP="00FC5D0C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1CDD2E" w14:textId="77777777" w:rsidR="00FC5D0C" w:rsidRPr="00FC5D0C" w:rsidRDefault="00FC5D0C" w:rsidP="00FC5D0C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5D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14:paraId="0E5DED8E" w14:textId="77777777" w:rsidR="00FC5D0C" w:rsidRPr="00FC5D0C" w:rsidRDefault="00FC5D0C" w:rsidP="00FC5D0C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F0AC5" w14:textId="77777777" w:rsidR="00FC5D0C" w:rsidRPr="00744476" w:rsidRDefault="00FC5D0C" w:rsidP="00FC5D0C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870</w:t>
            </w:r>
          </w:p>
        </w:tc>
      </w:tr>
    </w:tbl>
    <w:p w14:paraId="70AFD2FE" w14:textId="77777777" w:rsidR="007A22EA" w:rsidRPr="00744476" w:rsidRDefault="007A22EA" w:rsidP="003345DB">
      <w:pPr>
        <w:pStyle w:val="Bo-Blankline"/>
        <w:rPr>
          <w:rFonts w:asciiTheme="majorBidi" w:hAnsiTheme="majorBidi" w:cstheme="majorBidi"/>
          <w:lang w:val="en-US"/>
        </w:rPr>
      </w:pPr>
    </w:p>
    <w:p w14:paraId="243E46D9" w14:textId="77777777" w:rsidR="00911358" w:rsidRPr="00744476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430ADF4" w14:textId="77777777" w:rsidR="00D563F5" w:rsidRPr="00744476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lang w:val="en-US"/>
        </w:rPr>
        <w:sectPr w:rsidR="00D563F5" w:rsidRPr="00744476" w:rsidSect="00DE7164"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5A8E292E" w14:textId="77777777" w:rsidR="00E124B0" w:rsidRPr="008F14FB" w:rsidRDefault="00316193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7777777" w:rsidR="00E124B0" w:rsidRPr="00D57BD1" w:rsidRDefault="00E124B0" w:rsidP="00E60C7D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80"/>
        <w:gridCol w:w="242"/>
        <w:gridCol w:w="1111"/>
        <w:gridCol w:w="236"/>
        <w:gridCol w:w="1199"/>
        <w:gridCol w:w="236"/>
        <w:gridCol w:w="1136"/>
        <w:gridCol w:w="236"/>
        <w:gridCol w:w="1199"/>
      </w:tblGrid>
      <w:tr w:rsidR="004051DB" w:rsidRPr="00744476" w14:paraId="3470937D" w14:textId="77777777" w:rsidTr="00DD669E">
        <w:tc>
          <w:tcPr>
            <w:tcW w:w="3600" w:type="dxa"/>
          </w:tcPr>
          <w:p w14:paraId="049327D4" w14:textId="77777777" w:rsidR="004051DB" w:rsidRPr="00744476" w:rsidRDefault="004051DB" w:rsidP="0007668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C6BADD5" w14:textId="77777777" w:rsidR="004051DB" w:rsidRPr="00744476" w:rsidRDefault="004051DB" w:rsidP="0007668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69F89899" w14:textId="77777777" w:rsidR="004051DB" w:rsidRPr="00744476" w:rsidRDefault="004051DB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0305B8" w14:textId="77777777" w:rsidR="004051DB" w:rsidRPr="00744476" w:rsidRDefault="004051DB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6BFF190A" w14:textId="77777777" w:rsidR="004051DB" w:rsidRPr="00744476" w:rsidRDefault="004051DB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744476" w14:paraId="4811009F" w14:textId="77777777" w:rsidTr="00DD669E">
        <w:tc>
          <w:tcPr>
            <w:tcW w:w="3600" w:type="dxa"/>
          </w:tcPr>
          <w:p w14:paraId="5DD6F55B" w14:textId="77777777"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A8F80D3" w14:textId="77777777"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0E4DCD30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59C55632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2889901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</w:tcPr>
          <w:p w14:paraId="4D6270DD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54909C49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4AC890BC" w14:textId="77777777"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B654B93" w14:textId="77777777" w:rsidR="008503B1" w:rsidRPr="00744476" w:rsidRDefault="00C9703C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503B1" w:rsidRPr="00744476" w14:paraId="63E58D99" w14:textId="77777777" w:rsidTr="00DD669E">
        <w:tc>
          <w:tcPr>
            <w:tcW w:w="3600" w:type="dxa"/>
          </w:tcPr>
          <w:p w14:paraId="4F51B2C5" w14:textId="77777777"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C4415B2" w14:textId="77777777"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2B01173F" w14:textId="77777777"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744476" w14:paraId="2B0D8B13" w14:textId="77777777" w:rsidTr="00DD669E">
        <w:tc>
          <w:tcPr>
            <w:tcW w:w="3600" w:type="dxa"/>
          </w:tcPr>
          <w:p w14:paraId="78760BE2" w14:textId="77777777"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" w:type="dxa"/>
            <w:vAlign w:val="center"/>
          </w:tcPr>
          <w:p w14:paraId="63B2CD1E" w14:textId="77777777"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73E704" w14:textId="77777777" w:rsidR="008503B1" w:rsidRPr="00744476" w:rsidRDefault="008503B1" w:rsidP="004C5E5A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726C9B" w14:textId="77777777"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ABD3C38" w14:textId="77777777" w:rsidR="008503B1" w:rsidRPr="00744476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8BBF5E2" w14:textId="77777777"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DD481CB" w14:textId="77777777" w:rsidR="008503B1" w:rsidRPr="00744476" w:rsidRDefault="008503B1" w:rsidP="004C5E5A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842668" w14:textId="77777777"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04C23F93" w14:textId="77777777" w:rsidR="008503B1" w:rsidRPr="00744476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12D" w:rsidRPr="00744476" w14:paraId="17555A95" w14:textId="77777777" w:rsidTr="00DD669E">
        <w:tc>
          <w:tcPr>
            <w:tcW w:w="3600" w:type="dxa"/>
          </w:tcPr>
          <w:p w14:paraId="419D12DF" w14:textId="77777777" w:rsidR="0036112D" w:rsidRPr="00744476" w:rsidRDefault="0036112D" w:rsidP="0036112D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14:paraId="41E9CCFA" w14:textId="77777777" w:rsidR="0036112D" w:rsidRPr="00744476" w:rsidRDefault="0036112D" w:rsidP="0036112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4169761A" w14:textId="7BA13E19" w:rsidR="0036112D" w:rsidRPr="00744476" w:rsidRDefault="00490424" w:rsidP="0036112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390,394</w:t>
            </w:r>
          </w:p>
        </w:tc>
        <w:tc>
          <w:tcPr>
            <w:tcW w:w="236" w:type="dxa"/>
            <w:vAlign w:val="center"/>
          </w:tcPr>
          <w:p w14:paraId="05E490C6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92C0CA" w14:textId="77777777" w:rsidR="0036112D" w:rsidRPr="00744476" w:rsidRDefault="00C9703C" w:rsidP="00F13DE5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3611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6" w:type="dxa"/>
            <w:vAlign w:val="center"/>
          </w:tcPr>
          <w:p w14:paraId="14FADC74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6E80429" w14:textId="77777777" w:rsidR="0036112D" w:rsidRPr="00744476" w:rsidRDefault="00EA0886" w:rsidP="0036112D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  <w:vAlign w:val="center"/>
          </w:tcPr>
          <w:p w14:paraId="3DF497AC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B6B8835" w14:textId="77777777" w:rsidR="0036112D" w:rsidRPr="00744476" w:rsidRDefault="00C9703C" w:rsidP="00F13DE5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361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</w:tr>
      <w:tr w:rsidR="0036112D" w:rsidRPr="00744476" w14:paraId="4D5F3B04" w14:textId="77777777" w:rsidTr="00DD669E">
        <w:tc>
          <w:tcPr>
            <w:tcW w:w="3600" w:type="dxa"/>
          </w:tcPr>
          <w:p w14:paraId="4080CD63" w14:textId="77777777" w:rsidR="0036112D" w:rsidRPr="00744476" w:rsidRDefault="0036112D" w:rsidP="0036112D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28541ED7" w14:textId="77777777" w:rsidR="0036112D" w:rsidRPr="00744476" w:rsidRDefault="0036112D" w:rsidP="0036112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3E2FE9B5" w14:textId="2D73D3F8" w:rsidR="0036112D" w:rsidRPr="00744476" w:rsidRDefault="00490424" w:rsidP="0036112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236" w:type="dxa"/>
          </w:tcPr>
          <w:p w14:paraId="4F25A928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72D74CA7" w14:textId="77777777" w:rsidR="0036112D" w:rsidRPr="00744476" w:rsidRDefault="00C9703C" w:rsidP="00F13DE5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="00361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14:paraId="48A49CCD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E20414E" w14:textId="77777777" w:rsidR="0036112D" w:rsidRPr="00744476" w:rsidRDefault="00EA0886" w:rsidP="0036112D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66764F8F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3D71576" w14:textId="77777777" w:rsidR="0036112D" w:rsidRPr="00744476" w:rsidRDefault="00C9703C" w:rsidP="00F13DE5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361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  <w:tr w:rsidR="0036112D" w:rsidRPr="00744476" w14:paraId="6E2445A5" w14:textId="77777777" w:rsidTr="00DD669E">
        <w:tc>
          <w:tcPr>
            <w:tcW w:w="3600" w:type="dxa"/>
          </w:tcPr>
          <w:p w14:paraId="5967D88D" w14:textId="77777777" w:rsidR="0036112D" w:rsidRPr="00744476" w:rsidRDefault="0036112D" w:rsidP="0036112D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7FEB79BA" w14:textId="77777777" w:rsidR="0036112D" w:rsidRPr="00744476" w:rsidRDefault="0036112D" w:rsidP="0036112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7A9D2FA" w14:textId="77777777" w:rsidR="0036112D" w:rsidRPr="00744476" w:rsidRDefault="0036112D" w:rsidP="0036112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90F84C8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0365BCD5" w14:textId="77777777" w:rsidR="0036112D" w:rsidRPr="00744476" w:rsidRDefault="0036112D" w:rsidP="00F13DE5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7109F87D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68ECDB2" w14:textId="77777777" w:rsidR="0036112D" w:rsidRPr="00744476" w:rsidRDefault="0036112D" w:rsidP="0036112D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75E9EC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99BEEC7" w14:textId="77777777" w:rsidR="0036112D" w:rsidRPr="00744476" w:rsidRDefault="0036112D" w:rsidP="00F13DE5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6112D" w:rsidRPr="00744476" w14:paraId="1A805808" w14:textId="77777777" w:rsidTr="00DD669E">
        <w:tc>
          <w:tcPr>
            <w:tcW w:w="3842" w:type="dxa"/>
            <w:gridSpan w:val="2"/>
          </w:tcPr>
          <w:p w14:paraId="0090C6CD" w14:textId="77777777" w:rsidR="0036112D" w:rsidRPr="00744476" w:rsidRDefault="0036112D" w:rsidP="0036112D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2" w:type="dxa"/>
          </w:tcPr>
          <w:p w14:paraId="4D2763B0" w14:textId="77777777" w:rsidR="0036112D" w:rsidRPr="00744476" w:rsidRDefault="0036112D" w:rsidP="0036112D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B284022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23164EB" w14:textId="77777777" w:rsidR="0036112D" w:rsidRPr="00744476" w:rsidRDefault="0036112D" w:rsidP="00F13DE5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F95BEB" w14:textId="77777777" w:rsidR="0036112D" w:rsidRPr="00744476" w:rsidRDefault="0036112D" w:rsidP="0036112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482A54" w14:textId="77777777" w:rsidR="0036112D" w:rsidRPr="00744476" w:rsidRDefault="0036112D" w:rsidP="0036112D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8C97D5" w14:textId="77777777" w:rsidR="0036112D" w:rsidRPr="00744476" w:rsidRDefault="0036112D" w:rsidP="003611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03A98C84" w14:textId="77777777" w:rsidR="0036112D" w:rsidRPr="00744476" w:rsidRDefault="0036112D" w:rsidP="00F13DE5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886" w:rsidRPr="00744476" w14:paraId="09DC05CE" w14:textId="77777777" w:rsidTr="00DD669E">
        <w:tc>
          <w:tcPr>
            <w:tcW w:w="3600" w:type="dxa"/>
          </w:tcPr>
          <w:p w14:paraId="48BDE799" w14:textId="77777777" w:rsidR="00EA0886" w:rsidRPr="00744476" w:rsidRDefault="00EA0886" w:rsidP="00EA0886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14:paraId="386AB75E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109625E" w14:textId="3EF65B43" w:rsidR="00EA0886" w:rsidRPr="00744476" w:rsidRDefault="00490424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16,706</w:t>
            </w:r>
          </w:p>
        </w:tc>
        <w:tc>
          <w:tcPr>
            <w:tcW w:w="236" w:type="dxa"/>
            <w:vAlign w:val="center"/>
          </w:tcPr>
          <w:p w14:paraId="100FAC75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57C52B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15,706</w:t>
            </w:r>
          </w:p>
        </w:tc>
        <w:tc>
          <w:tcPr>
            <w:tcW w:w="236" w:type="dxa"/>
            <w:vAlign w:val="center"/>
          </w:tcPr>
          <w:p w14:paraId="7633D317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361CB5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FF80F43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6E706E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A0886" w:rsidRPr="00744476" w14:paraId="3E1B42EB" w14:textId="77777777" w:rsidTr="00DD669E">
        <w:tc>
          <w:tcPr>
            <w:tcW w:w="3600" w:type="dxa"/>
          </w:tcPr>
          <w:p w14:paraId="58D75B25" w14:textId="77777777" w:rsidR="00EA0886" w:rsidRPr="00744476" w:rsidRDefault="00EA0886" w:rsidP="00EA0886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2" w:type="dxa"/>
            <w:vAlign w:val="center"/>
          </w:tcPr>
          <w:p w14:paraId="58D073D4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4FF8809A" w14:textId="47213334" w:rsidR="00EA0886" w:rsidRPr="00744476" w:rsidRDefault="00490424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36" w:type="dxa"/>
            <w:vAlign w:val="center"/>
          </w:tcPr>
          <w:p w14:paraId="0B6A8611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0A5DFCB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center"/>
          </w:tcPr>
          <w:p w14:paraId="46872944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A46EA39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D94625A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08DE1C6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A0886" w:rsidRPr="00744476" w14:paraId="7C915EA5" w14:textId="77777777" w:rsidTr="00DD669E">
        <w:tc>
          <w:tcPr>
            <w:tcW w:w="3600" w:type="dxa"/>
          </w:tcPr>
          <w:p w14:paraId="36E310FB" w14:textId="77777777" w:rsidR="00EA0886" w:rsidRPr="00744476" w:rsidRDefault="00EA0886" w:rsidP="00EA0886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00F3E55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3D711DB" w14:textId="5819AB92" w:rsidR="00EA0886" w:rsidRPr="00744476" w:rsidRDefault="00490424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17,644</w:t>
            </w:r>
          </w:p>
        </w:tc>
        <w:tc>
          <w:tcPr>
            <w:tcW w:w="236" w:type="dxa"/>
          </w:tcPr>
          <w:p w14:paraId="0CD4C345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953F732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16,706</w:t>
            </w:r>
          </w:p>
        </w:tc>
        <w:tc>
          <w:tcPr>
            <w:tcW w:w="236" w:type="dxa"/>
          </w:tcPr>
          <w:p w14:paraId="053F1DCC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166CC69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FBCC5EA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8017FD1" w14:textId="77777777" w:rsidR="00EA0886" w:rsidRPr="00744476" w:rsidRDefault="00EA0886" w:rsidP="00EA088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EA0886" w:rsidRPr="00744476" w14:paraId="22F91CD0" w14:textId="77777777" w:rsidTr="00DD669E">
        <w:trPr>
          <w:trHeight w:val="253"/>
        </w:trPr>
        <w:tc>
          <w:tcPr>
            <w:tcW w:w="3600" w:type="dxa"/>
          </w:tcPr>
          <w:p w14:paraId="6FE8EB75" w14:textId="77777777" w:rsidR="00EA0886" w:rsidRPr="00744476" w:rsidRDefault="00EA0886" w:rsidP="00EA0886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559DC9BC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151103C" w14:textId="77777777" w:rsidR="00EA0886" w:rsidRPr="00744476" w:rsidRDefault="00EA0886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3DE88698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1C8042EC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7F941911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F92B05C" w14:textId="77777777" w:rsidR="00EA0886" w:rsidRPr="00744476" w:rsidRDefault="00EA0886" w:rsidP="00EA0886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84BE1E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47E791D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A0886" w:rsidRPr="00744476" w14:paraId="0A37EF86" w14:textId="77777777" w:rsidTr="00DD669E">
        <w:tc>
          <w:tcPr>
            <w:tcW w:w="3842" w:type="dxa"/>
            <w:gridSpan w:val="2"/>
          </w:tcPr>
          <w:p w14:paraId="49D311C8" w14:textId="77777777" w:rsidR="00EA0886" w:rsidRPr="00744476" w:rsidRDefault="00EA0886" w:rsidP="00EA0886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2" w:type="dxa"/>
          </w:tcPr>
          <w:p w14:paraId="415E04AA" w14:textId="77777777" w:rsidR="00EA0886" w:rsidRPr="00744476" w:rsidRDefault="00EA0886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EE5D3E2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61FE750B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9DD0F11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980AD8" w14:textId="77777777" w:rsidR="00EA0886" w:rsidRPr="00744476" w:rsidRDefault="00EA0886" w:rsidP="00EA0886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E4CA1F" w14:textId="77777777" w:rsidR="00EA0886" w:rsidRPr="00744476" w:rsidRDefault="00EA0886" w:rsidP="00EA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0B2AF64F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0886" w:rsidRPr="00744476" w14:paraId="64E4121C" w14:textId="77777777" w:rsidTr="00DD669E">
        <w:tc>
          <w:tcPr>
            <w:tcW w:w="3600" w:type="dxa"/>
          </w:tcPr>
          <w:p w14:paraId="1EEC8B59" w14:textId="77777777" w:rsidR="00EA0886" w:rsidRPr="00744476" w:rsidRDefault="00EA0886" w:rsidP="00EA0886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42" w:type="dxa"/>
          </w:tcPr>
          <w:p w14:paraId="73AA9A7D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72F5A059" w14:textId="13CAC35D" w:rsidR="00EA0886" w:rsidRPr="00744476" w:rsidRDefault="00490424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373,688</w:t>
            </w:r>
          </w:p>
        </w:tc>
        <w:tc>
          <w:tcPr>
            <w:tcW w:w="236" w:type="dxa"/>
          </w:tcPr>
          <w:p w14:paraId="541568BF" w14:textId="77777777" w:rsidR="00EA0886" w:rsidRPr="00744476" w:rsidRDefault="00EA0886" w:rsidP="00EA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4604F50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374,688</w:t>
            </w:r>
          </w:p>
        </w:tc>
        <w:tc>
          <w:tcPr>
            <w:tcW w:w="236" w:type="dxa"/>
          </w:tcPr>
          <w:p w14:paraId="0DCF876F" w14:textId="77777777" w:rsidR="00EA0886" w:rsidRPr="00744476" w:rsidRDefault="00EA0886" w:rsidP="00EA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6D8B58DB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15DCB7DB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F860E6C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  <w:tr w:rsidR="00EA0886" w:rsidRPr="00744476" w14:paraId="10A21056" w14:textId="77777777" w:rsidTr="00DD669E">
        <w:tc>
          <w:tcPr>
            <w:tcW w:w="3600" w:type="dxa"/>
          </w:tcPr>
          <w:p w14:paraId="1C97A3F3" w14:textId="77777777" w:rsidR="00EA0886" w:rsidRPr="00744476" w:rsidRDefault="00EA0886" w:rsidP="00EA0886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42" w:type="dxa"/>
          </w:tcPr>
          <w:p w14:paraId="00796AB6" w14:textId="77777777" w:rsidR="00EA0886" w:rsidRPr="00744476" w:rsidRDefault="00EA0886" w:rsidP="00EA0886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4CFF7BE4" w14:textId="59BDCD16" w:rsidR="00EA0886" w:rsidRPr="00744476" w:rsidRDefault="00490424" w:rsidP="00EA088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372,750</w:t>
            </w:r>
          </w:p>
        </w:tc>
        <w:tc>
          <w:tcPr>
            <w:tcW w:w="236" w:type="dxa"/>
          </w:tcPr>
          <w:p w14:paraId="0040C761" w14:textId="77777777" w:rsidR="00EA0886" w:rsidRPr="00744476" w:rsidRDefault="00EA0886" w:rsidP="00EA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14:paraId="502D823E" w14:textId="77777777" w:rsidR="00EA0886" w:rsidRPr="00744476" w:rsidRDefault="00EA0886" w:rsidP="00EA0886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373,688</w:t>
            </w:r>
          </w:p>
        </w:tc>
        <w:tc>
          <w:tcPr>
            <w:tcW w:w="236" w:type="dxa"/>
          </w:tcPr>
          <w:p w14:paraId="7CEA7297" w14:textId="77777777" w:rsidR="00EA0886" w:rsidRPr="00744476" w:rsidRDefault="00EA0886" w:rsidP="00EA088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</w:tcPr>
          <w:p w14:paraId="493B12ED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14:paraId="7A51E28A" w14:textId="77777777" w:rsidR="00EA0886" w:rsidRPr="00744476" w:rsidRDefault="00EA0886" w:rsidP="00EA08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14:paraId="326CBD2C" w14:textId="77777777" w:rsidR="00EA0886" w:rsidRPr="00744476" w:rsidRDefault="00EA0886" w:rsidP="00EA088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</w:tbl>
    <w:p w14:paraId="3459746E" w14:textId="77777777" w:rsidR="004051DB" w:rsidRPr="00E60C7D" w:rsidRDefault="004051DB" w:rsidP="00E60C7D">
      <w:pPr>
        <w:pStyle w:val="Bo-Blankline"/>
      </w:pPr>
    </w:p>
    <w:p w14:paraId="66D47AD9" w14:textId="77777777" w:rsidR="003345DB" w:rsidRPr="00D57BD1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686FD2">
        <w:rPr>
          <w:rFonts w:asciiTheme="majorBidi" w:hAnsiTheme="majorBidi" w:cstheme="majorBidi"/>
          <w:cs/>
        </w:rPr>
        <w:t>มูลค่ายุติธรรมของอสังหาริมทรัพย์</w:t>
      </w:r>
      <w:r w:rsidRPr="00933382">
        <w:rPr>
          <w:rFonts w:asciiTheme="majorBidi" w:hAnsiTheme="majorBidi" w:cstheme="majorBidi"/>
          <w:cs/>
        </w:rPr>
        <w:t xml:space="preserve">เพื่อการลงทุนของกลุ่มบริษัทและบริษัท ณ วันที่ </w:t>
      </w:r>
      <w:r w:rsidR="00C9703C">
        <w:rPr>
          <w:rFonts w:asciiTheme="majorBidi" w:hAnsiTheme="majorBidi" w:cstheme="majorBidi"/>
        </w:rPr>
        <w:t>31</w:t>
      </w:r>
      <w:r w:rsidRPr="00933382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</w:rPr>
        <w:t>256</w:t>
      </w:r>
      <w:r w:rsidR="00C9703C">
        <w:rPr>
          <w:rFonts w:asciiTheme="majorBidi" w:hAnsiTheme="majorBidi" w:cstheme="majorBidi" w:hint="cs"/>
          <w:cs/>
        </w:rPr>
        <w:t>2</w:t>
      </w:r>
      <w:r w:rsidRPr="00933382">
        <w:rPr>
          <w:rFonts w:asciiTheme="majorBidi" w:hAnsiTheme="majorBidi" w:cstheme="majorBidi"/>
          <w:cs/>
        </w:rPr>
        <w:t xml:space="preserve"> </w:t>
      </w:r>
      <w:r w:rsidRPr="00984CF2">
        <w:rPr>
          <w:rFonts w:asciiTheme="majorBidi" w:hAnsiTheme="majorBidi" w:cstheme="majorBidi"/>
          <w:cs/>
        </w:rPr>
        <w:t>จำนวน</w:t>
      </w:r>
      <w:r w:rsidR="00932FF1" w:rsidRPr="00984CF2">
        <w:rPr>
          <w:rFonts w:asciiTheme="majorBidi" w:hAnsiTheme="majorBidi" w:cstheme="majorBidi"/>
          <w:lang w:val="en-US"/>
        </w:rPr>
        <w:t xml:space="preserve"> </w:t>
      </w:r>
      <w:r w:rsidR="00EA0886">
        <w:rPr>
          <w:rFonts w:asciiTheme="majorBidi" w:hAnsiTheme="majorBidi" w:cstheme="majorBidi"/>
          <w:lang w:val="en-US"/>
        </w:rPr>
        <w:t>694</w:t>
      </w:r>
      <w:r w:rsidR="0036112D">
        <w:rPr>
          <w:rFonts w:asciiTheme="majorBidi" w:hAnsiTheme="majorBidi" w:cstheme="majorBidi"/>
          <w:lang w:val="en-US"/>
        </w:rPr>
        <w:t xml:space="preserve"> </w:t>
      </w:r>
      <w:r w:rsidR="00686FD2" w:rsidRPr="00933382">
        <w:rPr>
          <w:rFonts w:asciiTheme="majorBidi" w:hAnsiTheme="majorBidi" w:cstheme="majorBidi"/>
          <w:cs/>
          <w:lang w:val="en-US"/>
        </w:rPr>
        <w:t>ล้านบาท</w:t>
      </w:r>
      <w:r w:rsidR="00686FD2" w:rsidRPr="00984CF2">
        <w:rPr>
          <w:rFonts w:asciiTheme="majorBidi" w:hAnsiTheme="majorBidi" w:cstheme="majorBidi"/>
          <w:cs/>
          <w:lang w:val="en-US"/>
        </w:rPr>
        <w:t>แล</w:t>
      </w:r>
      <w:r w:rsidR="00686FD2" w:rsidRPr="00984CF2">
        <w:rPr>
          <w:rFonts w:asciiTheme="majorBidi" w:hAnsiTheme="majorBidi" w:cstheme="majorBidi" w:hint="cs"/>
          <w:cs/>
          <w:lang w:val="en-US"/>
        </w:rPr>
        <w:t xml:space="preserve">ะ </w:t>
      </w:r>
      <w:r w:rsidR="00EA0886">
        <w:rPr>
          <w:rFonts w:asciiTheme="majorBidi" w:hAnsiTheme="majorBidi" w:cstheme="majorBidi"/>
          <w:lang w:val="en-US"/>
        </w:rPr>
        <w:t>75</w:t>
      </w:r>
      <w:r w:rsidRPr="00933382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933382">
        <w:rPr>
          <w:rFonts w:asciiTheme="majorBidi" w:hAnsiTheme="majorBidi" w:cstheme="majorBidi"/>
          <w:i/>
          <w:iCs/>
        </w:rPr>
        <w:t>(</w:t>
      </w:r>
      <w:r w:rsidR="00C9703C">
        <w:rPr>
          <w:rFonts w:asciiTheme="majorBidi" w:hAnsiTheme="majorBidi" w:cstheme="majorBidi"/>
          <w:i/>
          <w:iCs/>
        </w:rPr>
        <w:t>256</w:t>
      </w:r>
      <w:r w:rsidR="00C9703C">
        <w:rPr>
          <w:rFonts w:asciiTheme="majorBidi" w:hAnsiTheme="majorBidi" w:cstheme="majorBidi" w:hint="cs"/>
          <w:i/>
          <w:iCs/>
          <w:cs/>
        </w:rPr>
        <w:t>1</w:t>
      </w:r>
      <w:r w:rsidR="00DD669E" w:rsidRPr="00933382">
        <w:rPr>
          <w:rFonts w:asciiTheme="majorBidi" w:hAnsiTheme="majorBidi" w:cstheme="majorBidi"/>
          <w:i/>
          <w:iCs/>
        </w:rPr>
        <w:t xml:space="preserve">: </w:t>
      </w:r>
      <w:r w:rsidR="00C9703C">
        <w:rPr>
          <w:rFonts w:asciiTheme="majorBidi" w:hAnsiTheme="majorBidi" w:cstheme="majorBidi" w:hint="cs"/>
          <w:i/>
          <w:iCs/>
          <w:cs/>
        </w:rPr>
        <w:t>694</w:t>
      </w:r>
      <w:r w:rsidRPr="00933382">
        <w:rPr>
          <w:rFonts w:asciiTheme="majorBidi" w:hAnsiTheme="majorBidi" w:cstheme="majorBidi"/>
          <w:i/>
          <w:iCs/>
          <w:cs/>
        </w:rPr>
        <w:t xml:space="preserve"> ล้านบาทและ </w:t>
      </w:r>
      <w:r w:rsidR="00C9703C">
        <w:rPr>
          <w:rFonts w:asciiTheme="majorBidi" w:hAnsiTheme="majorBidi" w:cstheme="majorBidi"/>
          <w:i/>
          <w:iCs/>
        </w:rPr>
        <w:t>75</w:t>
      </w:r>
      <w:r w:rsidR="00DD669E" w:rsidRPr="00933382">
        <w:rPr>
          <w:rFonts w:asciiTheme="majorBidi" w:hAnsiTheme="majorBidi" w:cstheme="majorBidi"/>
          <w:i/>
          <w:iCs/>
        </w:rPr>
        <w:t xml:space="preserve">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933382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933382">
        <w:rPr>
          <w:rFonts w:asciiTheme="majorBidi" w:hAnsiTheme="majorBidi" w:cstheme="majorBidi"/>
          <w:i/>
          <w:iCs/>
        </w:rPr>
        <w:t>)</w:t>
      </w:r>
      <w:r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</w:rPr>
        <w:t>ประเมินราคาโดยผู้ประเมินราคาอิสระ</w:t>
      </w:r>
      <w:r w:rsidRPr="00933382">
        <w:rPr>
          <w:rFonts w:asciiTheme="majorBidi" w:hAnsiTheme="majorBidi" w:cstheme="majorBidi"/>
          <w:cs/>
          <w:lang w:val="en-US"/>
        </w:rPr>
        <w:t>โดย</w:t>
      </w:r>
      <w:r w:rsidR="004C793C" w:rsidRPr="004C793C">
        <w:rPr>
          <w:rFonts w:asciiTheme="majorBidi" w:hAnsiTheme="majorBidi"/>
          <w:cs/>
          <w:lang w:val="en-US"/>
        </w:rPr>
        <w:t>วิธีมูลค่าตลาดสำหรับการใช้ประโยชน์ปัจจุบัน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703C">
        <w:rPr>
          <w:rFonts w:asciiTheme="majorBidi" w:hAnsiTheme="majorBidi" w:cstheme="majorBidi"/>
          <w:lang w:val="en-US"/>
        </w:rPr>
        <w:t>3</w:t>
      </w:r>
    </w:p>
    <w:p w14:paraId="0079BD57" w14:textId="77777777" w:rsidR="00AB61DA" w:rsidRPr="00E60C7D" w:rsidRDefault="00AB61DA" w:rsidP="00E60C7D">
      <w:pPr>
        <w:pStyle w:val="Bo-Blankline"/>
      </w:pPr>
    </w:p>
    <w:p w14:paraId="5961524D" w14:textId="77777777" w:rsidR="007A22EA" w:rsidRPr="00D57BD1" w:rsidRDefault="00AB61DA" w:rsidP="002353BC">
      <w:pPr>
        <w:pStyle w:val="Bo-C1Content"/>
        <w:rPr>
          <w:rFonts w:asciiTheme="majorBidi" w:hAnsiTheme="majorBidi" w:cstheme="majorBidi"/>
          <w:lang w:val="en-US"/>
        </w:rPr>
      </w:pPr>
      <w:r w:rsidRPr="00D57BD1">
        <w:rPr>
          <w:rFonts w:asciiTheme="majorBidi" w:hAnsiTheme="majorBidi" w:cstheme="majorBidi"/>
          <w:cs/>
          <w:lang w:val="en-US"/>
        </w:rPr>
        <w:t>อสังหาริมทรัพย์เพื่อ</w:t>
      </w:r>
      <w:r w:rsidRPr="00D57BD1">
        <w:rPr>
          <w:rFonts w:asciiTheme="majorBidi" w:hAnsiTheme="majorBidi" w:cstheme="majorBidi"/>
          <w:cs/>
        </w:rPr>
        <w:t>การ</w:t>
      </w:r>
      <w:r w:rsidRPr="00D57BD1">
        <w:rPr>
          <w:rFonts w:asciiTheme="majorBidi" w:hAnsiTheme="majorBidi" w:cstheme="majorBidi"/>
          <w:cs/>
          <w:lang w:val="en-US"/>
        </w:rPr>
        <w:t>ลงทุนประกอบด</w:t>
      </w:r>
      <w:r w:rsidR="00955B11" w:rsidRPr="00D57BD1">
        <w:rPr>
          <w:rFonts w:asciiTheme="majorBidi" w:hAnsiTheme="majorBidi" w:cstheme="majorBidi"/>
          <w:cs/>
          <w:lang w:val="en-US"/>
        </w:rPr>
        <w:t>้วย ที่ดินให้เช่า ที่ดินเปล่า</w:t>
      </w:r>
      <w:r w:rsidR="00C80DE4" w:rsidRPr="00D57BD1">
        <w:rPr>
          <w:rFonts w:asciiTheme="majorBidi" w:hAnsiTheme="majorBidi" w:cstheme="majorBidi"/>
          <w:cs/>
          <w:lang w:val="en-US"/>
        </w:rPr>
        <w:t>และ</w:t>
      </w:r>
      <w:r w:rsidRPr="00D57BD1">
        <w:rPr>
          <w:rFonts w:asciiTheme="majorBidi" w:hAnsiTheme="majorBidi" w:cstheme="majorBidi"/>
          <w:cs/>
          <w:lang w:val="en-US"/>
        </w:rPr>
        <w:t>อาคารชุด</w:t>
      </w:r>
    </w:p>
    <w:p w14:paraId="059F2773" w14:textId="77777777" w:rsidR="0097424F" w:rsidRPr="00D57BD1" w:rsidRDefault="0097424F" w:rsidP="003345D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5B90CB1" w14:textId="77777777" w:rsidR="008315C1" w:rsidRDefault="008315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728B8B1" w14:textId="77777777" w:rsidR="0097424F" w:rsidRPr="00D57BD1" w:rsidRDefault="0097424F" w:rsidP="0097424F">
      <w:pPr>
        <w:ind w:left="540" w:right="-360"/>
        <w:jc w:val="both"/>
        <w:rPr>
          <w:rFonts w:asciiTheme="majorBidi" w:hAnsiTheme="majorBidi" w:cstheme="majorBidi"/>
          <w:sz w:val="30"/>
          <w:szCs w:val="30"/>
        </w:rPr>
      </w:pPr>
      <w:r w:rsidRPr="00D57B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D57B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4248B4" w14:textId="77777777" w:rsidR="00926687" w:rsidRPr="00E60C7D" w:rsidRDefault="00926687" w:rsidP="00E60C7D">
      <w:pPr>
        <w:pStyle w:val="Bo-Blankline"/>
      </w:pPr>
    </w:p>
    <w:p w14:paraId="29EBD22C" w14:textId="77777777" w:rsidR="0097424F" w:rsidRPr="00D57BD1" w:rsidRDefault="0097424F" w:rsidP="00DA62C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57B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56EA9EFA" w14:textId="77777777" w:rsidR="00926687" w:rsidRPr="00E60C7D" w:rsidRDefault="00926687" w:rsidP="00E60C7D">
      <w:pPr>
        <w:pStyle w:val="Bo-Blankline"/>
      </w:pPr>
    </w:p>
    <w:p w14:paraId="01E1B11E" w14:textId="77777777" w:rsidR="0097424F" w:rsidRPr="00D57BD1" w:rsidRDefault="0097424F" w:rsidP="00B75228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</w:t>
      </w:r>
      <w:r w:rsidR="0067650D" w:rsidRPr="00D57BD1">
        <w:rPr>
          <w:rFonts w:asciiTheme="majorBidi" w:hAnsiTheme="majorBidi" w:cstheme="majorBidi"/>
          <w:cs/>
        </w:rPr>
        <w:t>อิสระจากภายนอก</w:t>
      </w:r>
      <w:r w:rsidRPr="00D57BD1">
        <w:rPr>
          <w:rFonts w:asciiTheme="majorBidi" w:hAnsiTheme="majorBidi" w:cstheme="majorBidi"/>
          <w:cs/>
        </w:rPr>
        <w:t xml:space="preserve">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</w:t>
      </w:r>
      <w:r w:rsidR="0067650D" w:rsidRPr="00D57BD1">
        <w:rPr>
          <w:rFonts w:asciiTheme="majorBidi" w:hAnsiTheme="majorBidi" w:cstheme="majorBidi"/>
          <w:cs/>
        </w:rPr>
        <w:t>ทรัพย์สินอิสระ</w:t>
      </w:r>
      <w:r w:rsidRPr="00D57BD1">
        <w:rPr>
          <w:rFonts w:asciiTheme="majorBidi" w:hAnsiTheme="majorBidi" w:cstheme="majorBidi"/>
          <w:cs/>
        </w:rPr>
        <w:t>ได้ประเมินมูลค่ายุติธรรมของอสังหาริมทรัพย์เพื่อการลงทุนของกลุ่ม</w:t>
      </w:r>
      <w:r w:rsidR="006D61CD" w:rsidRPr="00D57BD1">
        <w:rPr>
          <w:rFonts w:asciiTheme="majorBidi" w:hAnsiTheme="majorBidi" w:cstheme="majorBidi"/>
          <w:cs/>
        </w:rPr>
        <w:t>บริษัทเป็นประจำ</w:t>
      </w:r>
    </w:p>
    <w:p w14:paraId="4A548CA3" w14:textId="77777777" w:rsidR="0067650D" w:rsidRPr="00D57BD1" w:rsidRDefault="0067650D" w:rsidP="00E60C7D">
      <w:pPr>
        <w:pStyle w:val="Bo-Blankline"/>
      </w:pPr>
    </w:p>
    <w:p w14:paraId="28A420A9" w14:textId="77777777"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การวัดมูลค่ายุติธรรมของอสังหาริมทรัพย์เพื่อการลงทุนทั้งหมดถูกจ</w:t>
      </w:r>
      <w:r w:rsidR="00DF1B14">
        <w:rPr>
          <w:rFonts w:asciiTheme="majorBidi" w:hAnsiTheme="majorBidi" w:cstheme="majorBidi"/>
          <w:cs/>
        </w:rPr>
        <w:t>ัดลำดับชั้นการวัดมูลค่ายุติธรรม</w:t>
      </w:r>
      <w:r w:rsidRPr="00D57BD1">
        <w:rPr>
          <w:rFonts w:asciiTheme="majorBidi" w:hAnsiTheme="majorBidi" w:cstheme="majorBidi"/>
          <w:cs/>
        </w:rPr>
        <w:t xml:space="preserve">อยู่ในระดับที่ </w:t>
      </w:r>
      <w:r w:rsidR="00C9703C">
        <w:rPr>
          <w:rFonts w:asciiTheme="majorBidi" w:hAnsiTheme="majorBidi" w:cstheme="majorBidi"/>
          <w:cs/>
        </w:rPr>
        <w:t>3</w:t>
      </w:r>
      <w:r w:rsidRPr="00D57BD1">
        <w:rPr>
          <w:rFonts w:asciiTheme="majorBidi" w:hAnsiTheme="majorBidi" w:cstheme="majorBidi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B85BCE6" w14:textId="77777777" w:rsidR="00332856" w:rsidRPr="00E60C7D" w:rsidRDefault="00332856" w:rsidP="00E60C7D">
      <w:pPr>
        <w:pStyle w:val="Bo-Blankline"/>
      </w:pPr>
    </w:p>
    <w:p w14:paraId="14ACA4AA" w14:textId="77777777" w:rsidR="002353BC" w:rsidRPr="00D57BD1" w:rsidRDefault="00716F9D" w:rsidP="002353BC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i/>
          <w:iCs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3E35D0D2" w14:textId="77777777" w:rsidR="002353BC" w:rsidRPr="00E60C7D" w:rsidRDefault="002353BC" w:rsidP="00E60C7D">
      <w:pPr>
        <w:pStyle w:val="Bo-Blankline"/>
      </w:pPr>
    </w:p>
    <w:p w14:paraId="3198D192" w14:textId="77777777"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4EAC9A3E" w14:textId="77777777" w:rsidR="00716F9D" w:rsidRPr="00D57BD1" w:rsidRDefault="00716F9D" w:rsidP="00E60C7D">
      <w:pPr>
        <w:pStyle w:val="Bo-Blankline"/>
      </w:pPr>
    </w:p>
    <w:tbl>
      <w:tblPr>
        <w:tblW w:w="9198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4878"/>
        <w:gridCol w:w="4320"/>
      </w:tblGrid>
      <w:tr w:rsidR="00C542DD" w:rsidRPr="00744476" w14:paraId="54E64617" w14:textId="77777777" w:rsidTr="00406DF5">
        <w:tc>
          <w:tcPr>
            <w:tcW w:w="4878" w:type="dxa"/>
            <w:shd w:val="clear" w:color="auto" w:fill="auto"/>
            <w:vAlign w:val="bottom"/>
          </w:tcPr>
          <w:p w14:paraId="4EA60BF2" w14:textId="77777777"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5325316F" w14:textId="77777777"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C542DD" w:rsidRPr="00744476" w14:paraId="6073D1B9" w14:textId="77777777" w:rsidTr="00406DF5">
        <w:tc>
          <w:tcPr>
            <w:tcW w:w="4878" w:type="dxa"/>
            <w:shd w:val="clear" w:color="auto" w:fill="auto"/>
          </w:tcPr>
          <w:p w14:paraId="211BC73C" w14:textId="77777777"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  <w:p w14:paraId="41B70B55" w14:textId="77777777"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263AA11C" w14:textId="77777777" w:rsidR="00C542DD" w:rsidRPr="00744476" w:rsidRDefault="00C542DD" w:rsidP="006B592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324371DC" w14:textId="77777777" w:rsidR="00C542DD" w:rsidRPr="00744476" w:rsidRDefault="00C542DD" w:rsidP="006B592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</w:p>
        </w:tc>
      </w:tr>
      <w:tr w:rsidR="00C542DD" w:rsidRPr="00744476" w14:paraId="3F536A21" w14:textId="77777777" w:rsidTr="00406DF5">
        <w:tc>
          <w:tcPr>
            <w:tcW w:w="4878" w:type="dxa"/>
            <w:shd w:val="clear" w:color="auto" w:fill="auto"/>
          </w:tcPr>
          <w:p w14:paraId="56418703" w14:textId="77777777" w:rsidR="00C542DD" w:rsidRPr="00744476" w:rsidRDefault="00C542DD" w:rsidP="00A72C7F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4320" w:type="dxa"/>
            <w:shd w:val="clear" w:color="auto" w:fill="auto"/>
          </w:tcPr>
          <w:p w14:paraId="2AE57201" w14:textId="77777777" w:rsidR="00C542DD" w:rsidRPr="00744476" w:rsidRDefault="00C542DD" w:rsidP="00E60C7D">
            <w:pPr>
              <w:tabs>
                <w:tab w:val="left" w:pos="540"/>
              </w:tabs>
              <w:ind w:right="-9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</w:tr>
    </w:tbl>
    <w:p w14:paraId="7E1B3EB0" w14:textId="77777777" w:rsidR="0001734B" w:rsidRPr="00744476" w:rsidRDefault="0001734B">
      <w:pPr>
        <w:rPr>
          <w:rFonts w:asciiTheme="majorBidi" w:hAnsiTheme="majorBidi" w:cstheme="majorBidi"/>
        </w:rPr>
      </w:pPr>
    </w:p>
    <w:p w14:paraId="7640E9CF" w14:textId="77777777" w:rsidR="0001734B" w:rsidRPr="00744476" w:rsidRDefault="0001734B">
      <w:pPr>
        <w:rPr>
          <w:rFonts w:asciiTheme="majorBidi" w:hAnsiTheme="majorBidi" w:cstheme="majorBidi"/>
        </w:rPr>
      </w:pPr>
    </w:p>
    <w:p w14:paraId="33569E6A" w14:textId="77777777" w:rsidR="00F4177C" w:rsidRPr="00744476" w:rsidRDefault="00F4177C" w:rsidP="00F356C1">
      <w:pPr>
        <w:pStyle w:val="Caption"/>
        <w:rPr>
          <w:rFonts w:asciiTheme="majorBidi" w:hAnsiTheme="majorBidi" w:cstheme="majorBidi"/>
          <w:cs/>
        </w:rPr>
        <w:sectPr w:rsidR="00F4177C" w:rsidRPr="00744476" w:rsidSect="00B52FBC">
          <w:footerReference w:type="default" r:id="rId15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1D0817DC" w14:textId="77777777" w:rsidR="00F356C1" w:rsidRPr="008F14FB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F14FB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5A88141C" w14:textId="77777777" w:rsidR="00F356C1" w:rsidRPr="00744476" w:rsidRDefault="00F356C1" w:rsidP="00E60C7D">
      <w:pPr>
        <w:pStyle w:val="Bo-Blankline"/>
        <w:rPr>
          <w:lang w:val="en-US"/>
        </w:rPr>
      </w:pP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744476" w14:paraId="497460B3" w14:textId="77777777" w:rsidTr="00042D4C">
        <w:tc>
          <w:tcPr>
            <w:tcW w:w="2862" w:type="dxa"/>
            <w:vAlign w:val="bottom"/>
          </w:tcPr>
          <w:p w14:paraId="31785110" w14:textId="77777777" w:rsidR="00EC6EC4" w:rsidRPr="00744476" w:rsidRDefault="00EC6EC4" w:rsidP="001D5D0B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6FCA92F3" w14:textId="77777777" w:rsidR="00EC6EC4" w:rsidRPr="00744476" w:rsidRDefault="00EC6EC4" w:rsidP="001D5D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6EC4" w:rsidRPr="00744476" w14:paraId="192DF191" w14:textId="77777777" w:rsidTr="00042D4C">
        <w:tc>
          <w:tcPr>
            <w:tcW w:w="2862" w:type="dxa"/>
            <w:vAlign w:val="bottom"/>
          </w:tcPr>
          <w:p w14:paraId="10AE8693" w14:textId="77777777"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26D7D30" w14:textId="77777777"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D684E5E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5931AE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7BF6F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9BD727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3DCFCD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FDBE9F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AB953B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88AC82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4EDA49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18DAF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9420C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6BA21D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B24EF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8C233B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73095E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F3A858" w14:textId="77777777" w:rsidR="00EC6EC4" w:rsidRPr="00744476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8E013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DD2C073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6EC4" w:rsidRPr="00744476" w14:paraId="6A60B351" w14:textId="77777777" w:rsidTr="00042D4C">
        <w:tc>
          <w:tcPr>
            <w:tcW w:w="2862" w:type="dxa"/>
            <w:vAlign w:val="bottom"/>
          </w:tcPr>
          <w:p w14:paraId="12990FD6" w14:textId="77777777"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1501352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744476" w14:paraId="1443DEDF" w14:textId="77777777" w:rsidTr="00042D4C">
        <w:tc>
          <w:tcPr>
            <w:tcW w:w="2862" w:type="dxa"/>
            <w:vAlign w:val="bottom"/>
          </w:tcPr>
          <w:p w14:paraId="1ACC1354" w14:textId="77777777" w:rsidR="00EC6EC4" w:rsidRPr="00744476" w:rsidRDefault="00EC6EC4" w:rsidP="00EC6EC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20E3C62" w14:textId="77777777"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72F3E4A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A7569B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643F61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1E0602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7D591EF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74C488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487578E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36CDD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825544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0DEE1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73C0C5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B72C4C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2B1448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B60299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8E6566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D4CE47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8FA339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198F6E0" w14:textId="77777777"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3F60021C" w14:textId="77777777" w:rsidTr="00042D4C">
        <w:tc>
          <w:tcPr>
            <w:tcW w:w="2862" w:type="dxa"/>
            <w:vAlign w:val="bottom"/>
          </w:tcPr>
          <w:p w14:paraId="0AC9CF48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vAlign w:val="bottom"/>
          </w:tcPr>
          <w:p w14:paraId="7B21AE75" w14:textId="77777777" w:rsidR="0036112D" w:rsidRPr="0036112D" w:rsidRDefault="00C9703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62EAC46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793D750" w14:textId="77777777" w:rsidR="0036112D" w:rsidRPr="0036112D" w:rsidRDefault="00C9703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B808C1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834B524" w14:textId="77777777" w:rsidR="0036112D" w:rsidRPr="0036112D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162EE6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311FB1C" w14:textId="77777777" w:rsidR="0036112D" w:rsidRPr="0036112D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3DB1492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6B1161B" w14:textId="77777777" w:rsidR="0036112D" w:rsidRPr="0036112D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A9FE53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E8E7AF0" w14:textId="77777777" w:rsidR="0036112D" w:rsidRPr="0036112D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B0F1948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49E608" w14:textId="77777777" w:rsidR="0036112D" w:rsidRPr="0036112D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0A7295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DAA861" w14:textId="77777777" w:rsidR="0036112D" w:rsidRPr="0036112D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7A5A71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9EC8CA6" w14:textId="77777777" w:rsidR="0036112D" w:rsidRPr="0036112D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2DC8FDA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8765FB" w14:textId="77777777" w:rsidR="0036112D" w:rsidRPr="0036112D" w:rsidRDefault="00C9703C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36112D" w:rsidRPr="00744476" w14:paraId="1DAF46D1" w14:textId="77777777" w:rsidTr="00042D4C">
        <w:tc>
          <w:tcPr>
            <w:tcW w:w="2862" w:type="dxa"/>
            <w:vAlign w:val="bottom"/>
          </w:tcPr>
          <w:p w14:paraId="613DC14A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2D1AE9" w14:textId="77777777" w:rsidR="0036112D" w:rsidRPr="00744476" w:rsidRDefault="00C9703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26E2D1D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7C5B4E3" w14:textId="77777777" w:rsidR="0036112D" w:rsidRPr="00744476" w:rsidRDefault="00C9703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6B92BF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8D8E28C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377EEB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B0D1AB2" w14:textId="77777777" w:rsidR="0036112D" w:rsidRPr="00744476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C61E6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B89BD2B" w14:textId="77777777" w:rsidR="0036112D" w:rsidRPr="00744476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E2B13C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5A2AE8F" w14:textId="77777777" w:rsidR="0036112D" w:rsidRPr="00744476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0F61C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26706C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B3BF5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C154B6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4DBA2C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8FFC1BF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6B88AF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0B8D425" w14:textId="77777777" w:rsidR="0036112D" w:rsidRPr="00744476" w:rsidRDefault="00C9703C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36112D" w:rsidRPr="00744476" w14:paraId="19D16167" w14:textId="77777777" w:rsidTr="00042D4C">
        <w:tc>
          <w:tcPr>
            <w:tcW w:w="2862" w:type="dxa"/>
            <w:vAlign w:val="bottom"/>
          </w:tcPr>
          <w:p w14:paraId="683C7C51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7A18B2" w14:textId="77777777" w:rsidR="0036112D" w:rsidRPr="00744476" w:rsidRDefault="00C9703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126CB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3E23CBE" w14:textId="77777777" w:rsidR="0036112D" w:rsidRPr="00744476" w:rsidRDefault="00C9703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4113B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D893B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A64FA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4BCFB5" w14:textId="77777777" w:rsidR="0036112D" w:rsidRPr="00744476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86C1D9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B8AEC2" w14:textId="77777777" w:rsidR="0036112D" w:rsidRPr="00744476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150E1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0CA3204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ED9CFE" w14:textId="77777777" w:rsidR="0036112D" w:rsidRPr="00744476" w:rsidRDefault="0036112D" w:rsidP="00F05EF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1AC986F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560C43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C53A541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F7887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3A9BD1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17853F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03985DD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6112D" w:rsidRPr="00744476" w14:paraId="6858921A" w14:textId="77777777" w:rsidTr="00042D4C">
        <w:tc>
          <w:tcPr>
            <w:tcW w:w="2862" w:type="dxa"/>
            <w:vAlign w:val="bottom"/>
          </w:tcPr>
          <w:p w14:paraId="10927866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E219B92" w14:textId="77777777" w:rsidR="0036112D" w:rsidRPr="00744476" w:rsidRDefault="0036112D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A5A2AE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2D7562" w14:textId="77777777" w:rsidR="0036112D" w:rsidRPr="00744476" w:rsidRDefault="0036112D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FCD55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05E6C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82F69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3A5F16" w14:textId="77777777" w:rsidR="0036112D" w:rsidRPr="00744476" w:rsidRDefault="0036112D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E5EB3B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20924D" w14:textId="77777777" w:rsidR="0036112D" w:rsidRPr="00744476" w:rsidRDefault="0036112D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99574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B55D2A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C3EB19" w14:textId="77777777" w:rsidR="0036112D" w:rsidRPr="00744476" w:rsidRDefault="0036112D" w:rsidP="00F05EF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1F0BEE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41967E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B2E1FA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94195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69D49E3" w14:textId="77777777" w:rsidR="0036112D" w:rsidRPr="00744476" w:rsidRDefault="0036112D" w:rsidP="00F05E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28928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E89679C" w14:textId="77777777" w:rsidR="0036112D" w:rsidRPr="00744476" w:rsidRDefault="0036112D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6112D" w:rsidRPr="00744476" w14:paraId="3D898325" w14:textId="77777777" w:rsidTr="00042D4C">
        <w:tc>
          <w:tcPr>
            <w:tcW w:w="2862" w:type="dxa"/>
            <w:vAlign w:val="bottom"/>
          </w:tcPr>
          <w:p w14:paraId="28E9E5C2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20160D" w14:textId="77777777" w:rsidR="0036112D" w:rsidRPr="00744476" w:rsidRDefault="0036112D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FAAAA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0713F15" w14:textId="77777777" w:rsidR="0036112D" w:rsidRPr="00744476" w:rsidRDefault="0036112D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8DB28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063A09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ED469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CB9225D" w14:textId="77777777" w:rsidR="0036112D" w:rsidRPr="00744476" w:rsidRDefault="0036112D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67FCA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154C60D" w14:textId="77777777" w:rsidR="0036112D" w:rsidRPr="00744476" w:rsidRDefault="0036112D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3E8E5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6E80449" w14:textId="77777777" w:rsidR="0036112D" w:rsidRPr="00744476" w:rsidRDefault="0036112D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F957F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1AFC50B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F27009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64DEF7A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E900B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3CCA3A7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CAF023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0F54CA0" w14:textId="77777777" w:rsidR="0036112D" w:rsidRPr="00744476" w:rsidRDefault="0036112D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C740C" w:rsidRPr="00744476" w14:paraId="44109B9D" w14:textId="77777777" w:rsidTr="007C740C">
        <w:tc>
          <w:tcPr>
            <w:tcW w:w="2862" w:type="dxa"/>
            <w:shd w:val="clear" w:color="auto" w:fill="auto"/>
            <w:vAlign w:val="bottom"/>
          </w:tcPr>
          <w:p w14:paraId="5F79074B" w14:textId="77777777" w:rsidR="0036112D" w:rsidRPr="00744476" w:rsidRDefault="0036112D" w:rsidP="0036112D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9B4D1" w14:textId="77777777" w:rsidR="0036112D" w:rsidRPr="00744476" w:rsidRDefault="00C9703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A975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CC76D0" w14:textId="77777777" w:rsidR="0036112D" w:rsidRPr="00744476" w:rsidRDefault="00C9703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6E8B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4ACF0E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F641C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4716BD" w14:textId="77777777" w:rsidR="0036112D" w:rsidRPr="00744476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400C2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1F168C" w14:textId="77777777" w:rsidR="0036112D" w:rsidRPr="00744476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B0E5B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A0DD9" w14:textId="77777777" w:rsidR="0036112D" w:rsidRPr="00744476" w:rsidRDefault="00C9703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A232A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DC498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EC078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EADB07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E192D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CAAF73" w14:textId="77777777" w:rsidR="0036112D" w:rsidRPr="00744476" w:rsidRDefault="00C9703C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B99FE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391612" w14:textId="77777777" w:rsidR="0036112D" w:rsidRPr="00744476" w:rsidRDefault="00C9703C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118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360</w:t>
            </w:r>
          </w:p>
        </w:tc>
      </w:tr>
      <w:tr w:rsidR="007C740C" w:rsidRPr="00744476" w14:paraId="51EA7A9A" w14:textId="77777777" w:rsidTr="007C740C">
        <w:tc>
          <w:tcPr>
            <w:tcW w:w="2862" w:type="dxa"/>
            <w:shd w:val="clear" w:color="auto" w:fill="auto"/>
            <w:vAlign w:val="bottom"/>
          </w:tcPr>
          <w:p w14:paraId="4C2E9F2A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CF2E3" w14:textId="43264BD6" w:rsidR="0036112D" w:rsidRPr="00744476" w:rsidRDefault="00AE487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</w:t>
            </w:r>
            <w:r w:rsidR="006765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3,450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1EC622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2A3CDC2" w14:textId="68D9446E" w:rsidR="0036112D" w:rsidRPr="00744476" w:rsidRDefault="00AE487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94,575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19694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E8FF3F" w14:textId="015ADDFB" w:rsidR="0036112D" w:rsidRPr="00744476" w:rsidRDefault="00AE487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364,938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94D2A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6318ED" w14:textId="646ABD68" w:rsidR="0036112D" w:rsidRPr="00744476" w:rsidRDefault="00AE487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308,200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C0336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801709" w14:textId="2BA773A9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31,728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00855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848FA" w14:textId="75F2AD62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17,583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E467A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693A6C" w14:textId="58DDFAAA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F3296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780E0" w14:textId="2994B070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119,684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67D6E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AC71B4" w14:textId="283DD5FE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4,809,533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92BDB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83E4BA" w14:textId="795588C8" w:rsidR="0036112D" w:rsidRPr="00744476" w:rsidRDefault="00463849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9,979,691</w:t>
            </w:r>
          </w:p>
        </w:tc>
      </w:tr>
      <w:tr w:rsidR="007C740C" w:rsidRPr="00744476" w14:paraId="707F86EC" w14:textId="77777777" w:rsidTr="007C740C">
        <w:tc>
          <w:tcPr>
            <w:tcW w:w="2862" w:type="dxa"/>
            <w:shd w:val="clear" w:color="auto" w:fill="auto"/>
            <w:vAlign w:val="bottom"/>
          </w:tcPr>
          <w:p w14:paraId="2B6E4747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B146C2" w14:textId="3934D82E" w:rsidR="0036112D" w:rsidRPr="00744476" w:rsidRDefault="00AE487C" w:rsidP="00AE48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463C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A3D6CE" w14:textId="40D9F281" w:rsidR="0036112D" w:rsidRPr="00744476" w:rsidRDefault="00AE487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1,034,708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7461B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4C0BB" w14:textId="68BD7AE4" w:rsidR="0036112D" w:rsidRPr="00744476" w:rsidRDefault="00AE487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9,289,814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F2A25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49FC34" w14:textId="66AB2F11" w:rsidR="0036112D" w:rsidRPr="00744476" w:rsidRDefault="00AE487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42,290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D3D9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1B15D" w14:textId="21CD7E72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E03E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782A21" w14:textId="4DEBDD03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F507D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3A5A09" w14:textId="5E5EFD0A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(21,002)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9CD51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A71086" w14:textId="48416FC2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1974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8489C2" w14:textId="535D2957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(10,355,016)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A5959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8B1F2" w14:textId="616D5A57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C740C" w:rsidRPr="00744476" w14:paraId="1EC0C095" w14:textId="77777777" w:rsidTr="007C740C">
        <w:tc>
          <w:tcPr>
            <w:tcW w:w="2862" w:type="dxa"/>
            <w:shd w:val="clear" w:color="auto" w:fill="auto"/>
            <w:vAlign w:val="bottom"/>
          </w:tcPr>
          <w:p w14:paraId="67680F28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A6273" w14:textId="3B561C1A" w:rsidR="0036112D" w:rsidRPr="00744476" w:rsidRDefault="00AE487C" w:rsidP="00AE48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3FA55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B743CA" w14:textId="12585166" w:rsidR="0036112D" w:rsidRPr="00744476" w:rsidRDefault="00AE487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(18,040)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B06AF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050DC7" w14:textId="5BE26E1A" w:rsidR="0036112D" w:rsidRPr="00744476" w:rsidRDefault="00AE487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(127,126)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EE690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402B4D" w14:textId="5A4E67F9" w:rsidR="0036112D" w:rsidRPr="00744476" w:rsidRDefault="00AE487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(23,785)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A094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D1EC31" w14:textId="3E934874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(1,146)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EC4A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AB24FE" w14:textId="66C58E3A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(30,218)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B6F48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CF80C3" w14:textId="7D1E5606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8B88A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05C036" w14:textId="116952BA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ABC02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F70DE6" w14:textId="3807DD0D" w:rsidR="0036112D" w:rsidRPr="00744476" w:rsidRDefault="00463849" w:rsidP="004638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DD354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50CC78" w14:textId="23748C36" w:rsidR="0036112D" w:rsidRPr="00744476" w:rsidRDefault="00463849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(200,315)</w:t>
            </w:r>
          </w:p>
        </w:tc>
      </w:tr>
      <w:tr w:rsidR="007C740C" w:rsidRPr="00744476" w14:paraId="18E4266F" w14:textId="77777777" w:rsidTr="007C740C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63A8D551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5F50" w14:textId="068DCEE1" w:rsidR="0036112D" w:rsidRPr="00744476" w:rsidRDefault="00AE487C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9,198,250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B1669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8EBC" w14:textId="4C5324CE" w:rsidR="0036112D" w:rsidRPr="00744476" w:rsidRDefault="00AE487C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18,115,974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4895D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94740" w14:textId="6D59581C" w:rsidR="0036112D" w:rsidRPr="00744476" w:rsidRDefault="00AE487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82,089,524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F3CB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80EFE" w14:textId="3619785D" w:rsidR="0036112D" w:rsidRPr="00744476" w:rsidRDefault="00AE487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8,827,449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14050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E1AC" w14:textId="57435A57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694,693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68596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B918D" w14:textId="731E15A0" w:rsidR="0036112D" w:rsidRPr="00744476" w:rsidRDefault="00AE487C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2,432,159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4B97B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89BAE" w14:textId="361D6E87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451,301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49254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7B7B6" w14:textId="7FEAF23A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1,364,442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BF8D5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5236" w14:textId="02718B3B" w:rsidR="0036112D" w:rsidRPr="00744476" w:rsidRDefault="00463849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4,988,944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67D02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8A58F" w14:textId="7BEFFC44" w:rsidR="0036112D" w:rsidRPr="00744476" w:rsidRDefault="00463849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128,162,736</w:t>
            </w:r>
          </w:p>
        </w:tc>
      </w:tr>
      <w:tr w:rsidR="0036112D" w:rsidRPr="00744476" w14:paraId="60E696A3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03A32EBE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644EE44" w14:textId="77777777" w:rsidR="0036112D" w:rsidRPr="00744476" w:rsidRDefault="0036112D" w:rsidP="007815F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7565D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BD1D435" w14:textId="77777777" w:rsidR="0036112D" w:rsidRPr="00744476" w:rsidRDefault="0036112D" w:rsidP="0036112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C6D7F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656CE22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2EADD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8CEFF00" w14:textId="77777777" w:rsidR="0036112D" w:rsidRPr="00744476" w:rsidRDefault="0036112D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194ED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F2252F" w14:textId="77777777" w:rsidR="0036112D" w:rsidRPr="00744476" w:rsidRDefault="0036112D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953D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861474C" w14:textId="77777777" w:rsidR="0036112D" w:rsidRPr="00744476" w:rsidRDefault="0036112D" w:rsidP="00F05E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F92EA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7FF391" w14:textId="77777777" w:rsidR="0036112D" w:rsidRPr="00744476" w:rsidRDefault="0036112D" w:rsidP="0036112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AFEA4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2BB6F26" w14:textId="77777777" w:rsidR="0036112D" w:rsidRPr="00744476" w:rsidRDefault="0036112D" w:rsidP="00F05EF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A3D7F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7A15D20" w14:textId="77777777" w:rsidR="0036112D" w:rsidRPr="00744476" w:rsidRDefault="0036112D" w:rsidP="0036112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7E5D2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C89AC7" w14:textId="77777777" w:rsidR="0036112D" w:rsidRPr="00744476" w:rsidRDefault="0036112D" w:rsidP="00F05EF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92DDCF6" w14:textId="77777777" w:rsidR="008315C1" w:rsidRDefault="008315C1">
      <w: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7C3A4F" w:rsidRPr="00744476" w14:paraId="74A6F58E" w14:textId="77777777" w:rsidTr="007C3A4F">
        <w:tc>
          <w:tcPr>
            <w:tcW w:w="2862" w:type="dxa"/>
            <w:vAlign w:val="bottom"/>
          </w:tcPr>
          <w:p w14:paraId="3F827281" w14:textId="77777777"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0A6F8DF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C3A4F" w:rsidRPr="00744476" w14:paraId="5E5B38FC" w14:textId="77777777" w:rsidTr="007C3A4F">
        <w:tc>
          <w:tcPr>
            <w:tcW w:w="2862" w:type="dxa"/>
            <w:vAlign w:val="bottom"/>
          </w:tcPr>
          <w:p w14:paraId="44272FD6" w14:textId="77777777"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E630A45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88DD7A1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495F7C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8507C24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2B756E7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8DD659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650D0B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B22A74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313543E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93BFE3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3560D8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CD1488F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D98D29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C09376F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8A0797C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6173EC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8A8F175" w14:textId="77777777" w:rsidR="007C3A4F" w:rsidRPr="00744476" w:rsidRDefault="007C3A4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4415B5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01926D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3A4F" w:rsidRPr="00744476" w14:paraId="765AF9A5" w14:textId="77777777" w:rsidTr="007C3A4F">
        <w:tc>
          <w:tcPr>
            <w:tcW w:w="2862" w:type="dxa"/>
            <w:vAlign w:val="bottom"/>
          </w:tcPr>
          <w:p w14:paraId="6CA61022" w14:textId="77777777"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39C5DA78" w14:textId="77777777"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C3A4F" w:rsidRPr="00744476" w14:paraId="79991D46" w14:textId="77777777" w:rsidTr="007C3A4F">
        <w:tc>
          <w:tcPr>
            <w:tcW w:w="2862" w:type="dxa"/>
            <w:vAlign w:val="bottom"/>
          </w:tcPr>
          <w:p w14:paraId="1B2816CB" w14:textId="77777777" w:rsidR="007C3A4F" w:rsidRPr="00744476" w:rsidRDefault="007C3A4F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FF3A4B" w14:textId="77777777"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6C333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6F5115C" w14:textId="77777777" w:rsidR="007C3A4F" w:rsidRPr="00744476" w:rsidRDefault="007C3A4F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A7A422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50582F" w14:textId="77777777"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53E6E1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CD348F" w14:textId="77777777"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661E3B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A26D77" w14:textId="77777777" w:rsidR="007C3A4F" w:rsidRPr="00744476" w:rsidRDefault="007C3A4F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4E324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DEB31D7" w14:textId="77777777"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2E40ED3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198919" w14:textId="77777777" w:rsidR="007C3A4F" w:rsidRPr="00744476" w:rsidRDefault="007C3A4F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D52C1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4CABAD" w14:textId="77777777" w:rsidR="007C3A4F" w:rsidRPr="00744476" w:rsidRDefault="007C3A4F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62E577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09C2FF" w14:textId="77777777" w:rsidR="007C3A4F" w:rsidRPr="00744476" w:rsidRDefault="007C3A4F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8A9664" w14:textId="77777777"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B8476E" w14:textId="77777777"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1D178B1A" w14:textId="77777777" w:rsidTr="007C3A4F">
        <w:tc>
          <w:tcPr>
            <w:tcW w:w="2862" w:type="dxa"/>
            <w:vAlign w:val="bottom"/>
          </w:tcPr>
          <w:p w14:paraId="0205103A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4C360C" w14:textId="77777777" w:rsidR="0036112D" w:rsidRPr="0036112D" w:rsidRDefault="00C9703C" w:rsidP="00A80D4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C22DF2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169879C" w14:textId="77777777" w:rsidR="0036112D" w:rsidRPr="0036112D" w:rsidRDefault="00C9703C" w:rsidP="00A80D4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845EAF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3158E3" w14:textId="77777777" w:rsidR="0036112D" w:rsidRPr="0036112D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2BB2F0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87C7D0D" w14:textId="77777777" w:rsidR="0036112D" w:rsidRPr="0036112D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D629BA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50B7B6B" w14:textId="77777777" w:rsidR="0036112D" w:rsidRPr="0036112D" w:rsidRDefault="00C9703C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8A9036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CB4761" w14:textId="77777777" w:rsidR="0036112D" w:rsidRPr="0036112D" w:rsidRDefault="00C9703C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7E0CF6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40019" w14:textId="77777777" w:rsidR="0036112D" w:rsidRPr="0036112D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44AAE7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5D485F" w14:textId="77777777" w:rsidR="0036112D" w:rsidRPr="0036112D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AE2015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11889D" w14:textId="77777777" w:rsidR="0036112D" w:rsidRPr="0036112D" w:rsidRDefault="00C9703C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B2D7B6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70A3171" w14:textId="77777777" w:rsidR="0036112D" w:rsidRPr="0036112D" w:rsidRDefault="00C9703C" w:rsidP="00A80D4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</w:tr>
      <w:tr w:rsidR="0036112D" w:rsidRPr="00744476" w14:paraId="2168E724" w14:textId="77777777" w:rsidTr="007C3A4F">
        <w:tc>
          <w:tcPr>
            <w:tcW w:w="2862" w:type="dxa"/>
            <w:vAlign w:val="bottom"/>
          </w:tcPr>
          <w:p w14:paraId="2B403020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300A2" w14:textId="77777777" w:rsidR="0036112D" w:rsidRPr="00744476" w:rsidRDefault="00C9703C" w:rsidP="00A80D4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BC2BD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EB44B4" w14:textId="77777777" w:rsidR="0036112D" w:rsidRPr="00744476" w:rsidRDefault="00C9703C" w:rsidP="00A80D4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B7868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0B1D546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4F902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5B25EE" w14:textId="77777777" w:rsidR="0036112D" w:rsidRPr="00744476" w:rsidRDefault="00C9703C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CAEC0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CCECAF" w14:textId="77777777" w:rsidR="0036112D" w:rsidRPr="00744476" w:rsidRDefault="00C9703C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A0B4E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4854F6" w14:textId="77777777" w:rsidR="0036112D" w:rsidRPr="00744476" w:rsidRDefault="00C9703C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F03BC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63330E4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E7799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314D42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6DB2E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75C852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92E1A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E7CB23" w14:textId="77777777" w:rsidR="0036112D" w:rsidRPr="00744476" w:rsidRDefault="00C9703C" w:rsidP="00A80D4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</w:tr>
      <w:tr w:rsidR="0036112D" w:rsidRPr="00744476" w14:paraId="7D16344D" w14:textId="77777777" w:rsidTr="007C3A4F">
        <w:tc>
          <w:tcPr>
            <w:tcW w:w="2862" w:type="dxa"/>
            <w:vAlign w:val="bottom"/>
          </w:tcPr>
          <w:p w14:paraId="5078195B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A71AAA0" w14:textId="77777777" w:rsidR="0036112D" w:rsidRPr="00744476" w:rsidRDefault="0036112D" w:rsidP="00A80D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AB8B8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1156862" w14:textId="77777777" w:rsidR="0036112D" w:rsidRPr="00744476" w:rsidRDefault="0036112D" w:rsidP="00A80D4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D52280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3D5953E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CB398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66C16CA" w14:textId="77777777" w:rsidR="0036112D" w:rsidRPr="00744476" w:rsidRDefault="0036112D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B3165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06C7146" w14:textId="77777777" w:rsidR="0036112D" w:rsidRPr="00744476" w:rsidRDefault="0036112D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4285B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20F8323" w14:textId="77777777" w:rsidR="0036112D" w:rsidRPr="00744476" w:rsidRDefault="0036112D" w:rsidP="00A80D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26932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AE83D45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8374E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027BC78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76348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4CA7005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383A3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91E5E58" w14:textId="77777777" w:rsidR="0036112D" w:rsidRPr="00744476" w:rsidRDefault="0036112D" w:rsidP="00A80D4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6112D" w:rsidRPr="00744476" w14:paraId="2819985B" w14:textId="77777777" w:rsidTr="007C3A4F">
        <w:tc>
          <w:tcPr>
            <w:tcW w:w="2862" w:type="dxa"/>
            <w:vAlign w:val="bottom"/>
          </w:tcPr>
          <w:p w14:paraId="57E1621C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7DBAFD" w14:textId="77777777" w:rsidR="0036112D" w:rsidRPr="00744476" w:rsidRDefault="0036112D" w:rsidP="00A80D4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7B6E8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04CEDC3" w14:textId="77777777" w:rsidR="0036112D" w:rsidRPr="00744476" w:rsidRDefault="0036112D" w:rsidP="00A80D4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4A4A4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70F4F1D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5B11E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DC9EFBB" w14:textId="77777777" w:rsidR="0036112D" w:rsidRPr="00744476" w:rsidRDefault="0036112D" w:rsidP="0036112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FEB09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3C9CB59" w14:textId="77777777" w:rsidR="0036112D" w:rsidRPr="00744476" w:rsidRDefault="0036112D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8B198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65E5397" w14:textId="77777777" w:rsidR="0036112D" w:rsidRPr="00744476" w:rsidRDefault="0036112D" w:rsidP="00A80D4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B986A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76F4A05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77991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E395AE1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9603AD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BBD059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8B7AD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AF585C5" w14:textId="77777777" w:rsidR="0036112D" w:rsidRPr="00744476" w:rsidRDefault="0036112D" w:rsidP="00A80D4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7DA1" w:rsidRPr="00744476" w14:paraId="0B2A0EAC" w14:textId="77777777" w:rsidTr="00A27DA1">
        <w:tc>
          <w:tcPr>
            <w:tcW w:w="2862" w:type="dxa"/>
            <w:shd w:val="clear" w:color="auto" w:fill="auto"/>
            <w:vAlign w:val="bottom"/>
          </w:tcPr>
          <w:p w14:paraId="78F6A0F7" w14:textId="77777777" w:rsidR="008B57CD" w:rsidRPr="00744476" w:rsidRDefault="008B57CD" w:rsidP="008B57CD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0FA1" w14:textId="77777777" w:rsidR="008B57CD" w:rsidRPr="00744476" w:rsidRDefault="008B57CD" w:rsidP="008B57C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865C8B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91E28" w14:textId="77777777" w:rsidR="008B57CD" w:rsidRPr="00744476" w:rsidRDefault="008B57CD" w:rsidP="008B57CD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6,070,872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26C05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CD0D3" w14:textId="77777777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25,427,511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D3E99F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650BB" w14:textId="77777777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5,079,363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43D2D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CC286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486,931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BF538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4AC33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1,858,093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7EFCE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9756C" w14:textId="77777777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A96F5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E3655" w14:textId="285EA184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721FC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FA8D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3D60AE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B081" w14:textId="77777777" w:rsidR="008B57CD" w:rsidRPr="00744476" w:rsidRDefault="008B57CD" w:rsidP="008B57C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38,927,442</w:t>
            </w:r>
          </w:p>
        </w:tc>
      </w:tr>
      <w:tr w:rsidR="00A27DA1" w:rsidRPr="00744476" w14:paraId="0B12AB38" w14:textId="77777777" w:rsidTr="00A27DA1">
        <w:tc>
          <w:tcPr>
            <w:tcW w:w="2862" w:type="dxa"/>
            <w:shd w:val="clear" w:color="auto" w:fill="auto"/>
            <w:vAlign w:val="bottom"/>
          </w:tcPr>
          <w:p w14:paraId="67818CBC" w14:textId="77777777" w:rsidR="008B57CD" w:rsidRPr="00744476" w:rsidRDefault="008B57CD" w:rsidP="008B57C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10799" w14:textId="7DE3D9D4" w:rsidR="008B57CD" w:rsidRPr="00744476" w:rsidRDefault="008B57CD" w:rsidP="008B57C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8D69B9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DC2D6" w14:textId="2507474D" w:rsidR="008B57CD" w:rsidRPr="00744476" w:rsidRDefault="008B57CD" w:rsidP="008B57CD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532,684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8637C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D5A6C" w14:textId="798F725A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2,071,508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A2BAED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9D9D6" w14:textId="6E00384E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439,223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56A203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21A91" w14:textId="136BAB1C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11FF79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93C7" w14:textId="60486F78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63,640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6C3CCB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50931" w14:textId="030F1B8A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1E87A6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6C5E4" w14:textId="516712A7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22ACD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CAD6" w14:textId="351E5261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0E1F6C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6E76" w14:textId="5D09FBB3" w:rsidR="008B57CD" w:rsidRPr="00744476" w:rsidRDefault="008B57CD" w:rsidP="008B57CD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3,147,320</w:t>
            </w:r>
          </w:p>
        </w:tc>
      </w:tr>
      <w:tr w:rsidR="00A27DA1" w:rsidRPr="00744476" w14:paraId="0AD0F328" w14:textId="77777777" w:rsidTr="00A27DA1">
        <w:tc>
          <w:tcPr>
            <w:tcW w:w="2862" w:type="dxa"/>
            <w:shd w:val="clear" w:color="auto" w:fill="auto"/>
            <w:vAlign w:val="bottom"/>
          </w:tcPr>
          <w:p w14:paraId="663F2AAE" w14:textId="77777777" w:rsidR="008B57CD" w:rsidRPr="00744476" w:rsidRDefault="008B57CD" w:rsidP="008B57C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53CEA" w14:textId="29288F95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0E9F79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089CDB" w14:textId="788C9F59" w:rsidR="008B57CD" w:rsidRPr="00744476" w:rsidRDefault="008B57CD" w:rsidP="008B57CD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(14,662)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76445E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29A214" w14:textId="5289D9AB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(114,298)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3BA5D7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1B5E" w14:textId="77D553C7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(5,834)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4E58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C53F1B" w14:textId="4325EE11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12E65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AA6C4" w14:textId="46C1581F" w:rsidR="008B57CD" w:rsidRPr="00744476" w:rsidRDefault="008B57CD" w:rsidP="00784D90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(28,419)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7C7210" w14:textId="77777777" w:rsidR="008B57CD" w:rsidRPr="00744476" w:rsidRDefault="008B57CD" w:rsidP="00784D9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30A6E1" w14:textId="75A03DCB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EE220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B5BE0A" w14:textId="7A43785E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486C5C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71E076" w14:textId="674B195E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BCDCF2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4EDBA" w14:textId="3082318A" w:rsidR="008B57CD" w:rsidRPr="00744476" w:rsidRDefault="008B57CD" w:rsidP="008B57C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(164,327)</w:t>
            </w:r>
          </w:p>
        </w:tc>
      </w:tr>
      <w:tr w:rsidR="00A27DA1" w:rsidRPr="00744476" w14:paraId="269140F0" w14:textId="77777777" w:rsidTr="00A27DA1">
        <w:tc>
          <w:tcPr>
            <w:tcW w:w="2862" w:type="dxa"/>
            <w:shd w:val="clear" w:color="auto" w:fill="auto"/>
            <w:vAlign w:val="bottom"/>
          </w:tcPr>
          <w:p w14:paraId="0D0CFF4E" w14:textId="77777777" w:rsidR="008B57CD" w:rsidRPr="00744476" w:rsidRDefault="008B57CD" w:rsidP="008B57C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0889" w14:textId="02B87E57" w:rsidR="008B57CD" w:rsidRPr="00744476" w:rsidRDefault="008B57CD" w:rsidP="008B57C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734843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7F9AC" w14:textId="7E19D990" w:rsidR="008B57CD" w:rsidRPr="00744476" w:rsidRDefault="008B57CD" w:rsidP="008B57CD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6,588,894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21253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5E7FE" w14:textId="1E41631E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27,384,721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420690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2B5ED" w14:textId="2B79F6B7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5,512,752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A295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3CE2" w14:textId="66DDCE2E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525,858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E9861D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AE27A" w14:textId="6AB6D4D0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1,893,314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F10EC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92D30" w14:textId="1F6F8B96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E76327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3AB67" w14:textId="096D96FA" w:rsidR="008B57CD" w:rsidRPr="00744476" w:rsidRDefault="008B57CD" w:rsidP="008B5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37F42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5F5F2" w14:textId="2BB7EC56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891F20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C0323" w14:textId="1BFDC4BF" w:rsidR="008B57CD" w:rsidRPr="00744476" w:rsidRDefault="008B57CD" w:rsidP="008B57C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41,910,435</w:t>
            </w:r>
          </w:p>
        </w:tc>
      </w:tr>
      <w:tr w:rsidR="008B57CD" w:rsidRPr="00744476" w14:paraId="0D62D49A" w14:textId="77777777" w:rsidTr="00A27DA1">
        <w:tc>
          <w:tcPr>
            <w:tcW w:w="2862" w:type="dxa"/>
            <w:shd w:val="clear" w:color="auto" w:fill="auto"/>
            <w:vAlign w:val="bottom"/>
          </w:tcPr>
          <w:p w14:paraId="2D750E55" w14:textId="77777777" w:rsidR="008B57CD" w:rsidRPr="00744476" w:rsidRDefault="008B57CD" w:rsidP="008B57C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38FDE" w14:textId="77777777" w:rsidR="008B57CD" w:rsidRPr="00744476" w:rsidRDefault="008B57CD" w:rsidP="008B57C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A3324E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DC184" w14:textId="77777777" w:rsidR="008B57CD" w:rsidRPr="00744476" w:rsidRDefault="008B57CD" w:rsidP="008B57CD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859D00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4DDBF" w14:textId="77777777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1BAC92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B8421E" w14:textId="77777777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5402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1CCC22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0147D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AEB49D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539D2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11B98" w14:textId="77777777" w:rsidR="008B57CD" w:rsidRPr="00744476" w:rsidRDefault="008B57CD" w:rsidP="008B57C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4C46B3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10882" w14:textId="77777777" w:rsidR="008B57CD" w:rsidRPr="00744476" w:rsidRDefault="008B57CD" w:rsidP="008B57C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4802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0733F8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61704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1C7288" w14:textId="77777777" w:rsidR="008B57CD" w:rsidRPr="00744476" w:rsidRDefault="008B57CD" w:rsidP="008B57C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57CD" w:rsidRPr="00744476" w14:paraId="6B8DDDE9" w14:textId="77777777" w:rsidTr="00A27DA1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2382E1E7" w14:textId="77777777" w:rsidR="008B57CD" w:rsidRPr="00744476" w:rsidRDefault="008B57CD" w:rsidP="008B57C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1191B" w14:textId="77777777" w:rsidR="008B57CD" w:rsidRPr="00744476" w:rsidRDefault="008B57CD" w:rsidP="008B57C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CD17DE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9919D" w14:textId="77777777" w:rsidR="008B57CD" w:rsidRPr="00744476" w:rsidRDefault="008B57CD" w:rsidP="008B57C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F41870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A69D0" w14:textId="77777777" w:rsidR="008B57CD" w:rsidRPr="00744476" w:rsidRDefault="008B57CD" w:rsidP="008B57C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9A2455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0AD91" w14:textId="77777777" w:rsidR="008B57CD" w:rsidRPr="00744476" w:rsidRDefault="008B57CD" w:rsidP="008B57C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BF619A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02731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BC38E6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FAEF1" w14:textId="77777777" w:rsidR="008B57CD" w:rsidRPr="00744476" w:rsidRDefault="008B57CD" w:rsidP="008B57C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470FCB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5BA15" w14:textId="77777777" w:rsidR="008B57CD" w:rsidRPr="00744476" w:rsidRDefault="008B57CD" w:rsidP="008B57C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30A194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37E77" w14:textId="77777777" w:rsidR="008B57CD" w:rsidRPr="00744476" w:rsidRDefault="008B57CD" w:rsidP="008B57C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074A97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52E89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73A01" w14:textId="77777777" w:rsidR="008B57CD" w:rsidRPr="00744476" w:rsidRDefault="008B57CD" w:rsidP="008B57C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8F222" w14:textId="77777777" w:rsidR="008B57CD" w:rsidRPr="00744476" w:rsidRDefault="008B57CD" w:rsidP="008B57C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C873280" w14:textId="77777777" w:rsidR="008315C1" w:rsidRDefault="008315C1">
      <w: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744476" w14:paraId="40168D14" w14:textId="77777777" w:rsidTr="00042D4C">
        <w:tc>
          <w:tcPr>
            <w:tcW w:w="2862" w:type="dxa"/>
            <w:vAlign w:val="bottom"/>
          </w:tcPr>
          <w:p w14:paraId="29A91FE9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5839E517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315C1" w:rsidRPr="00744476" w14:paraId="76CEB439" w14:textId="77777777" w:rsidTr="00042D4C">
        <w:tc>
          <w:tcPr>
            <w:tcW w:w="2862" w:type="dxa"/>
            <w:vAlign w:val="bottom"/>
          </w:tcPr>
          <w:p w14:paraId="3C2F1D6B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768873F3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BD52890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B81FCBE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4C9FC88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3E9E2D3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AF5E0B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8B797F9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64E0C56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3C3A20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EB345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D802924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8B74A6E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AAF3DA5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DCBB0F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0F94E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68EA6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F5F6D8" w14:textId="77777777" w:rsidR="008315C1" w:rsidRPr="00744476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80B8C7F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E199750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744476" w14:paraId="7ED8C357" w14:textId="77777777" w:rsidTr="00042D4C">
        <w:tc>
          <w:tcPr>
            <w:tcW w:w="2862" w:type="dxa"/>
            <w:vAlign w:val="bottom"/>
          </w:tcPr>
          <w:p w14:paraId="72E4D894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505598EE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8444D" w:rsidRPr="00744476" w14:paraId="778D4F2A" w14:textId="77777777" w:rsidTr="00042D4C">
        <w:tc>
          <w:tcPr>
            <w:tcW w:w="2862" w:type="dxa"/>
            <w:vAlign w:val="bottom"/>
          </w:tcPr>
          <w:p w14:paraId="5CCADB7D" w14:textId="77777777"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53200D" w14:textId="77777777"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01842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A381966" w14:textId="77777777"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533253D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6285E10" w14:textId="77777777"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AD81E7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5D3895" w14:textId="77777777"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5098C5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01CC4E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A07A73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2A71C37" w14:textId="77777777"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FF209AC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36A0551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55AF29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D19F9A7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8B5150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3BB3525" w14:textId="77777777"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F28011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27EBC9" w14:textId="77777777"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14:paraId="606FB3E5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0322F399" w14:textId="77777777"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E7F970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593B1E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E3DE15C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FB831B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19E15FE1" w14:textId="77777777"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27EFA2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5212331" w14:textId="77777777"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500D0F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111AE7A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5F3060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CF933D" w14:textId="77777777"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A50719F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B23DCD8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9DC1C85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3EC9D3" w14:textId="77777777"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D15D45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DF4140F" w14:textId="77777777" w:rsidR="0078444D" w:rsidRPr="00744476" w:rsidRDefault="0078444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B23DD2" w14:textId="77777777"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BFA67DF" w14:textId="77777777"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0162EA79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385548E2" w14:textId="77777777" w:rsidR="0036112D" w:rsidRPr="00744476" w:rsidRDefault="0036112D" w:rsidP="0036112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D9E722" w14:textId="77777777" w:rsidR="0036112D" w:rsidRPr="00744476" w:rsidRDefault="00C9703C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84E5C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71039B" w14:textId="77777777" w:rsidR="0036112D" w:rsidRPr="00744476" w:rsidRDefault="00C9703C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FA3F6C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03EDCE0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6AC5A2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D0AC59B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4BC3C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2A31F94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FF72F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B486D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D46427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B705992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29126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B4B804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0431D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F7F9E3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3A66F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48BC721" w14:textId="77777777" w:rsidR="0036112D" w:rsidRPr="00744476" w:rsidRDefault="00C9703C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</w:tr>
      <w:tr w:rsidR="0036112D" w:rsidRPr="00744476" w14:paraId="5101B3D9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4AC9E13F" w14:textId="77777777" w:rsidR="0036112D" w:rsidRPr="00744476" w:rsidRDefault="0036112D" w:rsidP="0036112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DD31E0E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34E12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72AEFF8A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E8E57E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75D0169B" w14:textId="77777777" w:rsidR="0036112D" w:rsidRPr="00744476" w:rsidRDefault="0036112D" w:rsidP="003611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002DA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0E3FE29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9A685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FA1148A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9DCA8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D704396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DDAC7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12DCB9C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E907F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AE3AF4D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C900A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929EA4C" w14:textId="77777777" w:rsidR="0036112D" w:rsidRPr="00744476" w:rsidRDefault="0036112D" w:rsidP="00FF71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0E15D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F69983A" w14:textId="77777777" w:rsidR="0036112D" w:rsidRPr="00744476" w:rsidRDefault="00C9703C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36112D" w:rsidRPr="00744476" w14:paraId="249B402E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495D7050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76CB" w14:textId="77777777" w:rsidR="0036112D" w:rsidRPr="00744476" w:rsidRDefault="00C9703C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9C196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14C0" w14:textId="77777777" w:rsidR="0036112D" w:rsidRPr="00744476" w:rsidRDefault="00C9703C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33FA8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E8207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939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6F2BE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4CD5C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7706F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3ACBD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186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16BB8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532CA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647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1A35E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242C0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464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1767D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75D67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232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EC7038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3B19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068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EAD48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7D320" w14:textId="77777777" w:rsidR="0036112D" w:rsidRPr="00744476" w:rsidRDefault="00C9703C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551</w:t>
            </w:r>
            <w:r w:rsidR="0036112D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024</w:t>
            </w:r>
          </w:p>
        </w:tc>
      </w:tr>
      <w:tr w:rsidR="0036112D" w:rsidRPr="00744476" w14:paraId="003030D8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72F9D81C" w14:textId="77777777" w:rsidR="0036112D" w:rsidRPr="00744476" w:rsidRDefault="0036112D" w:rsidP="0036112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 xml:space="preserve">และ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75E49B3C" w14:textId="77777777" w:rsidR="0036112D" w:rsidRPr="00744476" w:rsidRDefault="0036112D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2450B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323A8448" w14:textId="77777777" w:rsidR="0036112D" w:rsidRPr="00744476" w:rsidRDefault="0036112D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F1904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1338D0A2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A88C5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2E1D26B2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F6257E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6AD204B7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60BC03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5BDAC365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86CE5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8A78301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D59804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D9ADF23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6F162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5B1F192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8D3D6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7378E683" w14:textId="77777777" w:rsidR="0036112D" w:rsidRPr="00744476" w:rsidRDefault="0036112D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08BCEA5A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53CE8EAE" w14:textId="77777777" w:rsidR="0036112D" w:rsidRPr="00744476" w:rsidRDefault="0036112D" w:rsidP="0036112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449C9A" w14:textId="77777777" w:rsidR="0036112D" w:rsidRPr="00744476" w:rsidRDefault="00C9703C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89DA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05FEF7" w14:textId="77777777" w:rsidR="0036112D" w:rsidRPr="00744476" w:rsidRDefault="00C9703C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13330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C989AAE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7305F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B7A46D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2BB41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FA82BE0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A7E43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0EB5338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EE4767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DA29005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7BFE4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D62049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A1897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4230793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E6637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830754" w14:textId="77777777" w:rsidR="0036112D" w:rsidRPr="00744476" w:rsidRDefault="00C9703C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</w:tr>
      <w:tr w:rsidR="00BE3B62" w:rsidRPr="00744476" w14:paraId="6728FE7B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52772116" w14:textId="77777777" w:rsidR="00BE3B62" w:rsidRPr="00744476" w:rsidRDefault="00BE3B62" w:rsidP="00BE3B62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3D3125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931E5A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C00283B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D14287C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9622113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9B8B7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E429C4A" w14:textId="1A7EB209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729BF9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3D6782C" w14:textId="2D762674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CD0C39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5AB130" w14:textId="77777777" w:rsidR="00BE3B62" w:rsidRPr="00744476" w:rsidRDefault="00BE3B62" w:rsidP="00BE3B6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C470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94E4B35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A824C4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C975E6E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0E52A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E862026" w14:textId="77777777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A8C03D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87CCF48" w14:textId="77777777" w:rsidR="00BE3B62" w:rsidRPr="00744476" w:rsidRDefault="00BE3B62" w:rsidP="00BE3B6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3,361</w:t>
            </w:r>
          </w:p>
        </w:tc>
      </w:tr>
      <w:tr w:rsidR="0036112D" w:rsidRPr="00744476" w14:paraId="764A3E2A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2AB7A24E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A5A35" w14:textId="77777777" w:rsidR="0036112D" w:rsidRPr="00744476" w:rsidRDefault="00C9703C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C3953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069C0" w14:textId="77777777" w:rsidR="0036112D" w:rsidRPr="00744476" w:rsidRDefault="00C9703C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933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25AD8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4E5C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90FC1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8C19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21F715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B599D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168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B9BB6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7DA7B" w14:textId="77777777" w:rsidR="0036112D" w:rsidRPr="00744476" w:rsidRDefault="00C9703C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6555A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3F7FC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9D2BE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92C75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71B568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43517" w14:textId="77777777" w:rsidR="0036112D" w:rsidRPr="00744476" w:rsidRDefault="00C9703C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529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05935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23E3B" w14:textId="77777777" w:rsidR="0036112D" w:rsidRPr="00744476" w:rsidRDefault="00C9703C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918</w:t>
            </w:r>
          </w:p>
        </w:tc>
      </w:tr>
      <w:tr w:rsidR="0036112D" w:rsidRPr="00744476" w14:paraId="02E87CD6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193FBE35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D70AEED" w14:textId="77777777" w:rsidR="0036112D" w:rsidRPr="00744476" w:rsidRDefault="0036112D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F3925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6942D293" w14:textId="77777777" w:rsidR="0036112D" w:rsidRPr="00744476" w:rsidRDefault="0036112D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395349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4E100B07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83FAE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5A3CAD28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4CBB77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764930B5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E749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212C4B08" w14:textId="77777777" w:rsidR="0036112D" w:rsidRPr="00744476" w:rsidRDefault="0036112D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473AF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6ADCD07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9F615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165C0EA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A68BF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3B54CDC9" w14:textId="77777777" w:rsidR="0036112D" w:rsidRPr="00744476" w:rsidRDefault="0036112D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677B4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7FF2064C" w14:textId="77777777" w:rsidR="0036112D" w:rsidRPr="00744476" w:rsidRDefault="0036112D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27DA1" w:rsidRPr="00744476" w14:paraId="1895C067" w14:textId="77777777" w:rsidTr="00A27DA1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2C09CE86" w14:textId="77777777" w:rsidR="0036112D" w:rsidRPr="00744476" w:rsidRDefault="0036112D" w:rsidP="0036112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4A7AD" w14:textId="2659ABFF" w:rsidR="0036112D" w:rsidRPr="00744476" w:rsidRDefault="00BE3B62" w:rsidP="00FF71F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9,197,886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E15CC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142B0" w14:textId="56FA603F" w:rsidR="0036112D" w:rsidRPr="00744476" w:rsidRDefault="00BE3B62" w:rsidP="00FF71F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11,527,080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58589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A8B9F" w14:textId="6E7D5CD3" w:rsidR="0036112D" w:rsidRPr="00744476" w:rsidRDefault="00BE3B62" w:rsidP="0036112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54,704,803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AF72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95DD4" w14:textId="16EB1212" w:rsidR="0036112D" w:rsidRPr="00744476" w:rsidRDefault="00BE3B62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3,314,697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A157B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00A09" w14:textId="4BDE2789" w:rsidR="0036112D" w:rsidRPr="00744476" w:rsidRDefault="00BE3B62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168,835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7DD85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0FF49" w14:textId="3CF20FFE" w:rsidR="0036112D" w:rsidRPr="00744476" w:rsidRDefault="00BE3B62" w:rsidP="00FF71F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538,845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AE552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5BDDD" w14:textId="04D3EBF7" w:rsidR="0036112D" w:rsidRPr="00744476" w:rsidRDefault="00BE3B62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451,301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51BB6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00D0E" w14:textId="5B811068" w:rsidR="0036112D" w:rsidRPr="00744476" w:rsidRDefault="00BE3B62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1,364,442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D519E5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52C2D" w14:textId="2920549F" w:rsidR="0036112D" w:rsidRPr="00744476" w:rsidRDefault="00BE3B62" w:rsidP="00FF71F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4,984,412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ECA4B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90A88" w14:textId="6E779A8C" w:rsidR="0036112D" w:rsidRPr="00744476" w:rsidRDefault="00BE3B62" w:rsidP="00FF71F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86,252,301</w:t>
            </w:r>
          </w:p>
        </w:tc>
      </w:tr>
      <w:tr w:rsidR="00A27DA1" w:rsidRPr="00744476" w14:paraId="162FC1A1" w14:textId="77777777" w:rsidTr="00A27DA1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4402DD59" w14:textId="77777777" w:rsidR="00BE3B62" w:rsidRPr="00744476" w:rsidRDefault="00BE3B62" w:rsidP="00BE3B62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F2866F" w14:textId="2794712C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1C27C4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2E6312" w14:textId="4CBA44CF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9B6D5A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BED7EE" w14:textId="7BA87702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6EB52D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2978E2" w14:textId="619E35ED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0F418E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52BB0E" w14:textId="2A86C538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DED316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54EC61" w14:textId="7FA7D044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FD029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59C514" w14:textId="68E555F8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EA8921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9B6A04" w14:textId="411FEBD4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3EE9AD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9783F7" w14:textId="00A6EA9A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AE66C9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A9EE82" w14:textId="30CB200D" w:rsidR="00BE3B62" w:rsidRPr="00744476" w:rsidRDefault="00BE3B62" w:rsidP="00BE3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27DA1" w:rsidRPr="00744476" w14:paraId="4A238176" w14:textId="77777777" w:rsidTr="00A27DA1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4123ED25" w14:textId="77777777" w:rsidR="00BE3B62" w:rsidRPr="00744476" w:rsidRDefault="00BE3B62" w:rsidP="00BE3B62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D6C00" w14:textId="09054AFC" w:rsidR="00BE3B62" w:rsidRPr="00744476" w:rsidRDefault="00BE3B62" w:rsidP="00BE3B62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9,197,886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350163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2EE16" w14:textId="5ED8FA18" w:rsidR="00BE3B62" w:rsidRPr="00744476" w:rsidRDefault="00BE3B62" w:rsidP="00BE3B62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11,527,080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F48188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A1972" w14:textId="6B3670A4" w:rsidR="00BE3B62" w:rsidRPr="00744476" w:rsidRDefault="00BE3B62" w:rsidP="00BE3B62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54,704,803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4EF87D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FB796" w14:textId="47FC5492" w:rsidR="00BE3B62" w:rsidRPr="00744476" w:rsidRDefault="00BE3B62" w:rsidP="00BE3B6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3,314,697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52F014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0E909" w14:textId="5C888E99" w:rsidR="00BE3B62" w:rsidRPr="00744476" w:rsidRDefault="00BE3B62" w:rsidP="00BE3B6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168,835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88D9D6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998DE" w14:textId="64B65658" w:rsidR="00BE3B62" w:rsidRPr="00744476" w:rsidRDefault="00BE3B62" w:rsidP="00BE3B6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538,845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0A6A58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E88D0" w14:textId="7C316EE0" w:rsidR="00BE3B62" w:rsidRPr="00744476" w:rsidRDefault="00BE3B62" w:rsidP="00BE3B6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451,301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F35B0B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99C6" w14:textId="3FE399AB" w:rsidR="00BE3B62" w:rsidRPr="00744476" w:rsidRDefault="00BE3B62" w:rsidP="00BE3B6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1,364,442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302689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314EF" w14:textId="56EC5903" w:rsidR="00BE3B62" w:rsidRPr="00744476" w:rsidRDefault="00BE3B62" w:rsidP="00BE3B62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4,984,412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86F362" w14:textId="77777777" w:rsidR="00BE3B62" w:rsidRPr="00744476" w:rsidRDefault="00BE3B62" w:rsidP="00BE3B6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D948" w14:textId="5DE4A844" w:rsidR="00BE3B62" w:rsidRPr="00744476" w:rsidRDefault="00BE3B62" w:rsidP="00BE3B6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86,252,301</w:t>
            </w:r>
          </w:p>
        </w:tc>
      </w:tr>
    </w:tbl>
    <w:p w14:paraId="4F2A71B2" w14:textId="77777777" w:rsidR="006F7EF0" w:rsidRPr="00744476" w:rsidRDefault="006F7EF0" w:rsidP="00501A3C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744476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744476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744476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744476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744476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744476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0947FA05" w14:textId="77777777" w:rsidTr="00042D4C">
        <w:tc>
          <w:tcPr>
            <w:tcW w:w="4032" w:type="dxa"/>
            <w:vAlign w:val="bottom"/>
          </w:tcPr>
          <w:p w14:paraId="54FCCF87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vAlign w:val="bottom"/>
          </w:tcPr>
          <w:p w14:paraId="01B243C4" w14:textId="77777777" w:rsidR="0036112D" w:rsidRPr="0036112D" w:rsidRDefault="00C9703C" w:rsidP="000C51E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77777777" w:rsidR="0036112D" w:rsidRPr="0036112D" w:rsidRDefault="00C9703C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77777777" w:rsidR="0036112D" w:rsidRPr="0036112D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77777777" w:rsidR="0036112D" w:rsidRPr="0036112D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77777777" w:rsidR="0036112D" w:rsidRPr="0036112D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77777777" w:rsidR="0036112D" w:rsidRPr="0036112D" w:rsidRDefault="00C9703C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77777777" w:rsidR="0036112D" w:rsidRPr="0036112D" w:rsidRDefault="00C9703C" w:rsidP="000C51E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77777777" w:rsidR="0036112D" w:rsidRPr="0036112D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36112D" w:rsidRPr="0036112D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77777777" w:rsidR="0036112D" w:rsidRPr="0036112D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36112D" w:rsidRP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</w:p>
        </w:tc>
      </w:tr>
      <w:tr w:rsidR="0036112D" w:rsidRPr="00744476" w14:paraId="0ADE549A" w14:textId="77777777" w:rsidTr="00042D4C">
        <w:tc>
          <w:tcPr>
            <w:tcW w:w="4032" w:type="dxa"/>
            <w:vAlign w:val="bottom"/>
          </w:tcPr>
          <w:p w14:paraId="294F55A1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77777777" w:rsidR="0036112D" w:rsidRPr="00744476" w:rsidRDefault="00C9703C" w:rsidP="000C51E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77777777" w:rsidR="0036112D" w:rsidRPr="00744476" w:rsidRDefault="00C9703C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77777777" w:rsidR="0036112D" w:rsidRPr="00744476" w:rsidRDefault="00C9703C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77777777" w:rsidR="0036112D" w:rsidRPr="00744476" w:rsidRDefault="00C9703C" w:rsidP="000C51E8">
            <w:pPr>
              <w:tabs>
                <w:tab w:val="decimal" w:pos="72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77777777" w:rsidR="0036112D" w:rsidRPr="00744476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77777777" w:rsidR="0036112D" w:rsidRPr="00744476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36112D" w:rsidRPr="00744476" w14:paraId="75CC5988" w14:textId="77777777" w:rsidTr="00042D4C">
        <w:tc>
          <w:tcPr>
            <w:tcW w:w="4032" w:type="dxa"/>
            <w:vAlign w:val="bottom"/>
          </w:tcPr>
          <w:p w14:paraId="0E604C40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F14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77777777" w:rsidR="0036112D" w:rsidRPr="00744476" w:rsidRDefault="00C9703C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11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77777777" w:rsidR="0036112D" w:rsidRPr="00744476" w:rsidRDefault="0036112D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6112D" w:rsidRPr="00744476" w14:paraId="0888B987" w14:textId="77777777" w:rsidTr="00042D4C">
        <w:tc>
          <w:tcPr>
            <w:tcW w:w="4032" w:type="dxa"/>
            <w:vAlign w:val="bottom"/>
          </w:tcPr>
          <w:p w14:paraId="3B93B676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77777777" w:rsidR="0036112D" w:rsidRPr="00744476" w:rsidRDefault="0036112D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36112D" w:rsidRPr="00744476" w:rsidRDefault="0036112D" w:rsidP="0036112D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77777777" w:rsidR="0036112D" w:rsidRPr="00744476" w:rsidRDefault="0036112D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77777777" w:rsidR="0036112D" w:rsidRPr="00744476" w:rsidRDefault="0036112D" w:rsidP="000C5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6112D" w:rsidRPr="00744476" w14:paraId="35BE0F67" w14:textId="77777777" w:rsidTr="00042D4C">
        <w:tc>
          <w:tcPr>
            <w:tcW w:w="4032" w:type="dxa"/>
            <w:vAlign w:val="bottom"/>
          </w:tcPr>
          <w:p w14:paraId="004227B8" w14:textId="77777777" w:rsidR="0036112D" w:rsidRPr="00744476" w:rsidRDefault="0036112D" w:rsidP="0036112D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77777777" w:rsidR="0036112D" w:rsidRPr="00744476" w:rsidRDefault="00C9703C" w:rsidP="000C51E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77777777" w:rsidR="0036112D" w:rsidRPr="00744476" w:rsidRDefault="00C9703C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77777777" w:rsidR="0036112D" w:rsidRPr="00744476" w:rsidRDefault="00C9703C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77777777" w:rsidR="0036112D" w:rsidRPr="00744476" w:rsidRDefault="00C9703C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77777777" w:rsidR="0036112D" w:rsidRPr="007815F2" w:rsidRDefault="00C9703C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112D"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407</w:t>
            </w:r>
            <w:r w:rsidR="0036112D"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77777777" w:rsidR="0036112D" w:rsidRPr="00744476" w:rsidRDefault="00C9703C" w:rsidP="007815F2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396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77777777" w:rsidR="0036112D" w:rsidRPr="00744476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504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77777777" w:rsidR="0036112D" w:rsidRPr="00744476" w:rsidRDefault="00C9703C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505</w:t>
            </w:r>
            <w:r w:rsidR="0036112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</w:t>
            </w:r>
          </w:p>
        </w:tc>
      </w:tr>
      <w:tr w:rsidR="0036112D" w:rsidRPr="00744476" w14:paraId="5DDFD8CE" w14:textId="77777777" w:rsidTr="00355E19">
        <w:tc>
          <w:tcPr>
            <w:tcW w:w="4032" w:type="dxa"/>
            <w:vAlign w:val="bottom"/>
          </w:tcPr>
          <w:p w14:paraId="5761A7F3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77777777" w:rsidR="0036112D" w:rsidRPr="00744476" w:rsidRDefault="007815F2" w:rsidP="000C51E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109,263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77777777" w:rsidR="0036112D" w:rsidRPr="00744476" w:rsidRDefault="007815F2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6,771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282,252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17,496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77777777" w:rsidR="0036112D" w:rsidRPr="00744476" w:rsidRDefault="007815F2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</w:t>
            </w:r>
            <w:r w:rsidR="00092C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</w:t>
            </w:r>
            <w:r w:rsidR="00092C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,412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2,361,839</w:t>
            </w:r>
          </w:p>
        </w:tc>
      </w:tr>
      <w:tr w:rsidR="0036112D" w:rsidRPr="00744476" w14:paraId="60A0CBF8" w14:textId="77777777" w:rsidTr="00355E19">
        <w:tc>
          <w:tcPr>
            <w:tcW w:w="4032" w:type="dxa"/>
            <w:vAlign w:val="bottom"/>
          </w:tcPr>
          <w:p w14:paraId="6F8D3099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36112D" w:rsidRPr="00744476" w:rsidRDefault="0036112D" w:rsidP="0036112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77777777" w:rsidR="0036112D" w:rsidRPr="00744476" w:rsidRDefault="007815F2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347,461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77777777" w:rsidR="0036112D" w:rsidRPr="00744476" w:rsidRDefault="007815F2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691,472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25,905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2,150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77777777" w:rsidR="0036112D" w:rsidRPr="00744476" w:rsidRDefault="007815F2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77777777" w:rsidR="0036112D" w:rsidRPr="00744476" w:rsidRDefault="007815F2" w:rsidP="000C51E8">
            <w:pPr>
              <w:tabs>
                <w:tab w:val="decimal" w:pos="72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(44,</w:t>
            </w:r>
            <w:r w:rsidR="003B4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(1,023,340)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6112D" w:rsidRPr="00744476" w14:paraId="72BAEB21" w14:textId="77777777" w:rsidTr="00355E19">
        <w:tc>
          <w:tcPr>
            <w:tcW w:w="4032" w:type="dxa"/>
            <w:vAlign w:val="bottom"/>
          </w:tcPr>
          <w:p w14:paraId="13BDE04F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36112D" w:rsidRPr="00744476" w:rsidRDefault="0036112D" w:rsidP="0036112D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77777777" w:rsidR="0036112D" w:rsidRPr="00744476" w:rsidRDefault="007815F2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(16,028)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(21,683)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77777777" w:rsidR="0036112D" w:rsidRPr="00744476" w:rsidRDefault="007815F2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(30,213)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77777777" w:rsidR="0036112D" w:rsidRPr="00744476" w:rsidRDefault="007815F2" w:rsidP="007815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(69,040)</w:t>
            </w:r>
          </w:p>
        </w:tc>
      </w:tr>
      <w:tr w:rsidR="0036112D" w:rsidRPr="00744476" w14:paraId="59E4A419" w14:textId="77777777" w:rsidTr="00355E19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77777777" w:rsidR="0036112D" w:rsidRPr="00744476" w:rsidRDefault="007815F2" w:rsidP="000C51E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3,093,757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77777777" w:rsidR="0036112D" w:rsidRPr="00744476" w:rsidRDefault="007815F2" w:rsidP="000C51E8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15,543,386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77777777" w:rsidR="0036112D" w:rsidRPr="00744476" w:rsidRDefault="007815F2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51,955,968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8,481,918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77777777" w:rsidR="0036112D" w:rsidRPr="00744476" w:rsidRDefault="007815F2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566,431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77777777" w:rsidR="0036112D" w:rsidRPr="007815F2" w:rsidRDefault="007815F2" w:rsidP="007815F2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15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2,395,919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77777777" w:rsidR="0036112D" w:rsidRPr="00744476" w:rsidRDefault="007815F2" w:rsidP="007815F2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351,750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2,409,23</w:t>
            </w:r>
            <w:r w:rsidR="007721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77777777" w:rsidR="0036112D" w:rsidRPr="00744476" w:rsidRDefault="007815F2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84,798,3</w:t>
            </w:r>
            <w:r w:rsidR="003B46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</w:p>
        </w:tc>
      </w:tr>
      <w:tr w:rsidR="0036112D" w:rsidRPr="00744476" w14:paraId="28E426CB" w14:textId="77777777" w:rsidTr="00042D4C">
        <w:tc>
          <w:tcPr>
            <w:tcW w:w="4032" w:type="dxa"/>
            <w:vAlign w:val="bottom"/>
          </w:tcPr>
          <w:p w14:paraId="33783D8E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36112D" w:rsidRPr="00744476" w:rsidRDefault="0036112D" w:rsidP="0036112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36112D" w:rsidRPr="00744476" w:rsidRDefault="0036112D" w:rsidP="0036112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36112D" w:rsidRPr="00744476" w:rsidRDefault="0036112D" w:rsidP="000C51E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0DE76ED6" w14:textId="77777777" w:rsidTr="00042D4C">
        <w:tc>
          <w:tcPr>
            <w:tcW w:w="4032" w:type="dxa"/>
            <w:vAlign w:val="bottom"/>
          </w:tcPr>
          <w:p w14:paraId="53B108DF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36112D" w:rsidRPr="00744476" w:rsidRDefault="0036112D" w:rsidP="0036112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36112D" w:rsidRPr="00744476" w:rsidRDefault="0036112D" w:rsidP="0036112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36112D" w:rsidRPr="00744476" w:rsidRDefault="0036112D" w:rsidP="000C51E8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36112D" w:rsidRPr="00744476" w:rsidRDefault="0036112D" w:rsidP="000C51E8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36112D" w:rsidRPr="00744476" w:rsidRDefault="0036112D" w:rsidP="0036112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36112D" w:rsidRPr="00744476" w:rsidRDefault="0036112D" w:rsidP="000C51E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36112D" w:rsidRPr="00744476" w:rsidRDefault="0036112D" w:rsidP="000C51E8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45B73142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0293B527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994F7D" w14:textId="77777777" w:rsidR="0036112D" w:rsidRPr="00744476" w:rsidRDefault="0036112D" w:rsidP="0036112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F8B62B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565A59" w14:textId="77777777" w:rsidR="0036112D" w:rsidRPr="00744476" w:rsidRDefault="0036112D" w:rsidP="0036112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D4E2B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A09A2BF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B582A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46237E0" w14:textId="77777777" w:rsidR="0036112D" w:rsidRPr="00744476" w:rsidRDefault="0036112D" w:rsidP="0036112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68C3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13D7C3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ED3DF7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2FBD21" w14:textId="77777777" w:rsidR="0036112D" w:rsidRPr="00744476" w:rsidRDefault="0036112D" w:rsidP="0036112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7774F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CF7A6E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989F1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1CC425" w14:textId="77777777" w:rsidR="0036112D" w:rsidRPr="00744476" w:rsidRDefault="0036112D" w:rsidP="0036112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9DAA8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A35315" w14:textId="77777777" w:rsidR="0036112D" w:rsidRPr="00744476" w:rsidRDefault="0036112D" w:rsidP="0036112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112D" w:rsidRPr="00744476" w14:paraId="1FA39145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1FE988A5" w14:textId="77777777" w:rsidR="0036112D" w:rsidRPr="00744476" w:rsidRDefault="0036112D" w:rsidP="0036112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2BE959" w14:textId="77777777" w:rsidR="0036112D" w:rsidRPr="00744476" w:rsidRDefault="0036112D" w:rsidP="0036112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A3D924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0CE23CD" w14:textId="77777777" w:rsidR="0036112D" w:rsidRPr="00744476" w:rsidRDefault="0036112D" w:rsidP="0036112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054B3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1FE4014" w14:textId="77777777" w:rsidR="0036112D" w:rsidRPr="00744476" w:rsidRDefault="0036112D" w:rsidP="0036112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ED0C1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DF4C8FB" w14:textId="77777777" w:rsidR="0036112D" w:rsidRPr="00744476" w:rsidRDefault="0036112D" w:rsidP="0036112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2CF391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CE4DEC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902867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6AF72B" w14:textId="77777777" w:rsidR="0036112D" w:rsidRPr="00744476" w:rsidRDefault="0036112D" w:rsidP="0036112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992149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9EC03D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41D262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30B492" w14:textId="77777777" w:rsidR="0036112D" w:rsidRPr="00744476" w:rsidRDefault="0036112D" w:rsidP="0036112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8C1D01" w14:textId="77777777" w:rsidR="0036112D" w:rsidRPr="00744476" w:rsidRDefault="0036112D" w:rsidP="0036112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4192A4" w14:textId="77777777" w:rsidR="0036112D" w:rsidRPr="00744476" w:rsidRDefault="0036112D" w:rsidP="0036112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108C8EC" w14:textId="77777777" w:rsidR="008315C1" w:rsidRDefault="008315C1">
      <w: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744476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744476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744476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744476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744476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744476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744476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42B6" w:rsidRPr="00744476" w14:paraId="46DECEF6" w14:textId="77777777" w:rsidTr="00042D4C">
        <w:tc>
          <w:tcPr>
            <w:tcW w:w="4032" w:type="dxa"/>
            <w:vAlign w:val="bottom"/>
          </w:tcPr>
          <w:p w14:paraId="531B5A05" w14:textId="77777777" w:rsidR="00DD42B6" w:rsidRPr="00744476" w:rsidRDefault="00DD42B6" w:rsidP="00DD42B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77777777" w:rsidR="00DD42B6" w:rsidRPr="00DD42B6" w:rsidRDefault="00DD42B6" w:rsidP="00DD42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77777777" w:rsidR="00DD42B6" w:rsidRPr="00DD42B6" w:rsidRDefault="00C9703C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77777777" w:rsidR="00DD42B6" w:rsidRPr="00DD42B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77777777" w:rsidR="00DD42B6" w:rsidRPr="00DD42B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77777777" w:rsidR="00DD42B6" w:rsidRPr="00DD42B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77777777" w:rsidR="00DD42B6" w:rsidRPr="00DD42B6" w:rsidRDefault="00C9703C" w:rsidP="003030F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77777777" w:rsidR="00DD42B6" w:rsidRPr="00DD42B6" w:rsidRDefault="00DD42B6" w:rsidP="00DD42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DD42B6" w:rsidRPr="00DD42B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77777777" w:rsidR="00DD42B6" w:rsidRPr="00DD42B6" w:rsidRDefault="00DD42B6" w:rsidP="00DD42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DD42B6" w:rsidRPr="00DD42B6" w:rsidRDefault="00DD42B6" w:rsidP="00DD42B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77777777" w:rsidR="00DD42B6" w:rsidRPr="00DD42B6" w:rsidRDefault="00C9703C" w:rsidP="00DD42B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="00DD42B6" w:rsidRP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</w:tr>
      <w:tr w:rsidR="00C051B9" w:rsidRPr="00744476" w14:paraId="5574FBEC" w14:textId="77777777" w:rsidTr="00042D4C">
        <w:tc>
          <w:tcPr>
            <w:tcW w:w="4032" w:type="dxa"/>
            <w:vAlign w:val="bottom"/>
          </w:tcPr>
          <w:p w14:paraId="6CB6A09C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77777777" w:rsidR="00C051B9" w:rsidRPr="00744476" w:rsidRDefault="00C051B9" w:rsidP="00C051B9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397,954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1,033,856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404,766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34,901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77777777" w:rsidR="00C051B9" w:rsidRPr="00744476" w:rsidRDefault="00C051B9" w:rsidP="003030F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1,930,864</w:t>
            </w:r>
          </w:p>
        </w:tc>
      </w:tr>
      <w:tr w:rsidR="00C051B9" w:rsidRPr="00744476" w14:paraId="703E740D" w14:textId="77777777" w:rsidTr="00042D4C">
        <w:tc>
          <w:tcPr>
            <w:tcW w:w="4032" w:type="dxa"/>
            <w:vAlign w:val="bottom"/>
          </w:tcPr>
          <w:p w14:paraId="03F164B4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77777777" w:rsidR="00C051B9" w:rsidRPr="00744476" w:rsidRDefault="00C051B9" w:rsidP="00C051B9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(26,292)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(9,067)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(39,817)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(2,306)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77777777" w:rsidR="00C051B9" w:rsidRPr="00744476" w:rsidRDefault="00C051B9" w:rsidP="003030F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(77,482)</w:t>
            </w:r>
          </w:p>
        </w:tc>
      </w:tr>
      <w:tr w:rsidR="00C051B9" w:rsidRPr="00744476" w14:paraId="16B45B37" w14:textId="77777777" w:rsidTr="00042D4C">
        <w:tc>
          <w:tcPr>
            <w:tcW w:w="4032" w:type="dxa"/>
            <w:vAlign w:val="bottom"/>
          </w:tcPr>
          <w:p w14:paraId="26F7041F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77777777" w:rsidR="00C051B9" w:rsidRPr="00744476" w:rsidRDefault="00C051B9" w:rsidP="00C051B9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5,477,327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19,831,009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4,912,251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401,143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77777777" w:rsidR="00C051B9" w:rsidRPr="00744476" w:rsidRDefault="00C051B9" w:rsidP="003030F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1,823,279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32,445,009</w:t>
            </w:r>
          </w:p>
        </w:tc>
      </w:tr>
      <w:tr w:rsidR="00C051B9" w:rsidRPr="00744476" w14:paraId="22697911" w14:textId="77777777" w:rsidTr="00355E19">
        <w:tc>
          <w:tcPr>
            <w:tcW w:w="4032" w:type="dxa"/>
            <w:vAlign w:val="bottom"/>
          </w:tcPr>
          <w:p w14:paraId="201C0C5F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77777777" w:rsidR="00C051B9" w:rsidRPr="00744476" w:rsidRDefault="00C051B9" w:rsidP="00C051B9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412,262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1,081,501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413,596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32,507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77777777" w:rsidR="00C051B9" w:rsidRPr="00744476" w:rsidRDefault="00C051B9" w:rsidP="003030F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60,122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C051B9" w:rsidRPr="00744476" w:rsidRDefault="00C051B9" w:rsidP="00C051B9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1,999,988</w:t>
            </w:r>
          </w:p>
        </w:tc>
      </w:tr>
      <w:tr w:rsidR="00C051B9" w:rsidRPr="00744476" w14:paraId="0EEA20B3" w14:textId="77777777" w:rsidTr="00355E19">
        <w:tc>
          <w:tcPr>
            <w:tcW w:w="4032" w:type="dxa"/>
            <w:vAlign w:val="bottom"/>
          </w:tcPr>
          <w:p w14:paraId="435633FA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77777777" w:rsidR="00C051B9" w:rsidRPr="00744476" w:rsidRDefault="00C051B9" w:rsidP="003030F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(3,721)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(3,934)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(1,100)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77777777" w:rsidR="00C051B9" w:rsidRPr="00744476" w:rsidRDefault="00C051B9" w:rsidP="003030FD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(28,414)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(37,169)</w:t>
            </w:r>
          </w:p>
        </w:tc>
      </w:tr>
      <w:tr w:rsidR="00C051B9" w:rsidRPr="00744476" w14:paraId="2A668505" w14:textId="77777777" w:rsidTr="00355E19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77777777" w:rsidR="00C051B9" w:rsidRPr="00744476" w:rsidRDefault="00C051B9" w:rsidP="00C051B9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5,889,589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20,908,789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5,321,913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432,55</w:t>
            </w:r>
            <w:r w:rsidR="00481A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77777777" w:rsidR="00C051B9" w:rsidRPr="00744476" w:rsidRDefault="00C051B9" w:rsidP="003030FD">
            <w:pPr>
              <w:tabs>
                <w:tab w:val="decimal" w:pos="8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1,854,987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77777777" w:rsidR="00C051B9" w:rsidRPr="00744476" w:rsidRDefault="00C051B9" w:rsidP="00C051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34,407,82</w:t>
            </w:r>
            <w:r w:rsidR="00D41E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C051B9" w:rsidRPr="00744476" w14:paraId="1FF6D4E9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3A09ED47" w14:textId="77777777" w:rsidR="00C051B9" w:rsidRPr="00744476" w:rsidRDefault="00C051B9" w:rsidP="00C051B9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C051B9" w:rsidRPr="00744476" w:rsidRDefault="00C051B9" w:rsidP="00C051B9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C051B9" w:rsidRPr="00744476" w:rsidRDefault="00C051B9" w:rsidP="00C051B9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C051B9" w:rsidRPr="00744476" w:rsidRDefault="00C051B9" w:rsidP="00C051B9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C051B9" w:rsidRPr="00744476" w:rsidRDefault="00C051B9" w:rsidP="00C051B9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C051B9" w:rsidRPr="00744476" w:rsidRDefault="00C051B9" w:rsidP="00C051B9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C051B9" w:rsidRPr="00744476" w:rsidRDefault="00C051B9" w:rsidP="00C051B9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C051B9" w:rsidRPr="00744476" w:rsidRDefault="00C051B9" w:rsidP="00C051B9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C051B9" w:rsidRPr="00744476" w:rsidRDefault="00C051B9" w:rsidP="00C051B9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B52A6C4" w14:textId="77777777" w:rsidR="00D71FDF" w:rsidRDefault="00D71FDF">
      <w: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D71FDF" w:rsidRPr="00744476" w14:paraId="0D7B0AC8" w14:textId="77777777" w:rsidTr="00042D4C">
        <w:trPr>
          <w:tblHeader/>
        </w:trPr>
        <w:tc>
          <w:tcPr>
            <w:tcW w:w="4032" w:type="dxa"/>
            <w:vAlign w:val="bottom"/>
          </w:tcPr>
          <w:p w14:paraId="0CD488EB" w14:textId="77777777" w:rsidR="00D71FDF" w:rsidRPr="00744476" w:rsidRDefault="00D71FD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50955F6F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71FDF" w:rsidRPr="00744476" w14:paraId="64E700CD" w14:textId="77777777" w:rsidTr="00042D4C">
        <w:trPr>
          <w:tblHeader/>
        </w:trPr>
        <w:tc>
          <w:tcPr>
            <w:tcW w:w="4032" w:type="dxa"/>
            <w:vAlign w:val="bottom"/>
          </w:tcPr>
          <w:p w14:paraId="44594BE2" w14:textId="77777777" w:rsidR="00D71FDF" w:rsidRPr="00744476" w:rsidRDefault="00D71FD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0C103E8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7BF96D9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C0AEC2F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A13898A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A902B07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7CF98B8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22270FC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55387B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664A4B7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0FFF1C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6BAADF7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2B09993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C0062C3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D99BD3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83B9DFC" w14:textId="77777777" w:rsidR="00D71FDF" w:rsidRPr="00744476" w:rsidRDefault="00D71FD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2288617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AD0D61" w14:textId="77777777"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17C9" w:rsidRPr="00744476" w14:paraId="409A5E2F" w14:textId="77777777" w:rsidTr="00042D4C">
        <w:trPr>
          <w:tblHeader/>
        </w:trPr>
        <w:tc>
          <w:tcPr>
            <w:tcW w:w="4032" w:type="dxa"/>
            <w:vAlign w:val="bottom"/>
          </w:tcPr>
          <w:p w14:paraId="0D16AC04" w14:textId="77777777" w:rsidR="001217C9" w:rsidRPr="00744476" w:rsidRDefault="001217C9" w:rsidP="001217C9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39D1CC60" w14:textId="77777777" w:rsidR="001217C9" w:rsidRPr="00744476" w:rsidRDefault="001217C9" w:rsidP="001217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744476" w14:paraId="79810FB7" w14:textId="77777777" w:rsidTr="00042D4C">
        <w:tc>
          <w:tcPr>
            <w:tcW w:w="4032" w:type="dxa"/>
            <w:tcBorders>
              <w:top w:val="nil"/>
            </w:tcBorders>
            <w:vAlign w:val="bottom"/>
          </w:tcPr>
          <w:p w14:paraId="7D1C0CB5" w14:textId="77777777"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208194" w14:textId="77777777"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17CE20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64B86C6" w14:textId="77777777"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A7E6260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90CDDF" w14:textId="77777777"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36CB69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266E76" w14:textId="77777777"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686D40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33F590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604977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EF1DE4" w14:textId="77777777"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5A8E7E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F19495F" w14:textId="77777777"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2093EF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4D80A2D" w14:textId="77777777"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0B055C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4D99049" w14:textId="77777777"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14:paraId="5D6EB9FD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6744DF75" w14:textId="77777777"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3D6EA2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CA229B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09E6169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0BCF76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B22C54C" w14:textId="77777777"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F7CFDF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EE80FF" w14:textId="77777777"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7682B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AC3EF91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A857C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96FD0E4" w14:textId="77777777"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ADBBEF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10F7208" w14:textId="77777777"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9644D8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DBFC30" w14:textId="77777777"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668F7C" w14:textId="77777777"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9B5DEA" w14:textId="77777777"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42B6" w:rsidRPr="00744476" w14:paraId="6E936EB1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7BE212E5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FBE24A" w14:textId="77777777" w:rsidR="00DD42B6" w:rsidRPr="00744476" w:rsidRDefault="00C9703C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C24F78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1394DFC" w14:textId="77777777" w:rsidR="00DD42B6" w:rsidRPr="00744476" w:rsidRDefault="00C9703C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71A91F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71C54F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AB204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C01D639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843CE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521F916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5D8242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5AD978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55B2F9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BFE740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177890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78FEE2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7D7046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00D19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</w:tr>
      <w:tr w:rsidR="00DD42B6" w:rsidRPr="00744476" w14:paraId="64FDA848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290A6ABF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FADF157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1042D1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DE005D8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18F8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76C3B257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9DA20D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65E9CAC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AD450F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03F0A5E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7DA1A6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7AF2D8D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7368A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48337EB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051D5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44487AC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15BA3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966717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DD42B6" w:rsidRPr="00744476" w14:paraId="78D7AB85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722DC492" w14:textId="77777777" w:rsidR="00DD42B6" w:rsidRPr="00744476" w:rsidRDefault="00DD42B6" w:rsidP="00DD42B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AFCE3" w14:textId="77777777" w:rsidR="00DD42B6" w:rsidRPr="00744476" w:rsidRDefault="00C9703C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972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248760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51D5" w14:textId="77777777" w:rsidR="00DD42B6" w:rsidRPr="00744476" w:rsidRDefault="00C9703C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D217B1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3CDCD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732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5AE58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50EEA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BA05C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D0DF8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8DB909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07538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643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9DD53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959CD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DC6D79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914E4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465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EB35DA6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7594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338</w:t>
            </w:r>
            <w:r w:rsidR="00DD42B6"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019</w:t>
            </w:r>
          </w:p>
        </w:tc>
      </w:tr>
      <w:tr w:rsidR="00DD42B6" w:rsidRPr="00744476" w14:paraId="69832DC4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04DBF7B8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5BAFEA0" w14:textId="77777777" w:rsidR="00DD42B6" w:rsidRPr="00744476" w:rsidRDefault="00DD42B6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1C6FD1D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79E93C31" w14:textId="77777777" w:rsidR="00DD42B6" w:rsidRPr="00744476" w:rsidRDefault="00DD42B6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B70AF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202CF74F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18470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566A7DC9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686D8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173F726C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15558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657FE487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6EF4D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19B4E315" w14:textId="77777777" w:rsidR="00DD42B6" w:rsidRPr="00744476" w:rsidRDefault="00DD42B6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786EFA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66463832" w14:textId="77777777" w:rsidR="00DD42B6" w:rsidRPr="00744476" w:rsidRDefault="00DD42B6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EE6CC07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72DF7AA" w14:textId="77777777" w:rsidR="00DD42B6" w:rsidRPr="00744476" w:rsidRDefault="00DD42B6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42B6" w:rsidRPr="00744476" w14:paraId="279029C5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687F9F74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150A86" w14:textId="77777777" w:rsidR="00DD42B6" w:rsidRPr="00744476" w:rsidRDefault="00C9703C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4160F0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C30C21D" w14:textId="77777777" w:rsidR="00DD42B6" w:rsidRPr="00744476" w:rsidRDefault="00C9703C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93A4B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C237DBC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9B9366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372A4DF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2BB961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873AB30" w14:textId="31C08DE1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AB6F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7B07F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2ED32B3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EB7B2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F9A0A20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3832BA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A2F01E1" w14:textId="56B5C858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B6F0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680ED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F5DD9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</w:tr>
      <w:tr w:rsidR="00DD42B6" w:rsidRPr="00744476" w14:paraId="6552CD80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609F3F89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85543DC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1927A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2127474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0A509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BC3AC5E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B86C5D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A21F9F0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7E30F9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9908E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D9B7818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405B08C3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6BE4B9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9327CC6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E9A39A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E362576" w14:textId="77777777" w:rsidR="00DD42B6" w:rsidRPr="00744476" w:rsidRDefault="00DD42B6" w:rsidP="00BD56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47E386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F08CB5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D42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DD42B6" w:rsidRPr="00744476" w14:paraId="22327B01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34A287DC" w14:textId="77777777" w:rsidR="00DD42B6" w:rsidRPr="00744476" w:rsidRDefault="00DD42B6" w:rsidP="00DD42B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CD06" w14:textId="77777777" w:rsidR="00DD42B6" w:rsidRPr="00744476" w:rsidRDefault="00C9703C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984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FC051A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9FBF1" w14:textId="77777777" w:rsidR="00DD42B6" w:rsidRPr="00744476" w:rsidRDefault="00C9703C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718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1318D4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5369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08A72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266DA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283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309C8C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2A1AA" w14:textId="4DA23B0B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146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AB6F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30EBE0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5A042" w14:textId="77777777" w:rsidR="00DD42B6" w:rsidRPr="00744476" w:rsidRDefault="00C9703C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584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71BA14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C6148" w14:textId="77777777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396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2CD16A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A8335" w14:textId="513F708B" w:rsidR="00DD42B6" w:rsidRPr="00744476" w:rsidRDefault="00C9703C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504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AB6F0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386ED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0AE7B" w14:textId="77777777" w:rsidR="00DD42B6" w:rsidRPr="00744476" w:rsidRDefault="00C9703C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060</w:t>
            </w:r>
            <w:r w:rsidR="00DD4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551</w:t>
            </w:r>
          </w:p>
        </w:tc>
      </w:tr>
      <w:tr w:rsidR="00DD42B6" w:rsidRPr="00744476" w14:paraId="1182BDEA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05A5926F" w14:textId="77777777" w:rsidR="00DD42B6" w:rsidRPr="00744476" w:rsidRDefault="00DD42B6" w:rsidP="00DD42B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BEF6139" w14:textId="77777777" w:rsidR="00DD42B6" w:rsidRPr="00744476" w:rsidRDefault="00DD42B6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71AAAF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48ADF9C1" w14:textId="77777777" w:rsidR="00DD42B6" w:rsidRPr="00744476" w:rsidRDefault="00DD42B6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553367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14:paraId="745CFC12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E3F290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48153646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001A1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76DB7465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C0D5115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05EC7F5B" w14:textId="77777777" w:rsidR="00DD42B6" w:rsidRPr="00744476" w:rsidRDefault="00DD42B6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CDE68AD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5B628B8A" w14:textId="77777777" w:rsidR="00DD42B6" w:rsidRPr="00744476" w:rsidRDefault="00DD42B6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900D0A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275125A8" w14:textId="77777777" w:rsidR="00DD42B6" w:rsidRPr="00744476" w:rsidRDefault="00DD42B6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1E5C98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14:paraId="7AD326C1" w14:textId="77777777" w:rsidR="00DD42B6" w:rsidRPr="00744476" w:rsidRDefault="00DD42B6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D42B6" w:rsidRPr="00744476" w14:paraId="0D58E35F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5FBC80F7" w14:textId="77777777" w:rsidR="00DD42B6" w:rsidRPr="00744476" w:rsidRDefault="00DD42B6" w:rsidP="00DD42B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AC5E18" w14:textId="77777777" w:rsidR="00DD42B6" w:rsidRPr="00744476" w:rsidRDefault="005C7525" w:rsidP="00BD56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3,093,757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A29ACE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119B3BE" w14:textId="77777777" w:rsidR="00DD42B6" w:rsidRPr="00744476" w:rsidRDefault="005C7525" w:rsidP="00BD56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9,653,797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21150DF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D58547A" w14:textId="77777777" w:rsidR="00DD42B6" w:rsidRPr="00744476" w:rsidRDefault="005C7525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31,047,179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ADA18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01A0C96" w14:textId="77777777" w:rsidR="00DD42B6" w:rsidRPr="00744476" w:rsidRDefault="005C7525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3,160,005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61A2D7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B115D5" w14:textId="77777777" w:rsidR="00DD42B6" w:rsidRPr="00744476" w:rsidRDefault="005C7525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133,88</w:t>
            </w:r>
            <w:r w:rsidR="00057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29F4C71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447080" w14:textId="77777777" w:rsidR="00DD42B6" w:rsidRPr="00744476" w:rsidRDefault="005C7525" w:rsidP="00BD56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540,932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9CDC9B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CC7F4B0" w14:textId="77777777" w:rsidR="00DD42B6" w:rsidRPr="00744476" w:rsidRDefault="005C7525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351,750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02B743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93D6F6F" w14:textId="77777777" w:rsidR="00DD42B6" w:rsidRPr="00744476" w:rsidRDefault="005C7525" w:rsidP="00BD56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2,409,23</w:t>
            </w:r>
            <w:r w:rsidR="00057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E8FD52" w14:textId="77777777" w:rsidR="00DD42B6" w:rsidRPr="00744476" w:rsidRDefault="00DD42B6" w:rsidP="00DD42B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4B0057" w14:textId="77777777" w:rsidR="00DD42B6" w:rsidRPr="00744476" w:rsidRDefault="005C7525" w:rsidP="00BD569A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50,390,531</w:t>
            </w:r>
          </w:p>
        </w:tc>
      </w:tr>
      <w:tr w:rsidR="00B80424" w:rsidRPr="00744476" w14:paraId="2901C83C" w14:textId="77777777" w:rsidTr="00355E19">
        <w:tc>
          <w:tcPr>
            <w:tcW w:w="4032" w:type="dxa"/>
            <w:tcBorders>
              <w:bottom w:val="nil"/>
            </w:tcBorders>
            <w:vAlign w:val="bottom"/>
          </w:tcPr>
          <w:p w14:paraId="26177E38" w14:textId="77777777" w:rsidR="00B80424" w:rsidRPr="00744476" w:rsidRDefault="00B80424" w:rsidP="00B80424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51E17D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446C9F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8057A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C6DA82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9881E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A7A70A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BFF0B1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189C5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8F31BF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74246E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68B12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31F5CD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AF7F28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ADF887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240219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71559F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E74BF" w14:textId="77777777" w:rsidR="00B80424" w:rsidRPr="00744476" w:rsidRDefault="00B80424" w:rsidP="00B80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80424" w:rsidRPr="00744476" w14:paraId="29CFE04E" w14:textId="77777777" w:rsidTr="00355E19">
        <w:tc>
          <w:tcPr>
            <w:tcW w:w="4032" w:type="dxa"/>
            <w:tcBorders>
              <w:bottom w:val="nil"/>
            </w:tcBorders>
            <w:vAlign w:val="bottom"/>
          </w:tcPr>
          <w:p w14:paraId="446B8196" w14:textId="77777777" w:rsidR="00B80424" w:rsidRPr="00744476" w:rsidRDefault="00B80424" w:rsidP="00B8042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71E86" w14:textId="77777777" w:rsidR="00B80424" w:rsidRPr="00744476" w:rsidRDefault="00B80424" w:rsidP="00B8042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3,093,757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3ADC04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73721" w14:textId="77777777" w:rsidR="00B80424" w:rsidRPr="00744476" w:rsidRDefault="00B80424" w:rsidP="00B80424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9,653,797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AAD73C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0085E" w14:textId="77777777" w:rsidR="00B80424" w:rsidRPr="00744476" w:rsidRDefault="00B80424" w:rsidP="00B8042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31,047,179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1DC374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03A05" w14:textId="77777777" w:rsidR="00B80424" w:rsidRPr="00744476" w:rsidRDefault="00B80424" w:rsidP="00B8042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3,160,005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E9579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943FD" w14:textId="77777777" w:rsidR="00B80424" w:rsidRPr="00744476" w:rsidRDefault="00B80424" w:rsidP="00B8042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133,88</w:t>
            </w:r>
            <w:r w:rsidR="00057A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91EC4C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2D99B" w14:textId="77777777" w:rsidR="00B80424" w:rsidRPr="00744476" w:rsidRDefault="00B80424" w:rsidP="00B80424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540,932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02D96A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B83A2" w14:textId="77777777" w:rsidR="00B80424" w:rsidRPr="00744476" w:rsidRDefault="00B80424" w:rsidP="00B8042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351,750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D5CCAB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9AEC4" w14:textId="77777777" w:rsidR="00B80424" w:rsidRPr="00744476" w:rsidRDefault="00B80424" w:rsidP="00B8042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2,409,23</w:t>
            </w:r>
            <w:r w:rsidR="00057A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24561" w14:textId="77777777" w:rsidR="00B80424" w:rsidRPr="00744476" w:rsidRDefault="00B80424" w:rsidP="00B80424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C9293" w14:textId="77777777" w:rsidR="00B80424" w:rsidRPr="00744476" w:rsidRDefault="00B80424" w:rsidP="00B804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50,390,531</w:t>
            </w:r>
          </w:p>
        </w:tc>
      </w:tr>
    </w:tbl>
    <w:p w14:paraId="26DCCE14" w14:textId="77777777" w:rsidR="00A51026" w:rsidRPr="00AD4D30" w:rsidRDefault="00A51026" w:rsidP="00AD4D30">
      <w:pPr>
        <w:pStyle w:val="Bo-Blankline"/>
      </w:pPr>
    </w:p>
    <w:p w14:paraId="7FDAA283" w14:textId="347D76EA" w:rsidR="00280C33" w:rsidRPr="00744476" w:rsidRDefault="00ED1AC3" w:rsidP="00561791">
      <w:pPr>
        <w:pStyle w:val="Bo-C1Content"/>
        <w:ind w:left="0" w:right="594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ราคาทรัพย์สินของกลุ่มบริษัท</w:t>
      </w:r>
      <w:r w:rsidR="0080473E" w:rsidRPr="00744476">
        <w:rPr>
          <w:rFonts w:asciiTheme="majorBidi" w:hAnsiTheme="majorBidi" w:cstheme="majorBidi"/>
          <w:cs/>
        </w:rPr>
        <w:t>และบริษัท</w:t>
      </w:r>
      <w:r w:rsidRPr="00744476">
        <w:rPr>
          <w:rFonts w:asciiTheme="majorBidi" w:hAnsiTheme="majorBidi" w:cstheme="majorBidi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C9703C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62</w:t>
      </w:r>
      <w:r w:rsidRPr="00744476">
        <w:rPr>
          <w:rFonts w:asciiTheme="majorBidi" w:hAnsiTheme="majorBidi" w:cstheme="majorBidi"/>
          <w:cs/>
        </w:rPr>
        <w:t xml:space="preserve"> </w:t>
      </w:r>
      <w:r w:rsidR="0025279C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มี</w:t>
      </w:r>
      <w:r w:rsidRPr="00C658D2">
        <w:rPr>
          <w:rFonts w:asciiTheme="majorBidi" w:hAnsiTheme="majorBidi" w:cstheme="majorBidi"/>
          <w:cs/>
        </w:rPr>
        <w:t xml:space="preserve">จำนวน </w:t>
      </w:r>
      <w:r w:rsidR="00547E22">
        <w:rPr>
          <w:rFonts w:asciiTheme="majorBidi" w:hAnsiTheme="majorBidi" w:cstheme="majorBidi"/>
        </w:rPr>
        <w:t>12,649</w:t>
      </w:r>
      <w:r w:rsidRPr="00C658D2">
        <w:rPr>
          <w:rFonts w:asciiTheme="majorBidi" w:hAnsiTheme="majorBidi" w:cstheme="majorBidi"/>
          <w:cs/>
        </w:rPr>
        <w:t xml:space="preserve"> ล้าน</w:t>
      </w:r>
      <w:r w:rsidRPr="00744476">
        <w:rPr>
          <w:rFonts w:asciiTheme="majorBidi" w:hAnsiTheme="majorBidi" w:cstheme="majorBidi"/>
          <w:cs/>
        </w:rPr>
        <w:t>บาท</w:t>
      </w:r>
      <w:r w:rsidR="0080473E" w:rsidRPr="009D083B">
        <w:rPr>
          <w:rFonts w:asciiTheme="majorBidi" w:hAnsiTheme="majorBidi" w:cstheme="majorBidi"/>
          <w:cs/>
        </w:rPr>
        <w:t xml:space="preserve">และ </w:t>
      </w:r>
      <w:r w:rsidR="002F12C4">
        <w:rPr>
          <w:rFonts w:asciiTheme="majorBidi" w:hAnsiTheme="majorBidi" w:cstheme="majorBidi"/>
        </w:rPr>
        <w:t>9,263</w:t>
      </w:r>
      <w:r w:rsidR="0080473E" w:rsidRPr="00E9749B">
        <w:rPr>
          <w:rFonts w:asciiTheme="majorBidi" w:hAnsiTheme="majorBidi" w:cstheme="majorBidi"/>
          <w:cs/>
        </w:rPr>
        <w:t xml:space="preserve"> ล้าน</w:t>
      </w:r>
      <w:r w:rsidR="0080473E" w:rsidRPr="00744476">
        <w:rPr>
          <w:rFonts w:asciiTheme="majorBidi" w:hAnsiTheme="majorBidi" w:cstheme="majorBidi"/>
          <w:cs/>
        </w:rPr>
        <w:t>บาท</w:t>
      </w:r>
      <w:r w:rsidR="008208F3" w:rsidRPr="00744476">
        <w:rPr>
          <w:rFonts w:asciiTheme="majorBidi" w:hAnsiTheme="majorBidi" w:cstheme="majorBidi"/>
          <w:cs/>
        </w:rPr>
        <w:t xml:space="preserve"> </w:t>
      </w:r>
      <w:r w:rsidR="0080473E" w:rsidRPr="00744476">
        <w:rPr>
          <w:rFonts w:asciiTheme="majorBidi" w:hAnsiTheme="majorBidi" w:cstheme="majorBidi"/>
          <w:cs/>
          <w:lang w:val="en-US"/>
        </w:rPr>
        <w:t>ตามลำดับ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C9703C">
        <w:rPr>
          <w:rFonts w:asciiTheme="majorBidi" w:hAnsiTheme="majorBidi" w:cstheme="majorBidi"/>
          <w:i/>
          <w:iCs/>
          <w:cs/>
        </w:rPr>
        <w:t>25</w:t>
      </w:r>
      <w:r w:rsidR="00C9703C">
        <w:rPr>
          <w:rFonts w:asciiTheme="majorBidi" w:hAnsiTheme="majorBidi" w:cstheme="majorBidi"/>
          <w:i/>
          <w:iCs/>
        </w:rPr>
        <w:t>61</w:t>
      </w:r>
      <w:r w:rsidRPr="00744476">
        <w:rPr>
          <w:rFonts w:asciiTheme="majorBidi" w:hAnsiTheme="majorBidi" w:cstheme="majorBidi"/>
          <w:i/>
          <w:iCs/>
          <w:cs/>
        </w:rPr>
        <w:t xml:space="preserve">: </w:t>
      </w:r>
      <w:r w:rsidR="00C9703C">
        <w:rPr>
          <w:rFonts w:asciiTheme="majorBidi" w:hAnsiTheme="majorBidi" w:cstheme="majorBidi"/>
          <w:i/>
          <w:iCs/>
        </w:rPr>
        <w:t>1</w:t>
      </w:r>
      <w:r w:rsidR="004B2CDA">
        <w:rPr>
          <w:rFonts w:asciiTheme="majorBidi" w:hAnsiTheme="majorBidi" w:cstheme="majorBidi"/>
          <w:i/>
          <w:iCs/>
        </w:rPr>
        <w:t>2,222</w:t>
      </w:r>
      <w:r w:rsidR="001D3A96" w:rsidRPr="00744476">
        <w:rPr>
          <w:rFonts w:asciiTheme="majorBidi" w:hAnsiTheme="majorBidi" w:cstheme="majorBidi"/>
          <w:i/>
          <w:iCs/>
        </w:rPr>
        <w:t xml:space="preserve"> </w:t>
      </w:r>
      <w:r w:rsidR="0080473E" w:rsidRPr="00744476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4B2CDA">
        <w:rPr>
          <w:rFonts w:asciiTheme="majorBidi" w:hAnsiTheme="majorBidi" w:cstheme="majorBidi"/>
          <w:i/>
          <w:iCs/>
        </w:rPr>
        <w:t>8,921</w:t>
      </w:r>
      <w:r w:rsidR="001D3A96" w:rsidRPr="00744476">
        <w:rPr>
          <w:rFonts w:asciiTheme="majorBidi" w:hAnsiTheme="majorBidi" w:cstheme="majorBidi"/>
          <w:i/>
          <w:iCs/>
        </w:rPr>
        <w:t xml:space="preserve"> </w:t>
      </w:r>
      <w:r w:rsidR="0080473E" w:rsidRPr="00744476">
        <w:rPr>
          <w:rFonts w:asciiTheme="majorBidi" w:hAnsiTheme="majorBidi" w:cstheme="majorBidi"/>
          <w:i/>
          <w:iCs/>
          <w:cs/>
        </w:rPr>
        <w:t>ล้านบาท</w:t>
      </w:r>
      <w:r w:rsidR="008208F3" w:rsidRPr="00744476">
        <w:rPr>
          <w:rFonts w:asciiTheme="majorBidi" w:hAnsiTheme="majorBidi" w:cstheme="majorBidi"/>
          <w:i/>
          <w:iCs/>
          <w:cs/>
        </w:rPr>
        <w:t xml:space="preserve"> </w:t>
      </w:r>
      <w:r w:rsidR="0080473E" w:rsidRPr="00744476">
        <w:rPr>
          <w:rFonts w:asciiTheme="majorBidi" w:hAnsiTheme="majorBidi" w:cstheme="majorBidi"/>
          <w:i/>
          <w:iCs/>
          <w:cs/>
        </w:rPr>
        <w:t>ตามลำดับ</w:t>
      </w:r>
      <w:r w:rsidRPr="00744476">
        <w:rPr>
          <w:rFonts w:asciiTheme="majorBidi" w:hAnsiTheme="majorBidi" w:cstheme="majorBidi"/>
          <w:i/>
          <w:iCs/>
          <w:cs/>
        </w:rPr>
        <w:t>)</w:t>
      </w:r>
      <w:r w:rsidRPr="00744476">
        <w:rPr>
          <w:rFonts w:asciiTheme="majorBidi" w:hAnsiTheme="majorBidi" w:cstheme="majorBidi"/>
          <w:cs/>
        </w:rPr>
        <w:t xml:space="preserve"> </w:t>
      </w:r>
      <w:r w:rsidR="00280C33" w:rsidRPr="00744476">
        <w:rPr>
          <w:rFonts w:asciiTheme="majorBidi" w:hAnsiTheme="majorBidi" w:cstheme="majorBidi"/>
          <w:cs/>
        </w:rPr>
        <w:t xml:space="preserve"> </w:t>
      </w:r>
    </w:p>
    <w:p w14:paraId="01998636" w14:textId="77777777" w:rsidR="00D945E1" w:rsidRPr="00744476" w:rsidRDefault="00D945E1" w:rsidP="0077510C">
      <w:pPr>
        <w:spacing w:line="240" w:lineRule="auto"/>
        <w:ind w:right="389"/>
        <w:jc w:val="both"/>
        <w:rPr>
          <w:rFonts w:asciiTheme="majorBidi" w:hAnsiTheme="majorBidi" w:cstheme="majorBidi"/>
          <w:sz w:val="20"/>
          <w:szCs w:val="20"/>
        </w:rPr>
      </w:pPr>
    </w:p>
    <w:p w14:paraId="79BE7A97" w14:textId="77777777" w:rsidR="00F4177C" w:rsidRPr="00744476" w:rsidRDefault="00F4177C" w:rsidP="006E479E">
      <w:pPr>
        <w:numPr>
          <w:ilvl w:val="0"/>
          <w:numId w:val="3"/>
        </w:numPr>
        <w:tabs>
          <w:tab w:val="clear" w:pos="720"/>
        </w:tabs>
        <w:spacing w:line="240" w:lineRule="auto"/>
        <w:ind w:left="540" w:right="389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F4177C" w:rsidRPr="00744476" w:rsidSect="009407C0">
          <w:footerReference w:type="default" r:id="rId16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14:paraId="1B71DCCF" w14:textId="77777777" w:rsidR="00E7697C" w:rsidRPr="00D57BD1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D57BD1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D57BD1" w:rsidRDefault="003A36FF" w:rsidP="00AD4D30">
      <w:pPr>
        <w:pStyle w:val="Bo-Blankline"/>
      </w:pPr>
    </w:p>
    <w:p w14:paraId="37F94935" w14:textId="77777777" w:rsidR="00E7697C" w:rsidRPr="007A44AB" w:rsidRDefault="00E7697C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  <w:cs/>
        </w:rPr>
        <w:t>31</w:t>
      </w:r>
      <w:r w:rsidRPr="007A44AB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</w:t>
      </w:r>
      <w:r w:rsidR="00C9703C">
        <w:rPr>
          <w:rFonts w:asciiTheme="majorBidi" w:hAnsiTheme="majorBidi" w:cstheme="majorBidi" w:hint="cs"/>
          <w:cs/>
        </w:rPr>
        <w:t>2</w:t>
      </w:r>
      <w:r w:rsidR="00AD786F" w:rsidRPr="007A44AB">
        <w:rPr>
          <w:rFonts w:asciiTheme="majorBidi" w:hAnsiTheme="majorBidi" w:cstheme="majorBidi"/>
        </w:rPr>
        <w:t xml:space="preserve"> </w:t>
      </w:r>
      <w:r w:rsidR="0081738C" w:rsidRPr="007A44AB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A44AB">
        <w:rPr>
          <w:rFonts w:asciiTheme="majorBidi" w:hAnsiTheme="majorBidi" w:cstheme="majorBidi"/>
          <w:cs/>
        </w:rPr>
        <w:t>ของ</w:t>
      </w:r>
      <w:r w:rsidR="003A36FF" w:rsidRPr="007A44AB">
        <w:rPr>
          <w:rFonts w:asciiTheme="majorBidi" w:hAnsiTheme="majorBidi" w:cstheme="majorBidi"/>
          <w:cs/>
        </w:rPr>
        <w:t>บริษัท</w:t>
      </w:r>
      <w:r w:rsidR="00161FD7" w:rsidRPr="007A44AB">
        <w:rPr>
          <w:rFonts w:asciiTheme="majorBidi" w:hAnsiTheme="majorBidi" w:cstheme="majorBidi"/>
          <w:cs/>
        </w:rPr>
        <w:t>มูลค่าตามบัญชีจำนว</w:t>
      </w:r>
      <w:r w:rsidR="007A44AB">
        <w:rPr>
          <w:rFonts w:asciiTheme="majorBidi" w:hAnsiTheme="majorBidi" w:cstheme="majorBidi"/>
          <w:cs/>
          <w:lang w:val="en-US"/>
        </w:rPr>
        <w:t>น</w:t>
      </w:r>
      <w:r w:rsidR="00322AEE">
        <w:rPr>
          <w:rFonts w:asciiTheme="majorBidi" w:hAnsiTheme="majorBidi" w:cstheme="majorBidi" w:hint="cs"/>
          <w:cs/>
          <w:lang w:val="en-US"/>
        </w:rPr>
        <w:t xml:space="preserve"> </w:t>
      </w:r>
      <w:r w:rsidR="00D87143">
        <w:rPr>
          <w:rFonts w:asciiTheme="majorBidi" w:hAnsiTheme="majorBidi" w:cstheme="majorBidi"/>
          <w:lang w:val="en-US"/>
        </w:rPr>
        <w:t>5,259</w:t>
      </w:r>
      <w:r w:rsidRPr="007A44AB">
        <w:rPr>
          <w:rFonts w:asciiTheme="majorBidi" w:hAnsiTheme="majorBidi" w:cstheme="majorBidi"/>
          <w:cs/>
        </w:rPr>
        <w:t xml:space="preserve"> ล้านบาท</w:t>
      </w:r>
      <w:r w:rsidR="00E34678" w:rsidRPr="007A44AB">
        <w:rPr>
          <w:rFonts w:asciiTheme="majorBidi" w:hAnsiTheme="majorBidi" w:cstheme="majorBidi"/>
          <w:cs/>
        </w:rPr>
        <w:t xml:space="preserve"> </w:t>
      </w:r>
      <w:r w:rsidR="009C141A" w:rsidRPr="007A44AB">
        <w:rPr>
          <w:rFonts w:asciiTheme="majorBidi" w:hAnsiTheme="majorBidi" w:cstheme="majorBidi"/>
          <w:i/>
          <w:iCs/>
        </w:rPr>
        <w:t>(</w:t>
      </w:r>
      <w:r w:rsidR="00C9703C">
        <w:rPr>
          <w:rFonts w:asciiTheme="majorBidi" w:hAnsiTheme="majorBidi" w:cstheme="majorBidi"/>
          <w:i/>
          <w:iCs/>
        </w:rPr>
        <w:t>256</w:t>
      </w:r>
      <w:r w:rsidR="00C9703C">
        <w:rPr>
          <w:rFonts w:asciiTheme="majorBidi" w:hAnsiTheme="majorBidi" w:cstheme="majorBidi" w:hint="cs"/>
          <w:i/>
          <w:iCs/>
          <w:cs/>
        </w:rPr>
        <w:t>1</w:t>
      </w:r>
      <w:r w:rsidR="009C141A" w:rsidRPr="007A44AB">
        <w:rPr>
          <w:rFonts w:asciiTheme="majorBidi" w:hAnsiTheme="majorBidi" w:cstheme="majorBidi"/>
          <w:i/>
          <w:iCs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23</w:t>
      </w:r>
      <w:r w:rsidR="00DC1C41">
        <w:rPr>
          <w:rFonts w:asciiTheme="majorBidi" w:hAnsiTheme="majorBidi" w:cstheme="majorBidi"/>
          <w:i/>
          <w:iCs/>
          <w:lang w:val="en-US"/>
        </w:rPr>
        <w:t>,</w:t>
      </w:r>
      <w:r w:rsidR="00C9703C">
        <w:rPr>
          <w:rFonts w:asciiTheme="majorBidi" w:hAnsiTheme="majorBidi" w:cstheme="majorBidi"/>
          <w:i/>
          <w:iCs/>
          <w:lang w:val="en-US"/>
        </w:rPr>
        <w:t>807</w:t>
      </w:r>
      <w:r w:rsidR="001D3A96" w:rsidRPr="007A44AB">
        <w:rPr>
          <w:rFonts w:asciiTheme="majorBidi" w:hAnsiTheme="majorBidi" w:cstheme="majorBidi"/>
          <w:i/>
          <w:iCs/>
        </w:rPr>
        <w:t xml:space="preserve"> </w:t>
      </w:r>
      <w:r w:rsidR="00E34678" w:rsidRPr="007A44AB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A44AB">
        <w:rPr>
          <w:rFonts w:asciiTheme="majorBidi" w:hAnsiTheme="majorBidi" w:cstheme="majorBidi"/>
          <w:i/>
          <w:iCs/>
          <w:lang w:val="en-US"/>
        </w:rPr>
        <w:t>)</w:t>
      </w:r>
      <w:r w:rsidRPr="007A44AB">
        <w:rPr>
          <w:rFonts w:asciiTheme="majorBidi" w:hAnsiTheme="majorBidi" w:cstheme="majorBidi"/>
        </w:rPr>
        <w:t xml:space="preserve"> </w:t>
      </w:r>
      <w:r w:rsidR="00E34678" w:rsidRPr="007A44AB">
        <w:rPr>
          <w:rFonts w:asciiTheme="majorBidi" w:hAnsiTheme="majorBidi" w:cstheme="majorBidi"/>
          <w:cs/>
        </w:rPr>
        <w:t xml:space="preserve">ได้จำนองหรือใช้เป็นหลักประกันสำหรับเงินกู้ยืมระยะยาว </w:t>
      </w:r>
    </w:p>
    <w:p w14:paraId="717A59FB" w14:textId="77777777" w:rsidR="003739E6" w:rsidRPr="007A44AB" w:rsidRDefault="003739E6" w:rsidP="00AD4D30">
      <w:pPr>
        <w:pStyle w:val="Bo-Blankline"/>
      </w:pPr>
    </w:p>
    <w:p w14:paraId="7DDAE951" w14:textId="22BA826C" w:rsidR="00DD44DB" w:rsidRPr="00D57BD1" w:rsidRDefault="00DD44DB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A44AB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C9703C">
        <w:rPr>
          <w:rFonts w:asciiTheme="majorBidi" w:hAnsiTheme="majorBidi" w:cstheme="majorBidi"/>
          <w:spacing w:val="2"/>
          <w:lang w:val="en-US"/>
        </w:rPr>
        <w:t>31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spacing w:val="2"/>
          <w:lang w:val="en-US"/>
        </w:rPr>
        <w:t>2562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F011CD"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="00F73667">
        <w:rPr>
          <w:rFonts w:asciiTheme="majorBidi" w:hAnsiTheme="majorBidi" w:cstheme="majorBidi"/>
          <w:spacing w:val="2"/>
          <w:lang w:val="en-US"/>
        </w:rPr>
        <w:t>108</w:t>
      </w:r>
      <w:r w:rsidR="00DC1C41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 xml:space="preserve">ล้านบาทและ </w:t>
      </w:r>
      <w:r w:rsidR="00F73667">
        <w:rPr>
          <w:rFonts w:asciiTheme="majorBidi" w:hAnsiTheme="majorBidi" w:cstheme="majorBidi"/>
          <w:spacing w:val="2"/>
          <w:lang w:val="en-US"/>
        </w:rPr>
        <w:t>47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485C26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485C26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C9703C" w:rsidRPr="00485C26">
        <w:rPr>
          <w:rFonts w:asciiTheme="majorBidi" w:hAnsiTheme="majorBidi" w:cstheme="majorBidi"/>
          <w:i/>
          <w:iCs/>
          <w:spacing w:val="2"/>
          <w:lang w:val="en-US"/>
        </w:rPr>
        <w:t>2561</w:t>
      </w:r>
      <w:r w:rsidRPr="00485C26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485C26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C9703C" w:rsidRPr="00485C26">
        <w:rPr>
          <w:rFonts w:asciiTheme="majorBidi" w:hAnsiTheme="majorBidi" w:cstheme="majorBidi"/>
          <w:i/>
          <w:iCs/>
          <w:spacing w:val="2"/>
          <w:lang w:val="en-US"/>
        </w:rPr>
        <w:t>58</w:t>
      </w:r>
      <w:r w:rsidR="00E40410" w:rsidRPr="00485C26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485C26">
        <w:rPr>
          <w:rFonts w:asciiTheme="majorBidi" w:hAnsiTheme="majorBidi" w:cstheme="majorBidi"/>
          <w:i/>
          <w:iCs/>
          <w:cs/>
          <w:lang w:val="en-US"/>
        </w:rPr>
        <w:t xml:space="preserve">ล้านบาทและ </w:t>
      </w:r>
      <w:r w:rsidR="00C9703C" w:rsidRPr="00485C26">
        <w:rPr>
          <w:rFonts w:asciiTheme="majorBidi" w:hAnsiTheme="majorBidi" w:cstheme="majorBidi"/>
          <w:i/>
          <w:iCs/>
          <w:lang w:val="en-US"/>
        </w:rPr>
        <w:t>58</w:t>
      </w:r>
      <w:r w:rsidRPr="00485C26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8208F3" w:rsidRPr="00485C26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485C26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485C26">
        <w:rPr>
          <w:rFonts w:asciiTheme="majorBidi" w:hAnsiTheme="majorBidi" w:cstheme="majorBidi"/>
          <w:i/>
          <w:iCs/>
          <w:lang w:val="en-US"/>
        </w:rPr>
        <w:t>)</w:t>
      </w:r>
      <w:r w:rsidRPr="00485C26">
        <w:rPr>
          <w:rFonts w:asciiTheme="majorBidi" w:hAnsiTheme="majorBidi" w:cstheme="majorBidi"/>
          <w:spacing w:val="-4"/>
          <w:lang w:val="en-US"/>
        </w:rPr>
        <w:t xml:space="preserve"> </w:t>
      </w:r>
      <w:r w:rsidRPr="00485C26">
        <w:rPr>
          <w:rFonts w:asciiTheme="majorBidi" w:hAnsiTheme="majorBidi" w:cstheme="majorBidi"/>
          <w:spacing w:val="-4"/>
          <w:cs/>
          <w:lang w:val="en-US"/>
        </w:rPr>
        <w:t>มีอัตราดอกเบี้ยที่รับรู้ในงบการเงินรวมและงบการเงินเฉพาะกิจการ</w:t>
      </w:r>
      <w:r w:rsidRPr="00485C26">
        <w:rPr>
          <w:rFonts w:asciiTheme="majorBidi" w:hAnsiTheme="majorBidi" w:cstheme="majorBidi"/>
          <w:cs/>
          <w:lang w:val="en-US"/>
        </w:rPr>
        <w:t>ร้อยละ</w:t>
      </w:r>
      <w:r w:rsidR="007A44AB" w:rsidRPr="00485C26">
        <w:rPr>
          <w:rFonts w:asciiTheme="majorBidi" w:hAnsiTheme="majorBidi" w:cstheme="majorBidi"/>
          <w:lang w:val="en-US"/>
        </w:rPr>
        <w:t xml:space="preserve"> </w:t>
      </w:r>
      <w:r w:rsidR="00485C26" w:rsidRPr="00485C26">
        <w:rPr>
          <w:rFonts w:asciiTheme="majorBidi" w:hAnsiTheme="majorBidi" w:cstheme="majorBidi"/>
          <w:lang w:val="en-US"/>
        </w:rPr>
        <w:t>2.1</w:t>
      </w:r>
      <w:r w:rsidR="005720AF" w:rsidRPr="00485C26">
        <w:rPr>
          <w:rFonts w:asciiTheme="majorBidi" w:hAnsiTheme="majorBidi" w:cstheme="majorBidi"/>
          <w:cs/>
          <w:lang w:val="en-US"/>
        </w:rPr>
        <w:t xml:space="preserve"> </w:t>
      </w:r>
      <w:r w:rsidR="00485C26" w:rsidRPr="00485C26">
        <w:rPr>
          <w:rFonts w:asciiTheme="majorBidi" w:hAnsiTheme="majorBidi" w:cstheme="majorBidi"/>
          <w:lang w:val="en-US"/>
        </w:rPr>
        <w:t>-</w:t>
      </w:r>
      <w:r w:rsidR="005720AF" w:rsidRPr="00485C26">
        <w:rPr>
          <w:rFonts w:asciiTheme="majorBidi" w:hAnsiTheme="majorBidi" w:cstheme="majorBidi"/>
          <w:cs/>
          <w:lang w:val="en-US"/>
        </w:rPr>
        <w:t xml:space="preserve"> </w:t>
      </w:r>
      <w:r w:rsidR="00485C26" w:rsidRPr="00485C26">
        <w:rPr>
          <w:rFonts w:asciiTheme="majorBidi" w:hAnsiTheme="majorBidi" w:cstheme="majorBidi"/>
          <w:lang w:val="en-US"/>
        </w:rPr>
        <w:t>5.</w:t>
      </w:r>
      <w:r w:rsidR="00485C26">
        <w:rPr>
          <w:rFonts w:asciiTheme="majorBidi" w:hAnsiTheme="majorBidi" w:cstheme="majorBidi"/>
          <w:lang w:val="en-US"/>
        </w:rPr>
        <w:t>3</w:t>
      </w:r>
      <w:r w:rsidR="005720AF" w:rsidRPr="007A44AB">
        <w:rPr>
          <w:rFonts w:asciiTheme="majorBidi" w:hAnsiTheme="majorBidi" w:cstheme="majorBidi"/>
          <w:lang w:val="en-US"/>
        </w:rPr>
        <w:t xml:space="preserve"> </w:t>
      </w:r>
      <w:r w:rsidRPr="007A44AB">
        <w:rPr>
          <w:rFonts w:asciiTheme="majorBidi" w:hAnsiTheme="majorBidi" w:cstheme="majorBidi"/>
          <w:i/>
          <w:i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Pr="007A44AB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A44AB">
        <w:rPr>
          <w:rFonts w:asciiTheme="majorBidi" w:hAnsiTheme="majorBidi"/>
          <w:i/>
          <w:iCs/>
          <w:cs/>
          <w:lang w:val="en-US"/>
        </w:rPr>
        <w:t>ร้อยละ</w:t>
      </w:r>
      <w:r w:rsidR="00DD4C87" w:rsidRPr="007A44AB">
        <w:rPr>
          <w:rFonts w:asciiTheme="majorBidi" w:hAnsiTheme="majorBidi" w:hint="cs"/>
          <w:i/>
          <w:iCs/>
          <w:cs/>
          <w:lang w:val="en-US"/>
        </w:rPr>
        <w:t xml:space="preserve"> </w:t>
      </w:r>
      <w:r w:rsidR="00C9703C">
        <w:rPr>
          <w:rFonts w:asciiTheme="majorBidi" w:hAnsiTheme="majorBidi"/>
          <w:i/>
          <w:iCs/>
          <w:lang w:val="en-US"/>
        </w:rPr>
        <w:t>2</w:t>
      </w:r>
      <w:r w:rsidR="00DD4C87" w:rsidRPr="007A44AB">
        <w:rPr>
          <w:rFonts w:asciiTheme="majorBidi" w:hAnsiTheme="majorBidi"/>
          <w:i/>
          <w:iCs/>
          <w:cs/>
          <w:lang w:val="en-US"/>
        </w:rPr>
        <w:t>.</w:t>
      </w:r>
      <w:r w:rsidR="00C9703C">
        <w:rPr>
          <w:rFonts w:asciiTheme="majorBidi" w:hAnsiTheme="majorBidi"/>
          <w:i/>
          <w:iCs/>
          <w:lang w:val="en-US"/>
        </w:rPr>
        <w:t>1</w:t>
      </w:r>
      <w:r w:rsidR="00DD4C87" w:rsidRPr="007A44AB">
        <w:rPr>
          <w:rFonts w:asciiTheme="majorBidi" w:hAnsiTheme="majorBidi"/>
          <w:i/>
          <w:iCs/>
          <w:cs/>
          <w:lang w:val="en-US"/>
        </w:rPr>
        <w:t xml:space="preserve"> - </w:t>
      </w:r>
      <w:r w:rsidR="00C9703C">
        <w:rPr>
          <w:rFonts w:asciiTheme="majorBidi" w:hAnsiTheme="majorBidi"/>
          <w:i/>
          <w:iCs/>
          <w:cs/>
          <w:lang w:val="en-US"/>
        </w:rPr>
        <w:t>5</w:t>
      </w:r>
      <w:r w:rsidR="00DD4C87" w:rsidRPr="007A44AB">
        <w:rPr>
          <w:rFonts w:asciiTheme="majorBidi" w:hAnsiTheme="majorBidi"/>
          <w:i/>
          <w:iCs/>
          <w:cs/>
          <w:lang w:val="en-US"/>
        </w:rPr>
        <w:t>.</w:t>
      </w:r>
      <w:r w:rsidR="00C9703C">
        <w:rPr>
          <w:rFonts w:asciiTheme="majorBidi" w:hAnsiTheme="majorBidi"/>
          <w:i/>
          <w:iCs/>
          <w:cs/>
          <w:lang w:val="en-US"/>
        </w:rPr>
        <w:t>3</w:t>
      </w:r>
      <w:r w:rsidR="001D0B3D" w:rsidRPr="007A44AB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AD4D30" w:rsidRDefault="00533425" w:rsidP="00AD4D30">
      <w:pPr>
        <w:pStyle w:val="Bo-Blankline"/>
      </w:pPr>
    </w:p>
    <w:p w14:paraId="734AA6A6" w14:textId="77777777" w:rsidR="00B01559" w:rsidRPr="00D57BD1" w:rsidRDefault="00B01559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</w:t>
      </w:r>
      <w:r w:rsidR="00406DF5"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</w:p>
    <w:p w14:paraId="11E81AA7" w14:textId="77777777" w:rsidR="00B01559" w:rsidRPr="00AD4D30" w:rsidRDefault="00B01559" w:rsidP="00AD4D30">
      <w:pPr>
        <w:pStyle w:val="Bo-Blankline"/>
      </w:pPr>
    </w:p>
    <w:p w14:paraId="10534553" w14:textId="51901017" w:rsidR="008B40EC" w:rsidRPr="00D57BD1" w:rsidRDefault="00406DF5" w:rsidP="00406DF5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บริษัทย่อยของบริษัท </w:t>
      </w:r>
      <w:r w:rsidR="00C9703C">
        <w:rPr>
          <w:rFonts w:asciiTheme="majorBidi" w:hAnsiTheme="majorBidi" w:cstheme="majorBidi"/>
          <w:sz w:val="30"/>
          <w:szCs w:val="30"/>
          <w:cs/>
          <w:lang w:eastAsia="en-US"/>
        </w:rPr>
        <w:t>2</w:t>
      </w: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แห่ง คือ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บริษัท ทีพีไอ โพลีน ชีวะอินทรีย์ จำกัด และ บริษัท ทีพีไอ ออล ซีซั่นส์ จำกัด มีผลการดำเนินงานที่ขาดทุนต่อเนื่อง ซึ่งเป็นข้อบ่งชี้ของการด้อยค้าของที่ดิน อาคาร และอุปกรณ์ กลุ่มบริษัทจึงได้ประเมิน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เป็นการ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ี่เกิดขึ้นจากการใช้สินทรัพย์นั้น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 w:rsidRPr="003A6CAB">
        <w:rPr>
          <w:rFonts w:asciiTheme="majorBidi" w:hAnsiTheme="majorBidi" w:cstheme="majorBidi"/>
          <w:sz w:val="30"/>
          <w:szCs w:val="30"/>
          <w:cs/>
        </w:rPr>
        <w:t>เป็นอัตราถัวเฉลี่ยถ่วงน้ำหนักของ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เงินทุนของธุรกิจ (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WACC) 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 ทีพีไอ โพลีน ชีวะอินทรีย์ จำกัด และ บริษัท ทีพีไอ ออล ซีซั่นส์ จำกัด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 xml:space="preserve">ที่อัตราร้อยละ </w:t>
      </w:r>
      <w:r w:rsidR="00D56508">
        <w:rPr>
          <w:rFonts w:asciiTheme="majorBidi" w:hAnsiTheme="majorBidi" w:cstheme="majorBidi" w:hint="cs"/>
          <w:sz w:val="30"/>
          <w:szCs w:val="30"/>
          <w:cs/>
          <w:lang w:val="en-US"/>
        </w:rPr>
        <w:t>8.10</w:t>
      </w:r>
      <w:r w:rsidRPr="003A6CA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56508">
        <w:rPr>
          <w:rFonts w:asciiTheme="majorBidi" w:hAnsiTheme="majorBidi" w:cstheme="majorBidi" w:hint="cs"/>
          <w:sz w:val="30"/>
          <w:szCs w:val="30"/>
          <w:cs/>
          <w:lang w:val="en-US"/>
        </w:rPr>
        <w:t>10.05</w:t>
      </w:r>
      <w:r w:rsidR="008B40EC" w:rsidRPr="001B448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425E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ร้อยละ 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05</w:t>
      </w:r>
      <w:r w:rsidR="0044270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="00425E11" w:rsidRPr="00425E1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425E11">
        <w:rPr>
          <w:rFonts w:asciiTheme="majorBidi" w:hAnsiTheme="majorBidi" w:cstheme="majorBidi"/>
          <w:sz w:val="30"/>
          <w:szCs w:val="30"/>
          <w:cs/>
          <w:lang w:val="en-US"/>
        </w:rPr>
        <w:t>จากการพิจารณาการ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ด้อยค่าดังกล่าว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บริษัทไม่ได้รับรู้ขาดทุนจากการด้อยค่า</w:t>
      </w:r>
      <w:r w:rsidR="00E23D46" w:rsidRPr="001B448D">
        <w:rPr>
          <w:rFonts w:asciiTheme="majorBidi" w:hAnsiTheme="majorBidi" w:cstheme="majorBidi"/>
          <w:sz w:val="30"/>
          <w:szCs w:val="30"/>
          <w:cs/>
        </w:rPr>
        <w:t>ของที่ดิน อาคารและอุปกรณ์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ของบริษัท ทั้งนี้การเพิ่มขึ้นของอัตราคิดลด</w:t>
      </w:r>
      <w:r w:rsidRPr="003A6CAB">
        <w:rPr>
          <w:rFonts w:asciiTheme="majorBidi" w:hAnsiTheme="majorBidi" w:cstheme="majorBidi"/>
          <w:sz w:val="30"/>
          <w:szCs w:val="30"/>
          <w:cs/>
        </w:rPr>
        <w:t>และการลด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ลงของอัตราการเติบโตระยะยาว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อาจทำให้มูลค่าตามบัญชีสูงกว่ามูลค่าที่คาดว่าจะได้รับคืน</w:t>
      </w:r>
    </w:p>
    <w:p w14:paraId="65972DA8" w14:textId="77777777" w:rsidR="00932DC6" w:rsidRPr="00AD4D30" w:rsidRDefault="00932DC6" w:rsidP="00AD4D30">
      <w:pPr>
        <w:pStyle w:val="Bo-Blankline"/>
        <w:rPr>
          <w:highlight w:val="yellow"/>
          <w:cs/>
        </w:rPr>
      </w:pPr>
    </w:p>
    <w:p w14:paraId="73BF822F" w14:textId="77777777" w:rsidR="0058634F" w:rsidRPr="00D57BD1" w:rsidRDefault="0058634F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สินทรัพย์เพื่อการสำรวจปิโตรเลียม</w:t>
      </w:r>
    </w:p>
    <w:p w14:paraId="14F24475" w14:textId="77777777" w:rsidR="0058634F" w:rsidRPr="00AD4D30" w:rsidRDefault="0058634F" w:rsidP="00AD4D30">
      <w:pPr>
        <w:pStyle w:val="Bo-Blankline"/>
      </w:pPr>
    </w:p>
    <w:p w14:paraId="7B24CFD2" w14:textId="6BB3B3F0" w:rsidR="00D71FDF" w:rsidRDefault="002D7281" w:rsidP="007170B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0B5">
        <w:rPr>
          <w:rFonts w:asciiTheme="majorBidi" w:hAnsiTheme="majorBidi" w:cstheme="majorBidi"/>
          <w:sz w:val="30"/>
          <w:szCs w:val="30"/>
          <w:cs/>
          <w:lang w:eastAsia="en-US"/>
        </w:rPr>
        <w:t>สำหรับสินทรัพย์เพื่อการสำรวจปิโตรเลียมมูลค่าสุทธิทางบัญชี</w:t>
      </w:r>
      <w:r w:rsidRPr="007170B5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7170B5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ณ วันที่ </w:t>
      </w:r>
      <w:r w:rsidR="00C9703C" w:rsidRPr="007170B5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Pr="007170B5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7170B5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ธันวาคม </w:t>
      </w:r>
      <w:r w:rsidR="00C9703C" w:rsidRPr="007170B5">
        <w:rPr>
          <w:rFonts w:asciiTheme="majorBidi" w:hAnsiTheme="majorBidi" w:cstheme="majorBidi"/>
          <w:sz w:val="30"/>
          <w:szCs w:val="30"/>
          <w:lang w:val="en-US" w:eastAsia="en-US"/>
        </w:rPr>
        <w:t>2562</w:t>
      </w:r>
      <w:r w:rsidRPr="007170B5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7170B5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</w:t>
      </w:r>
      <w:r w:rsidRPr="007170B5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จำนวนเงินรวม </w:t>
      </w:r>
      <w:r w:rsidR="007170B5" w:rsidRPr="007170B5">
        <w:rPr>
          <w:rFonts w:asciiTheme="majorBidi" w:hAnsiTheme="majorBidi" w:cstheme="majorBidi"/>
          <w:sz w:val="30"/>
          <w:szCs w:val="30"/>
          <w:lang w:val="en-US" w:eastAsia="en-US"/>
        </w:rPr>
        <w:t>1,3</w:t>
      </w:r>
      <w:r w:rsidR="005831E2">
        <w:rPr>
          <w:rFonts w:asciiTheme="majorBidi" w:hAnsiTheme="majorBidi" w:cstheme="majorBidi"/>
          <w:sz w:val="30"/>
          <w:szCs w:val="30"/>
          <w:lang w:val="en-US" w:eastAsia="en-US"/>
        </w:rPr>
        <w:t>88</w:t>
      </w:r>
      <w:r w:rsidRPr="007170B5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7170B5">
        <w:rPr>
          <w:rFonts w:asciiTheme="majorBidi" w:hAnsiTheme="majorBidi" w:cstheme="majorBidi"/>
          <w:sz w:val="30"/>
          <w:szCs w:val="30"/>
          <w:cs/>
          <w:lang w:eastAsia="en-US"/>
        </w:rPr>
        <w:t>ล้านบาท</w:t>
      </w:r>
      <w:r w:rsidRPr="007170B5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="00F130FE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>(</w:t>
      </w:r>
      <w:r w:rsidR="00C9703C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>2561</w:t>
      </w:r>
      <w:r w:rsidR="00F130FE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 xml:space="preserve">: </w:t>
      </w:r>
      <w:r w:rsidR="00C9703C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>1</w:t>
      </w:r>
      <w:r w:rsidR="00442709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>,</w:t>
      </w:r>
      <w:r w:rsidR="00C9703C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>245</w:t>
      </w:r>
      <w:r w:rsidR="00F130FE" w:rsidRPr="007170B5">
        <w:rPr>
          <w:rFonts w:asciiTheme="majorBidi" w:hAnsiTheme="majorBidi" w:cstheme="majorBidi"/>
          <w:i/>
          <w:iCs/>
          <w:sz w:val="30"/>
          <w:szCs w:val="30"/>
          <w:lang w:eastAsia="en-US"/>
        </w:rPr>
        <w:t xml:space="preserve"> </w:t>
      </w:r>
      <w:r w:rsidR="00F130FE" w:rsidRPr="007170B5">
        <w:rPr>
          <w:rFonts w:asciiTheme="majorBidi" w:hAnsiTheme="majorBidi" w:cstheme="majorBidi" w:hint="cs"/>
          <w:i/>
          <w:iCs/>
          <w:sz w:val="30"/>
          <w:szCs w:val="30"/>
          <w:cs/>
          <w:lang w:eastAsia="en-US"/>
        </w:rPr>
        <w:t>ล้านบาท)</w:t>
      </w:r>
      <w:r w:rsidR="00F130FE" w:rsidRPr="007170B5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="007170B5" w:rsidRPr="007170B5">
        <w:rPr>
          <w:rFonts w:hint="cs"/>
          <w:sz w:val="30"/>
          <w:szCs w:val="30"/>
          <w:cs/>
          <w:lang w:val="en-US"/>
        </w:rPr>
        <w:t xml:space="preserve">ในเดือนมิถุนายน </w:t>
      </w:r>
      <w:r w:rsidR="007170B5" w:rsidRPr="007170B5">
        <w:rPr>
          <w:sz w:val="30"/>
          <w:szCs w:val="30"/>
          <w:lang w:val="en-US"/>
        </w:rPr>
        <w:t xml:space="preserve">2562 </w:t>
      </w:r>
      <w:r w:rsidR="007170B5" w:rsidRPr="007170B5">
        <w:rPr>
          <w:sz w:val="30"/>
          <w:szCs w:val="30"/>
          <w:cs/>
        </w:rPr>
        <w:t>บริษัทย่อย</w:t>
      </w:r>
      <w:r w:rsidR="007170B5" w:rsidRPr="007170B5">
        <w:rPr>
          <w:rFonts w:hint="cs"/>
          <w:sz w:val="30"/>
          <w:szCs w:val="30"/>
          <w:cs/>
        </w:rPr>
        <w:t>แห่งหนึ่ง</w:t>
      </w:r>
      <w:r w:rsidR="007170B5" w:rsidRPr="007170B5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 w:rsidR="007170B5" w:rsidRPr="007170B5">
        <w:rPr>
          <w:rFonts w:hint="cs"/>
          <w:sz w:val="30"/>
          <w:szCs w:val="30"/>
          <w:cs/>
        </w:rPr>
        <w:t>เดือนกันยายน</w:t>
      </w:r>
      <w:r w:rsidR="007170B5" w:rsidRPr="007170B5">
        <w:rPr>
          <w:sz w:val="30"/>
          <w:szCs w:val="30"/>
          <w:cs/>
        </w:rPr>
        <w:t xml:space="preserve"> 2563 จากการศึกษาของบริษัทที่ปรึกษาและจากประเมินของบริษัทย่อย</w:t>
      </w:r>
      <w:r w:rsidR="007170B5" w:rsidRPr="007170B5">
        <w:rPr>
          <w:rFonts w:hint="cs"/>
          <w:sz w:val="30"/>
          <w:szCs w:val="30"/>
          <w:cs/>
        </w:rPr>
        <w:t>ดังกล่าว</w:t>
      </w:r>
      <w:r w:rsidR="007170B5" w:rsidRPr="007170B5">
        <w:rPr>
          <w:sz w:val="30"/>
          <w:szCs w:val="30"/>
          <w:cs/>
        </w:rPr>
        <w:t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  <w:r w:rsidR="007170B5" w:rsidRPr="005A5696">
        <w:rPr>
          <w:sz w:val="30"/>
          <w:szCs w:val="30"/>
          <w:cs/>
        </w:rPr>
        <w:t xml:space="preserve"> </w:t>
      </w:r>
      <w:r w:rsidR="00D71FD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A4F2E0" w14:textId="77777777" w:rsidR="007170B5" w:rsidRPr="005A5696" w:rsidRDefault="007170B5" w:rsidP="007170B5">
      <w:pPr>
        <w:pStyle w:val="Bo-Blankline"/>
        <w:jc w:val="thaiDistribute"/>
        <w:rPr>
          <w:sz w:val="30"/>
          <w:szCs w:val="30"/>
        </w:rPr>
      </w:pPr>
      <w:r w:rsidRPr="005A5696">
        <w:rPr>
          <w:sz w:val="30"/>
          <w:szCs w:val="30"/>
          <w:cs/>
        </w:rPr>
        <w:lastRenderedPageBreak/>
        <w:t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2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Pr="005A5696">
        <w:rPr>
          <w:sz w:val="30"/>
          <w:szCs w:val="30"/>
        </w:rPr>
        <w:t xml:space="preserve"> </w:t>
      </w:r>
      <w:r w:rsidRPr="005A5696">
        <w:rPr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14:paraId="5F752DAD" w14:textId="77777777" w:rsidR="00D57BD1" w:rsidRPr="00AD4D30" w:rsidRDefault="00D57BD1" w:rsidP="00AD4D30">
      <w:pPr>
        <w:pStyle w:val="Bo-Blankline"/>
        <w:rPr>
          <w:cs/>
        </w:rPr>
      </w:pPr>
    </w:p>
    <w:p w14:paraId="2D663BA3" w14:textId="77777777" w:rsidR="00065E93" w:rsidRPr="00744476" w:rsidRDefault="00065E93" w:rsidP="003C6BB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</w:t>
      </w:r>
      <w:r w:rsidR="00046319" w:rsidRPr="00744476">
        <w:rPr>
          <w:rFonts w:asciiTheme="majorBidi" w:hAnsiTheme="majorBidi" w:cstheme="majorBidi"/>
          <w:cs/>
        </w:rPr>
        <w:t>ินทรัพย์ไม่มีตัวต</w:t>
      </w:r>
      <w:r w:rsidRPr="00744476">
        <w:rPr>
          <w:rFonts w:asciiTheme="majorBidi" w:hAnsiTheme="majorBidi" w:cstheme="majorBidi"/>
          <w:cs/>
        </w:rPr>
        <w:t>น</w:t>
      </w:r>
    </w:p>
    <w:p w14:paraId="460AA45F" w14:textId="77777777" w:rsidR="00065E93" w:rsidRPr="00D57BD1" w:rsidRDefault="00065E93" w:rsidP="00AD4D30">
      <w:pPr>
        <w:pStyle w:val="Bo-Blankline"/>
      </w:pPr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15"/>
        <w:gridCol w:w="236"/>
        <w:gridCol w:w="1080"/>
        <w:gridCol w:w="236"/>
        <w:gridCol w:w="1097"/>
        <w:gridCol w:w="259"/>
        <w:gridCol w:w="1315"/>
      </w:tblGrid>
      <w:tr w:rsidR="00B34AC2" w:rsidRPr="00744476" w14:paraId="3DCDCA05" w14:textId="77777777" w:rsidTr="00EE2F5F">
        <w:tc>
          <w:tcPr>
            <w:tcW w:w="3600" w:type="dxa"/>
          </w:tcPr>
          <w:p w14:paraId="2150A748" w14:textId="77777777" w:rsidR="00B34AC2" w:rsidRPr="00744476" w:rsidRDefault="00B34AC2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14:paraId="2E2E35AC" w14:textId="77777777" w:rsidR="00B34AC2" w:rsidRPr="00744476" w:rsidRDefault="00B34AC2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E646E" w:rsidRPr="00744476" w14:paraId="34868A8E" w14:textId="77777777" w:rsidTr="00EE2F5F">
        <w:tc>
          <w:tcPr>
            <w:tcW w:w="3600" w:type="dxa"/>
          </w:tcPr>
          <w:p w14:paraId="1ACC070C" w14:textId="77777777" w:rsidR="00DE646E" w:rsidRPr="00744476" w:rsidRDefault="00DE646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0371A0C" w14:textId="77777777" w:rsidR="00DE646E" w:rsidRPr="00744476" w:rsidRDefault="00DE646E" w:rsidP="007840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ต้นทุนแหล่งวัตถุดิบและ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ค่าสัมปทานบัตร</w:t>
            </w:r>
          </w:p>
        </w:tc>
        <w:tc>
          <w:tcPr>
            <w:tcW w:w="236" w:type="dxa"/>
          </w:tcPr>
          <w:p w14:paraId="7CEF0B28" w14:textId="77777777"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8C04B3" w14:textId="77777777" w:rsidR="00DE646E" w:rsidRPr="00744476" w:rsidRDefault="00DE646E" w:rsidP="00F343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ซอฟต์แวร์</w:t>
            </w:r>
          </w:p>
        </w:tc>
        <w:tc>
          <w:tcPr>
            <w:tcW w:w="236" w:type="dxa"/>
            <w:vAlign w:val="bottom"/>
          </w:tcPr>
          <w:p w14:paraId="0B9D3AF2" w14:textId="77777777"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9EB0964" w14:textId="77777777" w:rsidR="00DE646E" w:rsidRPr="00744476" w:rsidRDefault="00DE646E" w:rsidP="00DE6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ต้นทุนพัฒนา</w:t>
            </w:r>
          </w:p>
        </w:tc>
        <w:tc>
          <w:tcPr>
            <w:tcW w:w="259" w:type="dxa"/>
          </w:tcPr>
          <w:p w14:paraId="38D41300" w14:textId="77777777"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3AE9C064" w14:textId="77777777"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6A1B" w:rsidRPr="00744476" w14:paraId="4C5C3303" w14:textId="77777777" w:rsidTr="00EE2F5F">
        <w:tc>
          <w:tcPr>
            <w:tcW w:w="3600" w:type="dxa"/>
          </w:tcPr>
          <w:p w14:paraId="287E3557" w14:textId="77777777" w:rsidR="008C6A1B" w:rsidRPr="00744476" w:rsidRDefault="008C6A1B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14:paraId="0CD11696" w14:textId="77777777" w:rsidR="008C6A1B" w:rsidRPr="00744476" w:rsidRDefault="008C6A1B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E646E" w:rsidRPr="00744476" w14:paraId="0264A746" w14:textId="77777777" w:rsidTr="00EE2F5F">
        <w:tc>
          <w:tcPr>
            <w:tcW w:w="3600" w:type="dxa"/>
          </w:tcPr>
          <w:p w14:paraId="081DCE9D" w14:textId="77777777" w:rsidR="00DE646E" w:rsidRPr="00744476" w:rsidRDefault="00DE646E" w:rsidP="00B5668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5" w:type="dxa"/>
          </w:tcPr>
          <w:p w14:paraId="7A8C0C50" w14:textId="77777777"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C14A80" w14:textId="77777777"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541101" w14:textId="77777777"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D1A8C" w14:textId="77777777"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A9035C5" w14:textId="77777777" w:rsidR="00DE646E" w:rsidRPr="00744476" w:rsidRDefault="00DE646E" w:rsidP="00DE646E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596B6FED" w14:textId="77777777"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09B1BB21" w14:textId="77777777"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709" w:rsidRPr="00744476" w14:paraId="4B9361F6" w14:textId="77777777" w:rsidTr="009C4BE3">
        <w:tc>
          <w:tcPr>
            <w:tcW w:w="3600" w:type="dxa"/>
          </w:tcPr>
          <w:p w14:paraId="6A71EA70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15" w:type="dxa"/>
          </w:tcPr>
          <w:p w14:paraId="2F3BCBDE" w14:textId="77777777" w:rsidR="00442709" w:rsidRPr="00442709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735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236" w:type="dxa"/>
          </w:tcPr>
          <w:p w14:paraId="2408D3D3" w14:textId="77777777" w:rsidR="00442709" w:rsidRPr="00442709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B306C5" w14:textId="77777777" w:rsidR="00442709" w:rsidRPr="00442709" w:rsidRDefault="00C9703C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36" w:type="dxa"/>
          </w:tcPr>
          <w:p w14:paraId="4C17611F" w14:textId="77777777" w:rsidR="00442709" w:rsidRPr="00442709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7F5CCE3" w14:textId="77777777" w:rsidR="00442709" w:rsidRPr="00442709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59" w:type="dxa"/>
          </w:tcPr>
          <w:p w14:paraId="6BC1FD26" w14:textId="77777777" w:rsidR="00442709" w:rsidRPr="00442709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0C198F19" w14:textId="77777777" w:rsidR="00442709" w:rsidRPr="00442709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</w:tr>
      <w:tr w:rsidR="00442709" w:rsidRPr="00744476" w14:paraId="3AAA1CB5" w14:textId="77777777" w:rsidTr="009C4BE3">
        <w:tc>
          <w:tcPr>
            <w:tcW w:w="3600" w:type="dxa"/>
          </w:tcPr>
          <w:p w14:paraId="7021F6D3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2070266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236" w:type="dxa"/>
          </w:tcPr>
          <w:p w14:paraId="41F3E5BC" w14:textId="77777777" w:rsidR="00442709" w:rsidRPr="00744476" w:rsidRDefault="00442709" w:rsidP="00442709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13F9A" w14:textId="77777777" w:rsidR="00442709" w:rsidRPr="00744476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B1DCC6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66F6BFF" w14:textId="77777777" w:rsidR="00442709" w:rsidRPr="00744476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2B8F0E33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A20780C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442709" w:rsidRPr="00744476" w14:paraId="44ACAE46" w14:textId="77777777" w:rsidTr="00EE2F5F">
        <w:tc>
          <w:tcPr>
            <w:tcW w:w="3600" w:type="dxa"/>
          </w:tcPr>
          <w:p w14:paraId="2B1C1602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F8524CA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187</w:t>
            </w:r>
          </w:p>
        </w:tc>
        <w:tc>
          <w:tcPr>
            <w:tcW w:w="236" w:type="dxa"/>
          </w:tcPr>
          <w:p w14:paraId="61E13FF5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5F8D79" w14:textId="77777777" w:rsidR="00442709" w:rsidRPr="00744476" w:rsidRDefault="00C9703C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329</w:t>
            </w:r>
          </w:p>
        </w:tc>
        <w:tc>
          <w:tcPr>
            <w:tcW w:w="236" w:type="dxa"/>
          </w:tcPr>
          <w:p w14:paraId="01C30AEA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2867013" w14:textId="77777777" w:rsidR="00442709" w:rsidRPr="00744476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</w:t>
            </w:r>
          </w:p>
        </w:tc>
        <w:tc>
          <w:tcPr>
            <w:tcW w:w="259" w:type="dxa"/>
          </w:tcPr>
          <w:p w14:paraId="6A86642A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0BD993E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</w:t>
            </w:r>
          </w:p>
        </w:tc>
      </w:tr>
      <w:tr w:rsidR="00442709" w:rsidRPr="00744476" w14:paraId="41CF38F2" w14:textId="77777777" w:rsidTr="00EE2F5F">
        <w:tc>
          <w:tcPr>
            <w:tcW w:w="3600" w:type="dxa"/>
          </w:tcPr>
          <w:p w14:paraId="2FA68999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2F98814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36" w:type="dxa"/>
          </w:tcPr>
          <w:p w14:paraId="59E62468" w14:textId="77777777" w:rsidR="00442709" w:rsidRPr="00744476" w:rsidRDefault="00442709" w:rsidP="00442709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F8C03" w14:textId="77777777" w:rsidR="00442709" w:rsidRPr="00842344" w:rsidRDefault="00842344" w:rsidP="0084234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344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6" w:type="dxa"/>
          </w:tcPr>
          <w:p w14:paraId="087B2DF4" w14:textId="77777777" w:rsidR="00442709" w:rsidRPr="00842344" w:rsidRDefault="00442709" w:rsidP="0084234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89E9B9D" w14:textId="77777777" w:rsidR="00442709" w:rsidRPr="00744476" w:rsidRDefault="00842344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14:paraId="77C4DC27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63EC9C4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</w:tc>
      </w:tr>
      <w:tr w:rsidR="00442709" w:rsidRPr="00744476" w14:paraId="7C7CD7B7" w14:textId="77777777" w:rsidTr="00EE2F5F">
        <w:tc>
          <w:tcPr>
            <w:tcW w:w="3600" w:type="dxa"/>
          </w:tcPr>
          <w:p w14:paraId="45C88676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8DB41F2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737,187</w:t>
            </w:r>
          </w:p>
        </w:tc>
        <w:tc>
          <w:tcPr>
            <w:tcW w:w="236" w:type="dxa"/>
          </w:tcPr>
          <w:p w14:paraId="4E7DBC07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A32D96" w14:textId="77777777" w:rsidR="00442709" w:rsidRPr="00744476" w:rsidRDefault="00842344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59,383</w:t>
            </w:r>
          </w:p>
        </w:tc>
        <w:tc>
          <w:tcPr>
            <w:tcW w:w="236" w:type="dxa"/>
          </w:tcPr>
          <w:p w14:paraId="3718B38D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9ACFCD1" w14:textId="77777777" w:rsidR="00442709" w:rsidRPr="00744476" w:rsidRDefault="00842344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38,628</w:t>
            </w:r>
          </w:p>
        </w:tc>
        <w:tc>
          <w:tcPr>
            <w:tcW w:w="259" w:type="dxa"/>
          </w:tcPr>
          <w:p w14:paraId="0C6BBA8A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1BE00718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835,198</w:t>
            </w:r>
          </w:p>
        </w:tc>
      </w:tr>
      <w:tr w:rsidR="00442709" w:rsidRPr="00744476" w14:paraId="23915C58" w14:textId="77777777" w:rsidTr="00EE2F5F">
        <w:tc>
          <w:tcPr>
            <w:tcW w:w="3600" w:type="dxa"/>
          </w:tcPr>
          <w:p w14:paraId="5C6C89EE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14:paraId="4AF45271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0B90DF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C169FE" w14:textId="77777777" w:rsidR="00442709" w:rsidRPr="00744476" w:rsidRDefault="00442709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C0AD8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C08C494" w14:textId="77777777" w:rsidR="00442709" w:rsidRPr="00744476" w:rsidRDefault="00442709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6A3FE1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1221539D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709" w:rsidRPr="00744476" w14:paraId="31A39CD7" w14:textId="77777777" w:rsidTr="00EE2F5F">
        <w:tc>
          <w:tcPr>
            <w:tcW w:w="3600" w:type="dxa"/>
          </w:tcPr>
          <w:p w14:paraId="1A905930" w14:textId="77777777" w:rsidR="00442709" w:rsidRPr="00744476" w:rsidRDefault="00442709" w:rsidP="0044270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5" w:type="dxa"/>
          </w:tcPr>
          <w:p w14:paraId="2EBA4946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99DD2B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C69330" w14:textId="77777777" w:rsidR="00442709" w:rsidRPr="00744476" w:rsidRDefault="00442709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966BE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4B73362" w14:textId="77777777" w:rsidR="00442709" w:rsidRPr="00744476" w:rsidRDefault="00442709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33AFE76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2940AFC3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709" w:rsidRPr="00744476" w14:paraId="2826EA91" w14:textId="77777777" w:rsidTr="009C4BE3">
        <w:tc>
          <w:tcPr>
            <w:tcW w:w="3600" w:type="dxa"/>
          </w:tcPr>
          <w:p w14:paraId="6CC4A524" w14:textId="77777777" w:rsidR="00442709" w:rsidRPr="0077693A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15" w:type="dxa"/>
          </w:tcPr>
          <w:p w14:paraId="4F004964" w14:textId="77777777" w:rsidR="00442709" w:rsidRPr="00442709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236" w:type="dxa"/>
          </w:tcPr>
          <w:p w14:paraId="590C7025" w14:textId="77777777" w:rsidR="00442709" w:rsidRPr="00442709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72E15" w14:textId="77777777" w:rsidR="00442709" w:rsidRPr="00442709" w:rsidRDefault="00C9703C" w:rsidP="004427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236" w:type="dxa"/>
          </w:tcPr>
          <w:p w14:paraId="58EFB205" w14:textId="77777777" w:rsidR="00442709" w:rsidRPr="00442709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E8D5436" w14:textId="77777777" w:rsidR="00442709" w:rsidRPr="00442709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259" w:type="dxa"/>
          </w:tcPr>
          <w:p w14:paraId="0EE49920" w14:textId="77777777" w:rsidR="00442709" w:rsidRPr="00442709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72D31DB0" w14:textId="77777777" w:rsidR="00442709" w:rsidRPr="00442709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="00442709" w:rsidRP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</w:tr>
      <w:tr w:rsidR="00442709" w:rsidRPr="00744476" w14:paraId="680B5A9D" w14:textId="77777777" w:rsidTr="00EE2F5F">
        <w:tc>
          <w:tcPr>
            <w:tcW w:w="3600" w:type="dxa"/>
          </w:tcPr>
          <w:p w14:paraId="78017971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B9CC9CD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236" w:type="dxa"/>
          </w:tcPr>
          <w:p w14:paraId="78F6B115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47D53" w14:textId="77777777" w:rsidR="00442709" w:rsidRPr="00744476" w:rsidRDefault="00C9703C" w:rsidP="004427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236" w:type="dxa"/>
          </w:tcPr>
          <w:p w14:paraId="00789506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CF9BFAD" w14:textId="77777777" w:rsidR="00442709" w:rsidRPr="00744476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259" w:type="dxa"/>
          </w:tcPr>
          <w:p w14:paraId="043B280B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7BE4F4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4427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</w:tr>
      <w:tr w:rsidR="00442709" w:rsidRPr="00744476" w14:paraId="14AFA3F3" w14:textId="77777777" w:rsidTr="00EE2F5F">
        <w:tc>
          <w:tcPr>
            <w:tcW w:w="3600" w:type="dxa"/>
          </w:tcPr>
          <w:p w14:paraId="16A025E9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8DB0C33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593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</w:t>
            </w:r>
          </w:p>
        </w:tc>
        <w:tc>
          <w:tcPr>
            <w:tcW w:w="236" w:type="dxa"/>
          </w:tcPr>
          <w:p w14:paraId="266FCEFB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642D7B" w14:textId="77777777" w:rsidR="00442709" w:rsidRPr="00744476" w:rsidRDefault="00C9703C" w:rsidP="004427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</w:t>
            </w:r>
          </w:p>
        </w:tc>
        <w:tc>
          <w:tcPr>
            <w:tcW w:w="236" w:type="dxa"/>
          </w:tcPr>
          <w:p w14:paraId="6031874C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6720509D" w14:textId="77777777" w:rsidR="00442709" w:rsidRPr="00744476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59" w:type="dxa"/>
          </w:tcPr>
          <w:p w14:paraId="5DC1875A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4726C3F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974</w:t>
            </w:r>
          </w:p>
        </w:tc>
      </w:tr>
      <w:tr w:rsidR="00442709" w:rsidRPr="00744476" w14:paraId="639B2B30" w14:textId="77777777" w:rsidTr="00EE2F5F">
        <w:tc>
          <w:tcPr>
            <w:tcW w:w="3600" w:type="dxa"/>
          </w:tcPr>
          <w:p w14:paraId="31316CCE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027F845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31,181</w:t>
            </w:r>
          </w:p>
        </w:tc>
        <w:tc>
          <w:tcPr>
            <w:tcW w:w="236" w:type="dxa"/>
          </w:tcPr>
          <w:p w14:paraId="286C5C50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E3C75" w14:textId="77777777" w:rsidR="00442709" w:rsidRPr="00744476" w:rsidRDefault="00842344" w:rsidP="004427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1,772</w:t>
            </w:r>
          </w:p>
        </w:tc>
        <w:tc>
          <w:tcPr>
            <w:tcW w:w="236" w:type="dxa"/>
          </w:tcPr>
          <w:p w14:paraId="030234B7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6AD0CA7" w14:textId="77777777" w:rsidR="00442709" w:rsidRPr="00744476" w:rsidRDefault="00842344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7,721</w:t>
            </w:r>
          </w:p>
        </w:tc>
        <w:tc>
          <w:tcPr>
            <w:tcW w:w="259" w:type="dxa"/>
          </w:tcPr>
          <w:p w14:paraId="37CB10AD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44B9B8D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40,674</w:t>
            </w:r>
          </w:p>
        </w:tc>
      </w:tr>
      <w:tr w:rsidR="00442709" w:rsidRPr="00744476" w14:paraId="1B95B6D6" w14:textId="77777777" w:rsidTr="00EE2F5F">
        <w:tc>
          <w:tcPr>
            <w:tcW w:w="3600" w:type="dxa"/>
          </w:tcPr>
          <w:p w14:paraId="52D4CEC4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90D187C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624,429</w:t>
            </w:r>
          </w:p>
        </w:tc>
        <w:tc>
          <w:tcPr>
            <w:tcW w:w="236" w:type="dxa"/>
          </w:tcPr>
          <w:p w14:paraId="16711A60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D99BD" w14:textId="77777777" w:rsidR="00442709" w:rsidRPr="00744476" w:rsidRDefault="00842344" w:rsidP="004427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47,163</w:t>
            </w:r>
          </w:p>
        </w:tc>
        <w:tc>
          <w:tcPr>
            <w:tcW w:w="236" w:type="dxa"/>
          </w:tcPr>
          <w:p w14:paraId="00CF985E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715042C" w14:textId="77777777" w:rsidR="00442709" w:rsidRPr="00744476" w:rsidRDefault="00842344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27,056</w:t>
            </w:r>
          </w:p>
        </w:tc>
        <w:tc>
          <w:tcPr>
            <w:tcW w:w="259" w:type="dxa"/>
          </w:tcPr>
          <w:p w14:paraId="3C4DE467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13400F40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698,648</w:t>
            </w:r>
          </w:p>
        </w:tc>
      </w:tr>
      <w:tr w:rsidR="00442709" w:rsidRPr="00744476" w14:paraId="0862ECC3" w14:textId="77777777" w:rsidTr="00EE2F5F">
        <w:tc>
          <w:tcPr>
            <w:tcW w:w="3600" w:type="dxa"/>
          </w:tcPr>
          <w:p w14:paraId="5993E624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14:paraId="19F0C7F9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346D94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5CA39B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D26D0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5C6A134" w14:textId="77777777" w:rsidR="00442709" w:rsidRPr="00744476" w:rsidRDefault="00442709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022FEBE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14:paraId="59937100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709" w:rsidRPr="00744476" w14:paraId="41762666" w14:textId="77777777" w:rsidTr="00EE2F5F">
        <w:tc>
          <w:tcPr>
            <w:tcW w:w="3600" w:type="dxa"/>
          </w:tcPr>
          <w:p w14:paraId="5621BBF2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15" w:type="dxa"/>
          </w:tcPr>
          <w:p w14:paraId="67341B36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04E0D3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31E24F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FC3BA82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D6BD7B" w14:textId="77777777" w:rsidR="00442709" w:rsidRPr="00744476" w:rsidRDefault="00442709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632FF09F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</w:tcPr>
          <w:p w14:paraId="412EF4E7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2709" w:rsidRPr="00744476" w14:paraId="591B3E10" w14:textId="77777777" w:rsidTr="009C4BE3">
        <w:tc>
          <w:tcPr>
            <w:tcW w:w="3600" w:type="dxa"/>
          </w:tcPr>
          <w:p w14:paraId="6CABE0C8" w14:textId="77777777" w:rsidR="00442709" w:rsidRPr="00D24FD2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18DB4EAC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</w:t>
            </w:r>
            <w:r w:rsidR="0044270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36" w:type="dxa"/>
          </w:tcPr>
          <w:p w14:paraId="3065D342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665C59" w14:textId="77777777" w:rsidR="00442709" w:rsidRPr="00744476" w:rsidRDefault="00C9703C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44270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</w:t>
            </w:r>
          </w:p>
        </w:tc>
        <w:tc>
          <w:tcPr>
            <w:tcW w:w="236" w:type="dxa"/>
          </w:tcPr>
          <w:p w14:paraId="6AF1A636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53824453" w14:textId="77777777" w:rsidR="00442709" w:rsidRPr="00744476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="0044270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014</w:t>
            </w:r>
          </w:p>
        </w:tc>
        <w:tc>
          <w:tcPr>
            <w:tcW w:w="259" w:type="dxa"/>
          </w:tcPr>
          <w:p w14:paraId="478414C5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311DA3A2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</w:t>
            </w:r>
            <w:r w:rsidR="0044270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</w:t>
            </w:r>
          </w:p>
        </w:tc>
      </w:tr>
      <w:tr w:rsidR="00442709" w:rsidRPr="00744476" w14:paraId="77411382" w14:textId="77777777" w:rsidTr="00EE2F5F">
        <w:tc>
          <w:tcPr>
            <w:tcW w:w="3600" w:type="dxa"/>
          </w:tcPr>
          <w:p w14:paraId="0528DF35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0C079D3E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939</w:t>
            </w:r>
          </w:p>
        </w:tc>
        <w:tc>
          <w:tcPr>
            <w:tcW w:w="236" w:type="dxa"/>
          </w:tcPr>
          <w:p w14:paraId="1B2814B7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AF6501" w14:textId="77777777" w:rsidR="00442709" w:rsidRPr="00744476" w:rsidRDefault="00C9703C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236" w:type="dxa"/>
          </w:tcPr>
          <w:p w14:paraId="42C2BDDE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43FAB3B5" w14:textId="77777777" w:rsidR="00442709" w:rsidRPr="00744476" w:rsidRDefault="00C9703C" w:rsidP="00442709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259" w:type="dxa"/>
          </w:tcPr>
          <w:p w14:paraId="03CCFA3A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69A843E2" w14:textId="77777777" w:rsidR="00442709" w:rsidRPr="00744476" w:rsidRDefault="00C9703C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  <w:r w:rsidR="004427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</w:t>
            </w:r>
          </w:p>
        </w:tc>
      </w:tr>
      <w:tr w:rsidR="00442709" w:rsidRPr="00744476" w14:paraId="624C1E59" w14:textId="77777777" w:rsidTr="00EE2F5F">
        <w:tc>
          <w:tcPr>
            <w:tcW w:w="3600" w:type="dxa"/>
          </w:tcPr>
          <w:p w14:paraId="16965D56" w14:textId="77777777" w:rsidR="00442709" w:rsidRPr="00744476" w:rsidRDefault="00442709" w:rsidP="0044270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21877081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112,758</w:t>
            </w:r>
          </w:p>
        </w:tc>
        <w:tc>
          <w:tcPr>
            <w:tcW w:w="236" w:type="dxa"/>
          </w:tcPr>
          <w:p w14:paraId="63F3CA8B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AE33DB" w14:textId="77777777" w:rsidR="00442709" w:rsidRPr="00744476" w:rsidRDefault="00842344" w:rsidP="00442709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12,220</w:t>
            </w:r>
          </w:p>
        </w:tc>
        <w:tc>
          <w:tcPr>
            <w:tcW w:w="236" w:type="dxa"/>
          </w:tcPr>
          <w:p w14:paraId="2808079E" w14:textId="77777777" w:rsidR="00442709" w:rsidRPr="00744476" w:rsidRDefault="00442709" w:rsidP="004427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5718EE92" w14:textId="77777777" w:rsidR="00442709" w:rsidRPr="00744476" w:rsidRDefault="00842344" w:rsidP="00842344">
            <w:pPr>
              <w:tabs>
                <w:tab w:val="decimal" w:pos="79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11,572</w:t>
            </w:r>
          </w:p>
        </w:tc>
        <w:tc>
          <w:tcPr>
            <w:tcW w:w="259" w:type="dxa"/>
          </w:tcPr>
          <w:p w14:paraId="72853D63" w14:textId="77777777" w:rsidR="00442709" w:rsidRPr="00744476" w:rsidRDefault="00442709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7C9103CF" w14:textId="77777777" w:rsidR="00442709" w:rsidRPr="00744476" w:rsidRDefault="00842344" w:rsidP="0044270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136,550</w:t>
            </w:r>
          </w:p>
        </w:tc>
      </w:tr>
    </w:tbl>
    <w:p w14:paraId="1D3529CE" w14:textId="77777777" w:rsidR="0097424F" w:rsidRPr="00D57BD1" w:rsidRDefault="0097424F" w:rsidP="0097424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B9185C6" w14:textId="77777777" w:rsidR="00D71FDF" w:rsidRDefault="00D71FD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8C5D0C6" w14:textId="77777777" w:rsidR="00CD283E" w:rsidRPr="00D57BD1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7E71F96" w14:textId="77777777" w:rsidR="006D4087" w:rsidRPr="003F48D9" w:rsidRDefault="006D4087" w:rsidP="00AD4D30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690"/>
        <w:gridCol w:w="238"/>
        <w:gridCol w:w="1134"/>
        <w:gridCol w:w="236"/>
        <w:gridCol w:w="1135"/>
        <w:gridCol w:w="236"/>
        <w:gridCol w:w="1135"/>
        <w:gridCol w:w="236"/>
        <w:gridCol w:w="1135"/>
      </w:tblGrid>
      <w:tr w:rsidR="00DD3FAF" w:rsidRPr="00744476" w14:paraId="0A0B8CB9" w14:textId="77777777" w:rsidTr="006D4087">
        <w:tc>
          <w:tcPr>
            <w:tcW w:w="3690" w:type="dxa"/>
          </w:tcPr>
          <w:p w14:paraId="18B3874D" w14:textId="77777777" w:rsidR="00DD3FAF" w:rsidRPr="00744476" w:rsidRDefault="00DD3FAF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5A453A" w14:textId="77777777" w:rsidR="00DD3FAF" w:rsidRPr="00744476" w:rsidRDefault="00DD3FAF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41E9B03" w14:textId="77777777"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2D8CDF" w14:textId="77777777" w:rsidR="00DD3FAF" w:rsidRPr="00744476" w:rsidRDefault="00DD3FAF" w:rsidP="003F48D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F820521" w14:textId="77777777"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087" w:rsidRPr="00744476" w14:paraId="55237350" w14:textId="77777777" w:rsidTr="006D4087">
        <w:tc>
          <w:tcPr>
            <w:tcW w:w="3690" w:type="dxa"/>
          </w:tcPr>
          <w:p w14:paraId="78223E7D" w14:textId="77777777"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4C444D5" w14:textId="77777777" w:rsidR="006D4087" w:rsidRPr="00744476" w:rsidRDefault="006D4087" w:rsidP="003F48D9">
            <w:pPr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891904D" w14:textId="77777777" w:rsidR="006D4087" w:rsidRPr="00744476" w:rsidRDefault="00C9703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359832F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0A782B" w14:textId="77777777" w:rsidR="006D4087" w:rsidRPr="00744476" w:rsidRDefault="00C9703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8B0D826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60EB12" w14:textId="77777777" w:rsidR="006D4087" w:rsidRPr="00744476" w:rsidRDefault="00C9703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826CD08" w14:textId="77777777"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948E49" w14:textId="77777777" w:rsidR="006D4087" w:rsidRPr="00744476" w:rsidRDefault="00C9703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D4087" w:rsidRPr="00744476" w14:paraId="446FD63D" w14:textId="77777777" w:rsidTr="006D4087">
        <w:tc>
          <w:tcPr>
            <w:tcW w:w="3690" w:type="dxa"/>
          </w:tcPr>
          <w:p w14:paraId="4C0BBA60" w14:textId="77777777"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F9C771" w14:textId="77777777" w:rsidR="006D4087" w:rsidRPr="00744476" w:rsidRDefault="006D4087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16540B3" w14:textId="77777777" w:rsidR="006D4087" w:rsidRPr="00744476" w:rsidRDefault="006D4087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4087" w:rsidRPr="00744476" w14:paraId="43A20BE8" w14:textId="77777777" w:rsidTr="006D4087">
        <w:tc>
          <w:tcPr>
            <w:tcW w:w="3690" w:type="dxa"/>
            <w:vAlign w:val="bottom"/>
          </w:tcPr>
          <w:p w14:paraId="117AB961" w14:textId="77777777" w:rsidR="006D4087" w:rsidRPr="00744476" w:rsidRDefault="006D4087" w:rsidP="003F48D9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8" w:type="dxa"/>
            <w:vAlign w:val="bottom"/>
          </w:tcPr>
          <w:p w14:paraId="2C268233" w14:textId="77777777"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C5DAEB3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3F082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2E58C8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0DB48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B91ED6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0F518" w14:textId="77777777"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2279594" w14:textId="77777777"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087" w:rsidRPr="00744476" w14:paraId="014E7DFF" w14:textId="77777777" w:rsidTr="006D4087">
        <w:tc>
          <w:tcPr>
            <w:tcW w:w="3690" w:type="dxa"/>
            <w:vAlign w:val="bottom"/>
          </w:tcPr>
          <w:p w14:paraId="3AAFA584" w14:textId="77777777" w:rsidR="006D4087" w:rsidRPr="00744476" w:rsidRDefault="006D4087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8" w:type="dxa"/>
            <w:vAlign w:val="bottom"/>
          </w:tcPr>
          <w:p w14:paraId="7F6D8873" w14:textId="77777777"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189944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BC9859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82D7596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773DDDA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46A5AC" w14:textId="77777777"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709" w:rsidRPr="00744476" w14:paraId="72BB1445" w14:textId="77777777" w:rsidTr="00C641E5">
        <w:tc>
          <w:tcPr>
            <w:tcW w:w="3690" w:type="dxa"/>
            <w:vAlign w:val="bottom"/>
          </w:tcPr>
          <w:p w14:paraId="3B445031" w14:textId="77777777" w:rsidR="00442709" w:rsidRPr="00744476" w:rsidRDefault="00442709" w:rsidP="00442709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6C53640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BF2160" w14:textId="77777777" w:rsidR="00442709" w:rsidRPr="00BF089B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2,939,529</w:t>
            </w:r>
          </w:p>
        </w:tc>
        <w:tc>
          <w:tcPr>
            <w:tcW w:w="236" w:type="dxa"/>
            <w:vAlign w:val="bottom"/>
          </w:tcPr>
          <w:p w14:paraId="3D701779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414E42" w14:textId="77777777" w:rsidR="00442709" w:rsidRPr="00BF089B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  <w:vAlign w:val="bottom"/>
          </w:tcPr>
          <w:p w14:paraId="3463F087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90F2782" w14:textId="77777777" w:rsidR="00442709" w:rsidRPr="00744476" w:rsidRDefault="00F32D96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2,607,863</w:t>
            </w:r>
          </w:p>
        </w:tc>
        <w:tc>
          <w:tcPr>
            <w:tcW w:w="236" w:type="dxa"/>
            <w:vAlign w:val="bottom"/>
          </w:tcPr>
          <w:p w14:paraId="556B9678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785755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442709" w:rsidRPr="00744476" w14:paraId="1869B61C" w14:textId="77777777" w:rsidTr="00C641E5">
        <w:tc>
          <w:tcPr>
            <w:tcW w:w="3690" w:type="dxa"/>
            <w:vAlign w:val="bottom"/>
          </w:tcPr>
          <w:p w14:paraId="0E058458" w14:textId="77777777" w:rsidR="00442709" w:rsidRPr="00744476" w:rsidRDefault="00442709" w:rsidP="00442709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38" w:type="dxa"/>
            <w:vAlign w:val="bottom"/>
          </w:tcPr>
          <w:p w14:paraId="04B2DF64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30B460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84B7CB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8BB651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DE3DE3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F8D5B3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2B22A0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ADC16F5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709" w:rsidRPr="00744476" w14:paraId="26D0A548" w14:textId="77777777" w:rsidTr="00C641E5">
        <w:tc>
          <w:tcPr>
            <w:tcW w:w="3690" w:type="dxa"/>
            <w:vAlign w:val="bottom"/>
          </w:tcPr>
          <w:p w14:paraId="2A7C0273" w14:textId="77777777" w:rsidR="00442709" w:rsidRPr="00744476" w:rsidRDefault="00442709" w:rsidP="00442709">
            <w:pPr>
              <w:spacing w:line="380" w:lineRule="exact"/>
              <w:ind w:left="151" w:right="-115" w:firstLine="1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276CB0B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25859F5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176,462</w:t>
            </w:r>
          </w:p>
        </w:tc>
        <w:tc>
          <w:tcPr>
            <w:tcW w:w="236" w:type="dxa"/>
            <w:vAlign w:val="bottom"/>
          </w:tcPr>
          <w:p w14:paraId="227FFAAD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2C07D31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36" w:type="dxa"/>
            <w:vAlign w:val="bottom"/>
          </w:tcPr>
          <w:p w14:paraId="4D8F7912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4249131" w14:textId="77777777" w:rsidR="00442709" w:rsidRDefault="009C7941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176,462</w:t>
            </w:r>
          </w:p>
        </w:tc>
        <w:tc>
          <w:tcPr>
            <w:tcW w:w="236" w:type="dxa"/>
            <w:vAlign w:val="bottom"/>
          </w:tcPr>
          <w:p w14:paraId="59E2BC9F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A6B05F6" w14:textId="77777777" w:rsidR="00442709" w:rsidRDefault="00C9703C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442709" w:rsidRPr="00744476" w14:paraId="65C05E1B" w14:textId="77777777" w:rsidTr="0051239F">
        <w:tc>
          <w:tcPr>
            <w:tcW w:w="3690" w:type="dxa"/>
            <w:vAlign w:val="bottom"/>
          </w:tcPr>
          <w:p w14:paraId="2D6178C0" w14:textId="77777777" w:rsidR="00442709" w:rsidRPr="00744476" w:rsidRDefault="00442709" w:rsidP="00442709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14:paraId="0F621D11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201DB4F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1,428,571</w:t>
            </w:r>
          </w:p>
        </w:tc>
        <w:tc>
          <w:tcPr>
            <w:tcW w:w="236" w:type="dxa"/>
            <w:vAlign w:val="bottom"/>
          </w:tcPr>
          <w:p w14:paraId="5C474023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47461C5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  <w:vAlign w:val="bottom"/>
          </w:tcPr>
          <w:p w14:paraId="6FD7A159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55CAEB" w14:textId="77777777" w:rsidR="00442709" w:rsidDel="0051239F" w:rsidRDefault="00F32D96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C7941">
              <w:rPr>
                <w:rFonts w:asciiTheme="majorBidi" w:hAnsiTheme="majorBidi" w:cstheme="majorBidi"/>
                <w:sz w:val="30"/>
                <w:szCs w:val="30"/>
              </w:rPr>
              <w:t>428,571</w:t>
            </w:r>
          </w:p>
        </w:tc>
        <w:tc>
          <w:tcPr>
            <w:tcW w:w="236" w:type="dxa"/>
            <w:vAlign w:val="bottom"/>
          </w:tcPr>
          <w:p w14:paraId="7C566F4F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AF93704" w14:textId="77777777" w:rsidR="00442709" w:rsidDel="0051239F" w:rsidRDefault="00C9703C" w:rsidP="00442709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442709" w:rsidRPr="00744476" w14:paraId="13357354" w14:textId="77777777" w:rsidTr="00C641E5">
        <w:tc>
          <w:tcPr>
            <w:tcW w:w="3690" w:type="dxa"/>
            <w:vAlign w:val="bottom"/>
          </w:tcPr>
          <w:p w14:paraId="1FE720DB" w14:textId="77777777" w:rsidR="00442709" w:rsidRPr="00744476" w:rsidRDefault="00442709" w:rsidP="0044270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8" w:type="dxa"/>
          </w:tcPr>
          <w:p w14:paraId="00E42C62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C874F44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7,205,000</w:t>
            </w:r>
          </w:p>
        </w:tc>
        <w:tc>
          <w:tcPr>
            <w:tcW w:w="236" w:type="dxa"/>
            <w:vAlign w:val="bottom"/>
          </w:tcPr>
          <w:p w14:paraId="7DF8CF39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32BC1C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E67687F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20A04F" w14:textId="77777777" w:rsidR="00442709" w:rsidRPr="00744476" w:rsidRDefault="00F32D96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7,205,000</w:t>
            </w:r>
          </w:p>
        </w:tc>
        <w:tc>
          <w:tcPr>
            <w:tcW w:w="236" w:type="dxa"/>
            <w:vAlign w:val="bottom"/>
          </w:tcPr>
          <w:p w14:paraId="0EB2DE2E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023844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42709" w:rsidRPr="00744476" w14:paraId="40FCF51B" w14:textId="77777777" w:rsidTr="00C641E5">
        <w:tc>
          <w:tcPr>
            <w:tcW w:w="3690" w:type="dxa"/>
            <w:vAlign w:val="bottom"/>
          </w:tcPr>
          <w:p w14:paraId="04962347" w14:textId="77777777" w:rsidR="00442709" w:rsidRPr="00744476" w:rsidRDefault="00442709" w:rsidP="00442709">
            <w:pPr>
              <w:spacing w:line="380" w:lineRule="exact"/>
              <w:ind w:left="151" w:right="-115" w:hanging="128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238" w:type="dxa"/>
            <w:vAlign w:val="bottom"/>
          </w:tcPr>
          <w:p w14:paraId="0ED41265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D2579F" w14:textId="77777777" w:rsidR="00442709" w:rsidRPr="00744476" w:rsidRDefault="00392662" w:rsidP="00392662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787209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FBBA619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14:paraId="5CDFFD53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36E4" w14:textId="77777777" w:rsidR="00442709" w:rsidRPr="00744476" w:rsidRDefault="00F32D96" w:rsidP="00553C9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748538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E279E9F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442709" w:rsidRPr="00744476" w14:paraId="24D90181" w14:textId="77777777" w:rsidTr="00C641E5">
        <w:tc>
          <w:tcPr>
            <w:tcW w:w="3690" w:type="dxa"/>
            <w:vAlign w:val="bottom"/>
          </w:tcPr>
          <w:p w14:paraId="4353E141" w14:textId="77777777" w:rsidR="00442709" w:rsidRPr="00744476" w:rsidRDefault="00442709" w:rsidP="0044270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หมุนเวียน</w:t>
            </w:r>
          </w:p>
        </w:tc>
        <w:tc>
          <w:tcPr>
            <w:tcW w:w="238" w:type="dxa"/>
            <w:vAlign w:val="bottom"/>
          </w:tcPr>
          <w:p w14:paraId="03F5494B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6B14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11,749,562</w:t>
            </w:r>
          </w:p>
        </w:tc>
        <w:tc>
          <w:tcPr>
            <w:tcW w:w="236" w:type="dxa"/>
            <w:vAlign w:val="bottom"/>
          </w:tcPr>
          <w:p w14:paraId="285DDE3F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3D3A8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36" w:type="dxa"/>
            <w:vAlign w:val="bottom"/>
          </w:tcPr>
          <w:p w14:paraId="5D7B936B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36355" w14:textId="77777777" w:rsidR="00442709" w:rsidRPr="00744476" w:rsidRDefault="00F32D96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11,417,896</w:t>
            </w:r>
          </w:p>
        </w:tc>
        <w:tc>
          <w:tcPr>
            <w:tcW w:w="236" w:type="dxa"/>
            <w:vAlign w:val="bottom"/>
          </w:tcPr>
          <w:p w14:paraId="1096B090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4162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</w:tr>
      <w:tr w:rsidR="00442709" w:rsidRPr="003F48D9" w14:paraId="26727F00" w14:textId="77777777" w:rsidTr="00C641E5">
        <w:tc>
          <w:tcPr>
            <w:tcW w:w="3690" w:type="dxa"/>
            <w:vAlign w:val="bottom"/>
          </w:tcPr>
          <w:p w14:paraId="341B6E7C" w14:textId="77777777" w:rsidR="00442709" w:rsidRPr="003F48D9" w:rsidRDefault="00442709" w:rsidP="0044270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1B6A4A4A" w14:textId="77777777" w:rsidR="00442709" w:rsidRPr="003F48D9" w:rsidRDefault="00442709" w:rsidP="0044270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7B0B80C" w14:textId="77777777" w:rsidR="00442709" w:rsidRPr="003F48D9" w:rsidRDefault="00442709" w:rsidP="0044270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19182EC" w14:textId="77777777" w:rsidR="00442709" w:rsidRPr="003F48D9" w:rsidRDefault="00442709" w:rsidP="0044270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3658540D" w14:textId="77777777" w:rsidR="00442709" w:rsidRPr="003F48D9" w:rsidRDefault="00442709" w:rsidP="0044270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9D5907" w14:textId="77777777" w:rsidR="00442709" w:rsidRPr="003F48D9" w:rsidRDefault="00442709" w:rsidP="0044270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06D475F" w14:textId="77777777" w:rsidR="00442709" w:rsidRPr="003F48D9" w:rsidRDefault="00442709" w:rsidP="0044270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B57DBA7" w14:textId="77777777" w:rsidR="00442709" w:rsidRPr="003F48D9" w:rsidRDefault="00442709" w:rsidP="0044270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24929533" w14:textId="77777777" w:rsidR="00442709" w:rsidRPr="003F48D9" w:rsidRDefault="00442709" w:rsidP="0044270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42709" w:rsidRPr="00744476" w14:paraId="1A198FB0" w14:textId="77777777" w:rsidTr="00C641E5">
        <w:tc>
          <w:tcPr>
            <w:tcW w:w="3690" w:type="dxa"/>
            <w:vAlign w:val="bottom"/>
          </w:tcPr>
          <w:p w14:paraId="117EE2B1" w14:textId="77777777" w:rsidR="00442709" w:rsidRPr="00744476" w:rsidRDefault="00442709" w:rsidP="00442709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8" w:type="dxa"/>
            <w:vAlign w:val="bottom"/>
          </w:tcPr>
          <w:p w14:paraId="4BCB62E9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9E70D7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5BCD08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5D59F73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2B5B4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117355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8285E0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56E845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709" w:rsidRPr="00744476" w14:paraId="6D93CBDB" w14:textId="77777777" w:rsidTr="00C641E5">
        <w:tc>
          <w:tcPr>
            <w:tcW w:w="3690" w:type="dxa"/>
            <w:vAlign w:val="bottom"/>
          </w:tcPr>
          <w:p w14:paraId="61AA06A3" w14:textId="77777777" w:rsidR="00442709" w:rsidRPr="00744476" w:rsidRDefault="00442709" w:rsidP="00442709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  <w:vAlign w:val="bottom"/>
          </w:tcPr>
          <w:p w14:paraId="52CD81CA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0F915C6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C51C47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ADAB758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885DB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8F40910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0C70DE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952EE7C" w14:textId="77777777" w:rsidR="00442709" w:rsidRPr="00744476" w:rsidRDefault="00442709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709" w:rsidRPr="00744476" w14:paraId="2A3BCB2D" w14:textId="77777777" w:rsidTr="00C641E5">
        <w:tc>
          <w:tcPr>
            <w:tcW w:w="3690" w:type="dxa"/>
            <w:vAlign w:val="bottom"/>
          </w:tcPr>
          <w:p w14:paraId="5A009555" w14:textId="77777777" w:rsidR="00442709" w:rsidRPr="00744476" w:rsidRDefault="00442709" w:rsidP="00442709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636DB29F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26A6850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555,733</w:t>
            </w:r>
          </w:p>
        </w:tc>
        <w:tc>
          <w:tcPr>
            <w:tcW w:w="236" w:type="dxa"/>
            <w:vAlign w:val="bottom"/>
          </w:tcPr>
          <w:p w14:paraId="473083C7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B3C4469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36" w:type="dxa"/>
            <w:vAlign w:val="bottom"/>
          </w:tcPr>
          <w:p w14:paraId="421935D4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C32DD02" w14:textId="77777777" w:rsidR="00442709" w:rsidDel="006A575E" w:rsidRDefault="009C7941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555,733</w:t>
            </w:r>
          </w:p>
        </w:tc>
        <w:tc>
          <w:tcPr>
            <w:tcW w:w="236" w:type="dxa"/>
            <w:vAlign w:val="bottom"/>
          </w:tcPr>
          <w:p w14:paraId="26556B26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5FC46FB" w14:textId="77777777" w:rsidR="00442709" w:rsidDel="006A575E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442709" w:rsidRPr="00744476" w14:paraId="0196D0B4" w14:textId="77777777" w:rsidTr="00226D23">
        <w:tc>
          <w:tcPr>
            <w:tcW w:w="3690" w:type="dxa"/>
            <w:vAlign w:val="bottom"/>
          </w:tcPr>
          <w:p w14:paraId="52EE3578" w14:textId="77777777" w:rsidR="00442709" w:rsidRPr="00744476" w:rsidRDefault="00442709" w:rsidP="00442709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14:paraId="1786184F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E5F4EC4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2,428,571</w:t>
            </w:r>
          </w:p>
        </w:tc>
        <w:tc>
          <w:tcPr>
            <w:tcW w:w="236" w:type="dxa"/>
            <w:vAlign w:val="bottom"/>
          </w:tcPr>
          <w:p w14:paraId="795D744A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14338D7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36" w:type="dxa"/>
            <w:vAlign w:val="bottom"/>
          </w:tcPr>
          <w:p w14:paraId="5AE8509E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69A64D" w14:textId="77777777" w:rsidR="00442709" w:rsidRDefault="00F32D96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C7941">
              <w:rPr>
                <w:rFonts w:asciiTheme="majorBidi" w:hAnsiTheme="majorBidi" w:cstheme="majorBidi"/>
                <w:sz w:val="30"/>
                <w:szCs w:val="30"/>
              </w:rPr>
              <w:t>428,571</w:t>
            </w:r>
          </w:p>
        </w:tc>
        <w:tc>
          <w:tcPr>
            <w:tcW w:w="236" w:type="dxa"/>
            <w:vAlign w:val="bottom"/>
          </w:tcPr>
          <w:p w14:paraId="791D96D6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3078CA" w14:textId="77777777" w:rsidR="00442709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442709" w:rsidRPr="00744476" w14:paraId="157C2A3D" w14:textId="77777777" w:rsidTr="00226D23">
        <w:tc>
          <w:tcPr>
            <w:tcW w:w="3690" w:type="dxa"/>
            <w:vAlign w:val="bottom"/>
          </w:tcPr>
          <w:p w14:paraId="11D12B7C" w14:textId="77777777" w:rsidR="00442709" w:rsidRPr="00744476" w:rsidRDefault="00442709" w:rsidP="0044270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8" w:type="dxa"/>
          </w:tcPr>
          <w:p w14:paraId="207E0054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DF520C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38,495,000</w:t>
            </w:r>
          </w:p>
        </w:tc>
        <w:tc>
          <w:tcPr>
            <w:tcW w:w="236" w:type="dxa"/>
            <w:vAlign w:val="bottom"/>
          </w:tcPr>
          <w:p w14:paraId="3E5B690B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3D9A28D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5F3DCB65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0C92A" w14:textId="77777777" w:rsidR="00442709" w:rsidRPr="00744476" w:rsidRDefault="00F32D96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30,675,000</w:t>
            </w:r>
          </w:p>
        </w:tc>
        <w:tc>
          <w:tcPr>
            <w:tcW w:w="236" w:type="dxa"/>
            <w:vAlign w:val="bottom"/>
          </w:tcPr>
          <w:p w14:paraId="79224A8A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27AC2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42709" w:rsidRPr="00744476" w14:paraId="79169AE0" w14:textId="77777777" w:rsidTr="00226D23">
        <w:tc>
          <w:tcPr>
            <w:tcW w:w="3690" w:type="dxa"/>
            <w:vAlign w:val="bottom"/>
          </w:tcPr>
          <w:p w14:paraId="576D1DC1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รวมหนี้สินที่มีดอกเบี้ย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8" w:type="dxa"/>
            <w:vAlign w:val="bottom"/>
          </w:tcPr>
          <w:p w14:paraId="101B6CC7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8C4D8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41,479,304</w:t>
            </w:r>
          </w:p>
        </w:tc>
        <w:tc>
          <w:tcPr>
            <w:tcW w:w="236" w:type="dxa"/>
            <w:vAlign w:val="bottom"/>
          </w:tcPr>
          <w:p w14:paraId="42144EF0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51712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36" w:type="dxa"/>
            <w:vAlign w:val="bottom"/>
          </w:tcPr>
          <w:p w14:paraId="49F2C4C3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341AA" w14:textId="77777777" w:rsidR="00442709" w:rsidRPr="00744476" w:rsidRDefault="00F30A9B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600A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659,304</w:t>
            </w:r>
          </w:p>
        </w:tc>
        <w:tc>
          <w:tcPr>
            <w:tcW w:w="236" w:type="dxa"/>
            <w:vAlign w:val="bottom"/>
          </w:tcPr>
          <w:p w14:paraId="3DAABB8C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CAD1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</w:tr>
      <w:tr w:rsidR="00442709" w:rsidRPr="00744476" w14:paraId="6DFBBE64" w14:textId="77777777" w:rsidTr="00C641E5">
        <w:tc>
          <w:tcPr>
            <w:tcW w:w="3690" w:type="dxa"/>
            <w:vAlign w:val="bottom"/>
          </w:tcPr>
          <w:p w14:paraId="7340733D" w14:textId="77777777" w:rsidR="00442709" w:rsidRPr="0077693A" w:rsidRDefault="00442709" w:rsidP="00442709">
            <w:pPr>
              <w:spacing w:line="380" w:lineRule="exact"/>
              <w:ind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A91F2B6" w14:textId="77777777" w:rsidR="00442709" w:rsidRPr="00744476" w:rsidRDefault="00442709" w:rsidP="0044270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C18D3DC" w14:textId="77777777" w:rsidR="00442709" w:rsidRPr="00744476" w:rsidRDefault="00392662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53,228,866</w:t>
            </w:r>
          </w:p>
        </w:tc>
        <w:tc>
          <w:tcPr>
            <w:tcW w:w="236" w:type="dxa"/>
            <w:vAlign w:val="bottom"/>
          </w:tcPr>
          <w:p w14:paraId="7F846B0C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160B9A2E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36" w:type="dxa"/>
            <w:vAlign w:val="bottom"/>
          </w:tcPr>
          <w:p w14:paraId="5626A310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A7A2D" w14:textId="77777777" w:rsidR="00442709" w:rsidRPr="00744476" w:rsidRDefault="00600A40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45,077,200</w:t>
            </w:r>
          </w:p>
        </w:tc>
        <w:tc>
          <w:tcPr>
            <w:tcW w:w="236" w:type="dxa"/>
            <w:vAlign w:val="bottom"/>
          </w:tcPr>
          <w:p w14:paraId="7B3DD042" w14:textId="77777777" w:rsidR="00442709" w:rsidRPr="00744476" w:rsidRDefault="00442709" w:rsidP="004427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D6B71DC" w14:textId="77777777" w:rsidR="00442709" w:rsidRPr="00744476" w:rsidRDefault="00C9703C" w:rsidP="00442709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</w:tbl>
    <w:p w14:paraId="6DC3E861" w14:textId="77777777" w:rsidR="006A575E" w:rsidRDefault="006A575E" w:rsidP="004C480B">
      <w:pPr>
        <w:pStyle w:val="Bo-Blankline"/>
      </w:pPr>
    </w:p>
    <w:p w14:paraId="0FB6BA5E" w14:textId="77777777" w:rsidR="00576AC7" w:rsidRDefault="00576AC7" w:rsidP="004C480B">
      <w:pPr>
        <w:pStyle w:val="Bo-Blankline"/>
        <w:rPr>
          <w:cs/>
        </w:rPr>
      </w:pPr>
      <w:r>
        <w:rPr>
          <w:cs/>
        </w:rPr>
        <w:br w:type="page"/>
      </w:r>
    </w:p>
    <w:p w14:paraId="701855A1" w14:textId="77777777" w:rsidR="00CD283E" w:rsidRPr="007548C4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7548C4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548C4" w:rsidRPr="007548C4">
        <w:rPr>
          <w:rFonts w:asciiTheme="majorBidi" w:hAnsiTheme="majorBidi" w:cstheme="majorBidi"/>
          <w:spacing w:val="6"/>
          <w:cs/>
        </w:rPr>
        <w:t xml:space="preserve"> </w:t>
      </w:r>
      <w:r w:rsidRPr="007548C4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C9703C">
        <w:rPr>
          <w:rFonts w:asciiTheme="majorBidi" w:hAnsiTheme="majorBidi" w:cstheme="majorBidi"/>
          <w:spacing w:val="6"/>
          <w:cs/>
        </w:rPr>
        <w:t>31</w:t>
      </w:r>
      <w:r w:rsidRPr="007548C4">
        <w:rPr>
          <w:rFonts w:asciiTheme="majorBidi" w:hAnsiTheme="majorBidi" w:cstheme="majorBidi"/>
          <w:spacing w:val="6"/>
          <w:cs/>
        </w:rPr>
        <w:t xml:space="preserve"> ธันวาคม ได้ดังนี้</w:t>
      </w:r>
    </w:p>
    <w:p w14:paraId="7099E524" w14:textId="77777777" w:rsidR="00CD283E" w:rsidRPr="00D57BD1" w:rsidRDefault="00CD283E" w:rsidP="004C480B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744476" w14:paraId="22C044BD" w14:textId="77777777" w:rsidTr="00442709">
        <w:tc>
          <w:tcPr>
            <w:tcW w:w="3398" w:type="dxa"/>
          </w:tcPr>
          <w:p w14:paraId="5AF88665" w14:textId="77777777" w:rsidR="00BF7384" w:rsidRPr="00744476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744476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744476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709" w:rsidRPr="00744476" w14:paraId="0FF94DD0" w14:textId="77777777" w:rsidTr="00442709">
        <w:tc>
          <w:tcPr>
            <w:tcW w:w="3398" w:type="dxa"/>
          </w:tcPr>
          <w:p w14:paraId="4519C154" w14:textId="77777777" w:rsidR="00442709" w:rsidRPr="00744476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442709" w:rsidRPr="00744476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77777777" w:rsidR="00442709" w:rsidRPr="00744476" w:rsidRDefault="00C9703C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149049C1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77777777" w:rsidR="00442709" w:rsidRPr="00744476" w:rsidRDefault="00C9703C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14:paraId="4802126D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77777777" w:rsidR="00442709" w:rsidRPr="00744476" w:rsidRDefault="00C9703C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47E3D7A3" w14:textId="77777777" w:rsidR="00442709" w:rsidRPr="00744476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77777777" w:rsidR="00442709" w:rsidRPr="00744476" w:rsidRDefault="00C9703C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42709" w:rsidRPr="00744476" w14:paraId="438AB884" w14:textId="77777777" w:rsidTr="00442709">
        <w:tc>
          <w:tcPr>
            <w:tcW w:w="3398" w:type="dxa"/>
          </w:tcPr>
          <w:p w14:paraId="6A2AEB84" w14:textId="77777777" w:rsidR="00442709" w:rsidRPr="00744476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442709" w:rsidRPr="00744476" w:rsidRDefault="00442709" w:rsidP="0044270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442709" w:rsidRPr="00744476" w:rsidRDefault="00442709" w:rsidP="0044270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2709" w:rsidRPr="00744476" w14:paraId="1D9C7BC0" w14:textId="77777777" w:rsidTr="00442709">
        <w:tc>
          <w:tcPr>
            <w:tcW w:w="3398" w:type="dxa"/>
            <w:vAlign w:val="bottom"/>
          </w:tcPr>
          <w:p w14:paraId="3BD570CD" w14:textId="77777777" w:rsidR="00442709" w:rsidRPr="00744476" w:rsidRDefault="00442709" w:rsidP="00442709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  <w:vAlign w:val="bottom"/>
          </w:tcPr>
          <w:p w14:paraId="065541F1" w14:textId="77777777" w:rsidR="00442709" w:rsidRPr="00744476" w:rsidRDefault="00442709" w:rsidP="0044270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FCF6962" w14:textId="77777777" w:rsidR="00442709" w:rsidRPr="00744476" w:rsidRDefault="00215C42" w:rsidP="0044270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11,749,562</w:t>
            </w:r>
          </w:p>
        </w:tc>
        <w:tc>
          <w:tcPr>
            <w:tcW w:w="234" w:type="dxa"/>
            <w:vAlign w:val="bottom"/>
          </w:tcPr>
          <w:p w14:paraId="230A9C3C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9187626" w14:textId="77777777" w:rsidR="00442709" w:rsidRPr="00744476" w:rsidRDefault="00C9703C" w:rsidP="0044270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4" w:type="dxa"/>
            <w:vAlign w:val="bottom"/>
          </w:tcPr>
          <w:p w14:paraId="6A796D2A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77777777" w:rsidR="00442709" w:rsidRPr="00F078C2" w:rsidRDefault="00D57B21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11,417,896</w:t>
            </w:r>
          </w:p>
        </w:tc>
        <w:tc>
          <w:tcPr>
            <w:tcW w:w="234" w:type="dxa"/>
            <w:vAlign w:val="bottom"/>
          </w:tcPr>
          <w:p w14:paraId="5C2FC149" w14:textId="77777777" w:rsidR="00442709" w:rsidRPr="00F078C2" w:rsidRDefault="00442709" w:rsidP="00442709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77777777" w:rsidR="00442709" w:rsidRPr="00F078C2" w:rsidRDefault="00C9703C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42709" w:rsidRPr="00F078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="00442709" w:rsidRPr="00F078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442709" w:rsidRPr="00744476" w14:paraId="1DB5C11B" w14:textId="77777777" w:rsidTr="00442709">
        <w:tc>
          <w:tcPr>
            <w:tcW w:w="3398" w:type="dxa"/>
            <w:vAlign w:val="bottom"/>
          </w:tcPr>
          <w:p w14:paraId="1744375D" w14:textId="77777777" w:rsidR="00442709" w:rsidRPr="00744476" w:rsidRDefault="00442709" w:rsidP="00442709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แต่ไม่เกินห้าปี</w:t>
            </w:r>
          </w:p>
        </w:tc>
        <w:tc>
          <w:tcPr>
            <w:tcW w:w="236" w:type="dxa"/>
            <w:vAlign w:val="bottom"/>
          </w:tcPr>
          <w:p w14:paraId="2F0CB09F" w14:textId="77777777" w:rsidR="00442709" w:rsidRPr="00744476" w:rsidRDefault="00442709" w:rsidP="0044270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4E08254" w14:textId="77777777" w:rsidR="00442709" w:rsidRPr="00744476" w:rsidRDefault="00215C42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38,479,304</w:t>
            </w:r>
          </w:p>
        </w:tc>
        <w:tc>
          <w:tcPr>
            <w:tcW w:w="234" w:type="dxa"/>
            <w:vAlign w:val="bottom"/>
          </w:tcPr>
          <w:p w14:paraId="03F49DB2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A526C96" w14:textId="77777777" w:rsidR="00442709" w:rsidRPr="00744476" w:rsidRDefault="00C9703C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34" w:type="dxa"/>
            <w:vAlign w:val="bottom"/>
          </w:tcPr>
          <w:p w14:paraId="271C95CE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77777777" w:rsidR="00442709" w:rsidRPr="00744476" w:rsidRDefault="00D57B21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30,659,304</w:t>
            </w:r>
          </w:p>
        </w:tc>
        <w:tc>
          <w:tcPr>
            <w:tcW w:w="234" w:type="dxa"/>
            <w:vAlign w:val="bottom"/>
          </w:tcPr>
          <w:p w14:paraId="6C4FD2A1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77777777" w:rsidR="00442709" w:rsidRPr="00744476" w:rsidRDefault="00C9703C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442709" w:rsidRPr="00744476" w14:paraId="6267D46D" w14:textId="77777777" w:rsidTr="00442709">
        <w:tc>
          <w:tcPr>
            <w:tcW w:w="3398" w:type="dxa"/>
            <w:vAlign w:val="bottom"/>
          </w:tcPr>
          <w:p w14:paraId="60BDF3BC" w14:textId="77777777" w:rsidR="00442709" w:rsidRPr="00744476" w:rsidRDefault="00442709" w:rsidP="00442709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236" w:type="dxa"/>
            <w:vAlign w:val="bottom"/>
          </w:tcPr>
          <w:p w14:paraId="723C65B6" w14:textId="77777777" w:rsidR="00442709" w:rsidRPr="00744476" w:rsidRDefault="00442709" w:rsidP="0044270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16DEF9" w14:textId="77777777" w:rsidR="00442709" w:rsidRPr="00744476" w:rsidRDefault="00215C42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34" w:type="dxa"/>
            <w:vAlign w:val="bottom"/>
          </w:tcPr>
          <w:p w14:paraId="1274A0A5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F439789" w14:textId="77777777" w:rsidR="00442709" w:rsidRPr="00744476" w:rsidRDefault="00C9703C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="004427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34" w:type="dxa"/>
            <w:vAlign w:val="bottom"/>
          </w:tcPr>
          <w:p w14:paraId="7F192215" w14:textId="77777777" w:rsidR="00442709" w:rsidRPr="00744476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77777777" w:rsidR="00442709" w:rsidRPr="00744476" w:rsidRDefault="00D57B21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34" w:type="dxa"/>
            <w:vAlign w:val="bottom"/>
          </w:tcPr>
          <w:p w14:paraId="0969E211" w14:textId="77777777" w:rsidR="00442709" w:rsidRPr="00F078C2" w:rsidRDefault="00442709" w:rsidP="00442709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77777777" w:rsidR="00442709" w:rsidRPr="00744476" w:rsidRDefault="00C9703C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</w:tr>
      <w:tr w:rsidR="00442709" w:rsidRPr="00744476" w14:paraId="34951500" w14:textId="77777777" w:rsidTr="00442709">
        <w:tc>
          <w:tcPr>
            <w:tcW w:w="3398" w:type="dxa"/>
            <w:vAlign w:val="bottom"/>
          </w:tcPr>
          <w:p w14:paraId="444D38D5" w14:textId="77777777" w:rsidR="00442709" w:rsidRPr="00744476" w:rsidRDefault="00442709" w:rsidP="00442709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442709" w:rsidRPr="00744476" w:rsidRDefault="00442709" w:rsidP="0044270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9C967F1" w14:textId="77777777" w:rsidR="00442709" w:rsidRPr="00AD6BF0" w:rsidRDefault="00215C42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53,228,866</w:t>
            </w:r>
          </w:p>
        </w:tc>
        <w:tc>
          <w:tcPr>
            <w:tcW w:w="234" w:type="dxa"/>
            <w:vAlign w:val="bottom"/>
          </w:tcPr>
          <w:p w14:paraId="0EA54B64" w14:textId="77777777" w:rsidR="00442709" w:rsidRPr="00AD6BF0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649EFB3" w14:textId="77777777" w:rsidR="00442709" w:rsidRPr="00AD6BF0" w:rsidRDefault="00C9703C" w:rsidP="0044270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34" w:type="dxa"/>
            <w:vAlign w:val="bottom"/>
          </w:tcPr>
          <w:p w14:paraId="0D7DA4F6" w14:textId="77777777" w:rsidR="00442709" w:rsidRPr="00AD6BF0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77777777" w:rsidR="00442709" w:rsidRPr="00AD6BF0" w:rsidRDefault="00D57B21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45,077,200</w:t>
            </w:r>
          </w:p>
        </w:tc>
        <w:tc>
          <w:tcPr>
            <w:tcW w:w="234" w:type="dxa"/>
            <w:vAlign w:val="bottom"/>
          </w:tcPr>
          <w:p w14:paraId="0B9357CD" w14:textId="77777777" w:rsidR="00442709" w:rsidRPr="00AD6BF0" w:rsidRDefault="00442709" w:rsidP="0044270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77777777" w:rsidR="00442709" w:rsidRPr="00AD6BF0" w:rsidRDefault="00C9703C" w:rsidP="00442709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442709" w:rsidRPr="00AD6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  <w:r w:rsidR="00442709" w:rsidRPr="00AD6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521</w:t>
            </w:r>
          </w:p>
        </w:tc>
      </w:tr>
    </w:tbl>
    <w:p w14:paraId="56536AF4" w14:textId="77777777" w:rsidR="00063824" w:rsidRPr="00D57BD1" w:rsidRDefault="00063824" w:rsidP="004C480B">
      <w:pPr>
        <w:pStyle w:val="Bo-Blankline"/>
      </w:pPr>
    </w:p>
    <w:p w14:paraId="593AF731" w14:textId="77777777" w:rsidR="001B0684" w:rsidRPr="00D57BD1" w:rsidRDefault="001B0684" w:rsidP="00673EF2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C9703C">
        <w:rPr>
          <w:rFonts w:asciiTheme="majorBidi" w:hAnsiTheme="majorBidi" w:cstheme="majorBidi"/>
          <w:cs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77777777" w:rsidR="001B0684" w:rsidRPr="00D57BD1" w:rsidRDefault="001B0684" w:rsidP="004C480B">
      <w:pPr>
        <w:pStyle w:val="Bo-Blankline"/>
      </w:pPr>
    </w:p>
    <w:tbl>
      <w:tblPr>
        <w:tblW w:w="921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688"/>
        <w:gridCol w:w="1289"/>
        <w:gridCol w:w="1163"/>
        <w:gridCol w:w="1447"/>
        <w:gridCol w:w="236"/>
        <w:gridCol w:w="1392"/>
      </w:tblGrid>
      <w:tr w:rsidR="00B70C93" w:rsidRPr="00744476" w14:paraId="39012080" w14:textId="77777777" w:rsidTr="00EA650C">
        <w:tc>
          <w:tcPr>
            <w:tcW w:w="3688" w:type="dxa"/>
          </w:tcPr>
          <w:p w14:paraId="55C92ED0" w14:textId="77777777"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215BF00" w14:textId="77777777" w:rsidR="00B70C93" w:rsidRPr="00744476" w:rsidRDefault="00B70C93" w:rsidP="003F48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74D29E2" w14:textId="77777777" w:rsidR="00B70C93" w:rsidRPr="00744476" w:rsidRDefault="00B70C93" w:rsidP="003F48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14:paraId="264C9680" w14:textId="77777777" w:rsidR="00B3297D" w:rsidRPr="00744476" w:rsidRDefault="00B70C93" w:rsidP="003F48D9">
            <w:pPr>
              <w:spacing w:line="240" w:lineRule="auto"/>
              <w:ind w:left="-119" w:right="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3366658" w14:textId="77777777" w:rsidR="00B70C93" w:rsidRPr="00744476" w:rsidRDefault="00B70C93" w:rsidP="003F48D9">
            <w:pPr>
              <w:spacing w:line="240" w:lineRule="auto"/>
              <w:ind w:left="-119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1A0" w:rsidRPr="00744476" w14:paraId="759B34FB" w14:textId="77777777" w:rsidTr="00EA650C">
        <w:tc>
          <w:tcPr>
            <w:tcW w:w="3688" w:type="dxa"/>
          </w:tcPr>
          <w:p w14:paraId="7B48A2DE" w14:textId="77777777"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C9D0CB8" w14:textId="77777777" w:rsidR="00B70C93" w:rsidRPr="00FE6281" w:rsidRDefault="00FE6281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63" w:type="dxa"/>
          </w:tcPr>
          <w:p w14:paraId="1FFDC23E" w14:textId="77777777"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14:paraId="65117E5E" w14:textId="77777777" w:rsidR="00B70C93" w:rsidRPr="00744476" w:rsidRDefault="00C9703C" w:rsidP="003F48D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B29BEAD" w14:textId="77777777" w:rsidR="00B70C93" w:rsidRPr="00744476" w:rsidRDefault="00B70C93" w:rsidP="003F48D9">
            <w:pPr>
              <w:spacing w:line="240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B84ED95" w14:textId="77777777" w:rsidR="00B70C93" w:rsidRPr="00744476" w:rsidRDefault="00C9703C" w:rsidP="003F48D9">
            <w:pPr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70C93" w:rsidRPr="00744476" w14:paraId="2184AF89" w14:textId="77777777" w:rsidTr="00EA650C">
        <w:tc>
          <w:tcPr>
            <w:tcW w:w="3688" w:type="dxa"/>
          </w:tcPr>
          <w:p w14:paraId="5E4C88CD" w14:textId="77777777"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392917FC" w14:textId="77777777"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7889ED85" w14:textId="77777777"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14:paraId="5E69F263" w14:textId="77777777" w:rsidR="00B70C93" w:rsidRPr="00744476" w:rsidRDefault="00B70C93" w:rsidP="003F48D9">
            <w:pPr>
              <w:spacing w:line="240" w:lineRule="auto"/>
              <w:ind w:left="-115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2709" w:rsidRPr="00744476" w14:paraId="78AA185F" w14:textId="77777777" w:rsidTr="00FB5311">
        <w:tc>
          <w:tcPr>
            <w:tcW w:w="3688" w:type="dxa"/>
          </w:tcPr>
          <w:p w14:paraId="7A4EE000" w14:textId="77777777" w:rsidR="00442709" w:rsidRPr="00744476" w:rsidRDefault="00442709" w:rsidP="00442709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EF459E9" w14:textId="77777777" w:rsidR="00442709" w:rsidRPr="00744476" w:rsidRDefault="00442709" w:rsidP="0044270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F2A0780" w14:textId="77777777" w:rsidR="00442709" w:rsidRPr="00744476" w:rsidRDefault="00442709" w:rsidP="00442709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A6E9AC2" w14:textId="77777777" w:rsidR="00442709" w:rsidRPr="00744476" w:rsidRDefault="00D57B21" w:rsidP="00503257">
            <w:pPr>
              <w:tabs>
                <w:tab w:val="decimal" w:pos="116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1,355,480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3D57A" w14:textId="77777777" w:rsidR="00442709" w:rsidRPr="00744476" w:rsidRDefault="00442709" w:rsidP="00442709">
            <w:pPr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F916A5C" w14:textId="77777777" w:rsidR="00442709" w:rsidRPr="00744476" w:rsidRDefault="00C9703C" w:rsidP="00503257">
            <w:pPr>
              <w:tabs>
                <w:tab w:val="decimal" w:pos="110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</w:tr>
      <w:tr w:rsidR="00442709" w:rsidRPr="00744476" w14:paraId="40293FF1" w14:textId="77777777" w:rsidTr="00FB5311">
        <w:tc>
          <w:tcPr>
            <w:tcW w:w="3688" w:type="dxa"/>
          </w:tcPr>
          <w:p w14:paraId="3075E342" w14:textId="77777777" w:rsidR="00442709" w:rsidRPr="00744476" w:rsidRDefault="00442709" w:rsidP="00442709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59C2070" w14:textId="77777777" w:rsidR="00442709" w:rsidRPr="00744476" w:rsidRDefault="00442709" w:rsidP="0044270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1952AC6" w14:textId="77777777" w:rsidR="00442709" w:rsidRPr="00744476" w:rsidRDefault="00442709" w:rsidP="00442709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6CFB7" w14:textId="77777777" w:rsidR="00442709" w:rsidRPr="00744476" w:rsidRDefault="00D57B21" w:rsidP="00503257">
            <w:pPr>
              <w:tabs>
                <w:tab w:val="decimal" w:pos="116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3,903,090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B5488" w14:textId="77777777" w:rsidR="00442709" w:rsidRPr="00744476" w:rsidRDefault="00442709" w:rsidP="00442709">
            <w:pPr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AFF6" w14:textId="77777777" w:rsidR="00442709" w:rsidRPr="00744476" w:rsidRDefault="00C9703C" w:rsidP="00503257">
            <w:pPr>
              <w:tabs>
                <w:tab w:val="decimal" w:pos="110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442709" w:rsidRPr="00744476" w14:paraId="4758F429" w14:textId="77777777" w:rsidTr="00FB5311">
        <w:tc>
          <w:tcPr>
            <w:tcW w:w="3688" w:type="dxa"/>
            <w:vAlign w:val="bottom"/>
          </w:tcPr>
          <w:p w14:paraId="0986D6A6" w14:textId="77777777" w:rsidR="00442709" w:rsidRPr="00744476" w:rsidRDefault="00442709" w:rsidP="00442709">
            <w:pPr>
              <w:spacing w:line="240" w:lineRule="auto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4E54678" w14:textId="46D1E760" w:rsidR="00442709" w:rsidRPr="00FE6281" w:rsidRDefault="00FE6281" w:rsidP="00FE628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741D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CD2ADB" w14:textId="77777777" w:rsidR="00442709" w:rsidRPr="00744476" w:rsidRDefault="00442709" w:rsidP="00442709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1F56A" w14:textId="77777777" w:rsidR="00442709" w:rsidRPr="00744476" w:rsidRDefault="00D57B21" w:rsidP="00503257">
            <w:pPr>
              <w:tabs>
                <w:tab w:val="decimal" w:pos="116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5,258,570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0C5E4" w14:textId="77777777" w:rsidR="00442709" w:rsidRPr="00744476" w:rsidRDefault="00442709" w:rsidP="00442709">
            <w:pPr>
              <w:spacing w:line="240" w:lineRule="auto"/>
              <w:ind w:right="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48255" w14:textId="77777777" w:rsidR="00442709" w:rsidRPr="00744476" w:rsidRDefault="00C9703C" w:rsidP="00503257">
            <w:pPr>
              <w:tabs>
                <w:tab w:val="decimal" w:pos="1100"/>
              </w:tabs>
              <w:spacing w:line="240" w:lineRule="auto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  <w:r w:rsid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</w:p>
        </w:tc>
      </w:tr>
    </w:tbl>
    <w:p w14:paraId="3A9B9758" w14:textId="77777777" w:rsidR="004A0B2E" w:rsidRPr="004A0B2E" w:rsidRDefault="004A0B2E" w:rsidP="004A0B2E">
      <w:pPr>
        <w:pStyle w:val="Bo-Blankline"/>
      </w:pPr>
    </w:p>
    <w:p w14:paraId="7E09EB9F" w14:textId="77777777" w:rsidR="004937B4" w:rsidRPr="00D57BD1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D57BD1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  <w:cs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</w:t>
      </w:r>
      <w:r w:rsidR="00C9703C">
        <w:rPr>
          <w:rFonts w:asciiTheme="majorBidi" w:hAnsiTheme="majorBidi" w:cstheme="majorBidi"/>
          <w:lang w:val="en-US"/>
        </w:rPr>
        <w:t>2</w:t>
      </w:r>
      <w:r w:rsidR="00AD786F" w:rsidRPr="00D57BD1">
        <w:rPr>
          <w:rFonts w:asciiTheme="majorBidi" w:hAnsiTheme="majorBidi" w:cstheme="majorBidi"/>
          <w:cs/>
        </w:rPr>
        <w:t xml:space="preserve"> </w:t>
      </w:r>
      <w:r w:rsidRPr="00D57BD1">
        <w:rPr>
          <w:rFonts w:asciiTheme="majorBidi" w:hAnsiTheme="majorBidi" w:cstheme="majorBidi"/>
          <w:cs/>
        </w:rPr>
        <w:t>กลุ่มบริษัท</w:t>
      </w:r>
      <w:r w:rsidR="0053066A" w:rsidRPr="00D57BD1">
        <w:rPr>
          <w:rFonts w:asciiTheme="majorBidi" w:hAnsiTheme="majorBidi" w:cstheme="majorBidi"/>
          <w:cs/>
        </w:rPr>
        <w:t>และบริษัท</w:t>
      </w:r>
      <w:r w:rsidRPr="00D57BD1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F078C2">
        <w:rPr>
          <w:rFonts w:asciiTheme="majorBidi" w:hAnsiTheme="majorBidi" w:cstheme="majorBidi"/>
        </w:rPr>
        <w:t xml:space="preserve"> </w:t>
      </w:r>
      <w:r w:rsidR="00F30851">
        <w:rPr>
          <w:rFonts w:asciiTheme="majorBidi" w:hAnsiTheme="majorBidi" w:cstheme="majorBidi" w:hint="cs"/>
          <w:cs/>
        </w:rPr>
        <w:t>1</w:t>
      </w:r>
      <w:r w:rsidR="00525D78">
        <w:rPr>
          <w:rFonts w:asciiTheme="majorBidi" w:hAnsiTheme="majorBidi" w:cstheme="majorBidi"/>
        </w:rPr>
        <w:t>53</w:t>
      </w:r>
      <w:r w:rsidR="00F078C2">
        <w:rPr>
          <w:rFonts w:asciiTheme="majorBidi" w:hAnsiTheme="majorBidi" w:cstheme="majorBidi"/>
        </w:rPr>
        <w:t xml:space="preserve"> </w:t>
      </w:r>
      <w:r w:rsidR="00F078C2">
        <w:rPr>
          <w:rFonts w:asciiTheme="majorBidi" w:hAnsiTheme="majorBidi" w:cstheme="majorBidi"/>
          <w:cs/>
        </w:rPr>
        <w:t>ล้านบาทและ</w:t>
      </w:r>
      <w:r w:rsidR="00F078C2">
        <w:rPr>
          <w:rFonts w:asciiTheme="majorBidi" w:hAnsiTheme="majorBidi" w:cstheme="majorBidi"/>
        </w:rPr>
        <w:t xml:space="preserve"> </w:t>
      </w:r>
      <w:r w:rsidR="00F30851">
        <w:rPr>
          <w:rFonts w:asciiTheme="majorBidi" w:hAnsiTheme="majorBidi" w:cstheme="majorBidi" w:hint="cs"/>
          <w:cs/>
        </w:rPr>
        <w:t>108</w:t>
      </w:r>
      <w:r w:rsidR="00F078C2">
        <w:rPr>
          <w:rFonts w:asciiTheme="majorBidi" w:hAnsiTheme="majorBidi" w:cstheme="majorBidi"/>
        </w:rPr>
        <w:t xml:space="preserve"> </w:t>
      </w:r>
      <w:r w:rsidR="002E0337" w:rsidRPr="00D57BD1">
        <w:rPr>
          <w:rFonts w:asciiTheme="majorBidi" w:hAnsiTheme="majorBidi" w:cstheme="majorBidi"/>
          <w:cs/>
        </w:rPr>
        <w:t>ล้านบาท</w:t>
      </w:r>
      <w:r w:rsidR="00B70C93" w:rsidRPr="00D57BD1">
        <w:rPr>
          <w:rFonts w:asciiTheme="majorBidi" w:hAnsiTheme="majorBidi" w:cstheme="majorBidi"/>
          <w:cs/>
        </w:rPr>
        <w:t xml:space="preserve"> </w:t>
      </w:r>
      <w:r w:rsidR="002E0337" w:rsidRPr="00D57BD1">
        <w:rPr>
          <w:rFonts w:asciiTheme="majorBidi" w:hAnsiTheme="majorBidi" w:cstheme="majorBidi"/>
          <w:cs/>
        </w:rPr>
        <w:t xml:space="preserve">ตามลำดับ </w:t>
      </w:r>
      <w:r w:rsidRPr="00D57BD1">
        <w:rPr>
          <w:rFonts w:asciiTheme="majorBidi" w:hAnsiTheme="majorBidi" w:cstheme="majorBidi"/>
          <w:i/>
          <w:iCs/>
          <w:cs/>
        </w:rPr>
        <w:t>(</w:t>
      </w:r>
      <w:r w:rsidR="00C9703C">
        <w:rPr>
          <w:rFonts w:asciiTheme="majorBidi" w:hAnsiTheme="majorBidi" w:cstheme="majorBidi"/>
          <w:i/>
          <w:iCs/>
          <w:cs/>
        </w:rPr>
        <w:t>25</w:t>
      </w:r>
      <w:r w:rsidR="00C9703C">
        <w:rPr>
          <w:rFonts w:asciiTheme="majorBidi" w:hAnsiTheme="majorBidi" w:cstheme="majorBidi"/>
          <w:i/>
          <w:iCs/>
        </w:rPr>
        <w:t>61</w:t>
      </w:r>
      <w:r w:rsidRPr="00D57BD1">
        <w:rPr>
          <w:rFonts w:asciiTheme="majorBidi" w:hAnsiTheme="majorBidi" w:cstheme="majorBidi"/>
          <w:i/>
          <w:iCs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143</w:t>
      </w:r>
      <w:r w:rsidR="00AD786F" w:rsidRPr="00D57BD1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D57BD1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C9703C">
        <w:rPr>
          <w:rFonts w:asciiTheme="majorBidi" w:hAnsiTheme="majorBidi" w:cstheme="majorBidi"/>
          <w:i/>
          <w:iCs/>
          <w:lang w:val="en-US"/>
        </w:rPr>
        <w:t>108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DA13F1A" w14:textId="77777777" w:rsidR="00E41EC9" w:rsidRDefault="00E41EC9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0DFEAA88" w14:textId="77777777" w:rsidR="004937B4" w:rsidRPr="00D57BD1" w:rsidRDefault="004937B4" w:rsidP="004937B4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7DE0CDF6" w14:textId="77777777" w:rsidR="004937B4" w:rsidRPr="00D57BD1" w:rsidRDefault="004937B4" w:rsidP="004C480B">
      <w:pPr>
        <w:pStyle w:val="Bo-Blankline"/>
        <w:rPr>
          <w:lang w:val="en-US"/>
        </w:rPr>
      </w:pPr>
    </w:p>
    <w:p w14:paraId="344A5D2A" w14:textId="77777777" w:rsidR="0073327A" w:rsidRPr="00D57BD1" w:rsidRDefault="004937B4" w:rsidP="0073327A">
      <w:pPr>
        <w:pStyle w:val="Bo-C1Content"/>
        <w:rPr>
          <w:rFonts w:asciiTheme="majorBidi" w:hAnsiTheme="majorBidi" w:cstheme="majorBidi"/>
          <w:lang w:val="en-US"/>
        </w:rPr>
      </w:pPr>
      <w:r w:rsidRPr="00D57BD1">
        <w:rPr>
          <w:rFonts w:asciiTheme="majorBidi" w:hAnsiTheme="majorBidi" w:cstheme="majorBidi"/>
          <w:cs/>
        </w:rPr>
        <w:t>หนี้สินตามสัญญาเช่าการเงิน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</w:rPr>
        <w:t>31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>ธันวาคม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>มีรายละเอียดดังนี้</w:t>
      </w:r>
    </w:p>
    <w:p w14:paraId="23E4E568" w14:textId="77777777" w:rsidR="004937B4" w:rsidRPr="00D57BD1" w:rsidRDefault="004937B4" w:rsidP="00283CAF">
      <w:pPr>
        <w:pStyle w:val="Bo-Blankline"/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E263A" w:rsidRPr="00744476" w14:paraId="4FB01291" w14:textId="77777777" w:rsidTr="00D87050">
        <w:tc>
          <w:tcPr>
            <w:tcW w:w="2358" w:type="dxa"/>
            <w:vAlign w:val="bottom"/>
          </w:tcPr>
          <w:p w14:paraId="1F4195C2" w14:textId="77777777" w:rsidR="00EE263A" w:rsidRPr="00744476" w:rsidRDefault="00EE263A" w:rsidP="006E479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321AF830" w14:textId="77777777" w:rsidR="00EE263A" w:rsidRPr="00744476" w:rsidRDefault="00EE263A" w:rsidP="006E47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C7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="007C70B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86F" w:rsidRPr="00744476" w14:paraId="6D827999" w14:textId="77777777" w:rsidTr="00D87050">
        <w:tc>
          <w:tcPr>
            <w:tcW w:w="2358" w:type="dxa"/>
            <w:vAlign w:val="bottom"/>
          </w:tcPr>
          <w:p w14:paraId="30C5294E" w14:textId="77777777"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6CE6D01" w14:textId="77777777" w:rsidR="00AD786F" w:rsidRPr="00744476" w:rsidRDefault="00C9703C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83886C6" w14:textId="77777777"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7B971160" w14:textId="77777777" w:rsidR="00AD786F" w:rsidRPr="00744476" w:rsidRDefault="00C9703C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D786F" w:rsidRPr="00744476" w14:paraId="3547D198" w14:textId="77777777" w:rsidTr="00D87050">
        <w:tc>
          <w:tcPr>
            <w:tcW w:w="2358" w:type="dxa"/>
            <w:vAlign w:val="bottom"/>
          </w:tcPr>
          <w:p w14:paraId="417FC7CF" w14:textId="77777777"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5E213952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BA0F8EC" w14:textId="77777777"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97A526C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4B8C729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FBD4623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B38892E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2F362BC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E1F828A" w14:textId="77777777"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9DFC378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85ABC8A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BFFF431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D786F" w:rsidRPr="00744476" w14:paraId="138F9CDB" w14:textId="77777777" w:rsidTr="00D87050">
        <w:tc>
          <w:tcPr>
            <w:tcW w:w="2358" w:type="dxa"/>
            <w:vAlign w:val="bottom"/>
          </w:tcPr>
          <w:p w14:paraId="1F408D3C" w14:textId="77777777"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A77088C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E0618" w:rsidRPr="00744476" w14:paraId="50B6F500" w14:textId="77777777" w:rsidTr="00D87050">
        <w:tc>
          <w:tcPr>
            <w:tcW w:w="2358" w:type="dxa"/>
            <w:vAlign w:val="bottom"/>
          </w:tcPr>
          <w:p w14:paraId="078147AB" w14:textId="77777777" w:rsidR="003E0618" w:rsidRPr="00744476" w:rsidRDefault="003E0618" w:rsidP="003E0618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16" w:type="dxa"/>
            <w:vAlign w:val="bottom"/>
          </w:tcPr>
          <w:p w14:paraId="05A710E4" w14:textId="77777777" w:rsidR="003E0618" w:rsidRPr="006A502E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53F9CEB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473D603" w14:textId="77777777" w:rsidR="003E0618" w:rsidRPr="006A502E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AE607A3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5BFA3D3" w14:textId="77777777" w:rsidR="003E0618" w:rsidRPr="006A502E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3FCA48E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E419953" w14:textId="77777777" w:rsidR="003E0618" w:rsidRPr="006A502E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5A3F8C5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E8B5B75" w14:textId="77777777" w:rsidR="003E0618" w:rsidRPr="00744476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4072B1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A7CCC4F" w14:textId="77777777" w:rsidR="003E0618" w:rsidRPr="00744476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3E0618" w:rsidRPr="00744476" w14:paraId="34C089B9" w14:textId="77777777" w:rsidTr="00D87050">
        <w:tc>
          <w:tcPr>
            <w:tcW w:w="2358" w:type="dxa"/>
            <w:vAlign w:val="bottom"/>
          </w:tcPr>
          <w:p w14:paraId="15E1D5F9" w14:textId="77777777" w:rsidR="003E0618" w:rsidRPr="00744476" w:rsidRDefault="003E0618" w:rsidP="003E06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A6430" w14:textId="77777777" w:rsidR="003E0618" w:rsidRPr="00744476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4237CA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31C9E" w14:textId="77777777" w:rsidR="003E0618" w:rsidRPr="00744476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C4DCA3E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47520" w14:textId="77777777" w:rsidR="003E0618" w:rsidRPr="00744476" w:rsidRDefault="003E0618" w:rsidP="003E06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61E4D34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4920B" w14:textId="77777777" w:rsidR="003E0618" w:rsidRPr="00744476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FE374C8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ECC1" w14:textId="77777777" w:rsidR="003E0618" w:rsidRPr="00744476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59E889E" w14:textId="77777777" w:rsidR="003E0618" w:rsidRPr="00744476" w:rsidRDefault="003E0618" w:rsidP="003E061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13CE" w14:textId="77777777" w:rsidR="003E0618" w:rsidRPr="00744476" w:rsidRDefault="003E0618" w:rsidP="003E0618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</w:t>
            </w:r>
          </w:p>
        </w:tc>
      </w:tr>
    </w:tbl>
    <w:p w14:paraId="59704769" w14:textId="77777777" w:rsidR="006A502E" w:rsidRDefault="006A502E" w:rsidP="00283CAF">
      <w:pPr>
        <w:pStyle w:val="Bo-Blankline"/>
        <w:rPr>
          <w:cs/>
        </w:rPr>
      </w:pPr>
    </w:p>
    <w:p w14:paraId="437072BE" w14:textId="77777777" w:rsidR="0092108E" w:rsidRPr="00D547E2" w:rsidRDefault="0092108E" w:rsidP="0092108E">
      <w:pPr>
        <w:pStyle w:val="Bo-C1Content"/>
        <w:ind w:left="540"/>
        <w:rPr>
          <w:rFonts w:asciiTheme="majorBidi" w:hAnsiTheme="majorBidi" w:cstheme="majorBidi"/>
          <w:b/>
          <w:bCs/>
        </w:rPr>
      </w:pPr>
      <w:r w:rsidRPr="00D547E2">
        <w:rPr>
          <w:rFonts w:asciiTheme="majorBidi" w:hAnsiTheme="majorBidi" w:cstheme="majorBidi"/>
          <w:b/>
          <w:bCs/>
          <w:cs/>
        </w:rPr>
        <w:t>เงินกู้ยืม</w:t>
      </w:r>
      <w:r w:rsidR="00CF6FF4">
        <w:rPr>
          <w:rFonts w:asciiTheme="majorBidi" w:hAnsiTheme="majorBidi" w:cstheme="majorBidi" w:hint="cs"/>
          <w:b/>
          <w:bCs/>
          <w:cs/>
        </w:rPr>
        <w:t>จากสถาบันการเงิน</w:t>
      </w:r>
    </w:p>
    <w:p w14:paraId="4BEEB691" w14:textId="77777777" w:rsidR="0092108E" w:rsidRPr="00283CAF" w:rsidRDefault="0092108E" w:rsidP="00283CAF">
      <w:pPr>
        <w:pStyle w:val="Bo-Blankline"/>
        <w:rPr>
          <w:highlight w:val="yellow"/>
          <w:cs/>
        </w:rPr>
      </w:pPr>
    </w:p>
    <w:p w14:paraId="1881BFA5" w14:textId="77777777" w:rsidR="00051B82" w:rsidRPr="0061490E" w:rsidRDefault="00051B82" w:rsidP="00051B82">
      <w:pPr>
        <w:pStyle w:val="Bo-C1Content"/>
        <w:ind w:left="540"/>
        <w:rPr>
          <w:rFonts w:asciiTheme="majorBidi" w:hAnsiTheme="majorBidi" w:cstheme="majorBidi"/>
        </w:rPr>
      </w:pPr>
      <w:r w:rsidRPr="0061490E">
        <w:rPr>
          <w:rFonts w:asciiTheme="majorBidi" w:hAnsiTheme="majorBidi" w:cstheme="majorBidi"/>
          <w:cs/>
        </w:rPr>
        <w:t xml:space="preserve">เมื่อวันที่ 25 มกราคม </w:t>
      </w:r>
      <w:r w:rsidRPr="0061490E">
        <w:rPr>
          <w:rFonts w:asciiTheme="majorBidi" w:hAnsiTheme="majorBidi" w:cstheme="majorBidi"/>
        </w:rPr>
        <w:t xml:space="preserve">2556 </w:t>
      </w:r>
      <w:r w:rsidRPr="0061490E">
        <w:rPr>
          <w:rFonts w:asciiTheme="majorBidi" w:hAnsiTheme="majorBidi" w:cstheme="majorBidi"/>
          <w:cs/>
        </w:rPr>
        <w:t xml:space="preserve">และวันที่ </w:t>
      </w:r>
      <w:r w:rsidRPr="0061490E">
        <w:rPr>
          <w:rFonts w:asciiTheme="majorBidi" w:hAnsiTheme="majorBidi" w:cstheme="majorBidi"/>
        </w:rPr>
        <w:t xml:space="preserve">26 </w:t>
      </w:r>
      <w:r w:rsidRPr="0061490E">
        <w:rPr>
          <w:rFonts w:asciiTheme="majorBidi" w:hAnsiTheme="majorBidi" w:cstheme="majorBidi"/>
          <w:cs/>
        </w:rPr>
        <w:t xml:space="preserve">มีนาคม </w:t>
      </w:r>
      <w:r w:rsidRPr="0061490E">
        <w:rPr>
          <w:rFonts w:asciiTheme="majorBidi" w:hAnsiTheme="majorBidi" w:cstheme="majorBidi"/>
        </w:rPr>
        <w:t xml:space="preserve">2556 </w:t>
      </w:r>
      <w:r w:rsidRPr="0061490E">
        <w:rPr>
          <w:rFonts w:asciiTheme="majorBidi" w:hAnsiTheme="majorBidi" w:cstheme="majorBidi"/>
          <w:cs/>
        </w:rPr>
        <w:t xml:space="preserve">บริษัทได้ลงนามในสัญญาเงินกู้ยืมรวม </w:t>
      </w:r>
      <w:r w:rsidRPr="0061490E">
        <w:rPr>
          <w:rFonts w:asciiTheme="majorBidi" w:hAnsiTheme="majorBidi" w:cstheme="majorBidi"/>
        </w:rPr>
        <w:t xml:space="preserve">4 </w:t>
      </w:r>
      <w:r w:rsidRPr="0061490E">
        <w:rPr>
          <w:rFonts w:asciiTheme="majorBidi" w:hAnsiTheme="majorBidi" w:cstheme="majorBidi"/>
          <w:cs/>
        </w:rPr>
        <w:t xml:space="preserve">ฉบับ สำหรับการลงทุนในโครงการปูนซีเมนต์สายการผลิตที่ </w:t>
      </w:r>
      <w:r w:rsidRPr="0061490E">
        <w:rPr>
          <w:rFonts w:asciiTheme="majorBidi" w:hAnsiTheme="majorBidi" w:cstheme="majorBidi"/>
        </w:rPr>
        <w:t>4</w:t>
      </w:r>
      <w:r w:rsidRPr="0061490E">
        <w:rPr>
          <w:rFonts w:asciiTheme="majorBidi" w:hAnsiTheme="majorBidi" w:cstheme="majorBidi"/>
          <w:cs/>
          <w:lang w:val="en-US"/>
        </w:rPr>
        <w:t xml:space="preserve"> </w:t>
      </w:r>
      <w:r w:rsidRPr="0061490E">
        <w:rPr>
          <w:rFonts w:asciiTheme="majorBidi" w:hAnsiTheme="majorBidi" w:cstheme="majorBidi"/>
          <w:cs/>
        </w:rPr>
        <w:t>โดย ณ</w:t>
      </w:r>
      <w:r w:rsidRPr="0061490E">
        <w:rPr>
          <w:rFonts w:asciiTheme="majorBidi" w:hAnsiTheme="majorBidi" w:cstheme="majorBidi"/>
        </w:rPr>
        <w:t xml:space="preserve"> </w:t>
      </w:r>
      <w:r w:rsidRPr="0061490E">
        <w:rPr>
          <w:rFonts w:asciiTheme="majorBidi" w:hAnsiTheme="majorBidi" w:cstheme="majorBidi"/>
          <w:cs/>
        </w:rPr>
        <w:t>วันที่ 31 ธันวาคม 256</w:t>
      </w:r>
      <w:r w:rsidRPr="0061490E">
        <w:rPr>
          <w:rFonts w:asciiTheme="majorBidi" w:hAnsiTheme="majorBidi" w:cstheme="majorBidi"/>
        </w:rPr>
        <w:t>1</w:t>
      </w:r>
      <w:r w:rsidRPr="0061490E">
        <w:rPr>
          <w:rFonts w:asciiTheme="majorBidi" w:hAnsiTheme="majorBidi" w:cstheme="majorBidi"/>
          <w:cs/>
        </w:rPr>
        <w:t xml:space="preserve"> มีสัญญาเงินกู้ยืมคงเหลือ </w:t>
      </w:r>
      <w:r w:rsidRPr="0061490E">
        <w:rPr>
          <w:rFonts w:asciiTheme="majorBidi" w:hAnsiTheme="majorBidi" w:cstheme="majorBidi"/>
          <w:lang w:val="en-US"/>
        </w:rPr>
        <w:t xml:space="preserve">3 </w:t>
      </w:r>
      <w:r w:rsidRPr="0061490E">
        <w:rPr>
          <w:rFonts w:asciiTheme="majorBidi" w:hAnsiTheme="majorBidi" w:cstheme="majorBidi"/>
          <w:cs/>
          <w:lang w:val="en-US"/>
        </w:rPr>
        <w:t>ฉบับ</w:t>
      </w:r>
      <w:r w:rsidRPr="0061490E">
        <w:rPr>
          <w:rFonts w:asciiTheme="majorBidi" w:hAnsiTheme="majorBidi" w:cstheme="majorBidi"/>
          <w:cs/>
        </w:rPr>
        <w:t xml:space="preserve">รวมวงเงินเทียบเท่าเงินบาท เป็นจำนวนเงิน </w:t>
      </w:r>
      <w:r w:rsidRPr="0061490E">
        <w:rPr>
          <w:rFonts w:asciiTheme="majorBidi" w:hAnsiTheme="majorBidi" w:cstheme="majorBidi"/>
          <w:lang w:val="en-US"/>
        </w:rPr>
        <w:t>6,608</w:t>
      </w:r>
      <w:r w:rsidRPr="0061490E">
        <w:rPr>
          <w:rFonts w:asciiTheme="majorBidi" w:hAnsiTheme="majorBidi" w:cstheme="majorBidi"/>
        </w:rPr>
        <w:t xml:space="preserve"> </w:t>
      </w:r>
      <w:r w:rsidRPr="0061490E">
        <w:rPr>
          <w:rFonts w:asciiTheme="majorBidi" w:hAnsiTheme="majorBidi" w:cstheme="majorBidi"/>
          <w:cs/>
        </w:rPr>
        <w:t xml:space="preserve">ล้านบาท โดยบริษัทได้ปฏิบัติตามเงื่อนไขบังคับก่อนการเบิกเงินกู้ยืมตามสัญญาเงินกู้ยืม ส่งผลให้บริษัทสามารถเบิกเงินกู้ยืมดังกล่าวได้ตั้งแต่วันที่ </w:t>
      </w:r>
      <w:r w:rsidRPr="0061490E">
        <w:rPr>
          <w:rFonts w:asciiTheme="majorBidi" w:hAnsiTheme="majorBidi" w:cstheme="majorBidi"/>
          <w:lang w:val="en-US"/>
        </w:rPr>
        <w:t xml:space="preserve">27 </w:t>
      </w:r>
      <w:r w:rsidRPr="0061490E">
        <w:rPr>
          <w:rFonts w:asciiTheme="majorBidi" w:hAnsiTheme="majorBidi" w:cstheme="majorBidi"/>
          <w:cs/>
          <w:lang w:val="en-US"/>
        </w:rPr>
        <w:t xml:space="preserve">มีนาคม </w:t>
      </w:r>
      <w:r w:rsidRPr="0061490E">
        <w:rPr>
          <w:rFonts w:asciiTheme="majorBidi" w:hAnsiTheme="majorBidi" w:cstheme="majorBidi"/>
          <w:lang w:val="en-US"/>
        </w:rPr>
        <w:t xml:space="preserve">2556 </w:t>
      </w:r>
      <w:r w:rsidRPr="0061490E">
        <w:rPr>
          <w:rFonts w:asciiTheme="majorBidi" w:hAnsiTheme="majorBidi" w:cstheme="majorBidi"/>
          <w:cs/>
          <w:lang w:val="en-US"/>
        </w:rPr>
        <w:t>บริษัท</w:t>
      </w:r>
      <w:r w:rsidRPr="0061490E">
        <w:rPr>
          <w:rFonts w:asciiTheme="majorBidi" w:hAnsiTheme="majorBidi" w:cstheme="majorBidi"/>
          <w:cs/>
        </w:rPr>
        <w:t>ได้รับการสนับสนุนวงเงินกู้ยืมจาก</w:t>
      </w:r>
    </w:p>
    <w:p w14:paraId="44A1E7DF" w14:textId="77777777" w:rsidR="00051B82" w:rsidRPr="0061490E" w:rsidRDefault="00051B82" w:rsidP="00051B82">
      <w:pPr>
        <w:pStyle w:val="Bo-Blankline"/>
        <w:rPr>
          <w:lang w:val="en-US"/>
        </w:rPr>
      </w:pPr>
    </w:p>
    <w:p w14:paraId="12492211" w14:textId="77777777" w:rsidR="00051B82" w:rsidRPr="0061490E" w:rsidRDefault="00051B82" w:rsidP="00051B82">
      <w:pPr>
        <w:pStyle w:val="Bo-C1Content"/>
        <w:numPr>
          <w:ilvl w:val="0"/>
          <w:numId w:val="7"/>
        </w:numPr>
        <w:ind w:left="900"/>
        <w:rPr>
          <w:rFonts w:asciiTheme="majorBidi" w:hAnsiTheme="majorBidi" w:cstheme="majorBidi"/>
        </w:rPr>
      </w:pPr>
      <w:r w:rsidRPr="0061490E">
        <w:rPr>
          <w:rFonts w:asciiTheme="majorBidi" w:hAnsiTheme="majorBidi" w:cstheme="majorBidi"/>
          <w:cs/>
        </w:rPr>
        <w:t>สถาบันการเงิน</w:t>
      </w:r>
      <w:r w:rsidRPr="0061490E">
        <w:rPr>
          <w:rFonts w:asciiTheme="majorBidi" w:hAnsiTheme="majorBidi" w:cstheme="majorBidi"/>
          <w:spacing w:val="4"/>
          <w:cs/>
        </w:rPr>
        <w:t>ต่างประเทศ ในวงเงินกู้ยืม</w:t>
      </w:r>
      <w:r w:rsidRPr="0061490E">
        <w:rPr>
          <w:rFonts w:asciiTheme="majorBidi" w:hAnsiTheme="majorBidi" w:cstheme="majorBidi"/>
          <w:spacing w:val="6"/>
          <w:cs/>
        </w:rPr>
        <w:t xml:space="preserve">รวม </w:t>
      </w:r>
      <w:r w:rsidRPr="0061490E">
        <w:rPr>
          <w:rFonts w:asciiTheme="majorBidi" w:hAnsiTheme="majorBidi" w:cstheme="majorBidi"/>
          <w:spacing w:val="6"/>
        </w:rPr>
        <w:t>114.</w:t>
      </w:r>
      <w:r w:rsidRPr="0061490E">
        <w:rPr>
          <w:rFonts w:asciiTheme="majorBidi" w:hAnsiTheme="majorBidi" w:cstheme="majorBidi"/>
          <w:spacing w:val="6"/>
          <w:lang w:val="en-US"/>
        </w:rPr>
        <w:t>5</w:t>
      </w:r>
      <w:r w:rsidRPr="0061490E">
        <w:rPr>
          <w:rFonts w:asciiTheme="majorBidi" w:hAnsiTheme="majorBidi" w:cstheme="majorBidi"/>
          <w:spacing w:val="6"/>
        </w:rPr>
        <w:t xml:space="preserve"> </w:t>
      </w:r>
      <w:r w:rsidRPr="0061490E">
        <w:rPr>
          <w:rFonts w:asciiTheme="majorBidi" w:hAnsiTheme="majorBidi" w:cstheme="majorBidi"/>
          <w:spacing w:val="6"/>
          <w:cs/>
        </w:rPr>
        <w:t>ล้านยูโร</w:t>
      </w:r>
      <w:r w:rsidRPr="0061490E">
        <w:rPr>
          <w:rFonts w:asciiTheme="majorBidi" w:hAnsiTheme="majorBidi" w:cstheme="majorBidi"/>
          <w:spacing w:val="4"/>
          <w:cs/>
        </w:rPr>
        <w:t xml:space="preserve"> ภายใต้การค้ำประกันโดย </w:t>
      </w:r>
      <w:r w:rsidRPr="0061490E">
        <w:rPr>
          <w:rFonts w:asciiTheme="majorBidi" w:hAnsiTheme="majorBidi" w:cstheme="majorBidi"/>
          <w:spacing w:val="4"/>
        </w:rPr>
        <w:t>Euler Hermes</w:t>
      </w:r>
      <w:r w:rsidRPr="0061490E">
        <w:rPr>
          <w:rFonts w:asciiTheme="majorBidi" w:hAnsiTheme="majorBidi" w:cstheme="majorBidi"/>
        </w:rPr>
        <w:t xml:space="preserve"> Deutschland AG </w:t>
      </w:r>
      <w:r w:rsidRPr="0061490E">
        <w:rPr>
          <w:rFonts w:asciiTheme="majorBidi" w:hAnsiTheme="majorBidi" w:cstheme="majorBidi"/>
          <w:cs/>
        </w:rPr>
        <w:t xml:space="preserve">ซึ่งเป็น </w:t>
      </w:r>
      <w:r w:rsidRPr="0061490E">
        <w:rPr>
          <w:rFonts w:asciiTheme="majorBidi" w:hAnsiTheme="majorBidi" w:cstheme="majorBidi"/>
        </w:rPr>
        <w:t xml:space="preserve">German Export Credit Agency </w:t>
      </w:r>
      <w:r w:rsidRPr="0061490E">
        <w:rPr>
          <w:rFonts w:asciiTheme="majorBidi" w:hAnsiTheme="majorBidi" w:cstheme="majorBidi"/>
          <w:cs/>
        </w:rPr>
        <w:t>ของกระทรวงการคลัง ประเทศเยอรมนี</w:t>
      </w:r>
    </w:p>
    <w:p w14:paraId="1AACA7AA" w14:textId="77777777" w:rsidR="00051B82" w:rsidRPr="0061490E" w:rsidRDefault="00051B82" w:rsidP="00051B82">
      <w:pPr>
        <w:numPr>
          <w:ilvl w:val="0"/>
          <w:numId w:val="7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1490E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61490E">
        <w:rPr>
          <w:rFonts w:asciiTheme="majorBidi" w:hAnsiTheme="majorBidi" w:cstheme="majorBidi"/>
          <w:spacing w:val="4"/>
          <w:sz w:val="30"/>
          <w:szCs w:val="30"/>
          <w:cs/>
        </w:rPr>
        <w:t>ต่างประเทศในวงเงินกู้ยืม</w:t>
      </w:r>
      <w:r w:rsidRPr="0061490E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 </w:t>
      </w:r>
      <w:r w:rsidRPr="0061490E">
        <w:rPr>
          <w:rFonts w:asciiTheme="majorBidi" w:hAnsiTheme="majorBidi" w:cstheme="majorBidi"/>
          <w:spacing w:val="6"/>
          <w:sz w:val="30"/>
          <w:szCs w:val="30"/>
        </w:rPr>
        <w:t xml:space="preserve">26.4 </w:t>
      </w:r>
      <w:r w:rsidRPr="0061490E">
        <w:rPr>
          <w:rFonts w:asciiTheme="majorBidi" w:hAnsiTheme="majorBidi" w:cstheme="majorBidi"/>
          <w:spacing w:val="6"/>
          <w:sz w:val="30"/>
          <w:szCs w:val="30"/>
          <w:cs/>
        </w:rPr>
        <w:t>ล้านยูโร ภายใต้</w:t>
      </w:r>
      <w:r w:rsidRPr="0061490E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การค้ำประกันโดย </w:t>
      </w:r>
      <w:r w:rsidRPr="0061490E">
        <w:rPr>
          <w:rFonts w:asciiTheme="majorBidi" w:hAnsiTheme="majorBidi" w:cstheme="majorBidi"/>
          <w:spacing w:val="4"/>
          <w:sz w:val="30"/>
          <w:szCs w:val="30"/>
        </w:rPr>
        <w:t>Office National</w:t>
      </w:r>
      <w:r w:rsidRPr="0061490E">
        <w:rPr>
          <w:rFonts w:asciiTheme="majorBidi" w:hAnsiTheme="majorBidi" w:cstheme="majorBidi"/>
          <w:sz w:val="30"/>
          <w:szCs w:val="30"/>
        </w:rPr>
        <w:t xml:space="preserve"> </w:t>
      </w:r>
      <w:r w:rsidRPr="0061490E">
        <w:rPr>
          <w:rFonts w:asciiTheme="majorBidi" w:hAnsiTheme="majorBidi" w:cstheme="majorBidi"/>
          <w:sz w:val="30"/>
          <w:szCs w:val="30"/>
        </w:rPr>
        <w:br/>
        <w:t xml:space="preserve">Du </w:t>
      </w:r>
      <w:proofErr w:type="spellStart"/>
      <w:r w:rsidRPr="0061490E">
        <w:rPr>
          <w:rFonts w:asciiTheme="majorBidi" w:hAnsiTheme="majorBidi" w:cstheme="majorBidi"/>
          <w:sz w:val="30"/>
          <w:szCs w:val="30"/>
        </w:rPr>
        <w:t>Ducroire</w:t>
      </w:r>
      <w:proofErr w:type="spellEnd"/>
      <w:r w:rsidRPr="0061490E">
        <w:rPr>
          <w:rFonts w:asciiTheme="majorBidi" w:hAnsiTheme="majorBidi" w:cstheme="majorBidi"/>
          <w:sz w:val="30"/>
          <w:szCs w:val="30"/>
        </w:rPr>
        <w:t xml:space="preserve"> </w:t>
      </w:r>
      <w:r w:rsidRPr="0061490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61490E">
        <w:rPr>
          <w:rFonts w:asciiTheme="majorBidi" w:hAnsiTheme="majorBidi" w:cstheme="majorBidi"/>
          <w:sz w:val="30"/>
          <w:szCs w:val="30"/>
        </w:rPr>
        <w:t xml:space="preserve">ONDD </w:t>
      </w:r>
      <w:r w:rsidRPr="0061490E">
        <w:rPr>
          <w:rFonts w:asciiTheme="majorBidi" w:hAnsiTheme="majorBidi" w:cstheme="majorBidi"/>
          <w:sz w:val="30"/>
          <w:szCs w:val="30"/>
          <w:cs/>
        </w:rPr>
        <w:t xml:space="preserve">ซึ่งเป็น </w:t>
      </w:r>
      <w:r w:rsidRPr="0061490E">
        <w:rPr>
          <w:rFonts w:asciiTheme="majorBidi" w:hAnsiTheme="majorBidi" w:cstheme="majorBidi"/>
          <w:sz w:val="30"/>
          <w:szCs w:val="30"/>
        </w:rPr>
        <w:t xml:space="preserve">Belgian Export Credit Agency </w:t>
      </w:r>
      <w:r w:rsidRPr="0061490E">
        <w:rPr>
          <w:rFonts w:asciiTheme="majorBidi" w:hAnsiTheme="majorBidi" w:cstheme="majorBidi"/>
          <w:sz w:val="30"/>
          <w:szCs w:val="30"/>
          <w:cs/>
        </w:rPr>
        <w:t>ของประเทศเบลเยี่ยม</w:t>
      </w:r>
      <w:r w:rsidRPr="0061490E">
        <w:rPr>
          <w:rFonts w:asciiTheme="majorBidi" w:hAnsiTheme="majorBidi" w:cstheme="majorBidi"/>
          <w:sz w:val="30"/>
          <w:szCs w:val="30"/>
        </w:rPr>
        <w:t xml:space="preserve"> </w:t>
      </w:r>
      <w:r w:rsidRPr="0061490E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6CA8F527" w14:textId="77777777" w:rsidR="00051B82" w:rsidRPr="0061490E" w:rsidRDefault="00051B82" w:rsidP="00051B82">
      <w:pPr>
        <w:numPr>
          <w:ilvl w:val="0"/>
          <w:numId w:val="7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1490E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สถาบันการเงินต่างประเทศในวงเงินกู้ยืมรวม </w:t>
      </w:r>
      <w:r w:rsidRPr="0061490E">
        <w:rPr>
          <w:rFonts w:asciiTheme="majorBidi" w:hAnsiTheme="majorBidi" w:cstheme="majorBidi"/>
          <w:spacing w:val="4"/>
          <w:sz w:val="30"/>
          <w:szCs w:val="30"/>
        </w:rPr>
        <w:t xml:space="preserve">13.0 </w:t>
      </w:r>
      <w:r w:rsidRPr="0061490E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ล้านยูโร ภายใต้การค้ำประกันโดย </w:t>
      </w:r>
      <w:r w:rsidRPr="0061490E">
        <w:rPr>
          <w:rFonts w:asciiTheme="majorBidi" w:hAnsiTheme="majorBidi" w:cstheme="majorBidi"/>
          <w:spacing w:val="4"/>
          <w:sz w:val="30"/>
          <w:szCs w:val="30"/>
        </w:rPr>
        <w:t>Office National Du</w:t>
      </w:r>
      <w:r w:rsidRPr="0061490E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1490E">
        <w:rPr>
          <w:rFonts w:asciiTheme="majorBidi" w:hAnsiTheme="majorBidi" w:cstheme="majorBidi"/>
          <w:sz w:val="30"/>
          <w:szCs w:val="30"/>
        </w:rPr>
        <w:t>Ducroire</w:t>
      </w:r>
      <w:proofErr w:type="spellEnd"/>
      <w:r w:rsidRPr="0061490E">
        <w:rPr>
          <w:rFonts w:asciiTheme="majorBidi" w:hAnsiTheme="majorBidi" w:cstheme="majorBidi"/>
          <w:sz w:val="30"/>
          <w:szCs w:val="30"/>
        </w:rPr>
        <w:t xml:space="preserve"> </w:t>
      </w:r>
      <w:r w:rsidRPr="0061490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61490E">
        <w:rPr>
          <w:rFonts w:asciiTheme="majorBidi" w:hAnsiTheme="majorBidi" w:cstheme="majorBidi"/>
          <w:sz w:val="30"/>
          <w:szCs w:val="30"/>
        </w:rPr>
        <w:t xml:space="preserve">ONDD </w:t>
      </w:r>
      <w:r w:rsidRPr="0061490E">
        <w:rPr>
          <w:rFonts w:asciiTheme="majorBidi" w:hAnsiTheme="majorBidi" w:cstheme="majorBidi"/>
          <w:sz w:val="30"/>
          <w:szCs w:val="30"/>
          <w:cs/>
        </w:rPr>
        <w:t xml:space="preserve">ซึ่งเป็น </w:t>
      </w:r>
      <w:r w:rsidRPr="0061490E">
        <w:rPr>
          <w:rFonts w:asciiTheme="majorBidi" w:hAnsiTheme="majorBidi" w:cstheme="majorBidi"/>
          <w:sz w:val="30"/>
          <w:szCs w:val="30"/>
        </w:rPr>
        <w:t xml:space="preserve">Belgian Export Credit Agency </w:t>
      </w:r>
      <w:r w:rsidRPr="0061490E">
        <w:rPr>
          <w:rFonts w:asciiTheme="majorBidi" w:hAnsiTheme="majorBidi" w:cstheme="majorBidi"/>
          <w:sz w:val="30"/>
          <w:szCs w:val="30"/>
          <w:cs/>
        </w:rPr>
        <w:t>ของประเทศเบลเยี่ยม</w:t>
      </w:r>
    </w:p>
    <w:p w14:paraId="28D1D58D" w14:textId="77777777" w:rsidR="00051B82" w:rsidRPr="0061490E" w:rsidRDefault="00051B82" w:rsidP="00051B82">
      <w:pPr>
        <w:pStyle w:val="Bo-Blankline"/>
      </w:pPr>
    </w:p>
    <w:p w14:paraId="14FA49C8" w14:textId="163123D2" w:rsidR="00051B82" w:rsidRPr="0061490E" w:rsidRDefault="00051B82" w:rsidP="00051B82">
      <w:pPr>
        <w:pStyle w:val="Bo-C1Content"/>
        <w:rPr>
          <w:rFonts w:asciiTheme="majorBidi" w:hAnsiTheme="majorBidi" w:cstheme="majorBidi"/>
        </w:rPr>
      </w:pPr>
      <w:r w:rsidRPr="0061490E">
        <w:rPr>
          <w:rFonts w:asciiTheme="majorBidi" w:hAnsiTheme="majorBidi" w:cstheme="majorBidi"/>
          <w:cs/>
        </w:rPr>
        <w:t xml:space="preserve">ณ วันที่ </w:t>
      </w:r>
      <w:r w:rsidRPr="0061490E">
        <w:rPr>
          <w:rFonts w:asciiTheme="majorBidi" w:hAnsiTheme="majorBidi" w:cstheme="majorBidi"/>
        </w:rPr>
        <w:t>31</w:t>
      </w:r>
      <w:r w:rsidRPr="0061490E">
        <w:rPr>
          <w:rFonts w:asciiTheme="majorBidi" w:hAnsiTheme="majorBidi" w:cstheme="majorBidi"/>
          <w:cs/>
        </w:rPr>
        <w:t xml:space="preserve"> ธันวาคม </w:t>
      </w:r>
      <w:r w:rsidRPr="0061490E">
        <w:rPr>
          <w:rFonts w:asciiTheme="majorBidi" w:hAnsiTheme="majorBidi" w:cstheme="majorBidi"/>
        </w:rPr>
        <w:t xml:space="preserve">2561 </w:t>
      </w:r>
      <w:r w:rsidRPr="0061490E">
        <w:rPr>
          <w:rFonts w:asciiTheme="majorBidi" w:hAnsiTheme="majorBidi" w:cstheme="majorBidi"/>
          <w:cs/>
        </w:rPr>
        <w:t xml:space="preserve">บริษัทมีเงินกู้ยืมระยะยาวจากสถาบันการเงินสำหรับโครงการดังกล่าวจำนวนรวมทั้งสิ้น </w:t>
      </w:r>
      <w:r w:rsidRPr="0061490E">
        <w:rPr>
          <w:rFonts w:asciiTheme="majorBidi" w:hAnsiTheme="majorBidi" w:cstheme="majorBidi"/>
        </w:rPr>
        <w:t>4,301</w:t>
      </w:r>
      <w:r w:rsidRPr="0061490E">
        <w:rPr>
          <w:rFonts w:asciiTheme="majorBidi" w:hAnsiTheme="majorBidi" w:cstheme="majorBidi"/>
          <w:cs/>
        </w:rPr>
        <w:t xml:space="preserve"> ล้านบาท กำหนดระยะเวลาชำระคืนเงินต้นภายใน 6 - 12 ปี เป็นรายครึ่งปี เริ่มชำระคืนงวดแรกเมื่อครบ</w:t>
      </w:r>
      <w:r w:rsidRPr="00051B82">
        <w:rPr>
          <w:rFonts w:asciiTheme="majorBidi" w:hAnsiTheme="majorBidi" w:cstheme="majorBidi"/>
          <w:spacing w:val="-4"/>
          <w:cs/>
        </w:rPr>
        <w:t>กำหนดระยะเวลา 6 เดือน นับจากได้รับหนังสือยอมรับการส่งมอบงานโรงงานและเครื่องจักร หรือครบกำหนด</w:t>
      </w:r>
      <w:r w:rsidRPr="00051B82">
        <w:rPr>
          <w:rFonts w:asciiTheme="majorBidi" w:hAnsiTheme="majorBidi" w:cstheme="majorBidi"/>
          <w:spacing w:val="-4"/>
        </w:rPr>
        <w:t xml:space="preserve"> 3.5 </w:t>
      </w:r>
      <w:r w:rsidRPr="00051B82">
        <w:rPr>
          <w:rFonts w:asciiTheme="majorBidi" w:hAnsiTheme="majorBidi" w:cstheme="majorBidi"/>
          <w:spacing w:val="-4"/>
          <w:cs/>
        </w:rPr>
        <w:t>ปี</w:t>
      </w:r>
      <w:r w:rsidRPr="0061490E">
        <w:rPr>
          <w:rFonts w:asciiTheme="majorBidi" w:hAnsiTheme="majorBidi" w:cstheme="majorBidi"/>
          <w:cs/>
        </w:rPr>
        <w:t xml:space="preserve"> โดยอัตราดอกเบี้ยเป็นไปตามที่ระบุในสัญญา (ดูหมายเหตุ 3</w:t>
      </w:r>
      <w:r>
        <w:rPr>
          <w:rFonts w:asciiTheme="majorBidi" w:hAnsiTheme="majorBidi" w:cstheme="majorBidi"/>
          <w:lang w:val="en-US"/>
        </w:rPr>
        <w:t>5</w:t>
      </w:r>
      <w:r w:rsidRPr="0061490E">
        <w:rPr>
          <w:rFonts w:asciiTheme="majorBidi" w:hAnsiTheme="majorBidi" w:cstheme="majorBidi"/>
          <w:cs/>
        </w:rPr>
        <w:t>)</w:t>
      </w:r>
    </w:p>
    <w:p w14:paraId="60ED430A" w14:textId="77777777" w:rsidR="00051B82" w:rsidRPr="0061490E" w:rsidRDefault="00051B82" w:rsidP="00051B82">
      <w:pPr>
        <w:pStyle w:val="Bo-C1Content"/>
        <w:rPr>
          <w:rFonts w:asciiTheme="majorBidi" w:hAnsiTheme="majorBidi" w:cstheme="majorBidi"/>
        </w:rPr>
      </w:pPr>
    </w:p>
    <w:p w14:paraId="594567E6" w14:textId="77777777" w:rsidR="00051B82" w:rsidRDefault="00051B8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931B81E" w14:textId="7637E47C" w:rsidR="00051B82" w:rsidRPr="0061490E" w:rsidRDefault="00051B82" w:rsidP="00051B82">
      <w:pPr>
        <w:pStyle w:val="Bo-C1Content"/>
        <w:rPr>
          <w:rFonts w:asciiTheme="majorBidi" w:hAnsiTheme="majorBidi" w:cstheme="majorBidi"/>
        </w:rPr>
      </w:pPr>
      <w:r w:rsidRPr="0061490E">
        <w:rPr>
          <w:rFonts w:asciiTheme="majorBidi" w:hAnsiTheme="majorBidi" w:cstheme="majorBidi"/>
          <w:cs/>
        </w:rPr>
        <w:lastRenderedPageBreak/>
        <w:t>ทั้งนี้เงินกู้ยืมระยะยาวแต่ละโครงการข้างต้นมีหลักทรัพย์ค้ำประกันเป็นที่ดิน อาคารและอุปกรณ์ที่เกี่ยวข้องของ</w:t>
      </w:r>
      <w:r w:rsidRPr="0061490E">
        <w:rPr>
          <w:rFonts w:asciiTheme="majorBidi" w:hAnsiTheme="majorBidi" w:cstheme="majorBidi"/>
        </w:rPr>
        <w:br/>
      </w:r>
      <w:r w:rsidRPr="0061490E">
        <w:rPr>
          <w:rFonts w:asciiTheme="majorBidi" w:hAnsiTheme="majorBidi" w:cstheme="majorBidi"/>
          <w:cs/>
        </w:rPr>
        <w:t>แต่ละโครงการ โดยสัญญากู้ยืมเงินได้กำหนดเงื่อนไขบางประการที่กลุ่มบริษัทจะต้องถือปฏิบัติ เช่น การดำรงอัตราส่วนทางการเงินต่าง ๆ อัตราส่วนการถือหุ้นของผู้ถือหุ้นใหญ่ และการคงสภาพการเป็นบริษัทมหาชนจำกัด ตามที่ได้จดทะเบียนไว้กับตลาดหลักทรัพย์แห่งประเทศไทย เป็นต้น</w:t>
      </w:r>
    </w:p>
    <w:p w14:paraId="53711670" w14:textId="77777777" w:rsidR="00051B82" w:rsidRPr="0061490E" w:rsidRDefault="00051B82" w:rsidP="008E0ADD">
      <w:pPr>
        <w:pStyle w:val="Bo-Blankline"/>
      </w:pPr>
    </w:p>
    <w:p w14:paraId="3476A1BA" w14:textId="77777777" w:rsidR="00051B82" w:rsidRPr="0061490E" w:rsidRDefault="00051B82" w:rsidP="00051B82">
      <w:pPr>
        <w:pStyle w:val="Bo-C1Content"/>
        <w:rPr>
          <w:rFonts w:asciiTheme="majorBidi" w:hAnsiTheme="majorBidi" w:cstheme="majorBidi"/>
          <w:cs/>
          <w:lang w:val="en-US"/>
        </w:rPr>
      </w:pPr>
      <w:r w:rsidRPr="0061490E">
        <w:rPr>
          <w:rFonts w:asciiTheme="majorBidi" w:hAnsiTheme="majorBidi" w:cstheme="majorBidi" w:hint="cs"/>
          <w:cs/>
        </w:rPr>
        <w:t xml:space="preserve">ณ วันที่ 25 กรกฎาคม </w:t>
      </w:r>
      <w:r w:rsidRPr="0061490E">
        <w:rPr>
          <w:rFonts w:asciiTheme="majorBidi" w:hAnsiTheme="majorBidi" w:cstheme="majorBidi"/>
          <w:lang w:val="en-US"/>
        </w:rPr>
        <w:t xml:space="preserve">2562 </w:t>
      </w:r>
      <w:r w:rsidRPr="0061490E">
        <w:rPr>
          <w:rFonts w:asciiTheme="majorBidi" w:hAnsiTheme="majorBidi" w:cstheme="majorBidi" w:hint="cs"/>
          <w:cs/>
          <w:lang w:val="en-US"/>
        </w:rPr>
        <w:t>บริษัทได้ชำระคืน</w:t>
      </w:r>
      <w:r w:rsidRPr="0061490E">
        <w:rPr>
          <w:rFonts w:asciiTheme="majorBidi" w:hAnsiTheme="majorBidi" w:cstheme="majorBidi"/>
          <w:cs/>
        </w:rPr>
        <w:t>เงินกู้ยืมระยะยาวจากสถาบันการเงินสำหรับโครงการดังกล่าว</w:t>
      </w:r>
      <w:r w:rsidRPr="0061490E">
        <w:rPr>
          <w:rFonts w:asciiTheme="majorBidi" w:hAnsiTheme="majorBidi" w:cstheme="majorBidi" w:hint="cs"/>
          <w:cs/>
        </w:rPr>
        <w:t>ข้างต้นครบถ้วนหมดแล้ว</w:t>
      </w:r>
    </w:p>
    <w:p w14:paraId="18066C8D" w14:textId="77777777" w:rsidR="00051B82" w:rsidRDefault="00051B82" w:rsidP="00051B82">
      <w:pPr>
        <w:pStyle w:val="Bo-Blankline"/>
      </w:pPr>
    </w:p>
    <w:p w14:paraId="1FDEC6D3" w14:textId="5B81A792" w:rsidR="000C3C37" w:rsidRPr="003F7874" w:rsidRDefault="000C3C37" w:rsidP="000C3C37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F7874">
        <w:rPr>
          <w:rFonts w:asciiTheme="majorBidi" w:hAnsiTheme="majorBidi" w:cstheme="majorBidi"/>
          <w:cs/>
        </w:rPr>
        <w:t xml:space="preserve">เมื่อวันที่ </w:t>
      </w:r>
      <w:r w:rsidR="00C9703C" w:rsidRPr="003F7874">
        <w:rPr>
          <w:rFonts w:asciiTheme="majorBidi" w:hAnsiTheme="majorBidi" w:cstheme="majorBidi"/>
        </w:rPr>
        <w:t>22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พฤศจิกายน </w:t>
      </w:r>
      <w:r w:rsidR="00C9703C" w:rsidRPr="003F7874">
        <w:rPr>
          <w:rFonts w:asciiTheme="majorBidi" w:hAnsiTheme="majorBidi" w:cstheme="majorBidi"/>
        </w:rPr>
        <w:t>2561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>บริษัทได้ลงนามในสัญญากู้เงินจากสถาบันการเงินในประเทศ</w:t>
      </w:r>
      <w:r w:rsidR="004F4DAD" w:rsidRPr="003F7874">
        <w:rPr>
          <w:rFonts w:asciiTheme="majorBidi" w:hAnsiTheme="majorBidi" w:cstheme="majorBidi" w:hint="cs"/>
          <w:cs/>
        </w:rPr>
        <w:t xml:space="preserve">เพื่อใช้เป็นเงินทุนหมุนเวียนและ/หรือการชำระคืนหนี้ของบริษัท </w:t>
      </w:r>
      <w:r w:rsidRPr="003F7874">
        <w:rPr>
          <w:rFonts w:asciiTheme="majorBidi" w:hAnsiTheme="majorBidi" w:cstheme="majorBidi" w:hint="cs"/>
          <w:cs/>
        </w:rPr>
        <w:t xml:space="preserve">โดยไม่มีหลักประกัน จำนวน </w:t>
      </w:r>
      <w:r w:rsidR="00C9703C" w:rsidRPr="003F7874">
        <w:rPr>
          <w:rFonts w:asciiTheme="majorBidi" w:hAnsiTheme="majorBidi" w:cstheme="majorBidi"/>
        </w:rPr>
        <w:t>3</w:t>
      </w:r>
      <w:r w:rsidRPr="003F7874">
        <w:rPr>
          <w:rFonts w:asciiTheme="majorBidi" w:hAnsiTheme="majorBidi" w:cstheme="majorBidi"/>
        </w:rPr>
        <w:t>,</w:t>
      </w:r>
      <w:r w:rsidR="00C9703C" w:rsidRPr="003F7874">
        <w:rPr>
          <w:rFonts w:asciiTheme="majorBidi" w:hAnsiTheme="majorBidi" w:cstheme="majorBidi"/>
        </w:rPr>
        <w:t>000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ล้านบาท ระยะเวลา </w:t>
      </w:r>
      <w:r w:rsidR="00C9703C" w:rsidRPr="003F7874">
        <w:rPr>
          <w:rFonts w:asciiTheme="majorBidi" w:hAnsiTheme="majorBidi" w:cstheme="majorBidi" w:hint="cs"/>
          <w:cs/>
        </w:rPr>
        <w:t>3</w:t>
      </w:r>
      <w:r w:rsidRPr="003F7874">
        <w:rPr>
          <w:rFonts w:asciiTheme="majorBidi" w:hAnsiTheme="majorBidi" w:cstheme="majorBidi" w:hint="cs"/>
          <w:cs/>
        </w:rPr>
        <w:t>.</w:t>
      </w:r>
      <w:r w:rsidR="00C9703C" w:rsidRPr="003F7874">
        <w:rPr>
          <w:rFonts w:asciiTheme="majorBidi" w:hAnsiTheme="majorBidi" w:cstheme="majorBidi" w:hint="cs"/>
          <w:cs/>
        </w:rPr>
        <w:t>5</w:t>
      </w:r>
      <w:r w:rsidRPr="003F7874">
        <w:rPr>
          <w:rFonts w:asciiTheme="majorBidi" w:hAnsiTheme="majorBidi" w:cstheme="majorBidi" w:hint="cs"/>
          <w:cs/>
        </w:rPr>
        <w:t xml:space="preserve"> ปี โดยชำระคืนเท่าๆ กันทุก </w:t>
      </w:r>
      <w:r w:rsidR="00C9703C" w:rsidRPr="003F7874">
        <w:rPr>
          <w:rFonts w:asciiTheme="majorBidi" w:hAnsiTheme="majorBidi" w:cstheme="majorBidi" w:hint="cs"/>
          <w:cs/>
        </w:rPr>
        <w:t>6</w:t>
      </w:r>
      <w:r w:rsidRPr="003F7874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</w:t>
      </w:r>
      <w:r w:rsidR="00C9703C" w:rsidRPr="003F7874">
        <w:rPr>
          <w:rFonts w:asciiTheme="majorBidi" w:hAnsiTheme="majorBidi" w:cstheme="majorBidi" w:hint="cs"/>
          <w:cs/>
        </w:rPr>
        <w:t>31</w:t>
      </w:r>
      <w:r w:rsidRPr="003F7874">
        <w:rPr>
          <w:rFonts w:asciiTheme="majorBidi" w:hAnsiTheme="majorBidi" w:cstheme="majorBidi" w:hint="cs"/>
          <w:cs/>
        </w:rPr>
        <w:t xml:space="preserve"> ธันวาคม </w:t>
      </w:r>
      <w:r w:rsidR="00C9703C" w:rsidRPr="003F7874">
        <w:rPr>
          <w:rFonts w:asciiTheme="majorBidi" w:hAnsiTheme="majorBidi" w:cstheme="majorBidi" w:hint="cs"/>
          <w:cs/>
        </w:rPr>
        <w:t>256</w:t>
      </w:r>
      <w:r w:rsidR="00C9703C" w:rsidRPr="003F7874">
        <w:rPr>
          <w:rFonts w:asciiTheme="majorBidi" w:hAnsiTheme="majorBidi" w:cstheme="majorBidi"/>
        </w:rPr>
        <w:t>2</w:t>
      </w:r>
      <w:r w:rsidRPr="003F7874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="00090CD3" w:rsidRPr="003F7874">
        <w:rPr>
          <w:rFonts w:asciiTheme="majorBidi" w:hAnsiTheme="majorBidi" w:cstheme="majorBidi"/>
        </w:rPr>
        <w:t>2,142</w:t>
      </w:r>
      <w:r w:rsidRPr="003F7874">
        <w:rPr>
          <w:rFonts w:asciiTheme="majorBidi" w:hAnsiTheme="majorBidi" w:cstheme="majorBidi" w:hint="cs"/>
          <w:cs/>
        </w:rPr>
        <w:t xml:space="preserve"> ล้านบาท</w:t>
      </w:r>
      <w:r w:rsidR="00A065EA" w:rsidRPr="003F7874">
        <w:rPr>
          <w:rFonts w:asciiTheme="majorBidi" w:hAnsiTheme="majorBidi" w:cstheme="majorBidi"/>
        </w:rPr>
        <w:t xml:space="preserve"> </w:t>
      </w:r>
      <w:r w:rsidR="00A065EA" w:rsidRPr="003F7874">
        <w:rPr>
          <w:rFonts w:asciiTheme="majorBidi" w:hAnsiTheme="majorBidi" w:cstheme="majorBidi"/>
          <w:i/>
          <w:iCs/>
        </w:rPr>
        <w:t>(</w:t>
      </w:r>
      <w:r w:rsidR="00C9703C" w:rsidRPr="003F7874">
        <w:rPr>
          <w:rFonts w:asciiTheme="majorBidi" w:hAnsiTheme="majorBidi" w:cstheme="majorBidi"/>
          <w:i/>
          <w:iCs/>
        </w:rPr>
        <w:t>2561</w:t>
      </w:r>
      <w:r w:rsidR="00A065EA" w:rsidRPr="003F7874">
        <w:rPr>
          <w:rFonts w:asciiTheme="majorBidi" w:hAnsiTheme="majorBidi" w:cstheme="majorBidi"/>
          <w:i/>
          <w:iCs/>
        </w:rPr>
        <w:t xml:space="preserve">: </w:t>
      </w:r>
      <w:r w:rsidR="00C9703C" w:rsidRPr="003F7874">
        <w:rPr>
          <w:rFonts w:asciiTheme="majorBidi" w:hAnsiTheme="majorBidi" w:cstheme="majorBidi"/>
          <w:i/>
          <w:iCs/>
          <w:lang w:val="en-US"/>
        </w:rPr>
        <w:t>3</w:t>
      </w:r>
      <w:r w:rsidR="00A065EA" w:rsidRPr="003F7874">
        <w:rPr>
          <w:rFonts w:asciiTheme="majorBidi" w:hAnsiTheme="majorBidi" w:cstheme="majorBidi"/>
          <w:i/>
          <w:iCs/>
          <w:lang w:val="en-US"/>
        </w:rPr>
        <w:t>,</w:t>
      </w:r>
      <w:r w:rsidR="00C9703C" w:rsidRPr="003F7874">
        <w:rPr>
          <w:rFonts w:asciiTheme="majorBidi" w:hAnsiTheme="majorBidi" w:cstheme="majorBidi"/>
          <w:i/>
          <w:iCs/>
          <w:lang w:val="en-US"/>
        </w:rPr>
        <w:t>000</w:t>
      </w:r>
      <w:r w:rsidR="00A065EA" w:rsidRPr="003F7874">
        <w:rPr>
          <w:rFonts w:asciiTheme="majorBidi" w:hAnsiTheme="majorBidi" w:cstheme="majorBidi"/>
          <w:i/>
          <w:iCs/>
          <w:lang w:val="en-US"/>
        </w:rPr>
        <w:t xml:space="preserve"> </w:t>
      </w:r>
      <w:r w:rsidR="00A065EA" w:rsidRPr="003F7874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A065EA" w:rsidRPr="003F7874">
        <w:rPr>
          <w:rFonts w:asciiTheme="majorBidi" w:hAnsiTheme="majorBidi" w:cstheme="majorBidi"/>
          <w:i/>
          <w:iCs/>
          <w:lang w:val="en-US"/>
        </w:rPr>
        <w:t>)</w:t>
      </w:r>
    </w:p>
    <w:p w14:paraId="407E4094" w14:textId="77777777" w:rsidR="00090CD3" w:rsidRPr="003F7874" w:rsidRDefault="00090CD3" w:rsidP="00090CD3">
      <w:pPr>
        <w:pStyle w:val="Bo-Blankline"/>
        <w:rPr>
          <w:lang w:val="en-US"/>
        </w:rPr>
      </w:pPr>
    </w:p>
    <w:p w14:paraId="468042E2" w14:textId="77777777" w:rsidR="00090CD3" w:rsidRDefault="00090CD3" w:rsidP="00090CD3">
      <w:pPr>
        <w:pStyle w:val="Bo-C1Content"/>
        <w:rPr>
          <w:rFonts w:asciiTheme="majorBidi" w:hAnsiTheme="majorBidi" w:cstheme="majorBidi"/>
        </w:rPr>
      </w:pPr>
      <w:r w:rsidRPr="003F7874">
        <w:rPr>
          <w:rFonts w:asciiTheme="majorBidi" w:hAnsiTheme="majorBidi" w:cstheme="majorBidi"/>
          <w:cs/>
        </w:rPr>
        <w:t xml:space="preserve">เมื่อวันที่ </w:t>
      </w:r>
      <w:r w:rsidRPr="003F7874">
        <w:rPr>
          <w:rFonts w:asciiTheme="majorBidi" w:hAnsiTheme="majorBidi" w:cstheme="majorBidi"/>
        </w:rPr>
        <w:t>2</w:t>
      </w:r>
      <w:r w:rsidR="00713059">
        <w:rPr>
          <w:rFonts w:asciiTheme="majorBidi" w:hAnsiTheme="majorBidi" w:cstheme="majorBidi"/>
        </w:rPr>
        <w:t>6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มิถุนายน </w:t>
      </w:r>
      <w:r w:rsidRPr="003F7874">
        <w:rPr>
          <w:rFonts w:asciiTheme="majorBidi" w:hAnsiTheme="majorBidi" w:cstheme="majorBidi"/>
          <w:lang w:val="en-US"/>
        </w:rPr>
        <w:t>2562</w:t>
      </w:r>
      <w:r w:rsidRPr="003F7874">
        <w:rPr>
          <w:rFonts w:asciiTheme="majorBidi" w:hAnsiTheme="majorBidi" w:cstheme="majorBidi"/>
        </w:rPr>
        <w:t xml:space="preserve"> </w:t>
      </w:r>
      <w:r w:rsidRPr="003F7874">
        <w:rPr>
          <w:rFonts w:asciiTheme="majorBidi" w:hAnsiTheme="majorBidi" w:cstheme="majorBidi" w:hint="cs"/>
          <w:cs/>
        </w:rPr>
        <w:t xml:space="preserve">บริษัทได้ลงนามในสัญญากู้เงินจากสถาบันการเงินในประเทศเพื่อใช้เป็นเงินทุนหมุนเวียนและ/หรือการชำระคืนหนี้ของบริษัท โดยไม่มีหลักประกัน จำนวน </w:t>
      </w:r>
      <w:r w:rsidRPr="003F7874">
        <w:rPr>
          <w:rFonts w:asciiTheme="majorBidi" w:hAnsiTheme="majorBidi" w:cstheme="majorBidi"/>
        </w:rPr>
        <w:t xml:space="preserve">2,000 </w:t>
      </w:r>
      <w:r w:rsidRPr="003F7874">
        <w:rPr>
          <w:rFonts w:asciiTheme="majorBidi" w:hAnsiTheme="majorBidi" w:cstheme="majorBidi" w:hint="cs"/>
          <w:cs/>
        </w:rPr>
        <w:t>ล้านบาท ระยะเวลา 3.5 ปี โดยชำระคืนเท่าๆ กันทุก 6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31 ธันวาคม 256</w:t>
      </w:r>
      <w:r w:rsidRPr="003F7874">
        <w:rPr>
          <w:rFonts w:asciiTheme="majorBidi" w:hAnsiTheme="majorBidi" w:cstheme="majorBidi"/>
        </w:rPr>
        <w:t>2</w:t>
      </w:r>
      <w:r w:rsidRPr="003F7874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Pr="003F7874">
        <w:rPr>
          <w:rFonts w:asciiTheme="majorBidi" w:hAnsiTheme="majorBidi" w:cstheme="majorBidi"/>
        </w:rPr>
        <w:t>1,714</w:t>
      </w:r>
      <w:r w:rsidRPr="003F7874">
        <w:rPr>
          <w:rFonts w:asciiTheme="majorBidi" w:hAnsiTheme="majorBidi" w:cstheme="majorBidi" w:hint="cs"/>
          <w:cs/>
        </w:rPr>
        <w:t xml:space="preserve"> ล้านบาท</w:t>
      </w:r>
    </w:p>
    <w:p w14:paraId="4192BF21" w14:textId="77777777" w:rsidR="004E74CF" w:rsidRDefault="004E74CF" w:rsidP="004E74CF">
      <w:pPr>
        <w:pStyle w:val="Bo-Blankline"/>
      </w:pPr>
    </w:p>
    <w:p w14:paraId="35BB2576" w14:textId="77777777" w:rsidR="004E74CF" w:rsidRPr="004E74CF" w:rsidRDefault="004E74CF" w:rsidP="004E74CF">
      <w:pPr>
        <w:pStyle w:val="Ang15"/>
        <w:rPr>
          <w:rFonts w:asciiTheme="majorBidi" w:hAnsiTheme="majorBidi" w:cstheme="majorBidi"/>
          <w:cs/>
        </w:rPr>
      </w:pPr>
      <w:r w:rsidRPr="004E74CF">
        <w:rPr>
          <w:rFonts w:asciiTheme="majorBidi" w:hAnsiTheme="majorBidi" w:cstheme="majorBidi" w:hint="cs"/>
          <w:cs/>
        </w:rPr>
        <w:t xml:space="preserve">นอกจากนี้ </w:t>
      </w:r>
      <w:r w:rsidRPr="004E74CF">
        <w:rPr>
          <w:rFonts w:asciiTheme="majorBidi" w:hAnsiTheme="majorBidi" w:cstheme="majorBidi"/>
          <w:cs/>
        </w:rPr>
        <w:t xml:space="preserve">เมื่อวันที่ </w:t>
      </w:r>
      <w:r w:rsidRPr="004E74CF">
        <w:rPr>
          <w:rFonts w:asciiTheme="majorBidi" w:hAnsiTheme="majorBidi" w:cstheme="majorBidi"/>
        </w:rPr>
        <w:t xml:space="preserve">27 </w:t>
      </w:r>
      <w:r w:rsidRPr="004E74CF">
        <w:rPr>
          <w:rFonts w:asciiTheme="majorBidi" w:hAnsiTheme="majorBidi" w:cstheme="majorBidi" w:hint="cs"/>
          <w:cs/>
        </w:rPr>
        <w:t xml:space="preserve">สิงหาคม </w:t>
      </w:r>
      <w:r w:rsidRPr="004E74CF">
        <w:rPr>
          <w:rFonts w:asciiTheme="majorBidi" w:hAnsiTheme="majorBidi" w:cstheme="majorBidi"/>
        </w:rPr>
        <w:t xml:space="preserve">2562 </w:t>
      </w:r>
      <w:r w:rsidRPr="004E74CF">
        <w:rPr>
          <w:rFonts w:asciiTheme="majorBidi" w:hAnsiTheme="majorBidi" w:cstheme="majorBidi" w:hint="cs"/>
          <w:cs/>
        </w:rPr>
        <w:t xml:space="preserve">บริษัทได้ลงนามในสัญญากู้เงินจากสถาบันการเงินในประเทศเพื่อการชำระคืนหนี้ของบริษัท โดยมีหลักประกัน จำนวน </w:t>
      </w:r>
      <w:r w:rsidRPr="004E74CF">
        <w:rPr>
          <w:rFonts w:asciiTheme="majorBidi" w:hAnsiTheme="majorBidi" w:cstheme="majorBidi"/>
        </w:rPr>
        <w:t xml:space="preserve">728 </w:t>
      </w:r>
      <w:r w:rsidRPr="004E74CF">
        <w:rPr>
          <w:rFonts w:asciiTheme="majorBidi" w:hAnsiTheme="majorBidi" w:cstheme="majorBidi" w:hint="cs"/>
          <w:cs/>
        </w:rPr>
        <w:t xml:space="preserve">ล้านบาท ระยะเวลา </w:t>
      </w:r>
      <w:r w:rsidRPr="004E74CF">
        <w:rPr>
          <w:rFonts w:asciiTheme="majorBidi" w:hAnsiTheme="majorBidi" w:cstheme="majorBidi"/>
        </w:rPr>
        <w:t>5</w:t>
      </w:r>
      <w:r w:rsidRPr="004E74CF">
        <w:rPr>
          <w:rFonts w:asciiTheme="majorBidi" w:hAnsiTheme="majorBidi" w:cstheme="majorBidi" w:hint="cs"/>
          <w:cs/>
        </w:rPr>
        <w:t xml:space="preserve"> ปี โดยชำระคืนเท่าๆ กันทุก 6 เดือน นับจากวันเบิกเงินกู้งวดแรกเป็นต้นไป โดยชำระเงินต้นเงินกู้งวดแรกตั้งแต่เดือนสิงหาคม </w:t>
      </w:r>
      <w:r w:rsidRPr="004E74CF">
        <w:rPr>
          <w:rFonts w:asciiTheme="majorBidi" w:hAnsiTheme="majorBidi" w:cstheme="majorBidi"/>
        </w:rPr>
        <w:t xml:space="preserve">2562 </w:t>
      </w:r>
      <w:r w:rsidRPr="004E74CF">
        <w:rPr>
          <w:rFonts w:asciiTheme="majorBidi" w:hAnsiTheme="majorBidi" w:cstheme="majorBidi" w:hint="cs"/>
          <w:cs/>
        </w:rPr>
        <w:t>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31 ธันวาคม 256</w:t>
      </w:r>
      <w:r w:rsidRPr="004E74CF">
        <w:rPr>
          <w:rFonts w:asciiTheme="majorBidi" w:hAnsiTheme="majorBidi" w:cstheme="majorBidi"/>
        </w:rPr>
        <w:t>2</w:t>
      </w:r>
      <w:r w:rsidRPr="004E74CF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Pr="004E74CF">
        <w:rPr>
          <w:rFonts w:asciiTheme="majorBidi" w:hAnsiTheme="majorBidi" w:cstheme="majorBidi"/>
        </w:rPr>
        <w:t>655</w:t>
      </w:r>
      <w:r w:rsidRPr="004E74CF">
        <w:rPr>
          <w:rFonts w:asciiTheme="majorBidi" w:hAnsiTheme="majorBidi" w:cstheme="majorBidi" w:hint="cs"/>
          <w:cs/>
        </w:rPr>
        <w:t xml:space="preserve"> ล้านบาท</w:t>
      </w:r>
    </w:p>
    <w:p w14:paraId="6798FCDA" w14:textId="77777777" w:rsidR="00CD1F05" w:rsidRPr="00744476" w:rsidRDefault="00CD1F05" w:rsidP="00190EE8">
      <w:pPr>
        <w:pStyle w:val="Bo-C1Content"/>
        <w:rPr>
          <w:rFonts w:asciiTheme="majorBidi" w:hAnsiTheme="majorBidi" w:cstheme="majorBidi"/>
          <w:b/>
          <w:bCs/>
          <w:cs/>
        </w:rPr>
        <w:sectPr w:rsidR="00CD1F05" w:rsidRPr="00744476" w:rsidSect="00B52FBC">
          <w:footerReference w:type="default" r:id="rId17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732920FE" w14:textId="77777777" w:rsidR="00000AE0" w:rsidRPr="00744476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283CAF" w:rsidRDefault="00000AE0" w:rsidP="00283CAF">
      <w:pPr>
        <w:pStyle w:val="Bo-Blankline"/>
      </w:pPr>
    </w:p>
    <w:p w14:paraId="35F3ACBA" w14:textId="71946D98" w:rsidR="00CD1F05" w:rsidRPr="00744476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62</w:t>
      </w:r>
      <w:r w:rsidRPr="00744476">
        <w:rPr>
          <w:rFonts w:asciiTheme="majorBidi" w:hAnsiTheme="majorBidi" w:cstheme="majorBidi"/>
          <w:cs/>
        </w:rPr>
        <w:t xml:space="preserve"> </w:t>
      </w:r>
      <w:r w:rsidR="007C64FB">
        <w:rPr>
          <w:rFonts w:asciiTheme="majorBidi" w:hAnsiTheme="majorBidi" w:cstheme="majorBidi" w:hint="cs"/>
          <w:cs/>
        </w:rPr>
        <w:t>กลุ่ม</w:t>
      </w:r>
      <w:r w:rsidRPr="00744476">
        <w:rPr>
          <w:rFonts w:asciiTheme="majorBidi" w:hAnsiTheme="majorBidi" w:cstheme="majorBidi"/>
          <w:cs/>
        </w:rPr>
        <w:t>บริษัท</w:t>
      </w:r>
      <w:r w:rsidR="007C64FB">
        <w:rPr>
          <w:rFonts w:asciiTheme="majorBidi" w:hAnsiTheme="majorBidi" w:cstheme="majorBidi" w:hint="cs"/>
          <w:cs/>
        </w:rPr>
        <w:t>และ</w:t>
      </w:r>
      <w:r w:rsidR="007C64FB" w:rsidRPr="00744476">
        <w:rPr>
          <w:rFonts w:asciiTheme="majorBidi" w:hAnsiTheme="majorBidi" w:cstheme="majorBidi"/>
          <w:cs/>
        </w:rPr>
        <w:t>บริษัท</w:t>
      </w:r>
      <w:r w:rsidRPr="00744476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C9703C">
        <w:rPr>
          <w:rFonts w:asciiTheme="majorBidi" w:hAnsiTheme="majorBidi" w:cstheme="majorBidi"/>
          <w:cs/>
        </w:rPr>
        <w:t>3</w:t>
      </w:r>
      <w:r w:rsidRPr="00744476">
        <w:rPr>
          <w:rFonts w:asciiTheme="majorBidi" w:hAnsiTheme="majorBidi" w:cstheme="majorBidi"/>
          <w:cs/>
        </w:rPr>
        <w:t xml:space="preserve"> เดือน มูลค่ารวม </w:t>
      </w:r>
      <w:r w:rsidR="00AB49EB">
        <w:rPr>
          <w:rFonts w:asciiTheme="majorBidi" w:hAnsiTheme="majorBidi" w:cstheme="majorBidi"/>
        </w:rPr>
        <w:t>45,</w:t>
      </w:r>
      <w:r w:rsidR="00976645">
        <w:rPr>
          <w:rFonts w:asciiTheme="majorBidi" w:hAnsiTheme="majorBidi" w:cstheme="majorBidi"/>
        </w:rPr>
        <w:t>700</w:t>
      </w:r>
      <w:r w:rsidR="007C64FB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ล้านบาท </w:t>
      </w:r>
      <w:r w:rsidR="007C64FB">
        <w:rPr>
          <w:rFonts w:asciiTheme="majorBidi" w:hAnsiTheme="majorBidi" w:cstheme="majorBidi" w:hint="cs"/>
          <w:cs/>
        </w:rPr>
        <w:t xml:space="preserve">และ </w:t>
      </w:r>
      <w:r w:rsidR="00FC2C7C">
        <w:rPr>
          <w:rFonts w:asciiTheme="majorBidi" w:hAnsiTheme="majorBidi" w:cstheme="majorBidi"/>
          <w:lang w:val="en-US"/>
        </w:rPr>
        <w:t>37,880</w:t>
      </w:r>
      <w:r w:rsidR="007C64FB">
        <w:rPr>
          <w:rFonts w:asciiTheme="majorBidi" w:hAnsiTheme="majorBidi" w:cstheme="majorBidi"/>
          <w:lang w:val="en-US"/>
        </w:rPr>
        <w:t xml:space="preserve"> </w:t>
      </w:r>
      <w:r w:rsidR="007C64FB" w:rsidRPr="00744476">
        <w:rPr>
          <w:rFonts w:asciiTheme="majorBidi" w:hAnsiTheme="majorBidi" w:cstheme="majorBidi"/>
          <w:cs/>
        </w:rPr>
        <w:t>ล้านบาท</w:t>
      </w:r>
      <w:r w:rsidR="007C64FB">
        <w:rPr>
          <w:rFonts w:asciiTheme="majorBidi" w:hAnsiTheme="majorBidi" w:cstheme="majorBidi"/>
        </w:rPr>
        <w:t xml:space="preserve"> </w:t>
      </w:r>
      <w:r w:rsidR="007C64FB">
        <w:rPr>
          <w:rFonts w:asciiTheme="majorBidi" w:hAnsiTheme="majorBidi" w:cstheme="majorBidi" w:hint="cs"/>
          <w:cs/>
        </w:rPr>
        <w:t>ตามลำดับ</w:t>
      </w:r>
      <w:r w:rsidR="00A74C27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C9703C">
        <w:rPr>
          <w:rFonts w:asciiTheme="majorBidi" w:hAnsiTheme="majorBidi" w:cstheme="majorBidi"/>
          <w:i/>
          <w:iCs/>
          <w:cs/>
        </w:rPr>
        <w:t>25</w:t>
      </w:r>
      <w:r w:rsidR="00C9703C">
        <w:rPr>
          <w:rFonts w:asciiTheme="majorBidi" w:hAnsiTheme="majorBidi" w:cstheme="majorBidi"/>
          <w:i/>
          <w:iCs/>
        </w:rPr>
        <w:t>6</w:t>
      </w:r>
      <w:r w:rsidR="00FB7ADB">
        <w:rPr>
          <w:rFonts w:asciiTheme="majorBidi" w:hAnsiTheme="majorBidi" w:cstheme="majorBidi"/>
          <w:i/>
          <w:iCs/>
        </w:rPr>
        <w:t>1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40</w:t>
      </w:r>
      <w:r w:rsidR="008817FA" w:rsidRPr="00744476">
        <w:rPr>
          <w:rFonts w:asciiTheme="majorBidi" w:hAnsiTheme="majorBidi" w:cstheme="majorBidi"/>
          <w:i/>
          <w:iCs/>
          <w:lang w:val="en-US"/>
        </w:rPr>
        <w:t>,</w:t>
      </w:r>
      <w:r w:rsidR="00C9703C">
        <w:rPr>
          <w:rFonts w:asciiTheme="majorBidi" w:hAnsiTheme="majorBidi" w:cstheme="majorBidi"/>
          <w:i/>
          <w:iCs/>
          <w:lang w:val="en-US"/>
        </w:rPr>
        <w:t>000</w:t>
      </w:r>
      <w:r w:rsidR="00D5105E"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และ </w:t>
      </w:r>
      <w:r w:rsidR="00C9703C">
        <w:rPr>
          <w:rFonts w:asciiTheme="majorBidi" w:hAnsiTheme="majorBidi" w:cstheme="majorBidi"/>
          <w:i/>
          <w:iCs/>
          <w:lang w:val="en-US"/>
        </w:rPr>
        <w:t>36</w:t>
      </w:r>
      <w:r w:rsidR="007C64FB" w:rsidRPr="00744476">
        <w:rPr>
          <w:rFonts w:asciiTheme="majorBidi" w:hAnsiTheme="majorBidi" w:cstheme="majorBidi"/>
          <w:i/>
          <w:iCs/>
          <w:lang w:val="en-US"/>
        </w:rPr>
        <w:t>,</w:t>
      </w:r>
      <w:r w:rsidR="00C9703C">
        <w:rPr>
          <w:rFonts w:asciiTheme="majorBidi" w:hAnsiTheme="majorBidi" w:cstheme="majorBidi"/>
          <w:i/>
          <w:iCs/>
          <w:lang w:val="en-US"/>
        </w:rPr>
        <w:t>000</w:t>
      </w:r>
      <w:r w:rsidR="007C64FB"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="007C64FB"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)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283CAF" w:rsidRPr="00B121B9" w14:paraId="3D3EBA65" w14:textId="77777777" w:rsidTr="00283CAF">
        <w:tc>
          <w:tcPr>
            <w:tcW w:w="1547" w:type="dxa"/>
          </w:tcPr>
          <w:p w14:paraId="603633D6" w14:textId="77777777" w:rsidR="00283CAF" w:rsidRPr="00564316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A6F718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14:paraId="4063519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283CAF" w:rsidRPr="00B121B9" w14:paraId="308F7F6F" w14:textId="77777777" w:rsidTr="00283CAF">
        <w:tc>
          <w:tcPr>
            <w:tcW w:w="1547" w:type="dxa"/>
          </w:tcPr>
          <w:p w14:paraId="2A817DAC" w14:textId="77777777" w:rsidR="00283CAF" w:rsidRPr="00564316" w:rsidRDefault="00283CAF" w:rsidP="00283CAF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14:paraId="6F5CCC4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14:paraId="761519C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14:paraId="43F9FAD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7897DA9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74A9D96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33070D2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D44749" w:rsidRPr="00B121B9" w14:paraId="3D94EBF5" w14:textId="77777777" w:rsidTr="00283CAF">
        <w:tc>
          <w:tcPr>
            <w:tcW w:w="1547" w:type="dxa"/>
          </w:tcPr>
          <w:p w14:paraId="0C189401" w14:textId="77777777" w:rsidR="00D44749" w:rsidRPr="00564316" w:rsidRDefault="00D44749" w:rsidP="00D44749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25F29333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6605E524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0B347936" w14:textId="77777777" w:rsidR="00D44749" w:rsidRPr="00564316" w:rsidRDefault="00D44749" w:rsidP="00D447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771ACC01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5A1135D4" w14:textId="77777777" w:rsidR="00D44749" w:rsidRPr="00564316" w:rsidRDefault="00D44749" w:rsidP="00D447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14ADC68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14:paraId="0FF66C2F" w14:textId="77777777" w:rsidR="00D44749" w:rsidRPr="00564316" w:rsidRDefault="00D44749" w:rsidP="00D447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BA0F7D9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6951498C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E7F7AAA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2B91C0CC" w14:textId="77777777" w:rsidR="00D44749" w:rsidRPr="00564316" w:rsidRDefault="00D44749" w:rsidP="00D447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119E2176" w14:textId="77777777" w:rsidR="00D44749" w:rsidRPr="00564316" w:rsidRDefault="00C9703C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A766D0D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C428CFA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46120D4C" w14:textId="77777777" w:rsidR="00D44749" w:rsidRPr="00564316" w:rsidRDefault="00D44749" w:rsidP="00D447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283CAF" w:rsidRPr="00B121B9" w14:paraId="20D81F0E" w14:textId="77777777" w:rsidTr="00283CAF">
        <w:trPr>
          <w:trHeight w:val="324"/>
        </w:trPr>
        <w:tc>
          <w:tcPr>
            <w:tcW w:w="1547" w:type="dxa"/>
          </w:tcPr>
          <w:p w14:paraId="152CFD8F" w14:textId="77777777" w:rsidR="00283CAF" w:rsidRPr="00564316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7A080B7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14:paraId="21AD077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14:paraId="627DFA9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723509A" w14:textId="77777777" w:rsidR="00283CAF" w:rsidRPr="00564316" w:rsidRDefault="00283CAF" w:rsidP="00283CAF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283CAF" w:rsidRPr="00B121B9" w14:paraId="195840C6" w14:textId="77777777" w:rsidTr="00283CAF">
        <w:tc>
          <w:tcPr>
            <w:tcW w:w="1547" w:type="dxa"/>
          </w:tcPr>
          <w:p w14:paraId="1E2C2059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22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1DE1BC0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7F6BC71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FA836D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34C65EB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4EEA85D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2BDAFE8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721249F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2AD9913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D634D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6CB6B648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87BEA9B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4" w:type="dxa"/>
          </w:tcPr>
          <w:p w14:paraId="04E41F4B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E9131B3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32C755E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85</w:t>
            </w:r>
          </w:p>
        </w:tc>
        <w:tc>
          <w:tcPr>
            <w:tcW w:w="236" w:type="dxa"/>
          </w:tcPr>
          <w:p w14:paraId="3B9F931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3DA50BC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6C359519" w14:textId="77777777" w:rsidTr="00283CAF">
        <w:tc>
          <w:tcPr>
            <w:tcW w:w="1547" w:type="dxa"/>
          </w:tcPr>
          <w:p w14:paraId="69B9A4CC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22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11F4212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DA845A8" w14:textId="77777777" w:rsidR="00283CAF" w:rsidRPr="00564316" w:rsidRDefault="00C9703C" w:rsidP="00283CAF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B85273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3EDD2C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CB7B98D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</w:tcPr>
          <w:p w14:paraId="1F562486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6C3FB6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7906646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9B06CB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70466CE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8CDF43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01F220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569088F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97A41C5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23A0B17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7C85A1B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5083AB98" w14:textId="77777777" w:rsidTr="00283CAF">
        <w:tc>
          <w:tcPr>
            <w:tcW w:w="1547" w:type="dxa"/>
          </w:tcPr>
          <w:p w14:paraId="5EA5D15F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1A5E1BEE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7623AF3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E7C4CAC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01965ED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750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0C23236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50CE0A4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A12BA32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B7DEDB6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91543A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7FD1EE2E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3AB4C9A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A68D61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750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98AAF7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87AFB72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40</w:t>
            </w:r>
          </w:p>
        </w:tc>
        <w:tc>
          <w:tcPr>
            <w:tcW w:w="236" w:type="dxa"/>
          </w:tcPr>
          <w:p w14:paraId="110CFE43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A830C82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0AC001C7" w14:textId="77777777" w:rsidTr="00283CAF">
        <w:tc>
          <w:tcPr>
            <w:tcW w:w="1547" w:type="dxa"/>
          </w:tcPr>
          <w:p w14:paraId="665AD449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458EEE3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7551A22" w14:textId="77777777" w:rsidR="00283CAF" w:rsidRPr="00564316" w:rsidRDefault="00C9703C" w:rsidP="00283CAF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6D84AA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2B44993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97757A1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269A369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59AEF0F3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75E733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D76F61F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7CCE7B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AE32DD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861F4A2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0F2C3CB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C4E0D86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969B22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6E498A1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69B6A7DD" w14:textId="77777777" w:rsidTr="00283CAF">
        <w:tc>
          <w:tcPr>
            <w:tcW w:w="1547" w:type="dxa"/>
          </w:tcPr>
          <w:p w14:paraId="0310E5FF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3A540BAE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550D3DA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8DC212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FF159B2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90ACACC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E12B261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E51E48A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6B96FE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306CEBB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7359F4C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F2CE567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8697324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072F3F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504F914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5AD46BA0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231C09A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19B0A542" w14:textId="77777777" w:rsidTr="00283CAF">
        <w:tc>
          <w:tcPr>
            <w:tcW w:w="1547" w:type="dxa"/>
          </w:tcPr>
          <w:p w14:paraId="1F52B3E9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42CCB75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2A1E882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86198A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329CE7B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5E304AC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13718F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9C5BDC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20F6E43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505E5CA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E4D745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C74EE0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CDCFDED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506568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F321BF5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0677892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C894889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7386DB75" w14:textId="77777777" w:rsidTr="00283CAF">
        <w:tc>
          <w:tcPr>
            <w:tcW w:w="1547" w:type="dxa"/>
          </w:tcPr>
          <w:p w14:paraId="28C0A7A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01EB660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3EB56678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028DA38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A4871E8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846A9C5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9EBD843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57D4592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86E278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4F0575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547064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9686B7F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5F09F56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B1D629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15AEA41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27D9A571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3ACB41E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225A35ED" w14:textId="77777777" w:rsidTr="00283CAF">
        <w:tc>
          <w:tcPr>
            <w:tcW w:w="1547" w:type="dxa"/>
          </w:tcPr>
          <w:p w14:paraId="179DFB5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22BEDD71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F42066E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2FD5D4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CF0A39D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6C1C608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42D6EE7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A86D845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22399C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ACEF814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10FE51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9D57F2D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E7C9B90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D68E8B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CB367B4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599E2DF8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4566B2C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2D9BA455" w14:textId="77777777" w:rsidTr="00283CAF">
        <w:tc>
          <w:tcPr>
            <w:tcW w:w="1547" w:type="dxa"/>
          </w:tcPr>
          <w:p w14:paraId="79D38EC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44184AC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2FA2F13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E2BCDD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674458C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59D05D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53F5FE38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F268083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31CF71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93FC423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542E9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E8BE8FD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8760A1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136E5945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0B636D08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05A91E5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6EFA3491" w14:textId="77777777" w:rsidTr="00283CAF">
        <w:tc>
          <w:tcPr>
            <w:tcW w:w="1547" w:type="dxa"/>
          </w:tcPr>
          <w:p w14:paraId="46FC15D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14:paraId="4FDDB8F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80E6F05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CC5D3A2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C54A5E6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66D3D4D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7D57728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53491E9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72821DC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9A7D0F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6073CC3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EB2D9CE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5AB34A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89CF6A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18B007B1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3423D7A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E153760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5F308369" w14:textId="77777777" w:rsidTr="00283CAF">
        <w:tc>
          <w:tcPr>
            <w:tcW w:w="1547" w:type="dxa"/>
          </w:tcPr>
          <w:p w14:paraId="0FBF7E96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14:paraId="4068072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1E721A8" w14:textId="77777777" w:rsidR="00283CAF" w:rsidRPr="00564316" w:rsidRDefault="00C9703C" w:rsidP="00283CAF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03169A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086F36D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4358280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3DC4389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6417D335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10E7C96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3CE424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AD1C26A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C1C1DF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DB6200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EF8DA68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BDFA478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0DB55D8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1D18D90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283CAF" w:rsidRPr="00B121B9" w14:paraId="3942CE31" w14:textId="77777777" w:rsidTr="00283CAF">
        <w:tc>
          <w:tcPr>
            <w:tcW w:w="1547" w:type="dxa"/>
          </w:tcPr>
          <w:p w14:paraId="632E3287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36" w:type="dxa"/>
          </w:tcPr>
          <w:p w14:paraId="7E555EA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C1CFEF1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F6D281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9A89BBA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46B1B97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C0E54B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CD49053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1B1A1A3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692A9C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3872C2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3B5A23F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A1E08B4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D40B59D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68401CF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3146176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8FC7C8B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283CAF" w:rsidRPr="00B121B9" w14:paraId="75D369D2" w14:textId="77777777" w:rsidTr="00283CAF">
        <w:tc>
          <w:tcPr>
            <w:tcW w:w="1547" w:type="dxa"/>
          </w:tcPr>
          <w:p w14:paraId="52ED04A4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36" w:type="dxa"/>
          </w:tcPr>
          <w:p w14:paraId="69D7F56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CEF1504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B05F9B2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F48E0D4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9E60393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4824011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84A64F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90F0AA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187CB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37630DC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83D255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CCF388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4B8616C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07E1F90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718D9B0C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081FCFD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283CAF" w:rsidRPr="00B121B9" w14:paraId="69D53BE0" w14:textId="77777777" w:rsidTr="00283CAF">
        <w:tc>
          <w:tcPr>
            <w:tcW w:w="1547" w:type="dxa"/>
          </w:tcPr>
          <w:p w14:paraId="4A8F9D6B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0296DCB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09E90A7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2042A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6A9749C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26E8BA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55EFFC60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2B1DAFE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C2B469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402D0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00C506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74E6EB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6CB900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60268B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36" w:type="dxa"/>
          </w:tcPr>
          <w:p w14:paraId="65B37477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087EE7F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283CAF" w:rsidRPr="00B121B9" w14:paraId="175B1CE4" w14:textId="77777777" w:rsidTr="00283CAF">
        <w:tc>
          <w:tcPr>
            <w:tcW w:w="1547" w:type="dxa"/>
          </w:tcPr>
          <w:p w14:paraId="3466F3FE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CAB152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A57C771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48B3C81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C9CDD7B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8E98F7F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332F6D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534920A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CD34DBE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15A5023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0C10796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84CDA2A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75A3A79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B821D28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9A56246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236" w:type="dxa"/>
          </w:tcPr>
          <w:p w14:paraId="28B7C9A2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DBF1A27" w14:textId="77777777" w:rsidR="00283CAF" w:rsidRPr="00564316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10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>
              <w:rPr>
                <w:rFonts w:ascii="Angsana New" w:hAnsi="Angsana New"/>
                <w:lang w:val="en-US"/>
              </w:rPr>
              <w:t>30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283CAF" w:rsidRPr="00B121B9" w14:paraId="5295958C" w14:textId="77777777" w:rsidTr="00283CAF">
        <w:tc>
          <w:tcPr>
            <w:tcW w:w="1547" w:type="dxa"/>
          </w:tcPr>
          <w:p w14:paraId="1D701EB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715600D4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B6ABC61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C9965B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899CE9E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F9847A9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001E414" w14:textId="77777777" w:rsidR="00283CAF" w:rsidRPr="00564316" w:rsidRDefault="00A74C27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65" w:type="dxa"/>
          </w:tcPr>
          <w:p w14:paraId="4397AA42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C6B7B65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269AE3B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B4DCD6D" w14:textId="77777777" w:rsidR="00283CAF" w:rsidRPr="00564316" w:rsidRDefault="00A74C27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2CE86B9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8131C8F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03B5A04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FF90A8A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40164E16" w14:textId="77777777" w:rsidR="00283CAF" w:rsidRPr="00C80F30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2BE88DF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283CAF" w:rsidRPr="00C80F30">
              <w:rPr>
                <w:rFonts w:ascii="Angsana New" w:hAnsi="Angsana New"/>
                <w:lang w:val="en-US"/>
              </w:rPr>
              <w:t xml:space="preserve"> 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283CAF" w:rsidRPr="00B121B9" w14:paraId="6696545A" w14:textId="77777777" w:rsidTr="00283CAF">
        <w:tc>
          <w:tcPr>
            <w:tcW w:w="1547" w:type="dxa"/>
          </w:tcPr>
          <w:p w14:paraId="4F970116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F11920A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01C7CCD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FEC7EFE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ED0AACB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6350364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ACFDE67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139415C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3140640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2409D5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3E1EA01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CDAED73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5D41A62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50517FE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F761E72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717AFDF0" w14:textId="77777777" w:rsidR="00283CAF" w:rsidRPr="00C80F30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66CCA37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283CAF" w:rsidRPr="00C80F30">
              <w:rPr>
                <w:rFonts w:ascii="Angsana New" w:hAnsi="Angsana New"/>
                <w:lang w:val="en-US"/>
              </w:rPr>
              <w:t xml:space="preserve"> 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283CAF" w:rsidRPr="00B121B9" w14:paraId="4DC886EC" w14:textId="77777777" w:rsidTr="00283CAF">
        <w:tc>
          <w:tcPr>
            <w:tcW w:w="1547" w:type="dxa"/>
          </w:tcPr>
          <w:p w14:paraId="302EFFA0" w14:textId="77777777" w:rsidR="00283CAF" w:rsidRPr="00564316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="00283CAF" w:rsidRPr="00564316">
              <w:rPr>
                <w:rFonts w:ascii="Angsana New" w:hAnsi="Angsana New"/>
                <w:lang w:val="en-US"/>
              </w:rPr>
              <w:t xml:space="preserve"> </w:t>
            </w:r>
            <w:r w:rsidR="00283CAF"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6116B6E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5530752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4C9CA5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F224734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1124087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4423C1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1C07BE95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0272282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863C0E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EC122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C80E013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720E916" w14:textId="77777777" w:rsidR="00283CAF" w:rsidRPr="00564316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49A9C99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1A768ED9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5152D892" w14:textId="77777777" w:rsidR="00283CAF" w:rsidRPr="00C80F30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24B4CA7" w14:textId="77777777" w:rsidR="00283CAF" w:rsidRPr="00C80F30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="00283CAF" w:rsidRPr="00C80F30">
              <w:rPr>
                <w:rFonts w:ascii="Angsana New" w:hAnsi="Angsana New"/>
                <w:lang w:val="en-US"/>
              </w:rPr>
              <w:t xml:space="preserve"> </w:t>
            </w:r>
            <w:r w:rsidR="00283CAF"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283CAF" w:rsidRPr="00B121B9" w14:paraId="0D466AC6" w14:textId="77777777" w:rsidTr="00283CAF">
        <w:tc>
          <w:tcPr>
            <w:tcW w:w="1547" w:type="dxa"/>
          </w:tcPr>
          <w:p w14:paraId="20ECE713" w14:textId="77777777" w:rsidR="00283CAF" w:rsidRPr="00564316" w:rsidRDefault="00283CAF" w:rsidP="00283CAF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B69877D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A7F9A1B" w14:textId="77777777" w:rsidR="00283CAF" w:rsidRPr="00F8300A" w:rsidRDefault="00C9703C" w:rsidP="00283CAF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283CAF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="00283CAF"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6C47D386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A8AB41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750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62BAC4C" w14:textId="77777777" w:rsidR="00283CAF" w:rsidRPr="00564316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47DC68F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</w:t>
            </w:r>
            <w:r w:rsidR="00283CAF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A74C27">
              <w:rPr>
                <w:rFonts w:ascii="Angsana New" w:hAnsi="Angsana New"/>
                <w:b/>
                <w:bCs/>
                <w:lang w:val="en-US"/>
              </w:rPr>
              <w:t>495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65" w:type="dxa"/>
          </w:tcPr>
          <w:p w14:paraId="48374BD1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C647209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32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250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4778656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8693428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45</w:t>
            </w:r>
            <w:r w:rsidR="00283CAF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A74C27">
              <w:rPr>
                <w:rFonts w:ascii="Angsana New" w:hAnsi="Angsana New"/>
                <w:b/>
                <w:bCs/>
                <w:lang w:val="en-US"/>
              </w:rPr>
              <w:t>70</w:t>
            </w:r>
            <w:r>
              <w:rPr>
                <w:rFonts w:ascii="Angsana New" w:hAnsi="Angsana New"/>
                <w:b/>
                <w:bCs/>
                <w:lang w:val="en-US"/>
              </w:rPr>
              <w:t>0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7702D518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2B5EF95" w14:textId="77777777" w:rsidR="00283CAF" w:rsidRPr="00564316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40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  <w:r w:rsidR="00283CAF"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58B4F654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315ACE22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03A2AB1F" w14:textId="77777777" w:rsidR="00283CAF" w:rsidRPr="00564316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128B83A7" w14:textId="77777777" w:rsidR="00283CAF" w:rsidRPr="00564316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283CAF" w:rsidRPr="00B121B9" w14:paraId="4B62291A" w14:textId="77777777" w:rsidTr="00283CAF">
        <w:tc>
          <w:tcPr>
            <w:tcW w:w="1547" w:type="dxa"/>
          </w:tcPr>
          <w:p w14:paraId="617ADDE2" w14:textId="77777777" w:rsidR="00283CAF" w:rsidRPr="00B121B9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19F0A88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14:paraId="0D63DEAC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83CAF" w:rsidRPr="00B121B9" w14:paraId="401A699D" w14:textId="77777777" w:rsidTr="00283CAF">
        <w:tc>
          <w:tcPr>
            <w:tcW w:w="1547" w:type="dxa"/>
          </w:tcPr>
          <w:p w14:paraId="0FCFA244" w14:textId="77777777" w:rsidR="00283CAF" w:rsidRPr="00B121B9" w:rsidRDefault="00283CAF" w:rsidP="00283CA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14:paraId="6A304424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14:paraId="669C1655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0D119A1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14:paraId="77521F33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74D371D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6EC4335A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77F2FE80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267E24" w:rsidRPr="00B121B9" w14:paraId="003C6937" w14:textId="77777777" w:rsidTr="00283CAF">
        <w:tc>
          <w:tcPr>
            <w:tcW w:w="1547" w:type="dxa"/>
          </w:tcPr>
          <w:p w14:paraId="50528247" w14:textId="77777777" w:rsidR="00267E24" w:rsidRPr="00B121B9" w:rsidRDefault="00267E24" w:rsidP="00267E2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085CBA42" w14:textId="77777777" w:rsidR="00267E24" w:rsidRPr="00B121B9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14:paraId="68622EFF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19B1CF3F" w14:textId="77777777" w:rsidR="00267E24" w:rsidRPr="00564316" w:rsidRDefault="00267E24" w:rsidP="00267E2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556858DC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1F25D9DF" w14:textId="77777777" w:rsidR="00267E24" w:rsidRPr="00564316" w:rsidRDefault="00267E24" w:rsidP="00267E2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0A2413B6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65" w:type="dxa"/>
          </w:tcPr>
          <w:p w14:paraId="2514DC79" w14:textId="77777777" w:rsidR="00267E24" w:rsidRPr="00564316" w:rsidRDefault="00267E24" w:rsidP="00267E2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2C5AE001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35505C3B" w14:textId="77777777" w:rsidR="00267E24" w:rsidRPr="00564316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6EF236A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7F2E8D7E" w14:textId="77777777" w:rsidR="00267E24" w:rsidRPr="00564316" w:rsidRDefault="00267E24" w:rsidP="00267E2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37F721DF" w14:textId="77777777" w:rsidR="00267E24" w:rsidRPr="00564316" w:rsidRDefault="00C9703C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1EDB2EAC" w14:textId="77777777" w:rsidR="00267E24" w:rsidRPr="00B121B9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599A3AF9" w14:textId="77777777" w:rsidR="00267E24" w:rsidRPr="00B121B9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267E24" w:rsidRPr="00B121B9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6E45A0F2" w14:textId="77777777" w:rsidR="00267E24" w:rsidRPr="00B121B9" w:rsidRDefault="00267E24" w:rsidP="00267E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อายุหุ้นกู้</w:t>
            </w:r>
          </w:p>
        </w:tc>
      </w:tr>
      <w:tr w:rsidR="00283CAF" w:rsidRPr="00B121B9" w14:paraId="095BF082" w14:textId="77777777" w:rsidTr="00283CAF">
        <w:tc>
          <w:tcPr>
            <w:tcW w:w="1547" w:type="dxa"/>
          </w:tcPr>
          <w:p w14:paraId="289D1BDA" w14:textId="77777777" w:rsidR="00283CAF" w:rsidRPr="00B121B9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E424EDE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14:paraId="40D86640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FC8B4CC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2A9DBA4" w14:textId="77777777" w:rsidR="00283CAF" w:rsidRPr="00B121B9" w:rsidRDefault="00283CAF" w:rsidP="00283CAF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283CAF" w:rsidRPr="00B121B9" w14:paraId="7D293CBF" w14:textId="77777777" w:rsidTr="00283CAF">
        <w:tc>
          <w:tcPr>
            <w:tcW w:w="1547" w:type="dxa"/>
          </w:tcPr>
          <w:p w14:paraId="27265B1C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22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0581F746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5F7F173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3F6AB6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919A9F0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48994636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3B276048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70A57BC0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7896D8A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0E3BF31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CEA9147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DD4204B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84" w:type="dxa"/>
          </w:tcPr>
          <w:p w14:paraId="0DE7AC60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BCC8B29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10364C8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85</w:t>
            </w:r>
          </w:p>
        </w:tc>
        <w:tc>
          <w:tcPr>
            <w:tcW w:w="236" w:type="dxa"/>
          </w:tcPr>
          <w:p w14:paraId="3A3E320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F1253E4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15362500" w14:textId="77777777" w:rsidTr="00283CAF">
        <w:tc>
          <w:tcPr>
            <w:tcW w:w="1547" w:type="dxa"/>
          </w:tcPr>
          <w:p w14:paraId="320C7362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22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22B3442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524A65EE" w14:textId="77777777" w:rsidR="00283CAF" w:rsidRPr="0011762A" w:rsidRDefault="00C9703C" w:rsidP="00283CA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B354C8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6C5B48E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39AC7970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85" w:type="dxa"/>
          </w:tcPr>
          <w:p w14:paraId="28BB8CF7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3E1B99F3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43EDDE49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7757CA6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13BB5E3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ABD872D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3F7AEA7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FF40653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FA366D5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6AACDA8F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449906C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60725923" w14:textId="77777777" w:rsidTr="00283CAF">
        <w:tc>
          <w:tcPr>
            <w:tcW w:w="1547" w:type="dxa"/>
          </w:tcPr>
          <w:p w14:paraId="59363974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104709C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104F140D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4C0FAC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A60BB9E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750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C0A7FC1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9D3E369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0C7F3E2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1E3FC8B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325C395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7116899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1E677D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18F7CA5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750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8AD991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6D7B8D8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40</w:t>
            </w:r>
          </w:p>
        </w:tc>
        <w:tc>
          <w:tcPr>
            <w:tcW w:w="236" w:type="dxa"/>
          </w:tcPr>
          <w:p w14:paraId="1CDAD8A3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2B5B877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7D0114ED" w14:textId="77777777" w:rsidTr="00283CAF">
        <w:tc>
          <w:tcPr>
            <w:tcW w:w="1547" w:type="dxa"/>
          </w:tcPr>
          <w:p w14:paraId="1DD27E7D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2F4B550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809E2A7" w14:textId="77777777" w:rsidR="00283CAF" w:rsidRPr="0011762A" w:rsidRDefault="00C9703C" w:rsidP="00283CA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E491D33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5F2032C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70707A0F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60791CE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0B714529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376E7A6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205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3A19628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790A67FA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F43CDCB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73AB4D9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205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7238A2F9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1D128DD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50196A3F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A0DC30F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7C1F2746" w14:textId="77777777" w:rsidTr="00283CAF">
        <w:tc>
          <w:tcPr>
            <w:tcW w:w="1547" w:type="dxa"/>
          </w:tcPr>
          <w:p w14:paraId="2D8CB951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0AAE1D9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54B1D011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4880E7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29EDEF7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3DC8260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0D824BC9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5AA20641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4D6DA36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17E00F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9F8CCAB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8D07F0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1A6379E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60B0567A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7F27B5B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5C73531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F474497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37206AC4" w14:textId="77777777" w:rsidTr="00283CAF">
        <w:tc>
          <w:tcPr>
            <w:tcW w:w="1547" w:type="dxa"/>
          </w:tcPr>
          <w:p w14:paraId="5232A123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14:paraId="7B5CAD8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2D7A10E0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EE62C8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F471801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0570937E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4AD6F3EF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358E34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7413F142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3C1B6258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01989D12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6CE598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54CC33E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CEAFFDC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E6668B2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9CB635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AAE9896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2A61269B" w14:textId="77777777" w:rsidTr="00283CAF">
        <w:tc>
          <w:tcPr>
            <w:tcW w:w="1547" w:type="dxa"/>
          </w:tcPr>
          <w:p w14:paraId="71ACA47C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072F2D9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7F5067F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E070DA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FA39F7F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432AD78D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5D9C2558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A519B1A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7B81122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B76134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6BCE6108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76D72BB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CD74F77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B1078C6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1F6172C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38E3EB9F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AD2F72D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5556FEF3" w14:textId="77777777" w:rsidTr="00283CAF">
        <w:tc>
          <w:tcPr>
            <w:tcW w:w="1547" w:type="dxa"/>
          </w:tcPr>
          <w:p w14:paraId="6C12D70E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29D1309E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5942F30A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872B81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40C8AE4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50392C83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3C6D75B5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E496B9B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71B204C1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56D4C15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D0CB817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FF2ADD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71C3854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30A9B26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92DE29F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705BD95B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EAE71F8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7C661CBF" w14:textId="77777777" w:rsidTr="00283CAF">
        <w:tc>
          <w:tcPr>
            <w:tcW w:w="1547" w:type="dxa"/>
          </w:tcPr>
          <w:p w14:paraId="057F918A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14:paraId="09FF05C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178D179B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ACF6243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0F96CB9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BCCBA85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181C3478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0D15A342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224CF48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645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930A864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AB8D6C0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13561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DAC875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645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1449265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551B359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3A5A36F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1FAC50C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529E496C" w14:textId="77777777" w:rsidTr="00283CAF">
        <w:tc>
          <w:tcPr>
            <w:tcW w:w="1547" w:type="dxa"/>
          </w:tcPr>
          <w:p w14:paraId="7469BED9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14:paraId="17CB879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61D6FF6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25D34D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CC0FB57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2770D47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C451A03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7203A7E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14E20D8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7D4EA7C0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D86742C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A23ACE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5ACE97F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5865CD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EA57F2D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E0CA29C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5C71C87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0C417AFF" w14:textId="77777777" w:rsidTr="00283CAF">
        <w:tc>
          <w:tcPr>
            <w:tcW w:w="1547" w:type="dxa"/>
          </w:tcPr>
          <w:p w14:paraId="1D73A108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14:paraId="77F57FDA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2036C722" w14:textId="77777777" w:rsidR="00283CAF" w:rsidRPr="0011762A" w:rsidRDefault="00C9703C" w:rsidP="00283CAF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0821D6B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AAF894E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4B3363DB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0D8A9F54" w14:textId="77777777" w:rsidR="00283CAF" w:rsidRPr="00E42F94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1A0F1A08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0666771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39B3F48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75D76FD7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4EA7E4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2FAFDF4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41ED27CC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21C92C1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5D36C13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89E4ECB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7C929A1D" w14:textId="77777777" w:rsidTr="00283CAF">
        <w:tc>
          <w:tcPr>
            <w:tcW w:w="1547" w:type="dxa"/>
          </w:tcPr>
          <w:p w14:paraId="4718336C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26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</w:p>
        </w:tc>
        <w:tc>
          <w:tcPr>
            <w:tcW w:w="236" w:type="dxa"/>
          </w:tcPr>
          <w:p w14:paraId="06798536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EF82D53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1EFB8A6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48B7692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655096B4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5FB26529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59DFB3B4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75FDEA1D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8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290B3FB1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F97252B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479C17B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0063DF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0045A32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205177D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236" w:type="dxa"/>
          </w:tcPr>
          <w:p w14:paraId="286302C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96D98FA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3A8BF67D" w14:textId="77777777" w:rsidTr="00283CAF">
        <w:tc>
          <w:tcPr>
            <w:tcW w:w="1547" w:type="dxa"/>
          </w:tcPr>
          <w:p w14:paraId="1F2F4EF0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4F3FF2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F90CE04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13C4EB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1A38A9C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7A093FE3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4FE4DC2A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19DF09C2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C860A6E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5D4AE53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D486538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D5FE0F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2458851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208B748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10318FF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</w:p>
        </w:tc>
        <w:tc>
          <w:tcPr>
            <w:tcW w:w="236" w:type="dxa"/>
          </w:tcPr>
          <w:p w14:paraId="0EE2A4F7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27DF3F4B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283CAF" w:rsidRPr="00B121B9" w14:paraId="35B61840" w14:textId="77777777" w:rsidTr="00283CAF">
        <w:tc>
          <w:tcPr>
            <w:tcW w:w="1547" w:type="dxa"/>
          </w:tcPr>
          <w:p w14:paraId="267BF5E0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C944B64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01D444C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DD1F2F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A6217DD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003A4CFC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57A80EE7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655085F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D3038FC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E06F6BD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0C346650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145C0A3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BFC022E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0DEC9E2B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97C8A0C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49C8D190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81C6E09" w14:textId="77777777" w:rsidR="00283CAF" w:rsidRPr="00B121B9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เดือน</w:t>
            </w:r>
            <w:r w:rsidR="00283CAF"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30</w:t>
            </w:r>
            <w:r w:rsidR="00283CAF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วัน</w:t>
            </w:r>
          </w:p>
        </w:tc>
      </w:tr>
      <w:tr w:rsidR="00283CAF" w:rsidRPr="00B121B9" w14:paraId="46943999" w14:textId="77777777" w:rsidTr="00283CAF">
        <w:tc>
          <w:tcPr>
            <w:tcW w:w="1547" w:type="dxa"/>
          </w:tcPr>
          <w:p w14:paraId="25CD25F2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283CAF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4A356E7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EDB6B85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2B8D889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857C621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6A58A8F7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665708C9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3F8E6E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6EBFFF1E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56AB06C0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7A2EE078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3664AEF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655B008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104EEA77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859C9D" w14:textId="77777777" w:rsidR="00283CAF" w:rsidRPr="00E42F94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26D61485" w14:textId="77777777" w:rsidR="00283CAF" w:rsidRPr="00E42F94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DDDF1DA" w14:textId="77777777" w:rsidR="00283CAF" w:rsidRPr="00E42F94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283CAF" w:rsidRPr="00E42F94">
              <w:rPr>
                <w:rFonts w:ascii="Angsana New" w:hAnsi="Angsana New"/>
                <w:lang w:val="en-US"/>
              </w:rPr>
              <w:t xml:space="preserve"> </w:t>
            </w:r>
            <w:r w:rsidR="00283CAF"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283CAF" w:rsidRPr="00B121B9" w14:paraId="3F6905F1" w14:textId="77777777" w:rsidTr="00283CAF">
        <w:tc>
          <w:tcPr>
            <w:tcW w:w="1547" w:type="dxa"/>
          </w:tcPr>
          <w:p w14:paraId="3F7270BC" w14:textId="77777777" w:rsidR="00283CAF" w:rsidRPr="00B121B9" w:rsidRDefault="00C9703C" w:rsidP="00283CAF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="00283CAF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283CAF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245BA11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A3F72BA" w14:textId="77777777" w:rsidR="00283CAF" w:rsidRPr="0011762A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F212A15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658194E" w14:textId="77777777" w:rsidR="00283CAF" w:rsidRPr="00B121B9" w:rsidRDefault="00283CAF" w:rsidP="00283CAF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0CCFAF96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68FD6B3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72C5643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AF61BE2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7E989B3E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889A53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="00283CAF"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695454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78FC0E8" w14:textId="77777777" w:rsidR="00283CAF" w:rsidRPr="00B121B9" w:rsidRDefault="00283CAF" w:rsidP="00283CAF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36" w:type="dxa"/>
          </w:tcPr>
          <w:p w14:paraId="40E877E5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14C7072" w14:textId="77777777" w:rsidR="00283CAF" w:rsidRPr="00E42F94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283CAF"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5C82A09A" w14:textId="77777777" w:rsidR="00283CAF" w:rsidRPr="00E42F94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A580FF6" w14:textId="77777777" w:rsidR="00283CAF" w:rsidRPr="00E42F94" w:rsidRDefault="00C9703C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283CAF"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="00283CAF" w:rsidRPr="00E42F94">
              <w:rPr>
                <w:rFonts w:ascii="Angsana New" w:hAnsi="Angsana New"/>
                <w:lang w:val="en-US"/>
              </w:rPr>
              <w:t xml:space="preserve"> </w:t>
            </w:r>
            <w:r w:rsidR="00283CAF"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283CAF" w:rsidRPr="00B121B9" w14:paraId="5625B60D" w14:textId="77777777" w:rsidTr="00283CAF">
        <w:tc>
          <w:tcPr>
            <w:tcW w:w="1547" w:type="dxa"/>
          </w:tcPr>
          <w:p w14:paraId="3B15C385" w14:textId="77777777" w:rsidR="00283CAF" w:rsidRPr="00B121B9" w:rsidRDefault="00283CAF" w:rsidP="00283CAF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CFA9E68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459BD47F" w14:textId="77777777" w:rsidR="00283CAF" w:rsidRPr="0011762A" w:rsidRDefault="00C9703C" w:rsidP="00283CAF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="00283CAF"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="00283CAF"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633E861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066755B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750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45B0ECAA" w14:textId="77777777" w:rsidR="00283CAF" w:rsidRPr="00B121B9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F740FF9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283CAF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675</w:t>
            </w:r>
            <w:r w:rsidR="00283CAF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65" w:type="dxa"/>
          </w:tcPr>
          <w:p w14:paraId="1295919C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EFFD276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28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250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0739A29B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91FCE74" w14:textId="77777777" w:rsidR="00283CAF" w:rsidRPr="00E42F94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</w:t>
            </w:r>
            <w:r w:rsidR="00283CAF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880</w:t>
            </w:r>
            <w:r w:rsidR="00283CAF"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6440102E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B99EF7" w14:textId="77777777" w:rsidR="00283CAF" w:rsidRPr="00B121B9" w:rsidRDefault="00C9703C" w:rsidP="00283CAF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36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000</w:t>
            </w:r>
            <w:r w:rsidR="00283CAF" w:rsidRPr="00B121B9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000</w:t>
            </w:r>
          </w:p>
        </w:tc>
        <w:tc>
          <w:tcPr>
            <w:tcW w:w="236" w:type="dxa"/>
          </w:tcPr>
          <w:p w14:paraId="54140C92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03328A3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65AAC8C2" w14:textId="77777777" w:rsidR="00283CAF" w:rsidRPr="00B121B9" w:rsidRDefault="00283CAF" w:rsidP="00283C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63E4A89F" w14:textId="77777777" w:rsidR="00283CAF" w:rsidRPr="00B121B9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14:paraId="7FC5E5D6" w14:textId="77777777" w:rsidR="007C64FB" w:rsidRDefault="007C64FB" w:rsidP="007C64FB">
      <w:pPr>
        <w:pStyle w:val="Caption"/>
        <w:numPr>
          <w:ilvl w:val="0"/>
          <w:numId w:val="0"/>
        </w:numPr>
        <w:ind w:left="900" w:hanging="540"/>
        <w:rPr>
          <w:rFonts w:asciiTheme="majorBidi" w:hAnsiTheme="majorBidi" w:cstheme="majorBidi"/>
          <w:cs/>
        </w:rPr>
      </w:pPr>
    </w:p>
    <w:p w14:paraId="660F5021" w14:textId="77777777" w:rsidR="007C64FB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7481F8E6" w14:textId="77777777" w:rsidR="00CD1F05" w:rsidRPr="00744476" w:rsidRDefault="00CD1F05" w:rsidP="00C23539">
      <w:pPr>
        <w:pStyle w:val="Caption"/>
        <w:ind w:hanging="900"/>
        <w:rPr>
          <w:rFonts w:asciiTheme="majorBidi" w:hAnsiTheme="majorBidi" w:cstheme="majorBidi"/>
          <w:cs/>
        </w:rPr>
        <w:sectPr w:rsidR="00CD1F05" w:rsidRPr="00744476" w:rsidSect="00CD1F05">
          <w:headerReference w:type="default" r:id="rId18"/>
          <w:footerReference w:type="default" r:id="rId19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</w:p>
    <w:p w14:paraId="39367383" w14:textId="77777777" w:rsidR="00144F7F" w:rsidRPr="00744476" w:rsidRDefault="00965A20" w:rsidP="00C23539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เจ้าหนี้การค้า</w:t>
      </w:r>
    </w:p>
    <w:p w14:paraId="78FA280D" w14:textId="77777777" w:rsidR="00144F7F" w:rsidRPr="00D547E2" w:rsidRDefault="00144F7F" w:rsidP="00283CAF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744476" w14:paraId="4E1C5D5B" w14:textId="77777777" w:rsidTr="009D665E">
        <w:tc>
          <w:tcPr>
            <w:tcW w:w="3078" w:type="dxa"/>
          </w:tcPr>
          <w:p w14:paraId="2FDF7528" w14:textId="77777777" w:rsidR="008407ED" w:rsidRPr="00744476" w:rsidRDefault="008407ED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9E51E1" w14:textId="77777777" w:rsidR="008407ED" w:rsidRPr="00744476" w:rsidRDefault="008407E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6B7F01E" w14:textId="77777777"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837E66" w14:textId="77777777" w:rsidR="008407ED" w:rsidRPr="00744476" w:rsidRDefault="008407ED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494DE2E" w14:textId="77777777"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744476" w14:paraId="2530FF15" w14:textId="77777777" w:rsidTr="009D665E">
        <w:tc>
          <w:tcPr>
            <w:tcW w:w="3078" w:type="dxa"/>
          </w:tcPr>
          <w:p w14:paraId="31365350" w14:textId="77777777" w:rsidR="00D5105E" w:rsidRPr="00744476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C26E315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AE246E3" w14:textId="77777777" w:rsidR="00D5105E" w:rsidRPr="00744476" w:rsidRDefault="00C9703C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C65D63" w14:textId="77777777"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F98086" w14:textId="77777777" w:rsidR="00D5105E" w:rsidRPr="00744476" w:rsidRDefault="00C9703C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FC45B30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EB175B" w14:textId="77777777" w:rsidR="00D5105E" w:rsidRPr="00744476" w:rsidRDefault="00C9703C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7EBCC82" w14:textId="77777777"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1177E2" w14:textId="77777777" w:rsidR="00D5105E" w:rsidRPr="00744476" w:rsidRDefault="00C9703C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5105E" w:rsidRPr="00744476" w14:paraId="4F71E661" w14:textId="77777777" w:rsidTr="009D665E">
        <w:tc>
          <w:tcPr>
            <w:tcW w:w="3078" w:type="dxa"/>
          </w:tcPr>
          <w:p w14:paraId="63B68445" w14:textId="77777777"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BFD3B62" w14:textId="77777777"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6CDC0327" w14:textId="77777777" w:rsidR="00D5105E" w:rsidRPr="00744476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744476" w14:paraId="6C6059F1" w14:textId="77777777" w:rsidTr="00D95B20">
        <w:tc>
          <w:tcPr>
            <w:tcW w:w="3078" w:type="dxa"/>
          </w:tcPr>
          <w:p w14:paraId="5F9FF0C7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14:paraId="15E4DE75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</w:tcPr>
          <w:p w14:paraId="0836F205" w14:textId="77777777" w:rsidR="00646C7D" w:rsidRPr="00744476" w:rsidRDefault="008106A0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239,961</w:t>
            </w:r>
          </w:p>
        </w:tc>
        <w:tc>
          <w:tcPr>
            <w:tcW w:w="236" w:type="dxa"/>
            <w:vAlign w:val="center"/>
          </w:tcPr>
          <w:p w14:paraId="3EEF502E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3CE8C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36" w:type="dxa"/>
            <w:vAlign w:val="center"/>
          </w:tcPr>
          <w:p w14:paraId="2777C8E5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62D2BB" w14:textId="77777777" w:rsidR="00646C7D" w:rsidRPr="00744476" w:rsidRDefault="00F37D1D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512,167</w:t>
            </w:r>
          </w:p>
        </w:tc>
        <w:tc>
          <w:tcPr>
            <w:tcW w:w="236" w:type="dxa"/>
            <w:vAlign w:val="center"/>
          </w:tcPr>
          <w:p w14:paraId="1F3B2C19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77E98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</w:tr>
      <w:tr w:rsidR="00646C7D" w:rsidRPr="00744476" w14:paraId="64B8AE7E" w14:textId="77777777" w:rsidTr="00D95B20">
        <w:tc>
          <w:tcPr>
            <w:tcW w:w="3078" w:type="dxa"/>
          </w:tcPr>
          <w:p w14:paraId="476772C1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14:paraId="66AA27DC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C80348" w14:textId="77777777" w:rsidR="00646C7D" w:rsidRPr="00744476" w:rsidRDefault="008106A0" w:rsidP="00646C7D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2,295,649</w:t>
            </w:r>
          </w:p>
        </w:tc>
        <w:tc>
          <w:tcPr>
            <w:tcW w:w="236" w:type="dxa"/>
            <w:vAlign w:val="center"/>
          </w:tcPr>
          <w:p w14:paraId="1C32AB43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EE0F577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6" w:type="dxa"/>
            <w:vAlign w:val="center"/>
          </w:tcPr>
          <w:p w14:paraId="7735C50C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4D54FFF" w14:textId="77777777" w:rsidR="00646C7D" w:rsidRPr="00744476" w:rsidRDefault="00F37D1D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95B2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5B20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36" w:type="dxa"/>
            <w:vAlign w:val="center"/>
          </w:tcPr>
          <w:p w14:paraId="666AE68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E1B3478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646C7D" w:rsidRPr="00744476" w14:paraId="123473C7" w14:textId="77777777" w:rsidTr="00D95B20">
        <w:tc>
          <w:tcPr>
            <w:tcW w:w="3078" w:type="dxa"/>
          </w:tcPr>
          <w:p w14:paraId="1C0AFBE1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6C6DB3FD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9ED52A" w14:textId="77777777" w:rsidR="00646C7D" w:rsidRPr="00744476" w:rsidRDefault="008106A0" w:rsidP="00646C7D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2,535,610</w:t>
            </w:r>
          </w:p>
        </w:tc>
        <w:tc>
          <w:tcPr>
            <w:tcW w:w="236" w:type="dxa"/>
          </w:tcPr>
          <w:p w14:paraId="33648799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2B2BC2B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36" w:type="dxa"/>
          </w:tcPr>
          <w:p w14:paraId="0DE99152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8A625" w14:textId="77777777" w:rsidR="00646C7D" w:rsidRPr="00744476" w:rsidRDefault="00F37D1D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9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338AAB7D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9E1B047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</w:tbl>
    <w:p w14:paraId="014A66EC" w14:textId="77777777" w:rsidR="00144F7F" w:rsidRPr="00D547E2" w:rsidRDefault="00144F7F" w:rsidP="00283CAF">
      <w:pPr>
        <w:pStyle w:val="Bo-Blankline"/>
      </w:pPr>
    </w:p>
    <w:p w14:paraId="1E5B261B" w14:textId="77777777" w:rsidR="00C23539" w:rsidRPr="00D547E2" w:rsidRDefault="00C23539" w:rsidP="00F071FE">
      <w:pPr>
        <w:pStyle w:val="Caption"/>
        <w:ind w:hanging="900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เจ้าหนี้อื่น</w:t>
      </w:r>
    </w:p>
    <w:p w14:paraId="29D1A065" w14:textId="77777777" w:rsidR="00573C54" w:rsidRPr="00D547E2" w:rsidRDefault="00573C54" w:rsidP="00283CAF">
      <w:pPr>
        <w:pStyle w:val="Bo-Blankline"/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090"/>
        <w:gridCol w:w="706"/>
        <w:gridCol w:w="1209"/>
        <w:gridCol w:w="236"/>
        <w:gridCol w:w="1209"/>
        <w:gridCol w:w="236"/>
        <w:gridCol w:w="1135"/>
        <w:gridCol w:w="236"/>
        <w:gridCol w:w="1135"/>
      </w:tblGrid>
      <w:tr w:rsidR="00573C54" w:rsidRPr="00744476" w14:paraId="585881CC" w14:textId="77777777" w:rsidTr="00646C7D">
        <w:tc>
          <w:tcPr>
            <w:tcW w:w="3090" w:type="dxa"/>
          </w:tcPr>
          <w:p w14:paraId="6A0305B6" w14:textId="77777777" w:rsidR="00573C54" w:rsidRPr="00744476" w:rsidRDefault="00573C54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10FF1676" w14:textId="77777777" w:rsidR="00573C54" w:rsidRPr="00744476" w:rsidRDefault="00573C54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50D67EA" w14:textId="77777777"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583495" w14:textId="77777777" w:rsidR="00573C54" w:rsidRPr="00744476" w:rsidRDefault="00573C5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E5F0EC" w14:textId="77777777"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744476" w14:paraId="2FB1FF48" w14:textId="77777777" w:rsidTr="00646C7D">
        <w:tc>
          <w:tcPr>
            <w:tcW w:w="3090" w:type="dxa"/>
          </w:tcPr>
          <w:p w14:paraId="567856CF" w14:textId="77777777" w:rsidR="00646C7D" w:rsidRPr="00744476" w:rsidRDefault="00646C7D" w:rsidP="00646C7D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61A72C06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550C070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F375DB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7FD4559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A5A4BA9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15748D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3251D1D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DABDD9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6C7D" w:rsidRPr="00744476" w14:paraId="36E48CCB" w14:textId="77777777" w:rsidTr="00646C7D">
        <w:tc>
          <w:tcPr>
            <w:tcW w:w="3090" w:type="dxa"/>
          </w:tcPr>
          <w:p w14:paraId="5A9B31A4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0ECC3B2B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4C06AB40" w14:textId="77777777" w:rsidR="00646C7D" w:rsidRPr="00744476" w:rsidRDefault="00646C7D" w:rsidP="00646C7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744476" w14:paraId="68AD714A" w14:textId="77777777" w:rsidTr="00880BC5">
        <w:tc>
          <w:tcPr>
            <w:tcW w:w="3090" w:type="dxa"/>
          </w:tcPr>
          <w:p w14:paraId="78FA19B7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06" w:type="dxa"/>
            <w:vAlign w:val="center"/>
          </w:tcPr>
          <w:p w14:paraId="2DB976BF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F0D3B34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949,142</w:t>
            </w:r>
          </w:p>
        </w:tc>
        <w:tc>
          <w:tcPr>
            <w:tcW w:w="236" w:type="dxa"/>
            <w:vAlign w:val="center"/>
          </w:tcPr>
          <w:p w14:paraId="79A50E1B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C1B284E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36" w:type="dxa"/>
            <w:vAlign w:val="center"/>
          </w:tcPr>
          <w:p w14:paraId="48E613F9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9916EB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719,179</w:t>
            </w:r>
          </w:p>
        </w:tc>
        <w:tc>
          <w:tcPr>
            <w:tcW w:w="236" w:type="dxa"/>
            <w:vAlign w:val="center"/>
          </w:tcPr>
          <w:p w14:paraId="3510F895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1D4358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646C7D" w:rsidRPr="00744476" w14:paraId="0FEEB455" w14:textId="77777777" w:rsidTr="00880BC5">
        <w:tc>
          <w:tcPr>
            <w:tcW w:w="3090" w:type="dxa"/>
          </w:tcPr>
          <w:p w14:paraId="60E01A6B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06" w:type="dxa"/>
            <w:vAlign w:val="center"/>
          </w:tcPr>
          <w:p w14:paraId="1062625A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2963C441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358,135</w:t>
            </w:r>
          </w:p>
        </w:tc>
        <w:tc>
          <w:tcPr>
            <w:tcW w:w="236" w:type="dxa"/>
            <w:vAlign w:val="center"/>
          </w:tcPr>
          <w:p w14:paraId="736CB5DF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8A180F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36" w:type="dxa"/>
            <w:vAlign w:val="center"/>
          </w:tcPr>
          <w:p w14:paraId="48C9CE97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075A37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</w:t>
            </w:r>
            <w:r w:rsidR="00D95B2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vAlign w:val="center"/>
          </w:tcPr>
          <w:p w14:paraId="121C9DE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E2DABF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646C7D" w:rsidRPr="00744476" w14:paraId="23280496" w14:textId="77777777" w:rsidTr="00880BC5">
        <w:tc>
          <w:tcPr>
            <w:tcW w:w="3090" w:type="dxa"/>
          </w:tcPr>
          <w:p w14:paraId="5388E224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06" w:type="dxa"/>
            <w:vAlign w:val="center"/>
          </w:tcPr>
          <w:p w14:paraId="455860EF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A8B9334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296,554</w:t>
            </w:r>
          </w:p>
        </w:tc>
        <w:tc>
          <w:tcPr>
            <w:tcW w:w="236" w:type="dxa"/>
            <w:vAlign w:val="center"/>
          </w:tcPr>
          <w:p w14:paraId="079B1EB1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4F515E2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  <w:vAlign w:val="center"/>
          </w:tcPr>
          <w:p w14:paraId="2955780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EAD18D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286,754</w:t>
            </w:r>
          </w:p>
        </w:tc>
        <w:tc>
          <w:tcPr>
            <w:tcW w:w="236" w:type="dxa"/>
            <w:vAlign w:val="center"/>
          </w:tcPr>
          <w:p w14:paraId="2175F7B9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AD4475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646C7D" w:rsidRPr="00744476" w14:paraId="2547005E" w14:textId="77777777" w:rsidTr="00880BC5">
        <w:tc>
          <w:tcPr>
            <w:tcW w:w="3090" w:type="dxa"/>
          </w:tcPr>
          <w:p w14:paraId="5144BE4A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706" w:type="dxa"/>
            <w:vAlign w:val="center"/>
          </w:tcPr>
          <w:p w14:paraId="554507E1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44C2B43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1,116,450</w:t>
            </w:r>
          </w:p>
        </w:tc>
        <w:tc>
          <w:tcPr>
            <w:tcW w:w="236" w:type="dxa"/>
            <w:vAlign w:val="center"/>
          </w:tcPr>
          <w:p w14:paraId="09249218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0553A5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vAlign w:val="center"/>
          </w:tcPr>
          <w:p w14:paraId="7666D23B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9C13D9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51,057</w:t>
            </w:r>
          </w:p>
        </w:tc>
        <w:tc>
          <w:tcPr>
            <w:tcW w:w="236" w:type="dxa"/>
            <w:vAlign w:val="center"/>
          </w:tcPr>
          <w:p w14:paraId="3BB253C2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4410D8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</w:tr>
      <w:tr w:rsidR="00646C7D" w:rsidRPr="00744476" w14:paraId="404DD597" w14:textId="77777777" w:rsidTr="00880BC5">
        <w:tc>
          <w:tcPr>
            <w:tcW w:w="3090" w:type="dxa"/>
          </w:tcPr>
          <w:p w14:paraId="2FE5DE15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06" w:type="dxa"/>
            <w:vAlign w:val="center"/>
          </w:tcPr>
          <w:p w14:paraId="20858D7E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E91E7A6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386,971</w:t>
            </w:r>
          </w:p>
        </w:tc>
        <w:tc>
          <w:tcPr>
            <w:tcW w:w="236" w:type="dxa"/>
            <w:vAlign w:val="center"/>
          </w:tcPr>
          <w:p w14:paraId="7E70B314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2F60F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36" w:type="dxa"/>
            <w:vAlign w:val="center"/>
          </w:tcPr>
          <w:p w14:paraId="54F67796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6A30A" w14:textId="77777777" w:rsidR="00646C7D" w:rsidRPr="00744476" w:rsidRDefault="00D95B20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22,158</w:t>
            </w:r>
          </w:p>
        </w:tc>
        <w:tc>
          <w:tcPr>
            <w:tcW w:w="236" w:type="dxa"/>
            <w:vAlign w:val="center"/>
          </w:tcPr>
          <w:p w14:paraId="2CB97F8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5EA0DB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646C7D" w:rsidRPr="00744476" w14:paraId="1674D283" w14:textId="77777777" w:rsidTr="00880BC5">
        <w:tc>
          <w:tcPr>
            <w:tcW w:w="3090" w:type="dxa"/>
          </w:tcPr>
          <w:p w14:paraId="0507C824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6" w:type="dxa"/>
            <w:vAlign w:val="center"/>
          </w:tcPr>
          <w:p w14:paraId="1695CF18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C36802C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627,524</w:t>
            </w:r>
          </w:p>
        </w:tc>
        <w:tc>
          <w:tcPr>
            <w:tcW w:w="236" w:type="dxa"/>
            <w:vAlign w:val="center"/>
          </w:tcPr>
          <w:p w14:paraId="21DFD128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267B5B6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36" w:type="dxa"/>
            <w:vAlign w:val="center"/>
          </w:tcPr>
          <w:p w14:paraId="7FB2DA36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B6A3452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</w:t>
            </w:r>
            <w:r w:rsidR="00880BC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36" w:type="dxa"/>
            <w:vAlign w:val="center"/>
          </w:tcPr>
          <w:p w14:paraId="0465D415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185D623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646C7D" w:rsidRPr="00744476" w14:paraId="78430265" w14:textId="77777777" w:rsidTr="00880BC5">
        <w:tc>
          <w:tcPr>
            <w:tcW w:w="3090" w:type="dxa"/>
          </w:tcPr>
          <w:p w14:paraId="1ABC9E3E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dxa"/>
          </w:tcPr>
          <w:p w14:paraId="510F824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5716C" w14:textId="77777777" w:rsidR="00646C7D" w:rsidRPr="00744476" w:rsidRDefault="00D93FC9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3,734,776</w:t>
            </w:r>
          </w:p>
        </w:tc>
        <w:tc>
          <w:tcPr>
            <w:tcW w:w="236" w:type="dxa"/>
          </w:tcPr>
          <w:p w14:paraId="7ADD2CB3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208C185" w14:textId="77777777" w:rsidR="00646C7D" w:rsidRPr="00744476" w:rsidRDefault="00C9703C" w:rsidP="00646C7D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</w:tcPr>
          <w:p w14:paraId="74F4D3C5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1F34" w14:textId="77777777" w:rsidR="00646C7D" w:rsidRPr="00744476" w:rsidRDefault="004D0114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95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802,895</w:t>
            </w:r>
          </w:p>
        </w:tc>
        <w:tc>
          <w:tcPr>
            <w:tcW w:w="236" w:type="dxa"/>
          </w:tcPr>
          <w:p w14:paraId="48530ACC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4D20628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</w:tr>
    </w:tbl>
    <w:p w14:paraId="3DBFE30A" w14:textId="77777777" w:rsidR="00130268" w:rsidRPr="00D547E2" w:rsidRDefault="00130268" w:rsidP="00283CAF">
      <w:pPr>
        <w:pStyle w:val="Bo-Blankline"/>
      </w:pPr>
    </w:p>
    <w:p w14:paraId="0575C456" w14:textId="77777777" w:rsidR="00B94B8F" w:rsidRPr="00744476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  <w:r w:rsidR="00FE0E45" w:rsidRPr="00744476">
        <w:rPr>
          <w:rFonts w:asciiTheme="majorBidi" w:hAnsiTheme="majorBidi" w:cstheme="majorBidi"/>
          <w:cs/>
        </w:rPr>
        <w:t>ไม่หมุนเวียน</w:t>
      </w:r>
      <w:r w:rsidRPr="00744476">
        <w:rPr>
          <w:rFonts w:asciiTheme="majorBidi" w:hAnsiTheme="majorBidi" w:cstheme="majorBidi"/>
          <w:cs/>
        </w:rPr>
        <w:t>สำหรับ</w:t>
      </w:r>
      <w:r w:rsidR="009C3B63" w:rsidRPr="00744476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283CAF" w:rsidRDefault="0061303D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744476" w14:paraId="45721B0A" w14:textId="77777777" w:rsidTr="009D665E">
        <w:tc>
          <w:tcPr>
            <w:tcW w:w="3931" w:type="dxa"/>
          </w:tcPr>
          <w:p w14:paraId="38F68E97" w14:textId="77777777" w:rsidR="0061303D" w:rsidRPr="00744476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744476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744476" w14:paraId="71A6F414" w14:textId="77777777" w:rsidTr="009D665E">
        <w:tc>
          <w:tcPr>
            <w:tcW w:w="3931" w:type="dxa"/>
          </w:tcPr>
          <w:p w14:paraId="458430C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508D45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C4892BD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0DF6A72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7799D35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6C7D" w:rsidRPr="00744476" w14:paraId="12D1CDB6" w14:textId="77777777" w:rsidTr="009D665E">
        <w:tc>
          <w:tcPr>
            <w:tcW w:w="3931" w:type="dxa"/>
          </w:tcPr>
          <w:p w14:paraId="2CEE98AE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744476" w14:paraId="2DE756E3" w14:textId="77777777" w:rsidTr="00606DF9">
        <w:tc>
          <w:tcPr>
            <w:tcW w:w="3931" w:type="dxa"/>
          </w:tcPr>
          <w:p w14:paraId="15CD79A4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4" w:type="dxa"/>
          </w:tcPr>
          <w:p w14:paraId="06C036BD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7D" w:rsidRPr="00744476" w14:paraId="1E5EEFF6" w14:textId="77777777" w:rsidTr="00606DF9">
        <w:tc>
          <w:tcPr>
            <w:tcW w:w="3931" w:type="dxa"/>
          </w:tcPr>
          <w:p w14:paraId="1EFD077A" w14:textId="77777777" w:rsidR="00646C7D" w:rsidRPr="00DE2863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28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C1491F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05E82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A6A0D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4CBBF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B912FC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A3B03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56F0C1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7D" w:rsidRPr="00744476" w14:paraId="0C5166C9" w14:textId="77777777" w:rsidTr="00606DF9">
        <w:tc>
          <w:tcPr>
            <w:tcW w:w="3931" w:type="dxa"/>
            <w:vAlign w:val="bottom"/>
          </w:tcPr>
          <w:p w14:paraId="3B286DA9" w14:textId="77777777" w:rsidR="00646C7D" w:rsidRPr="00744476" w:rsidRDefault="00646C7D" w:rsidP="00646C7D">
            <w:pPr>
              <w:spacing w:line="240" w:lineRule="atLeast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903B634" w14:textId="77777777" w:rsidR="00646C7D" w:rsidRPr="00744476" w:rsidRDefault="00CD3E62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2,337,557</w:t>
            </w:r>
          </w:p>
        </w:tc>
        <w:tc>
          <w:tcPr>
            <w:tcW w:w="236" w:type="dxa"/>
          </w:tcPr>
          <w:p w14:paraId="3E719925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70CF962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</w:tcPr>
          <w:p w14:paraId="37C7EF61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C3740B8" w14:textId="77777777" w:rsidR="00646C7D" w:rsidRPr="00744476" w:rsidRDefault="00CD3E62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1,970,539</w:t>
            </w:r>
          </w:p>
        </w:tc>
        <w:tc>
          <w:tcPr>
            <w:tcW w:w="236" w:type="dxa"/>
          </w:tcPr>
          <w:p w14:paraId="3EBA9C93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815830E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</w:tbl>
    <w:p w14:paraId="29E0F76D" w14:textId="77777777" w:rsidR="00AD786F" w:rsidRPr="00744476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680D23C" w14:textId="77777777" w:rsidR="0061303D" w:rsidRPr="00D547E2" w:rsidRDefault="0061303D" w:rsidP="00283CAF">
      <w:pPr>
        <w:pStyle w:val="Bo-Blankline"/>
      </w:pPr>
    </w:p>
    <w:p w14:paraId="070E2623" w14:textId="77777777" w:rsidR="00B42D61" w:rsidRDefault="00B42D6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D9B421" w14:textId="77777777" w:rsidR="00540611" w:rsidRPr="00D547E2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D547E2" w:rsidRDefault="00540611" w:rsidP="00283CAF">
      <w:pPr>
        <w:pStyle w:val="Bo-Blankline"/>
        <w:rPr>
          <w:lang w:val="en-US"/>
        </w:rPr>
      </w:pPr>
    </w:p>
    <w:p w14:paraId="26F707F4" w14:textId="77777777" w:rsidR="00D96043" w:rsidRPr="00D547E2" w:rsidRDefault="00540611" w:rsidP="00EE26CB">
      <w:pPr>
        <w:pStyle w:val="Bo-C1Content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กลุ่มบริษัท</w:t>
      </w:r>
      <w:r w:rsidR="0061303D" w:rsidRPr="00D547E2">
        <w:rPr>
          <w:rFonts w:asciiTheme="majorBidi" w:hAnsiTheme="majorBidi" w:cstheme="majorBidi"/>
          <w:cs/>
        </w:rPr>
        <w:t>และบริษัท</w:t>
      </w:r>
      <w:r w:rsidRPr="00D547E2">
        <w:rPr>
          <w:rFonts w:asciiTheme="majorBidi" w:hAnsiTheme="majorBidi" w:cstheme="majorBidi"/>
          <w:cs/>
        </w:rPr>
        <w:t>จัดการ</w:t>
      </w:r>
      <w:r w:rsidR="007576A6" w:rsidRPr="00D547E2">
        <w:rPr>
          <w:rFonts w:asciiTheme="majorBidi" w:hAnsiTheme="majorBidi" w:cstheme="majorBidi"/>
          <w:cs/>
        </w:rPr>
        <w:t>โครงการ</w:t>
      </w:r>
      <w:r w:rsidR="003C575D" w:rsidRPr="00D547E2">
        <w:rPr>
          <w:rFonts w:asciiTheme="majorBidi" w:hAnsiTheme="majorBidi" w:cstheme="majorBidi"/>
          <w:cs/>
        </w:rPr>
        <w:t>ผลประโยชน์ที่กำหนดไว้</w:t>
      </w:r>
      <w:r w:rsidRPr="00D547E2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C9703C">
        <w:rPr>
          <w:rFonts w:asciiTheme="majorBidi" w:hAnsiTheme="majorBidi" w:cstheme="majorBidi"/>
        </w:rPr>
        <w:t>2541</w:t>
      </w:r>
      <w:r w:rsidRPr="00D547E2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>
        <w:rPr>
          <w:rFonts w:asciiTheme="majorBidi" w:hAnsiTheme="majorBidi" w:cstheme="majorBidi"/>
        </w:rPr>
        <w:t xml:space="preserve"> </w:t>
      </w:r>
      <w:r w:rsidR="00D96043" w:rsidRPr="00D547E2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283CAF" w:rsidRDefault="00540611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E320E0" w:rsidRPr="00744476" w14:paraId="57A18016" w14:textId="77777777" w:rsidTr="00AF49EE">
        <w:tc>
          <w:tcPr>
            <w:tcW w:w="3673" w:type="dxa"/>
          </w:tcPr>
          <w:p w14:paraId="7DE67B4A" w14:textId="77777777" w:rsidR="00E320E0" w:rsidRPr="00E320E0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20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35" w:type="dxa"/>
            <w:gridSpan w:val="3"/>
          </w:tcPr>
          <w:p w14:paraId="0E14CA96" w14:textId="77777777" w:rsidR="00E320E0" w:rsidRPr="00744476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EAC83FB" w14:textId="77777777" w:rsidR="00E320E0" w:rsidRPr="00744476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B500375" w14:textId="77777777" w:rsidR="00E320E0" w:rsidRPr="00744476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0E0" w:rsidRPr="00744476" w14:paraId="4AB18EF3" w14:textId="77777777" w:rsidTr="00AF49EE">
        <w:tc>
          <w:tcPr>
            <w:tcW w:w="3673" w:type="dxa"/>
          </w:tcPr>
          <w:p w14:paraId="69BBAB00" w14:textId="77777777" w:rsidR="00E320E0" w:rsidRPr="00E320E0" w:rsidRDefault="00E320E0" w:rsidP="00E320E0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200" w:type="dxa"/>
          </w:tcPr>
          <w:p w14:paraId="5F9C0520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7F7D8C90" w14:textId="77777777" w:rsidR="00E320E0" w:rsidRPr="00744476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E867EC1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58B97120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D35CF9C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746A7E97" w14:textId="77777777" w:rsidR="00E320E0" w:rsidRPr="00744476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876EC7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320E0" w:rsidRPr="00744476" w14:paraId="0005C25C" w14:textId="77777777" w:rsidTr="00AF49EE">
        <w:tc>
          <w:tcPr>
            <w:tcW w:w="3673" w:type="dxa"/>
          </w:tcPr>
          <w:p w14:paraId="18C5E522" w14:textId="77777777" w:rsidR="00E320E0" w:rsidRPr="00744476" w:rsidRDefault="00E320E0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7AF40F8E" w14:textId="77777777" w:rsidR="00E320E0" w:rsidRPr="00744476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744476" w14:paraId="42CBC20E" w14:textId="77777777" w:rsidTr="0023363E">
        <w:tc>
          <w:tcPr>
            <w:tcW w:w="3673" w:type="dxa"/>
          </w:tcPr>
          <w:p w14:paraId="77FDFBFD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B91E6F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1,541,170</w:t>
            </w:r>
          </w:p>
        </w:tc>
        <w:tc>
          <w:tcPr>
            <w:tcW w:w="235" w:type="dxa"/>
            <w:vAlign w:val="bottom"/>
          </w:tcPr>
          <w:p w14:paraId="09D163F7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0F4B3D3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6C7D"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  <w:r w:rsidR="00646C7D"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5" w:type="dxa"/>
            <w:vAlign w:val="bottom"/>
          </w:tcPr>
          <w:p w14:paraId="06A38F3B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BBA7B49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1,298,077</w:t>
            </w:r>
          </w:p>
        </w:tc>
        <w:tc>
          <w:tcPr>
            <w:tcW w:w="235" w:type="dxa"/>
            <w:vAlign w:val="bottom"/>
          </w:tcPr>
          <w:p w14:paraId="4C1889D8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46CF3A4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6C7D"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646C7D"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</w:tr>
      <w:tr w:rsidR="00646C7D" w:rsidRPr="00744476" w14:paraId="20D15373" w14:textId="77777777" w:rsidTr="0023363E">
        <w:tc>
          <w:tcPr>
            <w:tcW w:w="3673" w:type="dxa"/>
            <w:shd w:val="clear" w:color="auto" w:fill="auto"/>
          </w:tcPr>
          <w:p w14:paraId="1DE06702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4DC7BFC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598D5E98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F72C436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0DE210A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A632CF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6F7EF30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09FE2EC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6C7D" w:rsidRPr="00744476" w14:paraId="67CD4935" w14:textId="77777777" w:rsidTr="0023363E">
        <w:tc>
          <w:tcPr>
            <w:tcW w:w="3673" w:type="dxa"/>
            <w:shd w:val="clear" w:color="auto" w:fill="auto"/>
          </w:tcPr>
          <w:p w14:paraId="197B22D8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3F4778F" w14:textId="77777777" w:rsidR="00646C7D" w:rsidRPr="00744476" w:rsidRDefault="00C358FB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108,906</w:t>
            </w:r>
          </w:p>
        </w:tc>
        <w:tc>
          <w:tcPr>
            <w:tcW w:w="235" w:type="dxa"/>
            <w:vAlign w:val="bottom"/>
          </w:tcPr>
          <w:p w14:paraId="749B808A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C9F14F0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5" w:type="dxa"/>
            <w:vAlign w:val="bottom"/>
          </w:tcPr>
          <w:p w14:paraId="4DF2F6C1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F13376" w14:textId="77777777" w:rsidR="00646C7D" w:rsidRPr="00744476" w:rsidRDefault="00696029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83,125</w:t>
            </w:r>
          </w:p>
        </w:tc>
        <w:tc>
          <w:tcPr>
            <w:tcW w:w="235" w:type="dxa"/>
            <w:vAlign w:val="bottom"/>
          </w:tcPr>
          <w:p w14:paraId="4C501E8B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8B08AE5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C358FB" w:rsidRPr="00744476" w14:paraId="7BAAD534" w14:textId="77777777" w:rsidTr="0023363E">
        <w:tc>
          <w:tcPr>
            <w:tcW w:w="3673" w:type="dxa"/>
            <w:shd w:val="clear" w:color="auto" w:fill="auto"/>
          </w:tcPr>
          <w:p w14:paraId="497E642C" w14:textId="77777777" w:rsidR="00C358FB" w:rsidRPr="00744476" w:rsidRDefault="00C358FB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0D5D7BC" w14:textId="77777777" w:rsidR="00C358FB" w:rsidRDefault="00C358FB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502,617</w:t>
            </w:r>
          </w:p>
        </w:tc>
        <w:tc>
          <w:tcPr>
            <w:tcW w:w="235" w:type="dxa"/>
            <w:vAlign w:val="bottom"/>
          </w:tcPr>
          <w:p w14:paraId="76C2026A" w14:textId="77777777" w:rsidR="00C358FB" w:rsidRPr="00744476" w:rsidRDefault="00C358FB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BE3826A" w14:textId="77777777" w:rsidR="00C358FB" w:rsidRDefault="00C358FB" w:rsidP="00C358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320ED12F" w14:textId="77777777" w:rsidR="00C358FB" w:rsidRPr="00744476" w:rsidRDefault="00C358FB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7BC625" w14:textId="77777777" w:rsidR="00C358FB" w:rsidRDefault="00696029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428,925</w:t>
            </w:r>
          </w:p>
        </w:tc>
        <w:tc>
          <w:tcPr>
            <w:tcW w:w="235" w:type="dxa"/>
            <w:vAlign w:val="bottom"/>
          </w:tcPr>
          <w:p w14:paraId="106D83FD" w14:textId="77777777" w:rsidR="00C358FB" w:rsidRPr="00744476" w:rsidRDefault="00C358FB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46D2ED7" w14:textId="77777777" w:rsidR="00C358FB" w:rsidRDefault="00696029" w:rsidP="0069602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46C7D" w:rsidRPr="00744476" w14:paraId="7C27B2E8" w14:textId="77777777" w:rsidTr="0023363E">
        <w:tc>
          <w:tcPr>
            <w:tcW w:w="3673" w:type="dxa"/>
            <w:shd w:val="clear" w:color="auto" w:fill="auto"/>
          </w:tcPr>
          <w:p w14:paraId="63C229B2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C66A9B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8F48717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7EF3B78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FC95AB0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AA8E196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BE3148E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719855FD" w14:textId="77777777" w:rsidR="00646C7D" w:rsidRPr="00862650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46C7D" w:rsidRPr="00744476" w14:paraId="06852072" w14:textId="77777777" w:rsidTr="0023363E">
        <w:tc>
          <w:tcPr>
            <w:tcW w:w="3673" w:type="dxa"/>
            <w:shd w:val="clear" w:color="auto" w:fill="auto"/>
          </w:tcPr>
          <w:p w14:paraId="1A0772FB" w14:textId="434E35BC" w:rsidR="00646C7D" w:rsidRPr="00744476" w:rsidRDefault="00646C7D" w:rsidP="00646C7D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D2D509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245,79</w:t>
            </w:r>
            <w:r w:rsidR="002336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  <w:vAlign w:val="bottom"/>
          </w:tcPr>
          <w:p w14:paraId="7543898A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B007A14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5" w:type="dxa"/>
            <w:vAlign w:val="bottom"/>
          </w:tcPr>
          <w:p w14:paraId="1C58305A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43B36D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207,436</w:t>
            </w:r>
          </w:p>
        </w:tc>
        <w:tc>
          <w:tcPr>
            <w:tcW w:w="235" w:type="dxa"/>
            <w:vAlign w:val="bottom"/>
          </w:tcPr>
          <w:p w14:paraId="0647486C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7B21965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646C7D" w:rsidRPr="00744476" w14:paraId="1EEE6249" w14:textId="77777777" w:rsidTr="0023363E">
        <w:tc>
          <w:tcPr>
            <w:tcW w:w="3673" w:type="dxa"/>
            <w:shd w:val="clear" w:color="auto" w:fill="auto"/>
          </w:tcPr>
          <w:p w14:paraId="3C3A667E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7AC8A4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C6FFF64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FA56190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69CC107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6A62314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4E9C8191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65238691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646C7D" w:rsidRPr="00744476" w14:paraId="46A9D8B4" w14:textId="77777777" w:rsidTr="0023363E">
        <w:tc>
          <w:tcPr>
            <w:tcW w:w="3673" w:type="dxa"/>
            <w:shd w:val="clear" w:color="auto" w:fill="auto"/>
          </w:tcPr>
          <w:p w14:paraId="3A3D5CCB" w14:textId="77777777" w:rsidR="00646C7D" w:rsidRPr="00744476" w:rsidRDefault="00646C7D" w:rsidP="00646C7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1D9C27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(60,92</w:t>
            </w:r>
            <w:r w:rsidR="002336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0DFC7E28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A806CEB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1BDF498B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01508A0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(47,024)</w:t>
            </w:r>
          </w:p>
        </w:tc>
        <w:tc>
          <w:tcPr>
            <w:tcW w:w="235" w:type="dxa"/>
            <w:vAlign w:val="bottom"/>
          </w:tcPr>
          <w:p w14:paraId="21F8C5A2" w14:textId="77777777" w:rsidR="00646C7D" w:rsidRPr="00744476" w:rsidRDefault="00646C7D" w:rsidP="00646C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C293B8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46C7D" w:rsidRPr="00744476" w14:paraId="4747CBB7" w14:textId="77777777" w:rsidTr="0023363E">
        <w:tc>
          <w:tcPr>
            <w:tcW w:w="3673" w:type="dxa"/>
            <w:vAlign w:val="bottom"/>
          </w:tcPr>
          <w:p w14:paraId="7CEB4994" w14:textId="77777777" w:rsidR="00646C7D" w:rsidRPr="00744476" w:rsidRDefault="00646C7D" w:rsidP="00646C7D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2,337,557</w:t>
            </w:r>
          </w:p>
        </w:tc>
        <w:tc>
          <w:tcPr>
            <w:tcW w:w="235" w:type="dxa"/>
            <w:vAlign w:val="bottom"/>
          </w:tcPr>
          <w:p w14:paraId="6F15139A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235" w:type="dxa"/>
            <w:vAlign w:val="bottom"/>
          </w:tcPr>
          <w:p w14:paraId="42BEF4E6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77777777" w:rsidR="00646C7D" w:rsidRPr="00744476" w:rsidRDefault="008626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1,970,539</w:t>
            </w:r>
          </w:p>
        </w:tc>
        <w:tc>
          <w:tcPr>
            <w:tcW w:w="235" w:type="dxa"/>
            <w:vAlign w:val="bottom"/>
          </w:tcPr>
          <w:p w14:paraId="6E58A163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</w:tbl>
    <w:p w14:paraId="285F0BD7" w14:textId="77777777" w:rsidR="003029B8" w:rsidRPr="00F142A3" w:rsidRDefault="003029B8" w:rsidP="003029B8">
      <w:pPr>
        <w:pStyle w:val="Bo-Blankline"/>
      </w:pPr>
    </w:p>
    <w:p w14:paraId="61560135" w14:textId="03BC68C7" w:rsidR="003029B8" w:rsidRPr="00D547E2" w:rsidRDefault="003029B8" w:rsidP="00681336">
      <w:pPr>
        <w:pStyle w:val="Bo-C1Content"/>
        <w:rPr>
          <w:rFonts w:asciiTheme="majorBidi" w:eastAsia="Calibri" w:hAnsiTheme="majorBidi" w:cstheme="majorBidi"/>
          <w:cs/>
        </w:rPr>
      </w:pPr>
      <w:r w:rsidRPr="00D547E2">
        <w:rPr>
          <w:rFonts w:asciiTheme="majorBidi" w:eastAsia="Calibri" w:hAnsiTheme="majorBidi" w:cstheme="majorBidi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5A473C" w:rsidRPr="00D547E2">
        <w:rPr>
          <w:rFonts w:asciiTheme="majorBidi" w:eastAsia="Calibri" w:hAnsiTheme="majorBidi" w:cstheme="majorBidi"/>
          <w:cs/>
        </w:rPr>
        <w:t>ส่วนใหญ่</w:t>
      </w:r>
      <w:r w:rsidRPr="00D547E2">
        <w:rPr>
          <w:rFonts w:asciiTheme="majorBidi" w:eastAsia="Calibri" w:hAnsiTheme="majorBidi" w:cstheme="majorBidi"/>
          <w:cs/>
        </w:rPr>
        <w:t>เกิดขึ้นจาก</w:t>
      </w:r>
      <w:r w:rsidR="00C23539" w:rsidRPr="00D547E2">
        <w:rPr>
          <w:rFonts w:asciiTheme="majorBidi" w:eastAsia="Calibri" w:hAnsiTheme="majorBidi" w:cstheme="majorBidi"/>
          <w:cs/>
        </w:rPr>
        <w:t>การเปลี่ยนแปลงของ</w:t>
      </w:r>
      <w:r w:rsidR="0018096D" w:rsidRPr="00D547E2">
        <w:rPr>
          <w:rFonts w:asciiTheme="majorBidi" w:eastAsia="Calibri" w:hAnsiTheme="majorBidi" w:cstheme="majorBidi"/>
          <w:cs/>
        </w:rPr>
        <w:t>อัตราคิดลดและการเพิ่มขึ้นของเงินเดือนในอนาคต</w:t>
      </w:r>
    </w:p>
    <w:p w14:paraId="3B7940BF" w14:textId="77777777" w:rsidR="003029B8" w:rsidRPr="00F142A3" w:rsidRDefault="003029B8" w:rsidP="003029B8">
      <w:pPr>
        <w:pStyle w:val="Bo-Blankline"/>
      </w:pPr>
    </w:p>
    <w:p w14:paraId="35B5A7D8" w14:textId="77777777" w:rsidR="00F142A3" w:rsidRPr="00F142A3" w:rsidRDefault="00F142A3" w:rsidP="00F142A3">
      <w:pPr>
        <w:pStyle w:val="Bo-Blankline"/>
        <w:jc w:val="thaiDistribute"/>
        <w:rPr>
          <w:rFonts w:asciiTheme="majorBidi" w:eastAsia="Calibri" w:hAnsiTheme="majorBidi" w:cstheme="majorBidi"/>
          <w:sz w:val="30"/>
          <w:szCs w:val="30"/>
          <w:lang w:eastAsia="en-US"/>
        </w:rPr>
      </w:pP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เมื่อวันที่ </w:t>
      </w:r>
      <w:r w:rsidR="00C9703C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>5</w:t>
      </w: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 เมษายน </w:t>
      </w:r>
      <w:r w:rsidR="00C9703C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>2562</w:t>
      </w: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C9703C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>20</w:t>
      </w: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C9703C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>400</w:t>
      </w: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="00C9703C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>2562</w:t>
      </w:r>
      <w:r w:rsidRPr="00F142A3">
        <w:rPr>
          <w:rFonts w:asciiTheme="majorBidi" w:eastAsia="Calibri" w:hAnsiTheme="majorBidi" w:cstheme="majorBidi"/>
          <w:sz w:val="30"/>
          <w:szCs w:val="30"/>
          <w:cs/>
          <w:lang w:eastAsia="en-US"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</w:p>
    <w:p w14:paraId="14F4D5C0" w14:textId="77777777" w:rsidR="00F142A3" w:rsidRPr="00F142A3" w:rsidRDefault="00F142A3" w:rsidP="003029B8">
      <w:pPr>
        <w:pStyle w:val="Bo-Blankline"/>
      </w:pPr>
    </w:p>
    <w:p w14:paraId="0FB8D6C8" w14:textId="77777777" w:rsidR="0094362A" w:rsidRDefault="0094362A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170"/>
      </w:tblGrid>
      <w:tr w:rsidR="003029B8" w:rsidRPr="00744476" w14:paraId="36CC8F01" w14:textId="77777777" w:rsidTr="009D665E">
        <w:tc>
          <w:tcPr>
            <w:tcW w:w="3960" w:type="dxa"/>
          </w:tcPr>
          <w:p w14:paraId="41147AB1" w14:textId="77777777" w:rsidR="003029B8" w:rsidRPr="00D955C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30" w:type="dxa"/>
            <w:gridSpan w:val="3"/>
          </w:tcPr>
          <w:p w14:paraId="49B3AF71" w14:textId="77777777"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744476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651B13" w14:textId="77777777"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744476" w14:paraId="57A4DE99" w14:textId="77777777" w:rsidTr="009D665E">
        <w:tc>
          <w:tcPr>
            <w:tcW w:w="3960" w:type="dxa"/>
          </w:tcPr>
          <w:p w14:paraId="6096F0CE" w14:textId="77777777" w:rsidR="00646C7D" w:rsidRPr="00744476" w:rsidRDefault="00D955CC" w:rsidP="00D955CC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19A0E7B4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CE5A833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729521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3CFDC58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4EF24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970362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98F21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6C7D" w:rsidRPr="00744476" w14:paraId="709B6BC9" w14:textId="77777777" w:rsidTr="009D665E">
        <w:tc>
          <w:tcPr>
            <w:tcW w:w="3960" w:type="dxa"/>
          </w:tcPr>
          <w:p w14:paraId="6AFC65DA" w14:textId="77777777" w:rsidR="00646C7D" w:rsidRPr="00744476" w:rsidRDefault="00646C7D" w:rsidP="00646C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DC46F7" w14:textId="77777777" w:rsidR="00646C7D" w:rsidRPr="00744476" w:rsidRDefault="00646C7D" w:rsidP="00646C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646C7D" w:rsidRPr="00744476" w14:paraId="72D8A96D" w14:textId="77777777" w:rsidTr="003E21B7">
        <w:tc>
          <w:tcPr>
            <w:tcW w:w="3960" w:type="dxa"/>
          </w:tcPr>
          <w:p w14:paraId="1582FA2E" w14:textId="77777777" w:rsidR="00646C7D" w:rsidRPr="00744476" w:rsidRDefault="00646C7D" w:rsidP="00646C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46970" w14:textId="77777777" w:rsidR="00646C7D" w:rsidRPr="00744476" w:rsidRDefault="00461DEE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1.88 - 2.05</w:t>
            </w:r>
          </w:p>
        </w:tc>
        <w:tc>
          <w:tcPr>
            <w:tcW w:w="236" w:type="dxa"/>
            <w:vAlign w:val="bottom"/>
          </w:tcPr>
          <w:p w14:paraId="760DC666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8139A9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vAlign w:val="bottom"/>
          </w:tcPr>
          <w:p w14:paraId="3D8DAC96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2C610" w14:textId="77777777" w:rsidR="00646C7D" w:rsidRPr="00744476" w:rsidRDefault="00B81A31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1.88 </w:t>
            </w:r>
            <w:r w:rsidR="00461D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2.01</w:t>
            </w:r>
          </w:p>
        </w:tc>
        <w:tc>
          <w:tcPr>
            <w:tcW w:w="270" w:type="dxa"/>
            <w:vAlign w:val="bottom"/>
          </w:tcPr>
          <w:p w14:paraId="74155044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535AA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46C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646C7D" w:rsidRPr="00744476" w14:paraId="092417F3" w14:textId="77777777" w:rsidTr="003E21B7">
        <w:tc>
          <w:tcPr>
            <w:tcW w:w="3960" w:type="dxa"/>
          </w:tcPr>
          <w:p w14:paraId="7CE89F5F" w14:textId="77777777" w:rsidR="00646C7D" w:rsidRPr="00744476" w:rsidRDefault="00646C7D" w:rsidP="00646C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70B8F" w14:textId="77777777" w:rsidR="00646C7D" w:rsidRPr="00744476" w:rsidRDefault="00461DEE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4.17 - 7.64</w:t>
            </w:r>
          </w:p>
        </w:tc>
        <w:tc>
          <w:tcPr>
            <w:tcW w:w="236" w:type="dxa"/>
            <w:vAlign w:val="bottom"/>
          </w:tcPr>
          <w:p w14:paraId="71C30CCB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2CEA927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2D3C332E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448C5" w14:textId="77777777" w:rsidR="00646C7D" w:rsidRPr="00744476" w:rsidRDefault="00B81A31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5.15 </w:t>
            </w:r>
            <w:r w:rsidR="00461D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61D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7.64</w:t>
            </w:r>
          </w:p>
        </w:tc>
        <w:tc>
          <w:tcPr>
            <w:tcW w:w="270" w:type="dxa"/>
            <w:vAlign w:val="bottom"/>
          </w:tcPr>
          <w:p w14:paraId="62E89E55" w14:textId="77777777" w:rsidR="00646C7D" w:rsidRPr="00744476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F0AF5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46C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</w:tr>
    </w:tbl>
    <w:p w14:paraId="48B76892" w14:textId="77777777" w:rsidR="00F14C8F" w:rsidRPr="00D547E2" w:rsidRDefault="00F14C8F" w:rsidP="00D540F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F3371B8" w14:textId="77777777" w:rsidR="00F14C8F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57396F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57396F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57396F" w:rsidRDefault="00A12368" w:rsidP="00283CAF">
      <w:pPr>
        <w:pStyle w:val="Bo-Blankline"/>
      </w:pPr>
    </w:p>
    <w:p w14:paraId="62C8B392" w14:textId="77777777" w:rsidR="00F14C8F" w:rsidRPr="00D547E2" w:rsidRDefault="00F14C8F" w:rsidP="00CD4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9703C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C9703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9703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B14C7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 </w:t>
      </w:r>
      <w:r w:rsidR="00C9703C" w:rsidRPr="00B14C73">
        <w:rPr>
          <w:rFonts w:asciiTheme="majorBidi" w:hAnsiTheme="majorBidi" w:cstheme="majorBidi"/>
          <w:spacing w:val="4"/>
          <w:sz w:val="30"/>
          <w:szCs w:val="30"/>
        </w:rPr>
        <w:t>2</w:t>
      </w:r>
      <w:r w:rsidR="00B14C73" w:rsidRPr="00B14C73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9703C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="005B2A02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703C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C34B41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89DD390" w14:textId="77777777" w:rsidR="00F14C8F" w:rsidRPr="00283CAF" w:rsidRDefault="00F14C8F" w:rsidP="00283CAF">
      <w:pPr>
        <w:pStyle w:val="Bo-Blankline"/>
        <w:rPr>
          <w:highlight w:val="cyan"/>
        </w:rPr>
      </w:pPr>
    </w:p>
    <w:p w14:paraId="69CA07E3" w14:textId="77777777" w:rsidR="00F14C8F" w:rsidRPr="00D547E2" w:rsidRDefault="00F14C8F" w:rsidP="00F14C8F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547E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69D81BC" w14:textId="77777777" w:rsidR="00F14C8F" w:rsidRPr="00283CAF" w:rsidRDefault="00F14C8F" w:rsidP="00283CAF">
      <w:pPr>
        <w:pStyle w:val="Bo-Blankline"/>
      </w:pPr>
    </w:p>
    <w:p w14:paraId="6386BCD8" w14:textId="77777777" w:rsidR="00F14C8F" w:rsidRPr="007C51BF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D547E2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D547E2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D547E2">
        <w:rPr>
          <w:rFonts w:asciiTheme="majorBidi" w:hAnsiTheme="majorBidi" w:cstheme="majorBidi"/>
          <w:spacing w:val="-2"/>
        </w:rPr>
        <w:t xml:space="preserve"> </w:t>
      </w:r>
      <w:r w:rsidRPr="00D547E2">
        <w:rPr>
          <w:rFonts w:asciiTheme="majorBidi" w:hAnsiTheme="majorBidi" w:cstheme="majorBidi"/>
          <w:spacing w:val="-2"/>
          <w:cs/>
        </w:rPr>
        <w:t>ๆ คงที่ จะมีผลกระทบต่อภาระผูกพัน</w:t>
      </w:r>
      <w:r w:rsidR="00DA3251" w:rsidRPr="00D547E2">
        <w:rPr>
          <w:rFonts w:asciiTheme="majorBidi" w:hAnsiTheme="majorBidi" w:cstheme="majorBidi"/>
          <w:spacing w:val="-2"/>
          <w:cs/>
        </w:rPr>
        <w:t>ของโครงการ</w:t>
      </w:r>
      <w:r w:rsidRPr="00D547E2">
        <w:rPr>
          <w:rFonts w:asciiTheme="majorBidi" w:hAnsiTheme="majorBidi" w:cstheme="majorBidi"/>
          <w:spacing w:val="-2"/>
          <w:cs/>
        </w:rPr>
        <w:t>ผลประโยชน์</w:t>
      </w:r>
      <w:r w:rsidRPr="00D547E2">
        <w:rPr>
          <w:rFonts w:asciiTheme="majorBidi" w:hAnsiTheme="majorBidi" w:cstheme="majorBidi"/>
          <w:cs/>
        </w:rPr>
        <w:t>เป็นจำนวนเงินดังต่อไปนี้</w:t>
      </w:r>
    </w:p>
    <w:p w14:paraId="4307A979" w14:textId="77777777" w:rsidR="00F14C8F" w:rsidRPr="00D547E2" w:rsidRDefault="00F14C8F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0E76AC" w:rsidRPr="00744476" w14:paraId="334F17BD" w14:textId="77777777" w:rsidTr="009D665E">
        <w:tc>
          <w:tcPr>
            <w:tcW w:w="3673" w:type="dxa"/>
          </w:tcPr>
          <w:p w14:paraId="17FD5C3A" w14:textId="77777777" w:rsidR="000E76AC" w:rsidRPr="00744476" w:rsidRDefault="000E76AC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DC7EBAB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29A8EDB8" w14:textId="77777777" w:rsidR="000E76AC" w:rsidRPr="00744476" w:rsidRDefault="000E76AC" w:rsidP="00B338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B46337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6AC" w:rsidRPr="00744476" w14:paraId="31DBDDD5" w14:textId="77777777" w:rsidTr="009D665E">
        <w:tc>
          <w:tcPr>
            <w:tcW w:w="3673" w:type="dxa"/>
          </w:tcPr>
          <w:p w14:paraId="7C4E7091" w14:textId="77777777" w:rsidR="000E76AC" w:rsidRPr="00744476" w:rsidRDefault="000E76AC" w:rsidP="00B338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84172BE" w14:textId="77777777"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76AC" w:rsidRPr="00744476" w14:paraId="189335C5" w14:textId="77777777" w:rsidTr="009D665E">
        <w:tc>
          <w:tcPr>
            <w:tcW w:w="3673" w:type="dxa"/>
            <w:vAlign w:val="bottom"/>
          </w:tcPr>
          <w:p w14:paraId="5ADA030D" w14:textId="77777777" w:rsidR="000E76AC" w:rsidRPr="00744476" w:rsidRDefault="004C531E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00" w:type="dxa"/>
            <w:vAlign w:val="bottom"/>
          </w:tcPr>
          <w:p w14:paraId="78B3FF48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C556D23" w14:textId="77777777"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448947B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F751870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A374DCA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6B014B4" w14:textId="77777777"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C16FA74" w14:textId="77777777"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1027A7" w:rsidRPr="00744476" w14:paraId="08E51C47" w14:textId="77777777" w:rsidTr="00D63F47">
        <w:tc>
          <w:tcPr>
            <w:tcW w:w="3673" w:type="dxa"/>
          </w:tcPr>
          <w:p w14:paraId="62828355" w14:textId="77777777" w:rsidR="001027A7" w:rsidRPr="00744476" w:rsidRDefault="001027A7" w:rsidP="001027A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3F539A2" w14:textId="0C43626B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A476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</w:t>
            </w:r>
            <w:r w:rsidR="005B4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476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1B0C8F4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61A0EF5" w14:textId="68DE4B4D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476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93,809</w:t>
            </w:r>
          </w:p>
        </w:tc>
        <w:tc>
          <w:tcPr>
            <w:tcW w:w="235" w:type="dxa"/>
            <w:shd w:val="clear" w:color="auto" w:fill="auto"/>
          </w:tcPr>
          <w:p w14:paraId="10BCB070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C96D97" w14:textId="77777777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(204,195)</w:t>
            </w:r>
          </w:p>
        </w:tc>
        <w:tc>
          <w:tcPr>
            <w:tcW w:w="235" w:type="dxa"/>
            <w:shd w:val="clear" w:color="auto" w:fill="auto"/>
          </w:tcPr>
          <w:p w14:paraId="177DF67A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6557C6" w14:textId="77777777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243,999</w:t>
            </w:r>
          </w:p>
        </w:tc>
      </w:tr>
      <w:tr w:rsidR="001027A7" w:rsidRPr="00744476" w14:paraId="0D1487EB" w14:textId="77777777" w:rsidTr="00D63F47">
        <w:tc>
          <w:tcPr>
            <w:tcW w:w="3673" w:type="dxa"/>
          </w:tcPr>
          <w:p w14:paraId="587A7EFF" w14:textId="77777777" w:rsidR="001027A7" w:rsidRPr="00744476" w:rsidRDefault="001027A7" w:rsidP="005312C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66E71B" w14:textId="2E7AED8B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A476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BCFB47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900D863" w14:textId="6652C33E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</w:t>
            </w:r>
            <w:r w:rsidR="00A476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7A4913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522229" w14:textId="77777777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210,559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F56AF2" w14:textId="77777777"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14768B" w14:textId="77777777" w:rsidR="001027A7" w:rsidRPr="00744476" w:rsidRDefault="00797C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(181,483)</w:t>
            </w:r>
          </w:p>
        </w:tc>
      </w:tr>
      <w:tr w:rsidR="005312C1" w:rsidRPr="00744476" w14:paraId="6F03CA9E" w14:textId="77777777" w:rsidTr="009D665E">
        <w:tc>
          <w:tcPr>
            <w:tcW w:w="3673" w:type="dxa"/>
          </w:tcPr>
          <w:p w14:paraId="67AEF88B" w14:textId="77777777" w:rsidR="005312C1" w:rsidRPr="00744476" w:rsidRDefault="005312C1" w:rsidP="001027A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3E81D2D9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582AD52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13FD823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9539D25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7C05388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8515FFF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4DCA071" w14:textId="77777777"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14:paraId="2DB184AE" w14:textId="77777777" w:rsidTr="009C4BE3">
        <w:tc>
          <w:tcPr>
            <w:tcW w:w="3673" w:type="dxa"/>
            <w:vAlign w:val="bottom"/>
          </w:tcPr>
          <w:p w14:paraId="7F80F8BE" w14:textId="77777777" w:rsidR="005312C1" w:rsidRPr="00744476" w:rsidRDefault="005312C1" w:rsidP="005312C1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00" w:type="dxa"/>
            <w:vAlign w:val="bottom"/>
          </w:tcPr>
          <w:p w14:paraId="11D3A037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7EB615F3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A74FF6B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5777453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2B686CB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F5DF024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1D2591C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6C7D" w:rsidRPr="00744476" w14:paraId="2CC2933C" w14:textId="77777777" w:rsidTr="009C4BE3">
        <w:tc>
          <w:tcPr>
            <w:tcW w:w="3673" w:type="dxa"/>
          </w:tcPr>
          <w:p w14:paraId="0E3BC448" w14:textId="77777777" w:rsidR="00646C7D" w:rsidRPr="00744476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</w:tcPr>
          <w:p w14:paraId="25E5B30F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78130310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C697AFF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35" w:type="dxa"/>
          </w:tcPr>
          <w:p w14:paraId="45A0379E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827DF8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5F275734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3494401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646C7D" w:rsidRPr="00744476" w14:paraId="7F702046" w14:textId="77777777" w:rsidTr="009D665E">
        <w:tc>
          <w:tcPr>
            <w:tcW w:w="3673" w:type="dxa"/>
          </w:tcPr>
          <w:p w14:paraId="3F973978" w14:textId="77777777" w:rsidR="00646C7D" w:rsidRPr="00744476" w:rsidRDefault="00646C7D" w:rsidP="00646C7D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78484D1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  <w:tc>
          <w:tcPr>
            <w:tcW w:w="235" w:type="dxa"/>
            <w:vAlign w:val="bottom"/>
          </w:tcPr>
          <w:p w14:paraId="21E7FFB3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C492B3A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7E0C288F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37CE3A5" w14:textId="77777777" w:rsidR="00646C7D" w:rsidRPr="00744476" w:rsidRDefault="00C9703C" w:rsidP="00646C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35" w:type="dxa"/>
            <w:vAlign w:val="bottom"/>
          </w:tcPr>
          <w:p w14:paraId="593607C8" w14:textId="77777777" w:rsidR="00646C7D" w:rsidRPr="00744476" w:rsidRDefault="00646C7D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08D57181" w14:textId="376EE8DB" w:rsidR="00646C7D" w:rsidRPr="00744476" w:rsidRDefault="005B1050" w:rsidP="00646C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B932966" w14:textId="77777777" w:rsidR="000D7482" w:rsidRPr="00283CAF" w:rsidRDefault="000D7482" w:rsidP="00283CAF">
      <w:pPr>
        <w:pStyle w:val="Bo-Blankline"/>
      </w:pPr>
    </w:p>
    <w:p w14:paraId="27A7ED39" w14:textId="77777777" w:rsidR="003F48D9" w:rsidRDefault="003F48D9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70445BE7" w14:textId="77777777" w:rsidR="00BB7A6E" w:rsidRPr="00744476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09868F9A" w14:textId="77777777" w:rsidR="00BB7A6E" w:rsidRPr="00D547E2" w:rsidRDefault="00BB7A6E" w:rsidP="00283CAF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542"/>
        <w:gridCol w:w="1258"/>
        <w:gridCol w:w="1200"/>
        <w:gridCol w:w="235"/>
        <w:gridCol w:w="1200"/>
        <w:gridCol w:w="235"/>
        <w:gridCol w:w="1135"/>
        <w:gridCol w:w="235"/>
        <w:gridCol w:w="1135"/>
      </w:tblGrid>
      <w:tr w:rsidR="00AD786F" w:rsidRPr="00744476" w14:paraId="0634A654" w14:textId="77777777" w:rsidTr="009D665E">
        <w:tc>
          <w:tcPr>
            <w:tcW w:w="2628" w:type="dxa"/>
          </w:tcPr>
          <w:p w14:paraId="0A3FC2F7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4B27442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14:paraId="3C6ECF35" w14:textId="77777777" w:rsidR="00AD786F" w:rsidRPr="00FB23BE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20FF6D4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397CDCF0" w14:textId="77777777" w:rsidR="00AD786F" w:rsidRPr="00FB23BE" w:rsidRDefault="00C9703C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D786F" w:rsidRPr="00744476" w14:paraId="4FAA54CC" w14:textId="77777777" w:rsidTr="009D665E">
        <w:tc>
          <w:tcPr>
            <w:tcW w:w="2628" w:type="dxa"/>
          </w:tcPr>
          <w:p w14:paraId="2CDDA568" w14:textId="77777777" w:rsidR="00AD786F" w:rsidRPr="00FB23BE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4E1F45CC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C573BC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F5B7DB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A9B2E1D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0E44FB69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76D9BB4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FAF07B" w14:textId="77777777" w:rsidR="00AD786F" w:rsidRPr="00FB23BE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FE858F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744476" w14:paraId="20FDE973" w14:textId="77777777" w:rsidTr="009D665E">
        <w:tc>
          <w:tcPr>
            <w:tcW w:w="2628" w:type="dxa"/>
          </w:tcPr>
          <w:p w14:paraId="5483F81D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5D260DA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7" w:type="dxa"/>
            <w:gridSpan w:val="7"/>
          </w:tcPr>
          <w:p w14:paraId="52DA6FC0" w14:textId="77777777" w:rsidR="00AD786F" w:rsidRPr="00FB23BE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744476" w14:paraId="1ACD88F4" w14:textId="77777777" w:rsidTr="009D665E">
        <w:tc>
          <w:tcPr>
            <w:tcW w:w="2628" w:type="dxa"/>
          </w:tcPr>
          <w:p w14:paraId="47F1AC4E" w14:textId="77777777" w:rsidR="00AD786F" w:rsidRPr="00FB23BE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00" w:type="dxa"/>
            <w:vAlign w:val="center"/>
          </w:tcPr>
          <w:p w14:paraId="1D6C09C6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BFB7D0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FB79F5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828C37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49D625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1A9442D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A93A33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82ABE25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6F" w:rsidRPr="00744476" w14:paraId="3809882B" w14:textId="77777777" w:rsidTr="009D665E">
        <w:tc>
          <w:tcPr>
            <w:tcW w:w="2628" w:type="dxa"/>
          </w:tcPr>
          <w:p w14:paraId="5A0BC7B0" w14:textId="77777777" w:rsidR="00AD786F" w:rsidRPr="00FB23BE" w:rsidRDefault="00AD786F" w:rsidP="00AD786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0" w:type="dxa"/>
            <w:vAlign w:val="bottom"/>
          </w:tcPr>
          <w:p w14:paraId="10F89CFB" w14:textId="77777777" w:rsidR="00AD786F" w:rsidRPr="00FB23BE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CAB0E32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4C52CE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0117CFB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F48258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4397004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B21A5" w14:textId="77777777" w:rsidR="00AD786F" w:rsidRPr="00FB23BE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69688C3" w14:textId="77777777" w:rsidR="00AD786F" w:rsidRPr="00FB23BE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7D" w:rsidRPr="00744476" w14:paraId="69CA9E37" w14:textId="77777777" w:rsidTr="009D665E">
        <w:tc>
          <w:tcPr>
            <w:tcW w:w="2628" w:type="dxa"/>
          </w:tcPr>
          <w:p w14:paraId="60B99F9A" w14:textId="77777777" w:rsidR="00646C7D" w:rsidRPr="00FB23BE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14:paraId="4C2CC9CF" w14:textId="77777777" w:rsidR="00646C7D" w:rsidRPr="00FB23BE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D46F57E" w14:textId="77777777" w:rsidR="00646C7D" w:rsidRPr="00FB23BE" w:rsidRDefault="00712D34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36" w:type="dxa"/>
            <w:vAlign w:val="bottom"/>
          </w:tcPr>
          <w:p w14:paraId="5644E72C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2C655B54" w14:textId="77777777" w:rsidR="00646C7D" w:rsidRPr="00FB23BE" w:rsidRDefault="00712D34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36" w:type="dxa"/>
            <w:vAlign w:val="bottom"/>
          </w:tcPr>
          <w:p w14:paraId="476D5EE9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49DEEFBA" w14:textId="77777777" w:rsidR="00646C7D" w:rsidRPr="00FB23BE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646C7D"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646C7D"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89F9FAB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EBD2894" w14:textId="77777777" w:rsidR="00646C7D" w:rsidRPr="00FB23BE" w:rsidRDefault="00C9703C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646C7D"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646C7D"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C7D" w:rsidRPr="00744476" w14:paraId="3BE4B78F" w14:textId="77777777" w:rsidTr="009D665E">
        <w:tc>
          <w:tcPr>
            <w:tcW w:w="2628" w:type="dxa"/>
          </w:tcPr>
          <w:p w14:paraId="1D2485EA" w14:textId="77777777" w:rsidR="00646C7D" w:rsidRPr="00FB23BE" w:rsidRDefault="00646C7D" w:rsidP="00646C7D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1D3224FF" w14:textId="77777777" w:rsidR="00646C7D" w:rsidRPr="00FB23BE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7C20CF3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779699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38D960FF" w14:textId="77777777" w:rsidR="00646C7D" w:rsidRPr="00FB23BE" w:rsidRDefault="00646C7D" w:rsidP="00646C7D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66AE251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4D79026F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5F4154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7F5A07A8" w14:textId="77777777" w:rsidR="00646C7D" w:rsidRPr="00FB23BE" w:rsidRDefault="00646C7D" w:rsidP="00646C7D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6C7D" w:rsidRPr="00744476" w14:paraId="31F2077F" w14:textId="77777777" w:rsidTr="009D665E">
        <w:tc>
          <w:tcPr>
            <w:tcW w:w="2628" w:type="dxa"/>
          </w:tcPr>
          <w:p w14:paraId="5062C8C8" w14:textId="77777777" w:rsidR="00646C7D" w:rsidRPr="00FB23BE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300" w:type="dxa"/>
            <w:vAlign w:val="center"/>
          </w:tcPr>
          <w:p w14:paraId="78BD86B5" w14:textId="77777777" w:rsidR="00646C7D" w:rsidRPr="00FB23BE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E5B6BB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9FE9D8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DDAC901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5DF46C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8768A88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AD5F32" w14:textId="77777777" w:rsidR="00646C7D" w:rsidRPr="00FB23BE" w:rsidRDefault="00646C7D" w:rsidP="00646C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429C832" w14:textId="77777777" w:rsidR="00646C7D" w:rsidRPr="00FB23BE" w:rsidRDefault="00646C7D" w:rsidP="00646C7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D34" w:rsidRPr="00744476" w14:paraId="23CEB19A" w14:textId="77777777" w:rsidTr="009D665E">
        <w:tc>
          <w:tcPr>
            <w:tcW w:w="2628" w:type="dxa"/>
          </w:tcPr>
          <w:p w14:paraId="2D166B1B" w14:textId="77777777" w:rsidR="00712D34" w:rsidRPr="00FB23BE" w:rsidRDefault="00712D34" w:rsidP="00712D3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0" w:type="dxa"/>
            <w:vAlign w:val="center"/>
          </w:tcPr>
          <w:p w14:paraId="5017A7BA" w14:textId="77777777" w:rsidR="00712D34" w:rsidRPr="00FB23BE" w:rsidRDefault="00712D34" w:rsidP="00712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68A57E6" w14:textId="77777777" w:rsidR="00712D34" w:rsidRPr="00D3561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14:paraId="745AD769" w14:textId="77777777" w:rsidR="00712D34" w:rsidRPr="00D3561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C06D493" w14:textId="77777777" w:rsidR="00712D34" w:rsidRPr="00D3561E" w:rsidRDefault="00712D34" w:rsidP="00EF1CA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14:paraId="0D15E7F1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C6FC88B" w14:textId="77777777" w:rsidR="00712D34" w:rsidRPr="00D3561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14:paraId="076D349F" w14:textId="77777777" w:rsidR="00712D34" w:rsidRPr="00D3561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3886D1D" w14:textId="77777777" w:rsidR="00712D34" w:rsidRPr="00D3561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6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</w:tr>
      <w:tr w:rsidR="00712D34" w:rsidRPr="00744476" w14:paraId="0B813B1A" w14:textId="77777777" w:rsidTr="007032D8">
        <w:tc>
          <w:tcPr>
            <w:tcW w:w="2628" w:type="dxa"/>
          </w:tcPr>
          <w:p w14:paraId="4B802009" w14:textId="77777777" w:rsidR="00712D34" w:rsidRPr="00FB23BE" w:rsidRDefault="00712D34" w:rsidP="00712D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14:paraId="0D59D0DD" w14:textId="77777777" w:rsidR="00712D34" w:rsidRPr="00FB23BE" w:rsidRDefault="00712D34" w:rsidP="00712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AE6EB9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DA9123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FED511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40AF7C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D991EBC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3CE15A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89DDF02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D34" w:rsidRPr="00744476" w14:paraId="242902AC" w14:textId="77777777" w:rsidTr="007032D8">
        <w:tc>
          <w:tcPr>
            <w:tcW w:w="2628" w:type="dxa"/>
          </w:tcPr>
          <w:p w14:paraId="77C51315" w14:textId="77777777" w:rsidR="00712D34" w:rsidRPr="00FB23BE" w:rsidRDefault="00712D34" w:rsidP="00712D3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1300" w:type="dxa"/>
            <w:vAlign w:val="center"/>
          </w:tcPr>
          <w:p w14:paraId="5E7A0723" w14:textId="77777777" w:rsidR="00712D34" w:rsidRPr="00FB23BE" w:rsidRDefault="00712D34" w:rsidP="00712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70A2F5" w14:textId="77777777" w:rsidR="00712D34" w:rsidRPr="00E5379C" w:rsidRDefault="00E5379C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D34" w:rsidRPr="00FB23BE">
              <w:rPr>
                <w:rFonts w:asciiTheme="majorBidi" w:hAnsiTheme="majorBidi" w:cstheme="majorBidi"/>
                <w:sz w:val="30"/>
                <w:szCs w:val="30"/>
              </w:rPr>
              <w:t>1,009,500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E28514B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BC37E3F" w14:textId="77777777" w:rsidR="00712D34" w:rsidRPr="00FB23BE" w:rsidRDefault="00E5379C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2D34" w:rsidRPr="00FB23BE">
              <w:rPr>
                <w:rFonts w:asciiTheme="majorBidi" w:hAnsiTheme="majorBidi" w:cstheme="majorBidi"/>
                <w:sz w:val="30"/>
                <w:szCs w:val="30"/>
              </w:rPr>
              <w:t>1,009,500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CEDBC0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BD13CAD" w14:textId="77777777" w:rsidR="00712D34" w:rsidRPr="00D3561E" w:rsidRDefault="00712D34" w:rsidP="00712D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119037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DD65FE0" w14:textId="77777777" w:rsidR="00712D34" w:rsidRPr="00FB23BE" w:rsidRDefault="00712D34" w:rsidP="00712D3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2D34" w:rsidRPr="00744476" w14:paraId="218DBF7B" w14:textId="77777777" w:rsidTr="007032D8">
        <w:tc>
          <w:tcPr>
            <w:tcW w:w="2628" w:type="dxa"/>
          </w:tcPr>
          <w:p w14:paraId="54584258" w14:textId="77777777" w:rsidR="00712D34" w:rsidRPr="00FB23BE" w:rsidRDefault="00712D34" w:rsidP="00712D3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300" w:type="dxa"/>
            <w:vAlign w:val="bottom"/>
          </w:tcPr>
          <w:p w14:paraId="58F61D35" w14:textId="77777777" w:rsidR="00712D34" w:rsidRPr="00FB23BE" w:rsidRDefault="00712D34" w:rsidP="00712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CB6207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7C9656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A03B61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12E5C8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9061913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FCCB90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21A2F19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D34" w:rsidRPr="00744476" w14:paraId="47AFFB20" w14:textId="77777777" w:rsidTr="009D665E">
        <w:tc>
          <w:tcPr>
            <w:tcW w:w="2628" w:type="dxa"/>
          </w:tcPr>
          <w:p w14:paraId="55F78CA7" w14:textId="77777777" w:rsidR="00712D34" w:rsidRPr="00FB23BE" w:rsidRDefault="00712D34" w:rsidP="00712D3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14:paraId="14DBBAA3" w14:textId="77777777" w:rsidR="00712D34" w:rsidRPr="00FB23BE" w:rsidRDefault="00712D34" w:rsidP="00712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C93BC22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</w:t>
            </w:r>
            <w:r w:rsidR="00A62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14:paraId="5AA531AD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0E6FA513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</w:t>
            </w:r>
            <w:r w:rsidR="00A62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14:paraId="6C1C7A9A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1B9868B3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14:paraId="40F54D28" w14:textId="77777777" w:rsidR="00712D34" w:rsidRPr="00FB23BE" w:rsidRDefault="00712D34" w:rsidP="00712D3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1D9DBEDE" w14:textId="77777777" w:rsidR="00712D34" w:rsidRPr="00FB23BE" w:rsidRDefault="00712D34" w:rsidP="00712D3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</w:tr>
    </w:tbl>
    <w:p w14:paraId="4541E878" w14:textId="77777777" w:rsidR="000E76AC" w:rsidRPr="00D547E2" w:rsidRDefault="000E76AC" w:rsidP="00FB23BE">
      <w:pPr>
        <w:pStyle w:val="Bo-Blankline"/>
        <w:rPr>
          <w:lang w:val="en-US"/>
        </w:rPr>
      </w:pPr>
    </w:p>
    <w:p w14:paraId="0C802860" w14:textId="77777777" w:rsidR="002261AC" w:rsidRPr="00D547E2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หุ้นทุนซื้อคืน</w:t>
      </w:r>
    </w:p>
    <w:p w14:paraId="2B99AA1E" w14:textId="77777777" w:rsidR="002261AC" w:rsidRDefault="002261AC" w:rsidP="00283CAF">
      <w:pPr>
        <w:pStyle w:val="Bo-Blankline"/>
        <w:rPr>
          <w:lang w:val="en-US"/>
        </w:rPr>
      </w:pPr>
    </w:p>
    <w:p w14:paraId="1E04287D" w14:textId="2B54F8AC" w:rsidR="00726AA7" w:rsidRPr="00726AA7" w:rsidRDefault="00726AA7" w:rsidP="00726AA7">
      <w:pPr>
        <w:pStyle w:val="Bo-C1Content"/>
        <w:rPr>
          <w:i/>
          <w:iCs/>
          <w:lang w:val="en-US"/>
        </w:rPr>
      </w:pPr>
      <w:r w:rsidRPr="00726AA7">
        <w:rPr>
          <w:cs/>
        </w:rPr>
        <w:t>ในการประชุมคณะกรรมการบริษัทเมื่อวันที่</w:t>
      </w:r>
      <w:r w:rsidRPr="00726AA7">
        <w:t xml:space="preserve"> </w:t>
      </w:r>
      <w:r w:rsidRPr="00726AA7">
        <w:rPr>
          <w:cs/>
        </w:rPr>
        <w:t xml:space="preserve">27 เมษายน 2561ได้มีมติอนุมัติโครงการซื้อหุ้นคืนเพื่อบริหารทางการเงิน </w:t>
      </w:r>
      <w:r w:rsidRPr="00726AA7">
        <w:rPr>
          <w:spacing w:val="-4"/>
          <w:cs/>
        </w:rPr>
        <w:t>วงเงินสูงสุดที่ใช้ในการซื้อหุ้นคืนไม่เกิน 2,500 ล้านบาท จำนวนหุ้นที่จะซื้อคืนสูงสุดไม่เกิน</w:t>
      </w:r>
      <w:r w:rsidRPr="00726AA7">
        <w:rPr>
          <w:rFonts w:hint="cs"/>
          <w:spacing w:val="-4"/>
          <w:cs/>
        </w:rPr>
        <w:t xml:space="preserve"> </w:t>
      </w:r>
      <w:r w:rsidRPr="00726AA7">
        <w:rPr>
          <w:spacing w:val="-4"/>
          <w:cs/>
        </w:rPr>
        <w:t>1,009.5</w:t>
      </w:r>
      <w:r w:rsidRPr="00726AA7">
        <w:rPr>
          <w:spacing w:val="-4"/>
          <w:lang w:val="en-US"/>
        </w:rPr>
        <w:t>0</w:t>
      </w:r>
      <w:r w:rsidRPr="00726AA7">
        <w:rPr>
          <w:spacing w:val="-4"/>
          <w:cs/>
        </w:rPr>
        <w:t xml:space="preserve"> ล้านหุ้น</w:t>
      </w:r>
      <w:r w:rsidRPr="00726AA7">
        <w:rPr>
          <w:cs/>
        </w:rPr>
        <w:t xml:space="preserve"> มูลค่าที่ตราไว้หุ้นละ 1 บาท จำนวนหุ้นที่จะซื้อคืนคิดเป็นร้อยละ 5 ของหุ้นที่จำหน่ายได้แล้วทั้งหมด โดยมีกำหนดเวลาที่จะซื้อหุ้นคืนตั้งแต่วันที่ 16 กรกฎาคม 2561 ถึงวันที่ 15 มกราคม 2562</w:t>
      </w:r>
      <w:r w:rsidRPr="00726AA7">
        <w:t xml:space="preserve"> </w:t>
      </w:r>
      <w:r w:rsidRPr="00726AA7">
        <w:rPr>
          <w:rFonts w:hint="cs"/>
          <w:cs/>
        </w:rPr>
        <w:t>โดยบริษัทได้ซื้อหุ้นคืนตามโครงการดังกล่าวครบแล้วเป็นจำนวนทั้งสิ้น</w:t>
      </w:r>
      <w:r w:rsidRPr="00726AA7">
        <w:t xml:space="preserve"> 1,009.50</w:t>
      </w:r>
      <w:r w:rsidRPr="00726AA7">
        <w:rPr>
          <w:rFonts w:hint="cs"/>
          <w:cs/>
        </w:rPr>
        <w:t xml:space="preserve"> ล้านหุ้น</w:t>
      </w:r>
      <w:r w:rsidRPr="00726AA7">
        <w:t xml:space="preserve"> </w:t>
      </w:r>
      <w:r w:rsidRPr="00726AA7">
        <w:rPr>
          <w:rFonts w:hint="cs"/>
          <w:i/>
          <w:iCs/>
          <w:cs/>
        </w:rPr>
        <w:t>(</w:t>
      </w:r>
      <w:r w:rsidRPr="00726AA7">
        <w:rPr>
          <w:i/>
          <w:iCs/>
          <w:lang w:val="en-US"/>
        </w:rPr>
        <w:t xml:space="preserve">31 </w:t>
      </w:r>
      <w:r w:rsidRPr="00726AA7">
        <w:rPr>
          <w:rFonts w:hint="cs"/>
          <w:i/>
          <w:iCs/>
          <w:cs/>
          <w:lang w:val="en-US"/>
        </w:rPr>
        <w:t xml:space="preserve">ธันวาคม </w:t>
      </w:r>
      <w:r w:rsidRPr="00726AA7">
        <w:rPr>
          <w:i/>
          <w:iCs/>
          <w:lang w:val="en-US"/>
        </w:rPr>
        <w:t xml:space="preserve">2561: 857.81 </w:t>
      </w:r>
      <w:r w:rsidRPr="00726AA7">
        <w:rPr>
          <w:rFonts w:hint="cs"/>
          <w:i/>
          <w:iCs/>
          <w:cs/>
          <w:lang w:val="en-US"/>
        </w:rPr>
        <w:t>ล้านหุ้น)</w:t>
      </w:r>
      <w:r w:rsidRPr="00726AA7">
        <w:rPr>
          <w:rFonts w:hint="cs"/>
          <w:i/>
          <w:iCs/>
          <w:cs/>
        </w:rPr>
        <w:t xml:space="preserve"> </w:t>
      </w:r>
      <w:r w:rsidRPr="00726AA7">
        <w:rPr>
          <w:rFonts w:hint="cs"/>
          <w:cs/>
        </w:rPr>
        <w:t xml:space="preserve">เป็นจำนวนเงินรวม </w:t>
      </w:r>
      <w:r w:rsidRPr="00726AA7">
        <w:t>1,983.89</w:t>
      </w:r>
      <w:r w:rsidRPr="00726AA7">
        <w:rPr>
          <w:rFonts w:hint="cs"/>
          <w:cs/>
        </w:rPr>
        <w:t xml:space="preserve"> ล้านบาท </w:t>
      </w:r>
      <w:r w:rsidRPr="00726AA7">
        <w:rPr>
          <w:rFonts w:hint="cs"/>
          <w:i/>
          <w:iCs/>
          <w:cs/>
        </w:rPr>
        <w:t>(</w:t>
      </w:r>
      <w:r w:rsidRPr="00726AA7">
        <w:rPr>
          <w:i/>
          <w:iCs/>
          <w:lang w:val="en-US"/>
        </w:rPr>
        <w:t xml:space="preserve">31 </w:t>
      </w:r>
      <w:r w:rsidRPr="00726AA7">
        <w:rPr>
          <w:rFonts w:hint="cs"/>
          <w:i/>
          <w:iCs/>
          <w:cs/>
          <w:lang w:val="en-US"/>
        </w:rPr>
        <w:t xml:space="preserve">ธันวาคม </w:t>
      </w:r>
      <w:r w:rsidRPr="00726AA7">
        <w:rPr>
          <w:i/>
          <w:iCs/>
          <w:lang w:val="en-US"/>
        </w:rPr>
        <w:t xml:space="preserve">2561: 1,682.63 </w:t>
      </w:r>
      <w:r w:rsidRPr="00726AA7">
        <w:rPr>
          <w:rFonts w:hint="cs"/>
          <w:i/>
          <w:iCs/>
          <w:cs/>
          <w:lang w:val="en-US"/>
        </w:rPr>
        <w:t>ล้านบาท)</w:t>
      </w:r>
    </w:p>
    <w:p w14:paraId="20920EB7" w14:textId="77777777" w:rsidR="00726AA7" w:rsidRPr="00726AA7" w:rsidRDefault="00726AA7" w:rsidP="00726AA7">
      <w:pPr>
        <w:pStyle w:val="Bo-C1Content"/>
        <w:rPr>
          <w:sz w:val="20"/>
          <w:szCs w:val="20"/>
          <w:highlight w:val="yellow"/>
          <w:lang w:val="en-US"/>
        </w:rPr>
      </w:pPr>
    </w:p>
    <w:p w14:paraId="0058E11C" w14:textId="1F6DABE1" w:rsidR="00CB2E7A" w:rsidRDefault="00726AA7" w:rsidP="00235F58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726AA7">
        <w:rPr>
          <w:rFonts w:hint="cs"/>
          <w:cs/>
        </w:rPr>
        <w:t>และเมื่อวันที่ 24 กรกฎาคม 2562 บริษัทได้จดทะเบียนลดทุนจำนวน 1,009.50 ล้านหุ้น</w:t>
      </w:r>
      <w:r w:rsidRPr="00726AA7">
        <w:t xml:space="preserve"> </w:t>
      </w:r>
      <w:r w:rsidRPr="00726AA7">
        <w:rPr>
          <w:rFonts w:hint="cs"/>
          <w:cs/>
        </w:rPr>
        <w:t xml:space="preserve">มูลค่าที่ตราไว้หุ้นละ </w:t>
      </w:r>
      <w:r w:rsidRPr="00726AA7">
        <w:t xml:space="preserve">1 </w:t>
      </w:r>
      <w:r w:rsidRPr="00726AA7">
        <w:rPr>
          <w:rFonts w:hint="cs"/>
          <w:cs/>
        </w:rPr>
        <w:t>บาท โดยตัดหุ้นทุนซื้อคืนที่ไม่สามารถจำหน่ายในตลาดหลักทรัพย์แห่งประเทศไทยในวันที่ 17 กรกฎาคม 2562 จำนวนรวม 1,009.50 ล้านหุ้นกับกระทรวงพาณิชย์</w:t>
      </w:r>
      <w:r w:rsidRPr="00726AA7">
        <w:t xml:space="preserve"> </w:t>
      </w:r>
      <w:r w:rsidRPr="00726AA7">
        <w:rPr>
          <w:rFonts w:hint="cs"/>
          <w:cs/>
        </w:rPr>
        <w:t>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  <w:r w:rsidR="00CB2E7A">
        <w:rPr>
          <w:rFonts w:asciiTheme="majorBidi" w:hAnsiTheme="majorBidi" w:cstheme="majorBidi"/>
          <w:cs/>
        </w:rPr>
        <w:br w:type="page"/>
      </w:r>
    </w:p>
    <w:p w14:paraId="6CC0AEA2" w14:textId="77777777" w:rsidR="0046250C" w:rsidRPr="00B85E74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lastRenderedPageBreak/>
        <w:t>สำรอง</w:t>
      </w:r>
    </w:p>
    <w:p w14:paraId="36F87749" w14:textId="77777777" w:rsidR="0046250C" w:rsidRPr="000E717C" w:rsidRDefault="0046250C" w:rsidP="000E717C">
      <w:pPr>
        <w:pStyle w:val="Bo-Blankline"/>
      </w:pPr>
    </w:p>
    <w:p w14:paraId="75050C19" w14:textId="77777777" w:rsidR="0046250C" w:rsidRPr="00B85E74" w:rsidRDefault="0046250C" w:rsidP="00625BD4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14:paraId="5DAE2074" w14:textId="77777777" w:rsidR="0046250C" w:rsidRPr="000E717C" w:rsidRDefault="0046250C" w:rsidP="000E717C">
      <w:pPr>
        <w:pStyle w:val="Bo-Blankline"/>
      </w:pPr>
    </w:p>
    <w:p w14:paraId="7C1FE844" w14:textId="77777777" w:rsidR="0046250C" w:rsidRDefault="00287FEA" w:rsidP="003C6BBF">
      <w:pPr>
        <w:pStyle w:val="Bo-Blankline"/>
        <w:rPr>
          <w:rFonts w:asciiTheme="majorBidi" w:hAnsiTheme="majorBidi"/>
          <w:b/>
          <w:bCs/>
          <w:i/>
          <w:iCs/>
          <w:sz w:val="30"/>
          <w:szCs w:val="30"/>
          <w:lang w:eastAsia="en-US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6C3310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14:paraId="6F1E68A5" w14:textId="77777777" w:rsidR="006C3310" w:rsidRPr="000E717C" w:rsidRDefault="006C3310" w:rsidP="000E717C">
      <w:pPr>
        <w:pStyle w:val="Bo-Blankline"/>
      </w:pPr>
    </w:p>
    <w:p w14:paraId="7CA16A2A" w14:textId="77777777" w:rsidR="0046250C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772C092" w14:textId="77777777" w:rsidR="009763DB" w:rsidRPr="00B85E74" w:rsidRDefault="009763DB" w:rsidP="000E717C">
      <w:pPr>
        <w:pStyle w:val="Bo-Blankline"/>
      </w:pPr>
    </w:p>
    <w:p w14:paraId="68528FDB" w14:textId="77777777" w:rsidR="0046250C" w:rsidRPr="00B85E74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B85E74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B85E74">
        <w:rPr>
          <w:rFonts w:asciiTheme="majorBidi" w:hAnsiTheme="majorBidi" w:cstheme="majorBidi"/>
        </w:rPr>
        <w:t>.</w:t>
      </w:r>
      <w:r w:rsidRPr="00B85E74">
        <w:rPr>
          <w:rFonts w:asciiTheme="majorBidi" w:hAnsiTheme="majorBidi" w:cstheme="majorBidi"/>
          <w:cs/>
        </w:rPr>
        <w:t>ศ</w:t>
      </w:r>
      <w:r w:rsidRPr="00B85E74">
        <w:rPr>
          <w:rFonts w:asciiTheme="majorBidi" w:hAnsiTheme="majorBidi" w:cstheme="majorBidi"/>
        </w:rPr>
        <w:t xml:space="preserve">. </w:t>
      </w:r>
      <w:r w:rsidR="00C9703C">
        <w:rPr>
          <w:rFonts w:asciiTheme="majorBidi" w:hAnsiTheme="majorBidi" w:cstheme="majorBidi"/>
        </w:rPr>
        <w:t>2535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มาตรา </w:t>
      </w:r>
      <w:r w:rsidR="00C9703C">
        <w:rPr>
          <w:rFonts w:asciiTheme="majorBidi" w:hAnsiTheme="majorBidi" w:cstheme="majorBidi"/>
        </w:rPr>
        <w:t>116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B85E74">
        <w:rPr>
          <w:rFonts w:asciiTheme="majorBidi" w:hAnsiTheme="majorBidi" w:cstheme="majorBidi"/>
        </w:rPr>
        <w:t>(“</w:t>
      </w:r>
      <w:r w:rsidRPr="00B85E74">
        <w:rPr>
          <w:rFonts w:asciiTheme="majorBidi" w:hAnsiTheme="majorBidi" w:cstheme="majorBidi"/>
          <w:cs/>
        </w:rPr>
        <w:t>สำรองตามกฎหมาย</w:t>
      </w:r>
      <w:r w:rsidRPr="00B85E74">
        <w:rPr>
          <w:rFonts w:asciiTheme="majorBidi" w:hAnsiTheme="majorBidi" w:cstheme="majorBidi"/>
        </w:rPr>
        <w:t xml:space="preserve">”) </w:t>
      </w:r>
      <w:r w:rsidRPr="00B85E74">
        <w:rPr>
          <w:rFonts w:asciiTheme="majorBidi" w:hAnsiTheme="majorBidi" w:cstheme="majorBidi"/>
          <w:cs/>
        </w:rPr>
        <w:t xml:space="preserve">อย่างน้อยร้อยละ </w:t>
      </w:r>
      <w:r w:rsidR="00C9703C">
        <w:rPr>
          <w:rFonts w:asciiTheme="majorBidi" w:hAnsiTheme="majorBidi" w:cstheme="majorBidi"/>
        </w:rPr>
        <w:t>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B85E74">
        <w:rPr>
          <w:rFonts w:asciiTheme="majorBidi" w:hAnsiTheme="majorBidi" w:cstheme="majorBidi"/>
        </w:rPr>
        <w:t>(</w:t>
      </w:r>
      <w:r w:rsidRPr="00B85E74">
        <w:rPr>
          <w:rFonts w:asciiTheme="majorBidi" w:hAnsiTheme="majorBidi" w:cstheme="majorBidi"/>
          <w:cs/>
        </w:rPr>
        <w:t>ถ้ามี</w:t>
      </w:r>
      <w:r w:rsidRPr="00B85E74">
        <w:rPr>
          <w:rFonts w:asciiTheme="majorBidi" w:hAnsiTheme="majorBidi" w:cstheme="majorBidi"/>
        </w:rPr>
        <w:t xml:space="preserve">) </w:t>
      </w:r>
      <w:r w:rsidRPr="00B85E74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C9703C">
        <w:rPr>
          <w:rFonts w:asciiTheme="majorBidi" w:hAnsiTheme="majorBidi" w:cstheme="majorBidi"/>
        </w:rPr>
        <w:t>10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4265B733" w14:textId="77777777" w:rsidR="008E5B55" w:rsidRPr="000E717C" w:rsidRDefault="008E5B55" w:rsidP="000E717C">
      <w:pPr>
        <w:pStyle w:val="Bo-Blankline"/>
        <w:rPr>
          <w:cs/>
        </w:rPr>
      </w:pPr>
    </w:p>
    <w:p w14:paraId="5331F5EB" w14:textId="77777777" w:rsidR="006C3310" w:rsidRDefault="006C3310" w:rsidP="006C3310">
      <w:pPr>
        <w:ind w:left="547"/>
        <w:jc w:val="both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3310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สำรองหุ้นทุนซื้อคืน</w:t>
      </w:r>
    </w:p>
    <w:p w14:paraId="3EB422C5" w14:textId="77777777" w:rsidR="006C3310" w:rsidRPr="000E717C" w:rsidRDefault="006C3310" w:rsidP="000E717C">
      <w:pPr>
        <w:pStyle w:val="Bo-Blankline"/>
      </w:pPr>
    </w:p>
    <w:p w14:paraId="1FA6B6B6" w14:textId="77777777" w:rsidR="006C3310" w:rsidRPr="006C3310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C3310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6C3310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14:paraId="59BC211C" w14:textId="77777777" w:rsidR="006C3310" w:rsidRPr="000E717C" w:rsidRDefault="006C3310" w:rsidP="000E717C">
      <w:pPr>
        <w:pStyle w:val="Bo-Blankline"/>
      </w:pPr>
    </w:p>
    <w:p w14:paraId="214F0378" w14:textId="77777777" w:rsidR="0046250C" w:rsidRPr="00B85E74" w:rsidRDefault="0046250C" w:rsidP="00FB5CD3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F44D354" w14:textId="77777777" w:rsidR="0046250C" w:rsidRPr="000E717C" w:rsidRDefault="0046250C" w:rsidP="000E717C">
      <w:pPr>
        <w:pStyle w:val="Bo-Blankline"/>
      </w:pPr>
    </w:p>
    <w:p w14:paraId="3E6C3B52" w14:textId="77777777" w:rsidR="00287FEA" w:rsidRDefault="00287FEA" w:rsidP="00287FEA">
      <w:pPr>
        <w:ind w:left="547"/>
        <w:jc w:val="both"/>
        <w:rPr>
          <w:rFonts w:asciiTheme="majorBidi" w:hAnsiTheme="majorBidi"/>
          <w:b/>
          <w:bCs/>
          <w:sz w:val="30"/>
          <w:szCs w:val="30"/>
        </w:rPr>
      </w:pPr>
      <w:r w:rsidRPr="00287FEA">
        <w:rPr>
          <w:rFonts w:asciiTheme="majorBidi" w:hAnsiTheme="majorBidi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92C91BA" w14:textId="77777777" w:rsidR="00287FEA" w:rsidRPr="00287FEA" w:rsidRDefault="00287FEA" w:rsidP="000E717C">
      <w:pPr>
        <w:pStyle w:val="Bo-Blankline"/>
      </w:pPr>
    </w:p>
    <w:p w14:paraId="1DDF7DB7" w14:textId="77777777" w:rsidR="00287FEA" w:rsidRPr="00287FEA" w:rsidRDefault="00287FEA" w:rsidP="00287FE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87FEA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21E69399" w14:textId="77777777" w:rsidR="00287FEA" w:rsidRPr="00287FEA" w:rsidRDefault="00287FEA" w:rsidP="000E717C">
      <w:pPr>
        <w:pStyle w:val="Bo-Blankline"/>
      </w:pPr>
    </w:p>
    <w:p w14:paraId="25B91E50" w14:textId="77777777" w:rsidR="0046250C" w:rsidRPr="00B85E74" w:rsidRDefault="00510A86" w:rsidP="00FB5CD3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49CCB2B6" w14:textId="77777777" w:rsidR="00510A86" w:rsidRPr="000E717C" w:rsidRDefault="00510A86" w:rsidP="000E717C">
      <w:pPr>
        <w:pStyle w:val="Bo-Blankline"/>
      </w:pPr>
    </w:p>
    <w:p w14:paraId="4CF0CD2D" w14:textId="77777777" w:rsidR="0046250C" w:rsidRPr="00B85E74" w:rsidRDefault="00510A86" w:rsidP="00FB5CD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85E74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CFC281D" w14:textId="77777777" w:rsidR="005508ED" w:rsidRPr="000E717C" w:rsidRDefault="005508ED" w:rsidP="000E717C">
      <w:pPr>
        <w:pStyle w:val="Bo-Blankline"/>
        <w:rPr>
          <w:cs/>
        </w:rPr>
      </w:pPr>
    </w:p>
    <w:p w14:paraId="009BC88A" w14:textId="77777777" w:rsidR="0046250C" w:rsidRPr="009C67A5" w:rsidRDefault="0046250C" w:rsidP="00FB5CD3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การเคลื่อนไหวในทุนสำรอง</w:t>
      </w:r>
    </w:p>
    <w:p w14:paraId="73690E1A" w14:textId="77777777" w:rsidR="0046250C" w:rsidRPr="000E717C" w:rsidRDefault="0046250C" w:rsidP="000E717C">
      <w:pPr>
        <w:pStyle w:val="Bo-Blankline"/>
      </w:pPr>
    </w:p>
    <w:p w14:paraId="204EEF96" w14:textId="77777777" w:rsidR="000E717C" w:rsidRDefault="0046250C" w:rsidP="00FB5CD3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F4A2157" w14:textId="77777777" w:rsidR="000E717C" w:rsidRDefault="000E717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EDC3E6" w14:textId="77777777" w:rsidR="00FB5CD3" w:rsidRPr="00B85E74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713B1">
        <w:rPr>
          <w:rFonts w:asciiTheme="majorBidi" w:hAnsiTheme="majorBidi" w:cstheme="majorBidi" w:hint="cs"/>
          <w:cs/>
        </w:rPr>
        <w:t>และการจำแนกรายได้</w:t>
      </w:r>
    </w:p>
    <w:p w14:paraId="2181185C" w14:textId="77777777" w:rsidR="00FB5CD3" w:rsidRPr="00B85E74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905809" w14:textId="77777777" w:rsidR="00FB5CD3" w:rsidRPr="00B85E74" w:rsidRDefault="008530E1" w:rsidP="00FB5CD3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>ผู้บริหารพิจารณาว่า</w:t>
      </w:r>
      <w:r w:rsidR="00FB5CD3" w:rsidRPr="00B85E74">
        <w:rPr>
          <w:rFonts w:asciiTheme="majorBidi" w:hAnsiTheme="majorBidi" w:cstheme="majorBidi"/>
          <w:cs/>
        </w:rPr>
        <w:t xml:space="preserve">กลุ่มบริษัทมี </w:t>
      </w:r>
      <w:r w:rsidR="00C9703C">
        <w:rPr>
          <w:rFonts w:asciiTheme="majorBidi" w:hAnsiTheme="majorBidi" w:cstheme="majorBidi"/>
        </w:rPr>
        <w:t>4</w:t>
      </w:r>
      <w:r w:rsidR="00FB5CD3" w:rsidRPr="00B85E74">
        <w:rPr>
          <w:rFonts w:asciiTheme="majorBidi" w:hAnsiTheme="majorBidi" w:cstheme="majorBidi"/>
        </w:rPr>
        <w:t xml:space="preserve"> </w:t>
      </w:r>
      <w:r w:rsidR="00FB5CD3" w:rsidRPr="00B85E74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>
        <w:rPr>
          <w:rFonts w:asciiTheme="majorBidi" w:hAnsiTheme="majorBidi" w:cstheme="majorBidi" w:hint="cs"/>
          <w:cs/>
        </w:rPr>
        <w:t>ที่มี</w:t>
      </w:r>
      <w:r w:rsidR="00FB5CD3" w:rsidRPr="00B85E74">
        <w:rPr>
          <w:rFonts w:asciiTheme="majorBidi" w:hAnsiTheme="majorBidi" w:cstheme="majorBidi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</w:t>
      </w:r>
      <w:r w:rsidR="008E1221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B85E74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B85E74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AB5E242" w14:textId="77777777"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B85E74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</w:rPr>
      </w:pPr>
    </w:p>
    <w:p w14:paraId="31D6657C" w14:textId="77777777" w:rsidR="0046250C" w:rsidRPr="00B85E74" w:rsidRDefault="00FB5CD3" w:rsidP="004C6138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B85E74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B85E74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9001B52" w14:textId="77777777" w:rsidR="00FB5CD3" w:rsidRPr="00744476" w:rsidRDefault="00FB5CD3" w:rsidP="00FB5CD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4C106" w14:textId="77777777" w:rsidR="009A6E01" w:rsidRPr="00744476" w:rsidRDefault="009A6E01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10DF1C5" w14:textId="77777777" w:rsidR="00D43B86" w:rsidRPr="00744476" w:rsidRDefault="00D43B86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D43B86" w:rsidRPr="00744476" w:rsidSect="007079FB">
          <w:headerReference w:type="default" r:id="rId20"/>
          <w:footerReference w:type="default" r:id="rId21"/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F0116AA" w14:textId="77777777" w:rsidR="0040333E" w:rsidRPr="00744476" w:rsidRDefault="004E7AC9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744476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27CF5A97" w14:textId="77777777" w:rsidR="00FC0944" w:rsidRPr="00744476" w:rsidRDefault="00FC0944" w:rsidP="0040333E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3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2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3D377A" w:rsidRPr="00744476" w14:paraId="0DD9F3EC" w14:textId="77777777" w:rsidTr="002E1068">
        <w:tc>
          <w:tcPr>
            <w:tcW w:w="3042" w:type="dxa"/>
          </w:tcPr>
          <w:p w14:paraId="58D31CBC" w14:textId="77777777" w:rsidR="003D377A" w:rsidRPr="00744476" w:rsidRDefault="003D377A" w:rsidP="003D37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360235E2" w14:textId="77777777" w:rsidR="003D377A" w:rsidRPr="00AE75BA" w:rsidRDefault="003D377A" w:rsidP="003D377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01601" w:rsidRPr="00744476" w14:paraId="0119F6D0" w14:textId="77777777" w:rsidTr="005312C1">
        <w:tc>
          <w:tcPr>
            <w:tcW w:w="3042" w:type="dxa"/>
          </w:tcPr>
          <w:p w14:paraId="7D6F6FE2" w14:textId="77777777" w:rsidR="00601601" w:rsidRPr="00744476" w:rsidRDefault="00601601" w:rsidP="001C68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3724386C" w14:textId="77777777"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039562E0" w14:textId="77777777"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14FEE479" w14:textId="77777777"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118FB92C" w14:textId="77777777"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51BF7DD6" w14:textId="77777777"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vAlign w:val="bottom"/>
          </w:tcPr>
          <w:p w14:paraId="3A4B6511" w14:textId="77777777"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9710D59" w14:textId="77777777"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646C7D" w:rsidRPr="00744476" w14:paraId="7AA335EC" w14:textId="77777777" w:rsidTr="005312C1">
        <w:tc>
          <w:tcPr>
            <w:tcW w:w="3042" w:type="dxa"/>
            <w:vAlign w:val="bottom"/>
          </w:tcPr>
          <w:p w14:paraId="5C1E3731" w14:textId="77777777" w:rsidR="00646C7D" w:rsidRPr="00744476" w:rsidRDefault="00646C7D" w:rsidP="00646C7D">
            <w:pPr>
              <w:tabs>
                <w:tab w:val="left" w:pos="262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384466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FA4A3B8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299932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8E6D459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A6D5B95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05F49B4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B71C8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068D501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0C06EEA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16BE1E5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C5F4B3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F4916B8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1F98AAE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D4A0D1A" w14:textId="77777777" w:rsidR="00646C7D" w:rsidRPr="00744476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E57AC2" w14:textId="77777777" w:rsidR="00646C7D" w:rsidRPr="00744476" w:rsidRDefault="00C9703C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46C7D" w:rsidRPr="00744476" w14:paraId="7B726436" w14:textId="77777777" w:rsidTr="005312C1">
        <w:tc>
          <w:tcPr>
            <w:tcW w:w="3042" w:type="dxa"/>
          </w:tcPr>
          <w:p w14:paraId="62588995" w14:textId="77777777" w:rsidR="00646C7D" w:rsidRPr="00744476" w:rsidRDefault="00646C7D" w:rsidP="00646C7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79A2F3DD" w14:textId="77777777" w:rsidR="00646C7D" w:rsidRPr="00744476" w:rsidRDefault="00646C7D" w:rsidP="00646C7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46C7D" w:rsidRPr="00744476" w14:paraId="695B1ADE" w14:textId="77777777" w:rsidTr="005312C1">
        <w:tc>
          <w:tcPr>
            <w:tcW w:w="3042" w:type="dxa"/>
            <w:vAlign w:val="center"/>
          </w:tcPr>
          <w:p w14:paraId="6E7B606E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2F3CB2" w14:textId="3CE280B6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20,670,418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383F5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E211A5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19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CBAD2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BE6C35" w14:textId="303FF21E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10,667,876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4A328D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822A75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A39F2C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1E3E91" w14:textId="1BE33549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31,338,294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53038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BBA9354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B2D62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CE91CE" w14:textId="2367E9EC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(3,095,678)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C3439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2C44E1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46C7D" w:rsidRPr="00744476" w14:paraId="13DCF090" w14:textId="77777777" w:rsidTr="005312C1">
        <w:tc>
          <w:tcPr>
            <w:tcW w:w="3042" w:type="dxa"/>
            <w:vAlign w:val="center"/>
          </w:tcPr>
          <w:p w14:paraId="67229A27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80AC66" w14:textId="4F1F0AE2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7,901,438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2A3E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372032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DB165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F53BA9" w14:textId="00AB8726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7,020,702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FE886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C2BDBE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F5E6F6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AA230B" w14:textId="266618AD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14,922,140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0F0EE6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BB6658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2212D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CF81B4" w14:textId="5F308B42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1,304,341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AFC5BB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419423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646C7D" w:rsidRPr="00744476" w14:paraId="14C27AFF" w14:textId="77777777" w:rsidTr="005312C1">
        <w:tc>
          <w:tcPr>
            <w:tcW w:w="3042" w:type="dxa"/>
            <w:vAlign w:val="center"/>
          </w:tcPr>
          <w:p w14:paraId="1E0582BB" w14:textId="77777777" w:rsidR="00646C7D" w:rsidRPr="00744476" w:rsidRDefault="00646C7D" w:rsidP="00646C7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74FF2C" w14:textId="5B5EA9EC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8,364,041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6E208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E22026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F8347C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025B5B" w14:textId="2C1F358E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2,207,160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777185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4AF5C1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29918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781F77" w14:textId="72EFEF0B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10,571,201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5BC185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1BC204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EEE95D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97B3EB5" w14:textId="43DD3381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4,708,789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18480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E50375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646C7D" w:rsidRPr="00744476" w14:paraId="02BB16A1" w14:textId="77777777" w:rsidTr="005312C1">
        <w:tc>
          <w:tcPr>
            <w:tcW w:w="3042" w:type="dxa"/>
            <w:vAlign w:val="center"/>
          </w:tcPr>
          <w:p w14:paraId="03F533CD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D0E48F" w14:textId="542D6311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104,666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DD3EC8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BE49CE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226B2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75B92B" w14:textId="41E33309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4D862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2076B5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76F73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F6BD64" w14:textId="2281C31F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239,968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CC78F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48D106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7CFB6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384E9C" w14:textId="5E0DF57B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(98,014)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2C9A2E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239294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46C7D" w:rsidRPr="00744476" w14:paraId="519FD564" w14:textId="77777777" w:rsidTr="005312C1">
        <w:tc>
          <w:tcPr>
            <w:tcW w:w="3042" w:type="dxa"/>
            <w:vAlign w:val="center"/>
          </w:tcPr>
          <w:p w14:paraId="5E5FD050" w14:textId="77777777" w:rsidR="00646C7D" w:rsidRPr="00744476" w:rsidRDefault="00646C7D" w:rsidP="00646C7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78541" w14:textId="537B9C53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37,040,563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FC038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DE142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0794A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F28FB" w14:textId="40CD0349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20,031,040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33FC41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0FFA4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3BE8A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84F38" w14:textId="4009CF3C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57,071,603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E3CBF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3CA06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A0A1F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2F4BF" w14:textId="768B9B91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2,819,438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9400AF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AF402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  <w:tr w:rsidR="00646C7D" w:rsidRPr="00744476" w14:paraId="6520804A" w14:textId="77777777" w:rsidTr="005312C1">
        <w:tc>
          <w:tcPr>
            <w:tcW w:w="3042" w:type="dxa"/>
            <w:vAlign w:val="center"/>
          </w:tcPr>
          <w:p w14:paraId="7BCA4BB2" w14:textId="77777777" w:rsidR="00646C7D" w:rsidRPr="00744476" w:rsidRDefault="00646C7D" w:rsidP="00646C7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6DADC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C6F2AD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BF00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A428E9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2382D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8F205C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40DDD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24B31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6A6EF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6F0029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5D680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E2A96B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A3B32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0DD86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32509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46C7D" w:rsidRPr="00744476" w14:paraId="18D8534C" w14:textId="77777777" w:rsidTr="005312C1">
        <w:tc>
          <w:tcPr>
            <w:tcW w:w="3042" w:type="dxa"/>
            <w:vAlign w:val="center"/>
          </w:tcPr>
          <w:p w14:paraId="2AE695AA" w14:textId="77777777" w:rsidR="00646C7D" w:rsidRPr="00744476" w:rsidRDefault="00646C7D" w:rsidP="00646C7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085B1E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C8F3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2F6B54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354563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B3D8EF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9606F1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951549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5E3ACE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02CDE6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A1BAF5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8E3101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FAD1B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B8DCF" w14:textId="3E255E79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(43,430)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8BE025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2A9C9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646C7D" w:rsidRPr="00744476" w14:paraId="0ABE4EA5" w14:textId="77777777" w:rsidTr="005312C1">
        <w:tc>
          <w:tcPr>
            <w:tcW w:w="3042" w:type="dxa"/>
            <w:vAlign w:val="center"/>
          </w:tcPr>
          <w:p w14:paraId="3E0044D4" w14:textId="77777777" w:rsidR="00646C7D" w:rsidRPr="00744476" w:rsidRDefault="00646C7D" w:rsidP="00646C7D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5D5807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06C44F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A5D448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CD8FDF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E151CF4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04864B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A0DA49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E32A36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D75805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58A22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510F41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0C2F1B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0407F" w14:textId="76AF5A8D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2,776,008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76F46C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B941F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</w:p>
        </w:tc>
      </w:tr>
      <w:tr w:rsidR="00646C7D" w:rsidRPr="00744476" w14:paraId="034FA662" w14:textId="77777777" w:rsidTr="005312C1">
        <w:tc>
          <w:tcPr>
            <w:tcW w:w="5582" w:type="dxa"/>
            <w:gridSpan w:val="4"/>
            <w:shd w:val="clear" w:color="auto" w:fill="auto"/>
            <w:vAlign w:val="center"/>
          </w:tcPr>
          <w:p w14:paraId="41DBBA34" w14:textId="77777777" w:rsidR="00646C7D" w:rsidRPr="00744476" w:rsidRDefault="00646C7D" w:rsidP="00646C7D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83217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A71A56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AA1BC0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F76BAB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EA4D9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AEBAB2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3D24C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B94953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3EDD3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B9DF73" w14:textId="6C001C0A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</w:t>
            </w:r>
            <w:r w:rsidR="00C133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,965)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BE0F6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61A6F9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</w:tr>
      <w:tr w:rsidR="00646C7D" w:rsidRPr="00744476" w14:paraId="54F5988C" w14:textId="77777777" w:rsidTr="005312C1">
        <w:tc>
          <w:tcPr>
            <w:tcW w:w="5582" w:type="dxa"/>
            <w:gridSpan w:val="4"/>
            <w:shd w:val="clear" w:color="auto" w:fill="auto"/>
            <w:vAlign w:val="center"/>
          </w:tcPr>
          <w:p w14:paraId="21AE9DE6" w14:textId="77777777" w:rsidR="00646C7D" w:rsidRPr="00744476" w:rsidRDefault="00646C7D" w:rsidP="00646C7D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C3F0C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3B8C91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8C9562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4B8A13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FCBA9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F1BD5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2B8037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E27C8C" w14:textId="77777777" w:rsidR="00646C7D" w:rsidRPr="00744476" w:rsidRDefault="00646C7D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D0D40A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633A8E" w14:textId="696AA513" w:rsidR="00646C7D" w:rsidRPr="00744476" w:rsidRDefault="00BC02F0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2,743,043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CA38E4" w14:textId="77777777" w:rsidR="00646C7D" w:rsidRPr="00744476" w:rsidRDefault="00646C7D" w:rsidP="00646C7D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584D4" w14:textId="77777777" w:rsidR="00646C7D" w:rsidRPr="00744476" w:rsidRDefault="00C9703C" w:rsidP="00646C7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</w:p>
        </w:tc>
      </w:tr>
    </w:tbl>
    <w:p w14:paraId="6CEA2366" w14:textId="77777777" w:rsidR="00A077BB" w:rsidRDefault="00A077BB" w:rsidP="00A077BB">
      <w:pPr>
        <w:pStyle w:val="Bo-Blankline"/>
      </w:pPr>
    </w:p>
    <w:p w14:paraId="6D5CF983" w14:textId="77777777" w:rsidR="00B37FE8" w:rsidRDefault="00A077BB" w:rsidP="00A077BB">
      <w:pPr>
        <w:ind w:left="540" w:right="753"/>
        <w:jc w:val="thaiDistribute"/>
        <w:rPr>
          <w:lang w:eastAsia="x-none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22DD015D" w14:textId="77777777" w:rsidR="00B37FE8" w:rsidRDefault="00B37FE8" w:rsidP="00B37FE8">
      <w:pPr>
        <w:pStyle w:val="BodyText"/>
        <w:rPr>
          <w:lang w:eastAsia="x-none"/>
        </w:rPr>
      </w:pPr>
    </w:p>
    <w:p w14:paraId="138A207C" w14:textId="77777777" w:rsidR="00B37FE8" w:rsidRPr="00B37FE8" w:rsidRDefault="00B37FE8" w:rsidP="00B37FE8">
      <w:pPr>
        <w:pStyle w:val="BodyText"/>
        <w:rPr>
          <w:lang w:eastAsia="x-none"/>
        </w:rPr>
        <w:sectPr w:rsidR="00B37FE8" w:rsidRPr="00B37FE8" w:rsidSect="003C337F">
          <w:footerReference w:type="default" r:id="rId22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14:paraId="350CE467" w14:textId="77777777" w:rsidR="0040333E" w:rsidRPr="00744476" w:rsidRDefault="0040333E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F48D9" w:rsidRDefault="0040333E" w:rsidP="00761A88">
      <w:pPr>
        <w:pStyle w:val="Bo-Blankline"/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C0312" w:rsidRPr="00744476" w14:paraId="6971BEBA" w14:textId="77777777" w:rsidTr="00632F91">
        <w:tc>
          <w:tcPr>
            <w:tcW w:w="4818" w:type="dxa"/>
          </w:tcPr>
          <w:p w14:paraId="6D7B4C19" w14:textId="77777777" w:rsidR="00CC0312" w:rsidRPr="00744476" w:rsidRDefault="00CC0312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E233B11" w14:textId="77777777" w:rsidR="00CC0312" w:rsidRPr="00744476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89DC8E1" w14:textId="77777777" w:rsidR="00CC0312" w:rsidRPr="00744476" w:rsidRDefault="00CC0312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14:paraId="78302113" w14:textId="77777777" w:rsidR="00CC0312" w:rsidRPr="00744476" w:rsidRDefault="00CC0312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D786F" w:rsidRPr="00744476" w14:paraId="01D312C5" w14:textId="77777777" w:rsidTr="00632F91">
        <w:tc>
          <w:tcPr>
            <w:tcW w:w="4818" w:type="dxa"/>
          </w:tcPr>
          <w:p w14:paraId="4BAEC3E8" w14:textId="77777777"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A9E690F" w14:textId="77777777" w:rsidR="00AD786F" w:rsidRPr="00744476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312CC0" w14:textId="77777777"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8ECCD1" w14:textId="77777777" w:rsidR="00AD786F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40544C8F" w14:textId="77777777" w:rsidR="00AD786F" w:rsidRPr="00744476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7D09F398" w14:textId="77777777" w:rsidR="00AD786F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D786F" w:rsidRPr="00744476" w14:paraId="72025B1B" w14:textId="77777777" w:rsidTr="00632F91">
        <w:tc>
          <w:tcPr>
            <w:tcW w:w="4818" w:type="dxa"/>
          </w:tcPr>
          <w:p w14:paraId="1983CF7C" w14:textId="77777777"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0BB7933" w14:textId="77777777" w:rsidR="00AD786F" w:rsidRPr="00744476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25905D" w14:textId="77777777"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46C7D" w:rsidRPr="00744476" w14:paraId="5A1E0DF3" w14:textId="77777777" w:rsidTr="003D48A8">
        <w:tc>
          <w:tcPr>
            <w:tcW w:w="4818" w:type="dxa"/>
            <w:shd w:val="clear" w:color="auto" w:fill="auto"/>
            <w:vAlign w:val="center"/>
          </w:tcPr>
          <w:p w14:paraId="5F6DFEB0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3E46AAEC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68,670,061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646C7D" w:rsidRPr="00744476" w14:paraId="3FED6139" w14:textId="77777777" w:rsidTr="003D48A8">
        <w:tc>
          <w:tcPr>
            <w:tcW w:w="4818" w:type="dxa"/>
            <w:shd w:val="clear" w:color="auto" w:fill="auto"/>
            <w:vAlign w:val="center"/>
          </w:tcPr>
          <w:p w14:paraId="4E0A0D13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1C50F8B8" w:rsidR="00646C7D" w:rsidRPr="00744476" w:rsidRDefault="00B1277E" w:rsidP="00646C7D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8,154,426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646C7D" w:rsidRPr="00744476" w14:paraId="65D6B139" w14:textId="77777777" w:rsidTr="003D48A8">
        <w:tc>
          <w:tcPr>
            <w:tcW w:w="4818" w:type="dxa"/>
            <w:shd w:val="clear" w:color="auto" w:fill="auto"/>
            <w:vAlign w:val="center"/>
          </w:tcPr>
          <w:p w14:paraId="10B79603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5AB82879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35,647,510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="00646C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646C7D" w:rsidRPr="00744476" w14:paraId="07DDC3AF" w14:textId="77777777" w:rsidTr="003D48A8">
        <w:tc>
          <w:tcPr>
            <w:tcW w:w="4818" w:type="dxa"/>
            <w:shd w:val="clear" w:color="auto" w:fill="auto"/>
            <w:vAlign w:val="center"/>
          </w:tcPr>
          <w:p w14:paraId="7859C360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6D984F9A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2,224,484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646C7D" w:rsidRPr="00744476" w14:paraId="2EFB4999" w14:textId="77777777" w:rsidTr="003D48A8">
        <w:tc>
          <w:tcPr>
            <w:tcW w:w="4818" w:type="dxa"/>
            <w:shd w:val="clear" w:color="auto" w:fill="auto"/>
            <w:vAlign w:val="center"/>
          </w:tcPr>
          <w:p w14:paraId="61A8B596" w14:textId="77777777" w:rsidR="00646C7D" w:rsidRPr="00744476" w:rsidRDefault="00646C7D" w:rsidP="00646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5D24BE6C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565,995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646C7D" w:rsidRPr="00744476" w14:paraId="55ACC5A3" w14:textId="77777777" w:rsidTr="003D48A8">
        <w:tc>
          <w:tcPr>
            <w:tcW w:w="4818" w:type="dxa"/>
            <w:shd w:val="clear" w:color="auto" w:fill="auto"/>
          </w:tcPr>
          <w:p w14:paraId="79434E84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009860FA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115,262,476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</w:tr>
      <w:tr w:rsidR="00646C7D" w:rsidRPr="00744476" w14:paraId="77923E0F" w14:textId="77777777" w:rsidTr="003D48A8">
        <w:tc>
          <w:tcPr>
            <w:tcW w:w="4818" w:type="dxa"/>
            <w:shd w:val="clear" w:color="auto" w:fill="auto"/>
          </w:tcPr>
          <w:p w14:paraId="6026D654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5ABFD2D5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4,531,242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646C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646C7D" w:rsidRPr="00744476" w14:paraId="23F7B4F9" w14:textId="77777777" w:rsidTr="003D48A8">
        <w:tc>
          <w:tcPr>
            <w:tcW w:w="4818" w:type="dxa"/>
            <w:shd w:val="clear" w:color="auto" w:fill="auto"/>
          </w:tcPr>
          <w:p w14:paraId="4063BAC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552944FF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119,793,718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  <w:tr w:rsidR="00646C7D" w:rsidRPr="00744476" w14:paraId="512D070D" w14:textId="77777777" w:rsidTr="003D48A8">
        <w:tc>
          <w:tcPr>
            <w:tcW w:w="4818" w:type="dxa"/>
            <w:shd w:val="clear" w:color="auto" w:fill="auto"/>
          </w:tcPr>
          <w:p w14:paraId="70E67B90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5E21F10E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(5,425,573)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77777777" w:rsidR="00646C7D" w:rsidRPr="00744476" w:rsidRDefault="00646C7D" w:rsidP="00ED6D9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938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6C7D" w:rsidRPr="00744476" w14:paraId="20891568" w14:textId="77777777" w:rsidTr="003D48A8">
        <w:tc>
          <w:tcPr>
            <w:tcW w:w="4818" w:type="dxa"/>
            <w:shd w:val="clear" w:color="auto" w:fill="auto"/>
          </w:tcPr>
          <w:p w14:paraId="47746EDE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646C7D" w:rsidRPr="00744476" w:rsidRDefault="00646C7D" w:rsidP="00646C7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646C7D" w:rsidRPr="00744476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7AA5F050" w:rsidR="00646C7D" w:rsidRPr="00744476" w:rsidRDefault="00B1277E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114,368,145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646C7D" w:rsidRPr="00744476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77777777" w:rsidR="00646C7D" w:rsidRPr="00744476" w:rsidRDefault="00C9703C" w:rsidP="00646C7D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  <w:r w:rsidR="0064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4606FABE" w14:textId="77777777" w:rsidR="00CC0312" w:rsidRPr="00761A88" w:rsidRDefault="00CC0312" w:rsidP="00761A88">
      <w:pPr>
        <w:pStyle w:val="Bo-Blankline"/>
      </w:pPr>
    </w:p>
    <w:p w14:paraId="14CE1B33" w14:textId="77777777" w:rsidR="00EE7EB8" w:rsidRPr="00A541C3" w:rsidRDefault="00EE7EB8" w:rsidP="00EE7EB8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จำแนกรายได้</w:t>
      </w:r>
    </w:p>
    <w:p w14:paraId="41F634A4" w14:textId="77777777" w:rsidR="00EE7EB8" w:rsidRDefault="00EE7EB8" w:rsidP="00EE7EB8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EE7EB8" w:rsidRPr="00964878" w14:paraId="6F445DFA" w14:textId="77777777" w:rsidTr="00AF49EE">
        <w:tc>
          <w:tcPr>
            <w:tcW w:w="4860" w:type="dxa"/>
          </w:tcPr>
          <w:p w14:paraId="1D4E4B80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2F4AAAC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964878" w14:paraId="181EC746" w14:textId="77777777" w:rsidTr="00AF49EE">
        <w:tc>
          <w:tcPr>
            <w:tcW w:w="4860" w:type="dxa"/>
          </w:tcPr>
          <w:p w14:paraId="2CD62354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272E0F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EE7EB8" w:rsidRPr="00964878" w14:paraId="03264C51" w14:textId="77777777" w:rsidTr="00AF49EE">
        <w:tc>
          <w:tcPr>
            <w:tcW w:w="4860" w:type="dxa"/>
          </w:tcPr>
          <w:p w14:paraId="6FCF8964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</w:tcPr>
          <w:p w14:paraId="1A37114F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4D9FB66D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E7EB8" w:rsidRPr="00964878" w14:paraId="6989606B" w14:textId="77777777" w:rsidTr="00AF49EE">
        <w:tc>
          <w:tcPr>
            <w:tcW w:w="4860" w:type="dxa"/>
          </w:tcPr>
          <w:p w14:paraId="6F4A754C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1CA50C5" w14:textId="77777777" w:rsidR="00EE7EB8" w:rsidRPr="00964878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E7EB8" w:rsidRPr="00964878" w14:paraId="23585052" w14:textId="77777777" w:rsidTr="00CC5929">
        <w:tc>
          <w:tcPr>
            <w:tcW w:w="4860" w:type="dxa"/>
            <w:vAlign w:val="center"/>
          </w:tcPr>
          <w:p w14:paraId="5644D451" w14:textId="77777777" w:rsidR="00EE7EB8" w:rsidRPr="00A541C3" w:rsidRDefault="00EE7EB8" w:rsidP="00AF49E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77777777" w:rsidR="00EE7EB8" w:rsidRPr="006A5FB2" w:rsidRDefault="007D1248" w:rsidP="0055101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19,968,216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EE7EB8" w:rsidRPr="00964878" w:rsidRDefault="00EE7EB8" w:rsidP="00AF49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954A83" w14:textId="77777777" w:rsidR="00EE7EB8" w:rsidRPr="00020D75" w:rsidRDefault="00CC5929" w:rsidP="0055101B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18,838,743</w:t>
            </w:r>
          </w:p>
        </w:tc>
      </w:tr>
      <w:tr w:rsidR="00EE7EB8" w:rsidRPr="00964878" w14:paraId="0A4D940A" w14:textId="77777777" w:rsidTr="00CC5929">
        <w:tc>
          <w:tcPr>
            <w:tcW w:w="4860" w:type="dxa"/>
            <w:vAlign w:val="center"/>
          </w:tcPr>
          <w:p w14:paraId="0E0E0D45" w14:textId="77777777" w:rsidR="00EE7EB8" w:rsidRPr="00964878" w:rsidRDefault="00EE7EB8" w:rsidP="00AF49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77777777" w:rsidR="00EE7EB8" w:rsidRPr="00964878" w:rsidRDefault="007D1248" w:rsidP="0055101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6,933,345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EE7EB8" w:rsidRPr="00964878" w:rsidRDefault="00EE7EB8" w:rsidP="00AF49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77777777" w:rsidR="00EE7EB8" w:rsidRPr="00020D75" w:rsidRDefault="00CC5929" w:rsidP="0055101B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6,925,557</w:t>
            </w:r>
          </w:p>
        </w:tc>
      </w:tr>
      <w:tr w:rsidR="00EE7EB8" w:rsidRPr="00964878" w14:paraId="47720A0F" w14:textId="77777777" w:rsidTr="00CC5929">
        <w:tc>
          <w:tcPr>
            <w:tcW w:w="4860" w:type="dxa"/>
          </w:tcPr>
          <w:p w14:paraId="5D34FFCC" w14:textId="77777777" w:rsidR="00EE7EB8" w:rsidRPr="00A541C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EE7EB8" w:rsidRPr="00964878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EE7EB8" w:rsidRPr="00964878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77777777" w:rsidR="00EE7EB8" w:rsidRPr="00964878" w:rsidRDefault="007D1248" w:rsidP="0055101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26,901,561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EE7EB8" w:rsidRPr="00964878" w:rsidRDefault="00EE7EB8" w:rsidP="00AF49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77777777" w:rsidR="00EE7EB8" w:rsidRPr="00020D75" w:rsidRDefault="00CC5929" w:rsidP="0055101B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25,764,300</w:t>
            </w:r>
          </w:p>
        </w:tc>
      </w:tr>
    </w:tbl>
    <w:p w14:paraId="7CF8B763" w14:textId="77777777" w:rsidR="00EE7EB8" w:rsidRDefault="00EE7EB8" w:rsidP="00EE7EB8">
      <w:pPr>
        <w:pStyle w:val="Bo-Blankline"/>
        <w:rPr>
          <w:cs/>
        </w:rPr>
      </w:pPr>
    </w:p>
    <w:p w14:paraId="6CA05E47" w14:textId="77777777" w:rsidR="00FD36D7" w:rsidRPr="00143C46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143C46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Default="00300404" w:rsidP="00761A88">
      <w:pPr>
        <w:pStyle w:val="Bo-Blankline"/>
      </w:pPr>
    </w:p>
    <w:p w14:paraId="0F9123AD" w14:textId="77777777" w:rsidR="00300404" w:rsidRPr="00143C46" w:rsidRDefault="00300404" w:rsidP="00FD36D7">
      <w:pPr>
        <w:pStyle w:val="Bo-C1Content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4E126961" w14:textId="77777777" w:rsidR="007218CA" w:rsidRPr="00761A88" w:rsidRDefault="007218CA" w:rsidP="00761A88">
      <w:pPr>
        <w:pStyle w:val="Bo-Blankline"/>
      </w:pPr>
    </w:p>
    <w:p w14:paraId="33619DA8" w14:textId="77777777" w:rsidR="00EB1969" w:rsidRDefault="00EB196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956FA3" w:rsidRPr="00744476" w14:paraId="08A5BEB0" w14:textId="77777777" w:rsidTr="00504789">
        <w:tc>
          <w:tcPr>
            <w:tcW w:w="3078" w:type="dxa"/>
          </w:tcPr>
          <w:p w14:paraId="42EA13B1" w14:textId="77777777" w:rsidR="00956FA3" w:rsidRPr="00B02E5D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2E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ข้อมูล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B02E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FA3" w:rsidRPr="00744476" w14:paraId="6DBA4A0A" w14:textId="77777777" w:rsidTr="00504789">
        <w:tc>
          <w:tcPr>
            <w:tcW w:w="3078" w:type="dxa"/>
          </w:tcPr>
          <w:p w14:paraId="59910CE6" w14:textId="77777777" w:rsidR="00956FA3" w:rsidRPr="00744476" w:rsidRDefault="00956FA3" w:rsidP="00956FA3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7338CF" w14:textId="77777777" w:rsidR="00956FA3" w:rsidRPr="00744476" w:rsidRDefault="00956FA3" w:rsidP="00956F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CB0AEC3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1752AF2" w14:textId="77777777" w:rsidR="00956FA3" w:rsidRPr="00744476" w:rsidRDefault="00956FA3" w:rsidP="00956F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56FA3" w:rsidRPr="00744476" w14:paraId="6892B1C4" w14:textId="77777777" w:rsidTr="00504789">
        <w:tc>
          <w:tcPr>
            <w:tcW w:w="3078" w:type="dxa"/>
          </w:tcPr>
          <w:p w14:paraId="1EB7455D" w14:textId="77777777" w:rsidR="00956FA3" w:rsidRPr="00744476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6FA3" w:rsidRPr="00744476" w14:paraId="2829BC5C" w14:textId="77777777" w:rsidTr="00FE4725">
        <w:tc>
          <w:tcPr>
            <w:tcW w:w="3078" w:type="dxa"/>
          </w:tcPr>
          <w:p w14:paraId="5EBAA822" w14:textId="77777777" w:rsidR="00956FA3" w:rsidRPr="00744476" w:rsidRDefault="00956FA3" w:rsidP="00956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25,398,658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23,460,136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26,019,712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77777777" w:rsidR="00956FA3" w:rsidRPr="00FE4725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,324,183</w:t>
            </w:r>
          </w:p>
        </w:tc>
      </w:tr>
      <w:tr w:rsidR="00956FA3" w:rsidRPr="00744476" w14:paraId="077E5F6F" w14:textId="77777777" w:rsidTr="00FE4725">
        <w:tc>
          <w:tcPr>
            <w:tcW w:w="3078" w:type="dxa"/>
          </w:tcPr>
          <w:p w14:paraId="642BE824" w14:textId="77777777" w:rsidR="00956FA3" w:rsidRPr="00744476" w:rsidRDefault="00956FA3" w:rsidP="00956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4,882,551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4,548,913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6FA3" w:rsidRPr="00744476" w14:paraId="4C38D2CF" w14:textId="77777777" w:rsidTr="00FE4725">
        <w:tc>
          <w:tcPr>
            <w:tcW w:w="3078" w:type="dxa"/>
          </w:tcPr>
          <w:p w14:paraId="161FD61B" w14:textId="77777777" w:rsidR="00956FA3" w:rsidRPr="00744476" w:rsidRDefault="00956FA3" w:rsidP="00956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956FA3" w:rsidRPr="005F03CF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845,823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1,155,077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77777777" w:rsidR="00956FA3" w:rsidRPr="00744476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6FA3" w:rsidRPr="00744476" w14:paraId="113DDF20" w14:textId="77777777" w:rsidTr="00FE4725">
        <w:tc>
          <w:tcPr>
            <w:tcW w:w="3078" w:type="dxa"/>
          </w:tcPr>
          <w:p w14:paraId="3AFC2D16" w14:textId="77777777" w:rsidR="00956FA3" w:rsidRPr="00744476" w:rsidRDefault="00956FA3" w:rsidP="00956F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956FA3" w:rsidRPr="00744476" w:rsidRDefault="00956FA3" w:rsidP="00956FA3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5,913,531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5,829,035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440,117</w:t>
            </w:r>
          </w:p>
        </w:tc>
      </w:tr>
      <w:tr w:rsidR="00956FA3" w:rsidRPr="00744476" w14:paraId="51EC1212" w14:textId="77777777" w:rsidTr="00FE4725">
        <w:tc>
          <w:tcPr>
            <w:tcW w:w="3078" w:type="dxa"/>
          </w:tcPr>
          <w:p w14:paraId="0DA59702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956FA3" w:rsidRPr="00744476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37,040,563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34,993,161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26,901,561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956FA3" w:rsidRPr="00744476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77777777" w:rsidR="00956FA3" w:rsidRPr="00744476" w:rsidRDefault="00956FA3" w:rsidP="00956FA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25,764,300</w:t>
            </w:r>
          </w:p>
        </w:tc>
      </w:tr>
    </w:tbl>
    <w:p w14:paraId="687E10AE" w14:textId="77777777" w:rsidR="00AE276D" w:rsidRPr="00761A88" w:rsidRDefault="00AE276D" w:rsidP="00761A88">
      <w:pPr>
        <w:pStyle w:val="Bo-Blankline"/>
        <w:rPr>
          <w:rFonts w:eastAsia="Calibri"/>
        </w:rPr>
      </w:pPr>
    </w:p>
    <w:p w14:paraId="4752E2BD" w14:textId="77777777" w:rsidR="00590EFE" w:rsidRDefault="00590EFE" w:rsidP="004C531E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eastAsia="Calibri" w:hAnsiTheme="majorBidi" w:cstheme="majorBidi"/>
          <w:cs/>
        </w:rPr>
        <w:t>กลุ่มบริษัท</w:t>
      </w:r>
      <w:r w:rsidR="00631E79" w:rsidRPr="00744476">
        <w:rPr>
          <w:rFonts w:asciiTheme="majorBidi" w:eastAsia="Calibri" w:hAnsiTheme="majorBidi" w:cstheme="majorBidi"/>
          <w:cs/>
        </w:rPr>
        <w:t>มีรายได้จากสินทรัพย์หมุนเวียนในประเทศเท่านั้น</w:t>
      </w:r>
    </w:p>
    <w:p w14:paraId="51D14C58" w14:textId="77777777" w:rsidR="003F48D9" w:rsidRDefault="003F48D9" w:rsidP="00C66A68">
      <w:pPr>
        <w:pStyle w:val="Bo-Blankline"/>
        <w:rPr>
          <w:cs/>
          <w:lang w:val="en-US"/>
        </w:rPr>
      </w:pPr>
    </w:p>
    <w:p w14:paraId="656AA415" w14:textId="77777777" w:rsidR="00E26D00" w:rsidRDefault="00E26D00" w:rsidP="00BD1EA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รายได้จากการลงทุน</w:t>
      </w:r>
    </w:p>
    <w:p w14:paraId="4725AAD8" w14:textId="77777777" w:rsidR="00EB1969" w:rsidRPr="00EB1969" w:rsidRDefault="00EB1969" w:rsidP="00EB1969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E85D43" w:rsidRPr="00744476" w14:paraId="64F21F27" w14:textId="77777777" w:rsidTr="00632F91">
        <w:tc>
          <w:tcPr>
            <w:tcW w:w="3078" w:type="dxa"/>
          </w:tcPr>
          <w:p w14:paraId="0B180BEB" w14:textId="77777777" w:rsidR="00E85D43" w:rsidRPr="00744476" w:rsidRDefault="00E85D43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48DFBFB" w14:textId="77777777" w:rsidR="00E85D43" w:rsidRPr="00744476" w:rsidRDefault="00E85D4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46089C35" w14:textId="77777777" w:rsidR="00E85D43" w:rsidRPr="00744476" w:rsidRDefault="00E85D43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D76CB" w14:textId="77777777" w:rsidR="00E85D43" w:rsidRPr="00744476" w:rsidRDefault="00E85D43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43A325E8" w14:textId="77777777" w:rsidR="00E85D43" w:rsidRPr="00744476" w:rsidRDefault="00E85D43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14:paraId="709A52DD" w14:textId="77777777" w:rsidTr="00632F91">
        <w:tc>
          <w:tcPr>
            <w:tcW w:w="3078" w:type="dxa"/>
          </w:tcPr>
          <w:p w14:paraId="37A20E42" w14:textId="77777777"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5F09D3D0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70FCA9A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3DC28F8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1CA6AF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6335354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10897F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77787A9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F9C0C8E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312C1" w:rsidRPr="00744476" w14:paraId="7ABD69BF" w14:textId="77777777" w:rsidTr="00632F91">
        <w:tc>
          <w:tcPr>
            <w:tcW w:w="3078" w:type="dxa"/>
          </w:tcPr>
          <w:p w14:paraId="6B69D9B9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56D28EB5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66B9A35F" w14:textId="77777777"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14:paraId="11EC60C9" w14:textId="77777777" w:rsidTr="00632F91">
        <w:tc>
          <w:tcPr>
            <w:tcW w:w="3078" w:type="dxa"/>
          </w:tcPr>
          <w:p w14:paraId="4F8EB65A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0" w:type="dxa"/>
            <w:vAlign w:val="center"/>
          </w:tcPr>
          <w:p w14:paraId="30F67F2D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9AB13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5A4EDEB" w14:textId="77777777"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480725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D46E7D1" w14:textId="77777777"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37FA71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8F9FC3" w14:textId="77777777"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AF0C618" w14:textId="77777777"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19C0AD83" w14:textId="77777777" w:rsidTr="00DC1A25">
        <w:tc>
          <w:tcPr>
            <w:tcW w:w="3078" w:type="dxa"/>
          </w:tcPr>
          <w:p w14:paraId="3449BF3C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14:paraId="0C3A2DD4" w14:textId="77777777" w:rsidR="005E7F3E" w:rsidRPr="005F03CF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</w:tcPr>
          <w:p w14:paraId="2EFCC701" w14:textId="77777777" w:rsidR="005E7F3E" w:rsidRPr="00744476" w:rsidRDefault="008A3CF1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26B328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7F261C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9E5E6A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CF40E8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1,995,499</w:t>
            </w:r>
          </w:p>
        </w:tc>
        <w:tc>
          <w:tcPr>
            <w:tcW w:w="236" w:type="dxa"/>
            <w:vAlign w:val="center"/>
          </w:tcPr>
          <w:p w14:paraId="50F9D7C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D6C7EE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</w:tr>
      <w:tr w:rsidR="005E7F3E" w:rsidRPr="00744476" w14:paraId="02C09AA7" w14:textId="77777777" w:rsidTr="00DC1A25">
        <w:tc>
          <w:tcPr>
            <w:tcW w:w="3078" w:type="dxa"/>
          </w:tcPr>
          <w:p w14:paraId="0FCD28F9" w14:textId="77777777" w:rsidR="005E7F3E" w:rsidRPr="00F557D1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  <w:vAlign w:val="center"/>
          </w:tcPr>
          <w:p w14:paraId="4CA99CA4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EB24A9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54EA1C2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4468C7C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vAlign w:val="center"/>
          </w:tcPr>
          <w:p w14:paraId="1188511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9C4D67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4852450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72F0ADE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5E7F3E" w:rsidRPr="00744476" w14:paraId="1188F34F" w14:textId="77777777" w:rsidTr="00DC1A25">
        <w:tc>
          <w:tcPr>
            <w:tcW w:w="3078" w:type="dxa"/>
          </w:tcPr>
          <w:p w14:paraId="31F9AE65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52A4153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CF86A5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36D5EB3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5D6F57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52946492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31CAB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1,995,504</w:t>
            </w:r>
          </w:p>
        </w:tc>
        <w:tc>
          <w:tcPr>
            <w:tcW w:w="236" w:type="dxa"/>
          </w:tcPr>
          <w:p w14:paraId="20CF879E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492746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  <w:tr w:rsidR="005E7F3E" w:rsidRPr="00744476" w14:paraId="0C52C0E6" w14:textId="77777777" w:rsidTr="00DC1A25">
        <w:tc>
          <w:tcPr>
            <w:tcW w:w="3078" w:type="dxa"/>
          </w:tcPr>
          <w:p w14:paraId="4DEAC749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0" w:type="dxa"/>
            <w:vAlign w:val="center"/>
          </w:tcPr>
          <w:p w14:paraId="42EC0E17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E568A3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EC1EB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06322B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638280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363F141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C2B0F3F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AF4CC6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18EDF218" w14:textId="77777777" w:rsidTr="00DC1A25">
        <w:tc>
          <w:tcPr>
            <w:tcW w:w="3078" w:type="dxa"/>
          </w:tcPr>
          <w:p w14:paraId="5DBEE87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14:paraId="7FE9A7F9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</w:tcPr>
          <w:p w14:paraId="41DDEDDF" w14:textId="77777777" w:rsidR="005E7F3E" w:rsidRPr="00744476" w:rsidRDefault="008A3CF1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9FB6BEF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68AD8E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3D6F2A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82706B9" w14:textId="77777777" w:rsidR="005E7F3E" w:rsidRPr="00744476" w:rsidRDefault="00473F4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15,785</w:t>
            </w:r>
          </w:p>
        </w:tc>
        <w:tc>
          <w:tcPr>
            <w:tcW w:w="236" w:type="dxa"/>
            <w:vAlign w:val="center"/>
          </w:tcPr>
          <w:p w14:paraId="2C39A0FA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E17262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5E7F3E" w:rsidRPr="00744476" w14:paraId="67492F2D" w14:textId="77777777" w:rsidTr="00DC1A25">
        <w:tc>
          <w:tcPr>
            <w:tcW w:w="3078" w:type="dxa"/>
          </w:tcPr>
          <w:p w14:paraId="7B6D4A0C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  <w:vAlign w:val="center"/>
          </w:tcPr>
          <w:p w14:paraId="2ABEAB91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C8A13B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90,640</w:t>
            </w:r>
          </w:p>
        </w:tc>
        <w:tc>
          <w:tcPr>
            <w:tcW w:w="236" w:type="dxa"/>
            <w:vAlign w:val="center"/>
          </w:tcPr>
          <w:p w14:paraId="7EDE402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510658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236" w:type="dxa"/>
            <w:vAlign w:val="center"/>
          </w:tcPr>
          <w:p w14:paraId="526D2B8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12B6715" w14:textId="77777777" w:rsidR="005E7F3E" w:rsidRPr="00744476" w:rsidRDefault="00473F4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20,585</w:t>
            </w:r>
          </w:p>
        </w:tc>
        <w:tc>
          <w:tcPr>
            <w:tcW w:w="236" w:type="dxa"/>
            <w:vAlign w:val="center"/>
          </w:tcPr>
          <w:p w14:paraId="391E5B5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A2A96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</w:tr>
      <w:tr w:rsidR="005E7F3E" w:rsidRPr="00744476" w14:paraId="665677E9" w14:textId="77777777" w:rsidTr="00DC1A25">
        <w:tc>
          <w:tcPr>
            <w:tcW w:w="3078" w:type="dxa"/>
          </w:tcPr>
          <w:p w14:paraId="7DA3C6F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0F159222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93DB12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90,640</w:t>
            </w:r>
          </w:p>
        </w:tc>
        <w:tc>
          <w:tcPr>
            <w:tcW w:w="236" w:type="dxa"/>
          </w:tcPr>
          <w:p w14:paraId="48482EA2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431E8A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36" w:type="dxa"/>
          </w:tcPr>
          <w:p w14:paraId="59B7F6EF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9109C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36,370</w:t>
            </w:r>
          </w:p>
        </w:tc>
        <w:tc>
          <w:tcPr>
            <w:tcW w:w="236" w:type="dxa"/>
          </w:tcPr>
          <w:p w14:paraId="024EE5BA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7CFB4C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  <w:tr w:rsidR="005E7F3E" w:rsidRPr="00744476" w14:paraId="3C1BB5F5" w14:textId="77777777" w:rsidTr="00DC1A25">
        <w:tc>
          <w:tcPr>
            <w:tcW w:w="3078" w:type="dxa"/>
          </w:tcPr>
          <w:p w14:paraId="1E4319C0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0F3F8C5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F83BF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521B326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8E27DA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FBB9D3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B14B00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3B2480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982DB1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2C67462F" w14:textId="77777777" w:rsidTr="00DC1A25">
        <w:tc>
          <w:tcPr>
            <w:tcW w:w="3078" w:type="dxa"/>
          </w:tcPr>
          <w:p w14:paraId="0E203F1D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กำไรจากการลงทุนอื่น</w:t>
            </w:r>
          </w:p>
        </w:tc>
        <w:tc>
          <w:tcPr>
            <w:tcW w:w="850" w:type="dxa"/>
            <w:vAlign w:val="center"/>
          </w:tcPr>
          <w:p w14:paraId="0621FD7A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05DECD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15,480</w:t>
            </w:r>
          </w:p>
        </w:tc>
        <w:tc>
          <w:tcPr>
            <w:tcW w:w="236" w:type="dxa"/>
            <w:vAlign w:val="center"/>
          </w:tcPr>
          <w:p w14:paraId="3941422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792B5CC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36" w:type="dxa"/>
            <w:vAlign w:val="center"/>
          </w:tcPr>
          <w:p w14:paraId="7255035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26EDFBA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23,753</w:t>
            </w:r>
          </w:p>
        </w:tc>
        <w:tc>
          <w:tcPr>
            <w:tcW w:w="236" w:type="dxa"/>
            <w:vAlign w:val="center"/>
          </w:tcPr>
          <w:p w14:paraId="3289AD6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6CEF3AE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5E7F3E" w:rsidRPr="00744476" w14:paraId="13086190" w14:textId="77777777" w:rsidTr="00DC1A25">
        <w:tc>
          <w:tcPr>
            <w:tcW w:w="3078" w:type="dxa"/>
          </w:tcPr>
          <w:p w14:paraId="10FC491A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398D1D9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B638EC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15,480</w:t>
            </w:r>
          </w:p>
        </w:tc>
        <w:tc>
          <w:tcPr>
            <w:tcW w:w="236" w:type="dxa"/>
          </w:tcPr>
          <w:p w14:paraId="6AB29F9B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1A1F07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236" w:type="dxa"/>
          </w:tcPr>
          <w:p w14:paraId="1C9332C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F56C1" w14:textId="77777777" w:rsidR="005E7F3E" w:rsidRPr="00744476" w:rsidRDefault="00DD223A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23,753</w:t>
            </w:r>
          </w:p>
        </w:tc>
        <w:tc>
          <w:tcPr>
            <w:tcW w:w="236" w:type="dxa"/>
          </w:tcPr>
          <w:p w14:paraId="258003E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B219971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</w:tr>
      <w:tr w:rsidR="005E7F3E" w:rsidRPr="00744476" w14:paraId="586542A7" w14:textId="77777777" w:rsidTr="00DC1A25">
        <w:tc>
          <w:tcPr>
            <w:tcW w:w="3078" w:type="dxa"/>
          </w:tcPr>
          <w:p w14:paraId="43939F2A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114DDD89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388AFC" w14:textId="77777777" w:rsidR="005E7F3E" w:rsidRPr="00744476" w:rsidRDefault="008A3CF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106,125</w:t>
            </w:r>
          </w:p>
        </w:tc>
        <w:tc>
          <w:tcPr>
            <w:tcW w:w="236" w:type="dxa"/>
          </w:tcPr>
          <w:p w14:paraId="5B38EAE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1991F8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5A5A3B1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95657" w14:textId="77777777" w:rsidR="005E7F3E" w:rsidRPr="00744476" w:rsidRDefault="00E727EF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2,055,627</w:t>
            </w:r>
          </w:p>
        </w:tc>
        <w:tc>
          <w:tcPr>
            <w:tcW w:w="236" w:type="dxa"/>
          </w:tcPr>
          <w:p w14:paraId="5F922CE8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5D1B04E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</w:tbl>
    <w:p w14:paraId="3FBAE1DA" w14:textId="77777777" w:rsidR="007727C5" w:rsidRPr="00143C46" w:rsidRDefault="007727C5" w:rsidP="00761A88">
      <w:pPr>
        <w:pStyle w:val="Bo-Blankline"/>
      </w:pPr>
    </w:p>
    <w:p w14:paraId="7F773239" w14:textId="77777777" w:rsidR="002E30B7" w:rsidRDefault="002E30B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1ACEA03B" w14:textId="77777777" w:rsidR="007727C5" w:rsidRPr="00143C46" w:rsidRDefault="007727C5" w:rsidP="00EC704C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รายได้</w:t>
      </w:r>
      <w:r w:rsidR="00D403FC" w:rsidRPr="00143C46">
        <w:rPr>
          <w:rFonts w:asciiTheme="majorBidi" w:hAnsiTheme="majorBidi" w:cstheme="majorBidi"/>
          <w:cs/>
        </w:rPr>
        <w:t>อื่น</w:t>
      </w:r>
    </w:p>
    <w:p w14:paraId="03E5C417" w14:textId="77777777" w:rsidR="007727C5" w:rsidRPr="00143C46" w:rsidRDefault="007727C5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744476" w14:paraId="2A6A1CC5" w14:textId="77777777" w:rsidTr="00632F91">
        <w:tc>
          <w:tcPr>
            <w:tcW w:w="3078" w:type="dxa"/>
          </w:tcPr>
          <w:p w14:paraId="20A052DD" w14:textId="77777777" w:rsidR="007727C5" w:rsidRPr="00744476" w:rsidRDefault="007727C5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197BE14" w14:textId="77777777" w:rsidR="007727C5" w:rsidRPr="00744476" w:rsidRDefault="007727C5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7563DE47" w14:textId="77777777"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5341E8" w14:textId="77777777" w:rsidR="007727C5" w:rsidRPr="00744476" w:rsidRDefault="007727C5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C141B59" w14:textId="77777777"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14:paraId="1965A643" w14:textId="77777777" w:rsidTr="00632F91">
        <w:tc>
          <w:tcPr>
            <w:tcW w:w="3078" w:type="dxa"/>
          </w:tcPr>
          <w:p w14:paraId="43DE79B9" w14:textId="77777777"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8F084F9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E2A2B55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2CD44C7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D46B85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B2DB65F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BA00F2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1C34B16" w14:textId="77777777"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24588A" w14:textId="77777777" w:rsidR="005312C1" w:rsidRPr="00744476" w:rsidRDefault="00C9703C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312C1" w:rsidRPr="00744476" w14:paraId="47FB3DB0" w14:textId="77777777" w:rsidTr="00632F91">
        <w:tc>
          <w:tcPr>
            <w:tcW w:w="3078" w:type="dxa"/>
          </w:tcPr>
          <w:p w14:paraId="6BA82331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5AFA40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93F2F02" w14:textId="77777777"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362C571C" w14:textId="77777777" w:rsidTr="00C7467D">
        <w:tc>
          <w:tcPr>
            <w:tcW w:w="3078" w:type="dxa"/>
          </w:tcPr>
          <w:p w14:paraId="0C7A5A3D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14:paraId="4CE48CB5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F6DE95" w14:textId="77777777" w:rsidR="005E7F3E" w:rsidRPr="00BF089B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27,911</w:t>
            </w:r>
          </w:p>
        </w:tc>
        <w:tc>
          <w:tcPr>
            <w:tcW w:w="236" w:type="dxa"/>
            <w:vAlign w:val="center"/>
          </w:tcPr>
          <w:p w14:paraId="77C5EA5E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BD1C3E" w14:textId="77777777" w:rsidR="005E7F3E" w:rsidRPr="00BF089B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36" w:type="dxa"/>
            <w:vAlign w:val="center"/>
          </w:tcPr>
          <w:p w14:paraId="37F17FB8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BD7FCC" w14:textId="77777777" w:rsidR="005E7F3E" w:rsidRPr="00744476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32,284</w:t>
            </w:r>
          </w:p>
        </w:tc>
        <w:tc>
          <w:tcPr>
            <w:tcW w:w="236" w:type="dxa"/>
            <w:vAlign w:val="center"/>
          </w:tcPr>
          <w:p w14:paraId="6EDC99A9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FFDF7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5E7F3E" w:rsidRPr="00744476" w14:paraId="11BC288C" w14:textId="77777777" w:rsidTr="00C7467D">
        <w:tc>
          <w:tcPr>
            <w:tcW w:w="3078" w:type="dxa"/>
          </w:tcPr>
          <w:p w14:paraId="5E168B36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14:paraId="21E77FB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1C6FCB" w14:textId="77777777" w:rsidR="005E7F3E" w:rsidRPr="00744476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19,012</w:t>
            </w:r>
          </w:p>
        </w:tc>
        <w:tc>
          <w:tcPr>
            <w:tcW w:w="236" w:type="dxa"/>
            <w:vAlign w:val="center"/>
          </w:tcPr>
          <w:p w14:paraId="62F99B6E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CCBF41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6" w:type="dxa"/>
            <w:vAlign w:val="center"/>
          </w:tcPr>
          <w:p w14:paraId="75D1D07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D384E3D" w14:textId="77777777" w:rsidR="005E7F3E" w:rsidRPr="00744476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C7467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  <w:vAlign w:val="center"/>
          </w:tcPr>
          <w:p w14:paraId="441E335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A40E0F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5E7F3E" w:rsidRPr="00744476" w14:paraId="5815ADBD" w14:textId="77777777" w:rsidTr="00C7467D">
        <w:tc>
          <w:tcPr>
            <w:tcW w:w="3078" w:type="dxa"/>
          </w:tcPr>
          <w:p w14:paraId="7A6C4731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14:paraId="26F415D1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F5C5DE" w14:textId="77777777" w:rsidR="005E7F3E" w:rsidRPr="00744476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65,312</w:t>
            </w:r>
          </w:p>
        </w:tc>
        <w:tc>
          <w:tcPr>
            <w:tcW w:w="236" w:type="dxa"/>
            <w:vAlign w:val="center"/>
          </w:tcPr>
          <w:p w14:paraId="7BB4D8C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ECF8F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36" w:type="dxa"/>
            <w:vAlign w:val="center"/>
          </w:tcPr>
          <w:p w14:paraId="15184898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FA5A46B" w14:textId="77777777" w:rsidR="005E7F3E" w:rsidRPr="00744476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8,274</w:t>
            </w:r>
          </w:p>
        </w:tc>
        <w:tc>
          <w:tcPr>
            <w:tcW w:w="236" w:type="dxa"/>
            <w:vAlign w:val="center"/>
          </w:tcPr>
          <w:p w14:paraId="70A1755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20381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5E7F3E" w:rsidRPr="00744476" w14:paraId="29FAEAF5" w14:textId="77777777" w:rsidTr="00C7467D">
        <w:tc>
          <w:tcPr>
            <w:tcW w:w="3078" w:type="dxa"/>
          </w:tcPr>
          <w:p w14:paraId="52B71994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14:paraId="555D2E8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CE3912" w14:textId="77777777" w:rsidR="005E7F3E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center"/>
          </w:tcPr>
          <w:p w14:paraId="6C704D7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57C317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center"/>
          </w:tcPr>
          <w:p w14:paraId="60E4178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9669B03" w14:textId="77777777" w:rsidR="005E7F3E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120,395</w:t>
            </w:r>
          </w:p>
        </w:tc>
        <w:tc>
          <w:tcPr>
            <w:tcW w:w="236" w:type="dxa"/>
            <w:vAlign w:val="center"/>
          </w:tcPr>
          <w:p w14:paraId="6055923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D61BF2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5E7F3E" w:rsidRPr="00744476" w14:paraId="201420CC" w14:textId="77777777" w:rsidTr="00C7467D">
        <w:tc>
          <w:tcPr>
            <w:tcW w:w="3078" w:type="dxa"/>
          </w:tcPr>
          <w:p w14:paraId="1A147CE4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850" w:type="dxa"/>
            <w:vAlign w:val="center"/>
          </w:tcPr>
          <w:p w14:paraId="1F080009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F61E82" w14:textId="77777777" w:rsidR="005E7F3E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35,989</w:t>
            </w:r>
          </w:p>
        </w:tc>
        <w:tc>
          <w:tcPr>
            <w:tcW w:w="236" w:type="dxa"/>
            <w:vAlign w:val="center"/>
          </w:tcPr>
          <w:p w14:paraId="4CFD0E68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1E99EE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36" w:type="dxa"/>
            <w:vAlign w:val="center"/>
          </w:tcPr>
          <w:p w14:paraId="6803F36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9CF215" w14:textId="77777777" w:rsidR="005E7F3E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266,837</w:t>
            </w:r>
          </w:p>
        </w:tc>
        <w:tc>
          <w:tcPr>
            <w:tcW w:w="236" w:type="dxa"/>
            <w:vAlign w:val="center"/>
          </w:tcPr>
          <w:p w14:paraId="71FFF6A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A65B95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5E7F3E" w:rsidRPr="00744476" w14:paraId="25F14A73" w14:textId="77777777" w:rsidTr="00C7467D">
        <w:tc>
          <w:tcPr>
            <w:tcW w:w="3078" w:type="dxa"/>
          </w:tcPr>
          <w:p w14:paraId="3F3AF864" w14:textId="77777777" w:rsidR="005E7F3E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5457FCB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866034" w14:textId="77777777" w:rsidR="005E7F3E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402,018</w:t>
            </w:r>
          </w:p>
        </w:tc>
        <w:tc>
          <w:tcPr>
            <w:tcW w:w="236" w:type="dxa"/>
            <w:vAlign w:val="center"/>
          </w:tcPr>
          <w:p w14:paraId="14258A6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3C41C6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36" w:type="dxa"/>
            <w:vAlign w:val="center"/>
          </w:tcPr>
          <w:p w14:paraId="45B44263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F63BABD" w14:textId="77777777" w:rsidR="005E7F3E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</w:t>
            </w:r>
            <w:r w:rsidR="00C7467D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36" w:type="dxa"/>
            <w:vAlign w:val="center"/>
          </w:tcPr>
          <w:p w14:paraId="1FFFB848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4D70E8" w14:textId="77777777" w:rsidR="005E7F3E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5E7F3E" w:rsidRPr="00744476" w14:paraId="0457B941" w14:textId="77777777" w:rsidTr="00C7467D">
        <w:tc>
          <w:tcPr>
            <w:tcW w:w="3078" w:type="dxa"/>
          </w:tcPr>
          <w:p w14:paraId="34C1F346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F9E819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DDA045" w14:textId="77777777" w:rsidR="005E7F3E" w:rsidRPr="00744476" w:rsidRDefault="008576CD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550,482</w:t>
            </w:r>
          </w:p>
        </w:tc>
        <w:tc>
          <w:tcPr>
            <w:tcW w:w="236" w:type="dxa"/>
          </w:tcPr>
          <w:p w14:paraId="275A55E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F9F3D4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36" w:type="dxa"/>
          </w:tcPr>
          <w:p w14:paraId="2AFF11B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70DB8" w14:textId="77777777" w:rsidR="005E7F3E" w:rsidRPr="00744476" w:rsidRDefault="008C0CD1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699,817</w:t>
            </w:r>
          </w:p>
        </w:tc>
        <w:tc>
          <w:tcPr>
            <w:tcW w:w="236" w:type="dxa"/>
          </w:tcPr>
          <w:p w14:paraId="24B611D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7D6BE84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</w:tbl>
    <w:p w14:paraId="346AAA49" w14:textId="77777777" w:rsidR="00E84123" w:rsidRPr="002E30B7" w:rsidRDefault="00E84123" w:rsidP="002E30B7">
      <w:pPr>
        <w:pStyle w:val="Bo-Blankline"/>
      </w:pPr>
    </w:p>
    <w:p w14:paraId="7B138AC8" w14:textId="77777777" w:rsidR="00583ACF" w:rsidRPr="00744476" w:rsidRDefault="00717845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ต้นทุนในการจัดจำหน่าย</w:t>
      </w:r>
      <w:r w:rsidR="00AF4408">
        <w:rPr>
          <w:rFonts w:asciiTheme="majorBidi" w:hAnsiTheme="majorBidi" w:cstheme="majorBidi" w:hint="cs"/>
          <w:cs/>
        </w:rPr>
        <w:t>และขนส่ง</w:t>
      </w:r>
    </w:p>
    <w:p w14:paraId="37C019CF" w14:textId="77777777" w:rsidR="00583ACF" w:rsidRPr="00143C46" w:rsidRDefault="00583ACF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744476" w14:paraId="04F8288E" w14:textId="77777777" w:rsidTr="00632F91">
        <w:tc>
          <w:tcPr>
            <w:tcW w:w="3078" w:type="dxa"/>
          </w:tcPr>
          <w:p w14:paraId="5FAAFD7A" w14:textId="77777777" w:rsidR="00583ACF" w:rsidRPr="00744476" w:rsidRDefault="00583ACF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DCB2503" w14:textId="77777777" w:rsidR="00583ACF" w:rsidRPr="00744476" w:rsidRDefault="00583ACF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557A8F3" w14:textId="77777777"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F94957" w14:textId="77777777" w:rsidR="00583ACF" w:rsidRPr="00744476" w:rsidRDefault="00583ACF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C7F915B" w14:textId="77777777"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789B5A92" w14:textId="77777777" w:rsidTr="00632F91">
        <w:tc>
          <w:tcPr>
            <w:tcW w:w="3078" w:type="dxa"/>
          </w:tcPr>
          <w:p w14:paraId="3F38708E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342CE6D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4F61971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03AE8FB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08B25B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BAF50B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B80F23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3299452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2BE920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312C1" w:rsidRPr="00744476" w14:paraId="43D024F2" w14:textId="77777777" w:rsidTr="00632F91">
        <w:tc>
          <w:tcPr>
            <w:tcW w:w="3078" w:type="dxa"/>
          </w:tcPr>
          <w:p w14:paraId="7AEE8D18" w14:textId="77777777"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7CDE0" w14:textId="77777777"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C91E377" w14:textId="77777777"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6DD3C720" w14:textId="77777777" w:rsidTr="008945FC">
        <w:tc>
          <w:tcPr>
            <w:tcW w:w="3078" w:type="dxa"/>
          </w:tcPr>
          <w:p w14:paraId="23263427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14:paraId="0BAB86A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956E9" w14:textId="77777777" w:rsidR="005E7F3E" w:rsidRPr="00744476" w:rsidRDefault="007D36E0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2,307,914</w:t>
            </w:r>
          </w:p>
        </w:tc>
        <w:tc>
          <w:tcPr>
            <w:tcW w:w="236" w:type="dxa"/>
            <w:vAlign w:val="center"/>
          </w:tcPr>
          <w:p w14:paraId="546802DB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42801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6" w:type="dxa"/>
            <w:vAlign w:val="center"/>
          </w:tcPr>
          <w:p w14:paraId="53381DB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D7B90A" w14:textId="77777777" w:rsidR="005E7F3E" w:rsidRPr="00744476" w:rsidRDefault="00596880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2,120,418</w:t>
            </w:r>
          </w:p>
        </w:tc>
        <w:tc>
          <w:tcPr>
            <w:tcW w:w="236" w:type="dxa"/>
            <w:vAlign w:val="center"/>
          </w:tcPr>
          <w:p w14:paraId="30E26EC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9C0A055" w14:textId="77777777" w:rsidR="005E7F3E" w:rsidRPr="00744476" w:rsidRDefault="00C9703C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5E7F3E" w:rsidRPr="00744476" w14:paraId="183B3FD4" w14:textId="77777777" w:rsidTr="008945FC">
        <w:tc>
          <w:tcPr>
            <w:tcW w:w="3078" w:type="dxa"/>
          </w:tcPr>
          <w:p w14:paraId="708B0657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14:paraId="207F3137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8FDD54" w14:textId="77777777" w:rsidR="005E7F3E" w:rsidRPr="00744476" w:rsidRDefault="007D36E0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885,081</w:t>
            </w:r>
          </w:p>
        </w:tc>
        <w:tc>
          <w:tcPr>
            <w:tcW w:w="236" w:type="dxa"/>
            <w:vAlign w:val="center"/>
          </w:tcPr>
          <w:p w14:paraId="0C2AAAE6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EAE2B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  <w:vAlign w:val="center"/>
          </w:tcPr>
          <w:p w14:paraId="5D076F6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4A7B3F" w14:textId="77777777" w:rsidR="005E7F3E" w:rsidRPr="00744476" w:rsidRDefault="00596880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763,680</w:t>
            </w:r>
          </w:p>
        </w:tc>
        <w:tc>
          <w:tcPr>
            <w:tcW w:w="236" w:type="dxa"/>
            <w:vAlign w:val="center"/>
          </w:tcPr>
          <w:p w14:paraId="2166E0C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C9F150" w14:textId="77777777" w:rsidR="005E7F3E" w:rsidRPr="00744476" w:rsidRDefault="00C9703C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5E7F3E" w:rsidRPr="00744476" w14:paraId="61374D47" w14:textId="77777777" w:rsidTr="008945FC">
        <w:tc>
          <w:tcPr>
            <w:tcW w:w="3078" w:type="dxa"/>
          </w:tcPr>
          <w:p w14:paraId="340C54DD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14:paraId="582074E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3145C6" w14:textId="77777777" w:rsidR="005E7F3E" w:rsidRPr="00744476" w:rsidRDefault="005974C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203,598</w:t>
            </w:r>
          </w:p>
        </w:tc>
        <w:tc>
          <w:tcPr>
            <w:tcW w:w="236" w:type="dxa"/>
            <w:vAlign w:val="center"/>
          </w:tcPr>
          <w:p w14:paraId="2D4EB78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E2FCB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36" w:type="dxa"/>
            <w:vAlign w:val="center"/>
          </w:tcPr>
          <w:p w14:paraId="020620C6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023FE0F" w14:textId="77777777" w:rsidR="005E7F3E" w:rsidRPr="00744476" w:rsidRDefault="00596880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200,356</w:t>
            </w:r>
          </w:p>
        </w:tc>
        <w:tc>
          <w:tcPr>
            <w:tcW w:w="236" w:type="dxa"/>
            <w:vAlign w:val="center"/>
          </w:tcPr>
          <w:p w14:paraId="3FD64CC9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4C8281" w14:textId="77777777" w:rsidR="005E7F3E" w:rsidRPr="00744476" w:rsidRDefault="00C9703C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5E7F3E" w:rsidRPr="00744476" w14:paraId="2036D86B" w14:textId="77777777" w:rsidTr="008945FC">
        <w:tc>
          <w:tcPr>
            <w:tcW w:w="3078" w:type="dxa"/>
          </w:tcPr>
          <w:p w14:paraId="219C8266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14:paraId="0C434239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03CE8" w14:textId="77777777" w:rsidR="005E7F3E" w:rsidRPr="00744476" w:rsidRDefault="005974C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56,169</w:t>
            </w:r>
          </w:p>
        </w:tc>
        <w:tc>
          <w:tcPr>
            <w:tcW w:w="236" w:type="dxa"/>
            <w:vAlign w:val="center"/>
          </w:tcPr>
          <w:p w14:paraId="203D4C9A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B06BE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36" w:type="dxa"/>
            <w:vAlign w:val="center"/>
          </w:tcPr>
          <w:p w14:paraId="0D27C94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621651" w14:textId="77777777" w:rsidR="005E7F3E" w:rsidRPr="00744476" w:rsidRDefault="00596880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52,889</w:t>
            </w:r>
          </w:p>
        </w:tc>
        <w:tc>
          <w:tcPr>
            <w:tcW w:w="236" w:type="dxa"/>
            <w:vAlign w:val="center"/>
          </w:tcPr>
          <w:p w14:paraId="2FFEF3A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D4FE90" w14:textId="77777777" w:rsidR="005E7F3E" w:rsidRPr="00744476" w:rsidRDefault="00C9703C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5E7F3E" w:rsidRPr="00744476" w14:paraId="406027BB" w14:textId="77777777" w:rsidTr="008945FC">
        <w:tc>
          <w:tcPr>
            <w:tcW w:w="3078" w:type="dxa"/>
          </w:tcPr>
          <w:p w14:paraId="73194F3E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2D01FD9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69DA93" w14:textId="77777777" w:rsidR="005E7F3E" w:rsidRPr="00744476" w:rsidRDefault="005974C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579,624</w:t>
            </w:r>
          </w:p>
        </w:tc>
        <w:tc>
          <w:tcPr>
            <w:tcW w:w="236" w:type="dxa"/>
            <w:vAlign w:val="center"/>
          </w:tcPr>
          <w:p w14:paraId="37F3220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56C49B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236" w:type="dxa"/>
            <w:vAlign w:val="center"/>
          </w:tcPr>
          <w:p w14:paraId="2654EB0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2C8C3C2" w14:textId="77777777" w:rsidR="005E7F3E" w:rsidRPr="00744476" w:rsidRDefault="00596880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451,898</w:t>
            </w:r>
          </w:p>
        </w:tc>
        <w:tc>
          <w:tcPr>
            <w:tcW w:w="236" w:type="dxa"/>
            <w:vAlign w:val="center"/>
          </w:tcPr>
          <w:p w14:paraId="0B0AB203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45BC9F9" w14:textId="77777777" w:rsidR="005E7F3E" w:rsidRPr="00744476" w:rsidRDefault="00C9703C" w:rsidP="005E7F3E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5E7F3E" w:rsidRPr="00744476" w14:paraId="1D9364C6" w14:textId="77777777" w:rsidTr="008945FC">
        <w:tc>
          <w:tcPr>
            <w:tcW w:w="3078" w:type="dxa"/>
          </w:tcPr>
          <w:p w14:paraId="43E0F558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8310497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89E39A" w14:textId="77777777" w:rsidR="005E7F3E" w:rsidRPr="00744476" w:rsidRDefault="005974C7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4,032,386</w:t>
            </w:r>
          </w:p>
        </w:tc>
        <w:tc>
          <w:tcPr>
            <w:tcW w:w="236" w:type="dxa"/>
          </w:tcPr>
          <w:p w14:paraId="73ED877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A7328F6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6" w:type="dxa"/>
          </w:tcPr>
          <w:p w14:paraId="2EF756E3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FD22" w14:textId="77777777" w:rsidR="005E7F3E" w:rsidRPr="00744476" w:rsidRDefault="00596880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3,589,241</w:t>
            </w:r>
          </w:p>
        </w:tc>
        <w:tc>
          <w:tcPr>
            <w:tcW w:w="236" w:type="dxa"/>
          </w:tcPr>
          <w:p w14:paraId="1017E3D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8B499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</w:tr>
    </w:tbl>
    <w:p w14:paraId="3A8DD2E0" w14:textId="77777777" w:rsidR="00583ACF" w:rsidRPr="00143C46" w:rsidRDefault="00583ACF" w:rsidP="00761A88">
      <w:pPr>
        <w:pStyle w:val="Bo-Blankline"/>
      </w:pPr>
    </w:p>
    <w:p w14:paraId="6DDFB822" w14:textId="77777777" w:rsidR="002E30B7" w:rsidRDefault="002E30B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AA7EB9C" w14:textId="77777777" w:rsidR="00757C00" w:rsidRPr="00143C46" w:rsidRDefault="00757C00" w:rsidP="00EC704C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ค่าใช้จ่ายในการบริหาร</w:t>
      </w:r>
    </w:p>
    <w:p w14:paraId="570691DE" w14:textId="77777777" w:rsidR="00757C00" w:rsidRPr="00143C46" w:rsidRDefault="00757C00" w:rsidP="00761A88">
      <w:pPr>
        <w:pStyle w:val="Bo-Blankline"/>
        <w:rPr>
          <w:lang w:val="en-US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094"/>
        <w:gridCol w:w="706"/>
        <w:gridCol w:w="1189"/>
        <w:gridCol w:w="236"/>
        <w:gridCol w:w="1189"/>
        <w:gridCol w:w="236"/>
        <w:gridCol w:w="1162"/>
        <w:gridCol w:w="236"/>
        <w:gridCol w:w="1162"/>
      </w:tblGrid>
      <w:tr w:rsidR="00757C00" w:rsidRPr="00744476" w14:paraId="22FCE649" w14:textId="77777777" w:rsidTr="005E7F3E">
        <w:tc>
          <w:tcPr>
            <w:tcW w:w="3094" w:type="dxa"/>
          </w:tcPr>
          <w:p w14:paraId="3216D574" w14:textId="77777777" w:rsidR="00757C00" w:rsidRPr="00744476" w:rsidRDefault="00757C00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31079AE2" w14:textId="77777777" w:rsidR="00757C00" w:rsidRPr="00744476" w:rsidRDefault="00757C00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0BCD9E7B" w14:textId="77777777" w:rsidR="00757C00" w:rsidRPr="00744476" w:rsidRDefault="00757C00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458802" w14:textId="77777777" w:rsidR="00757C00" w:rsidRPr="00744476" w:rsidRDefault="00757C00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</w:tcPr>
          <w:p w14:paraId="087F9ED4" w14:textId="77777777" w:rsidR="00757C00" w:rsidRPr="00744476" w:rsidRDefault="00757C00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6479FDE4" w14:textId="77777777" w:rsidTr="005E7F3E">
        <w:tc>
          <w:tcPr>
            <w:tcW w:w="3094" w:type="dxa"/>
          </w:tcPr>
          <w:p w14:paraId="5B1B4BFE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413F486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3CA9926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E6223F0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09A5ED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B2F32C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BB4F7D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8E5306C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7F7A0B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7F3E" w:rsidRPr="00744476" w14:paraId="1DB0B595" w14:textId="77777777" w:rsidTr="005E7F3E">
        <w:tc>
          <w:tcPr>
            <w:tcW w:w="3094" w:type="dxa"/>
          </w:tcPr>
          <w:p w14:paraId="370E0472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2FCD637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0" w:type="dxa"/>
            <w:gridSpan w:val="7"/>
          </w:tcPr>
          <w:p w14:paraId="756E25E5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3D69315E" w14:textId="77777777" w:rsidTr="00067AB2">
        <w:tc>
          <w:tcPr>
            <w:tcW w:w="3094" w:type="dxa"/>
          </w:tcPr>
          <w:p w14:paraId="1F32E47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706" w:type="dxa"/>
            <w:vAlign w:val="center"/>
          </w:tcPr>
          <w:p w14:paraId="7E7403D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43C55CE6" w14:textId="77777777" w:rsidR="005E7F3E" w:rsidRPr="00744476" w:rsidRDefault="007664B1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1,177,394</w:t>
            </w:r>
          </w:p>
        </w:tc>
        <w:tc>
          <w:tcPr>
            <w:tcW w:w="236" w:type="dxa"/>
            <w:vAlign w:val="center"/>
          </w:tcPr>
          <w:p w14:paraId="0589CA23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21C4762" w14:textId="77777777" w:rsidR="005E7F3E" w:rsidRPr="00744476" w:rsidRDefault="00C9703C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  <w:vAlign w:val="center"/>
          </w:tcPr>
          <w:p w14:paraId="61EB2396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C1190C" w14:textId="77777777" w:rsidR="005E7F3E" w:rsidRPr="00744476" w:rsidRDefault="003A677D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938,801</w:t>
            </w:r>
          </w:p>
        </w:tc>
        <w:tc>
          <w:tcPr>
            <w:tcW w:w="236" w:type="dxa"/>
            <w:vAlign w:val="center"/>
          </w:tcPr>
          <w:p w14:paraId="4EEA95E2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884E59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5E7F3E" w:rsidRPr="00744476" w14:paraId="71C7561F" w14:textId="77777777" w:rsidTr="00067AB2">
        <w:tc>
          <w:tcPr>
            <w:tcW w:w="3094" w:type="dxa"/>
          </w:tcPr>
          <w:p w14:paraId="0797B69F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06" w:type="dxa"/>
            <w:vAlign w:val="center"/>
          </w:tcPr>
          <w:p w14:paraId="6245B29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26E08FD0" w14:textId="77777777" w:rsidR="005E7F3E" w:rsidRPr="00744476" w:rsidRDefault="007664B1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41,671</w:t>
            </w:r>
          </w:p>
        </w:tc>
        <w:tc>
          <w:tcPr>
            <w:tcW w:w="236" w:type="dxa"/>
            <w:vAlign w:val="center"/>
          </w:tcPr>
          <w:p w14:paraId="0FF9F34F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2F7E1E3" w14:textId="77777777" w:rsidR="005E7F3E" w:rsidRPr="00744476" w:rsidRDefault="00C9703C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36" w:type="dxa"/>
            <w:vAlign w:val="center"/>
          </w:tcPr>
          <w:p w14:paraId="7AA1802D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0BF3FD4" w14:textId="77777777" w:rsidR="005E7F3E" w:rsidRPr="00744476" w:rsidRDefault="003A677D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17,56</w:t>
            </w:r>
            <w:r w:rsidR="00067A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64006DC6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F8022E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5E7F3E" w:rsidRPr="00744476" w14:paraId="0D6A2E4A" w14:textId="77777777" w:rsidTr="00067AB2">
        <w:tc>
          <w:tcPr>
            <w:tcW w:w="3094" w:type="dxa"/>
          </w:tcPr>
          <w:p w14:paraId="073FE69D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706" w:type="dxa"/>
            <w:vAlign w:val="center"/>
          </w:tcPr>
          <w:p w14:paraId="397ED88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2463F96" w14:textId="77777777" w:rsidR="005E7F3E" w:rsidRPr="00744476" w:rsidRDefault="007664B1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25,503</w:t>
            </w:r>
          </w:p>
        </w:tc>
        <w:tc>
          <w:tcPr>
            <w:tcW w:w="236" w:type="dxa"/>
            <w:vAlign w:val="center"/>
          </w:tcPr>
          <w:p w14:paraId="6C02375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11898D" w14:textId="77777777" w:rsidR="005E7F3E" w:rsidRPr="00744476" w:rsidRDefault="00C9703C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6" w:type="dxa"/>
            <w:vAlign w:val="center"/>
          </w:tcPr>
          <w:p w14:paraId="37D6BFC3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877800" w14:textId="77777777" w:rsidR="005E7F3E" w:rsidRPr="00744476" w:rsidRDefault="003A677D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20,877</w:t>
            </w:r>
          </w:p>
        </w:tc>
        <w:tc>
          <w:tcPr>
            <w:tcW w:w="236" w:type="dxa"/>
            <w:vAlign w:val="center"/>
          </w:tcPr>
          <w:p w14:paraId="1C1381E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36A3B1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5E7F3E" w:rsidRPr="00744476" w14:paraId="517791C7" w14:textId="77777777" w:rsidTr="00067AB2">
        <w:tc>
          <w:tcPr>
            <w:tcW w:w="3094" w:type="dxa"/>
          </w:tcPr>
          <w:p w14:paraId="3D7E7831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06" w:type="dxa"/>
            <w:vAlign w:val="center"/>
          </w:tcPr>
          <w:p w14:paraId="37D5C931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F942B07" w14:textId="77777777" w:rsidR="005E7F3E" w:rsidRPr="00744476" w:rsidRDefault="007664B1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866,683</w:t>
            </w:r>
          </w:p>
        </w:tc>
        <w:tc>
          <w:tcPr>
            <w:tcW w:w="236" w:type="dxa"/>
            <w:vAlign w:val="center"/>
          </w:tcPr>
          <w:p w14:paraId="1243774C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1446A96" w14:textId="77777777" w:rsidR="005E7F3E" w:rsidRPr="00744476" w:rsidRDefault="00C9703C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36" w:type="dxa"/>
            <w:vAlign w:val="center"/>
          </w:tcPr>
          <w:p w14:paraId="78B9DD5F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D6E8066" w14:textId="77777777" w:rsidR="005E7F3E" w:rsidRPr="00744476" w:rsidRDefault="003A677D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421,19</w:t>
            </w:r>
            <w:r w:rsidR="00067A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6340785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554652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5E7F3E" w:rsidRPr="00744476" w14:paraId="055D6988" w14:textId="77777777" w:rsidTr="00067AB2">
        <w:tc>
          <w:tcPr>
            <w:tcW w:w="3094" w:type="dxa"/>
          </w:tcPr>
          <w:p w14:paraId="73205EE6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dxa"/>
          </w:tcPr>
          <w:p w14:paraId="3BE59511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71947C39" w14:textId="77777777" w:rsidR="005E7F3E" w:rsidRPr="00744476" w:rsidRDefault="007664B1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2,111,251</w:t>
            </w:r>
          </w:p>
        </w:tc>
        <w:tc>
          <w:tcPr>
            <w:tcW w:w="236" w:type="dxa"/>
          </w:tcPr>
          <w:p w14:paraId="686E88B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7380F2E8" w14:textId="77777777" w:rsidR="005E7F3E" w:rsidRPr="00744476" w:rsidRDefault="00C9703C" w:rsidP="005E7F3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34F3A13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CD3C3" w14:textId="77777777" w:rsidR="005E7F3E" w:rsidRPr="00744476" w:rsidRDefault="003A677D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1,398,</w:t>
            </w:r>
            <w:r w:rsidR="00CB0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2CD4A15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43DE3E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</w:tr>
    </w:tbl>
    <w:p w14:paraId="6BA63648" w14:textId="77777777" w:rsidR="00E84123" w:rsidRPr="002E30B7" w:rsidRDefault="00E84123" w:rsidP="002E30B7">
      <w:pPr>
        <w:pStyle w:val="Bo-Blankline"/>
      </w:pPr>
    </w:p>
    <w:p w14:paraId="627D6AFB" w14:textId="77777777" w:rsidR="002453D3" w:rsidRPr="00744476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ค่าใช้จ่ายผลประโยชน์ของพนักงาน</w:t>
      </w:r>
    </w:p>
    <w:p w14:paraId="007DFEB9" w14:textId="77777777" w:rsidR="002453D3" w:rsidRPr="00143C46" w:rsidRDefault="002453D3" w:rsidP="00761A88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744476" w14:paraId="5FEDE180" w14:textId="77777777" w:rsidTr="00143C46">
        <w:tc>
          <w:tcPr>
            <w:tcW w:w="3931" w:type="dxa"/>
          </w:tcPr>
          <w:p w14:paraId="7CA1A305" w14:textId="77777777" w:rsidR="002453D3" w:rsidRPr="00744476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744476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570EE3E2" w14:textId="77777777" w:rsidTr="00143C46">
        <w:tc>
          <w:tcPr>
            <w:tcW w:w="3931" w:type="dxa"/>
          </w:tcPr>
          <w:p w14:paraId="43F0D500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F62C54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EFB3FD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4D0DE06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7F3E" w:rsidRPr="00744476" w14:paraId="54F90162" w14:textId="77777777" w:rsidTr="00143C46">
        <w:tc>
          <w:tcPr>
            <w:tcW w:w="3931" w:type="dxa"/>
          </w:tcPr>
          <w:p w14:paraId="71494784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7F68CC21" w14:textId="77777777" w:rsidTr="00143C46">
        <w:tc>
          <w:tcPr>
            <w:tcW w:w="3931" w:type="dxa"/>
          </w:tcPr>
          <w:p w14:paraId="6FB6F08E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7F3E" w:rsidRPr="00744476" w14:paraId="7A20B971" w14:textId="77777777" w:rsidTr="0068366E">
        <w:tc>
          <w:tcPr>
            <w:tcW w:w="3931" w:type="dxa"/>
          </w:tcPr>
          <w:p w14:paraId="726C135C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346,889</w:t>
            </w:r>
          </w:p>
        </w:tc>
        <w:tc>
          <w:tcPr>
            <w:tcW w:w="236" w:type="dxa"/>
            <w:vAlign w:val="bottom"/>
          </w:tcPr>
          <w:p w14:paraId="37AF68E1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vAlign w:val="bottom"/>
          </w:tcPr>
          <w:p w14:paraId="3282120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77777777" w:rsidR="005E7F3E" w:rsidRPr="00744476" w:rsidRDefault="00CA7D2D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</w:t>
            </w:r>
            <w:r w:rsidR="00F87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  <w:vAlign w:val="bottom"/>
          </w:tcPr>
          <w:p w14:paraId="4295DD0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5E7F3E" w:rsidRPr="00744476" w14:paraId="74C2D158" w14:textId="77777777" w:rsidTr="0068366E">
        <w:tc>
          <w:tcPr>
            <w:tcW w:w="3931" w:type="dxa"/>
          </w:tcPr>
          <w:p w14:paraId="54772454" w14:textId="77777777" w:rsidR="005E7F3E" w:rsidRPr="00744476" w:rsidRDefault="005E7F3E" w:rsidP="005E7F3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49,991</w:t>
            </w:r>
          </w:p>
        </w:tc>
        <w:tc>
          <w:tcPr>
            <w:tcW w:w="236" w:type="dxa"/>
            <w:vAlign w:val="bottom"/>
          </w:tcPr>
          <w:p w14:paraId="5CE96AC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  <w:vAlign w:val="bottom"/>
          </w:tcPr>
          <w:p w14:paraId="4C75A5E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44,370</w:t>
            </w:r>
          </w:p>
        </w:tc>
        <w:tc>
          <w:tcPr>
            <w:tcW w:w="236" w:type="dxa"/>
            <w:vAlign w:val="bottom"/>
          </w:tcPr>
          <w:p w14:paraId="5C5CDA2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  <w:tr w:rsidR="005E7F3E" w:rsidRPr="00744476" w14:paraId="3DD4EA9F" w14:textId="77777777" w:rsidTr="0068366E">
        <w:tc>
          <w:tcPr>
            <w:tcW w:w="3931" w:type="dxa"/>
          </w:tcPr>
          <w:p w14:paraId="70E61B85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46,762</w:t>
            </w:r>
          </w:p>
        </w:tc>
        <w:tc>
          <w:tcPr>
            <w:tcW w:w="236" w:type="dxa"/>
            <w:vAlign w:val="bottom"/>
          </w:tcPr>
          <w:p w14:paraId="03D4B6C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236" w:type="dxa"/>
            <w:vAlign w:val="bottom"/>
          </w:tcPr>
          <w:p w14:paraId="1D2F0B9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26,256</w:t>
            </w:r>
          </w:p>
        </w:tc>
        <w:tc>
          <w:tcPr>
            <w:tcW w:w="236" w:type="dxa"/>
            <w:vAlign w:val="bottom"/>
          </w:tcPr>
          <w:p w14:paraId="1D1A386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</w:tr>
      <w:tr w:rsidR="005E7F3E" w:rsidRPr="00744476" w14:paraId="65CE55DB" w14:textId="77777777" w:rsidTr="0068366E">
        <w:tc>
          <w:tcPr>
            <w:tcW w:w="3931" w:type="dxa"/>
            <w:vAlign w:val="bottom"/>
          </w:tcPr>
          <w:p w14:paraId="2C39B36C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443,642</w:t>
            </w:r>
          </w:p>
        </w:tc>
        <w:tc>
          <w:tcPr>
            <w:tcW w:w="236" w:type="dxa"/>
            <w:vAlign w:val="bottom"/>
          </w:tcPr>
          <w:p w14:paraId="23B13737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  <w:vAlign w:val="bottom"/>
          </w:tcPr>
          <w:p w14:paraId="735E893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B86F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,156</w:t>
            </w:r>
          </w:p>
        </w:tc>
        <w:tc>
          <w:tcPr>
            <w:tcW w:w="236" w:type="dxa"/>
            <w:vAlign w:val="bottom"/>
          </w:tcPr>
          <w:p w14:paraId="5446963C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054</w:t>
            </w:r>
          </w:p>
        </w:tc>
      </w:tr>
      <w:tr w:rsidR="005E7F3E" w:rsidRPr="00744476" w14:paraId="427C8C94" w14:textId="77777777" w:rsidTr="0068366E">
        <w:tc>
          <w:tcPr>
            <w:tcW w:w="3931" w:type="dxa"/>
          </w:tcPr>
          <w:p w14:paraId="37C08F52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7F3E" w:rsidRPr="00744476" w14:paraId="79ED4FCF" w14:textId="77777777" w:rsidTr="0068366E">
        <w:tc>
          <w:tcPr>
            <w:tcW w:w="3931" w:type="dxa"/>
          </w:tcPr>
          <w:p w14:paraId="3F29E93A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152DB6B5" w14:textId="77777777" w:rsidTr="0068366E">
        <w:tc>
          <w:tcPr>
            <w:tcW w:w="3931" w:type="dxa"/>
          </w:tcPr>
          <w:p w14:paraId="201BB242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5,645,698</w:t>
            </w:r>
          </w:p>
        </w:tc>
        <w:tc>
          <w:tcPr>
            <w:tcW w:w="236" w:type="dxa"/>
            <w:vAlign w:val="bottom"/>
          </w:tcPr>
          <w:p w14:paraId="480A559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4A4E9FB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4,386,919</w:t>
            </w:r>
          </w:p>
        </w:tc>
        <w:tc>
          <w:tcPr>
            <w:tcW w:w="236" w:type="dxa"/>
            <w:vAlign w:val="bottom"/>
          </w:tcPr>
          <w:p w14:paraId="119F708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5E7F3E" w:rsidRPr="00744476" w14:paraId="1D83F7D5" w14:textId="77777777" w:rsidTr="0068366E">
        <w:tc>
          <w:tcPr>
            <w:tcW w:w="3931" w:type="dxa"/>
          </w:tcPr>
          <w:p w14:paraId="15C6EDC9" w14:textId="77777777" w:rsidR="005E7F3E" w:rsidRPr="00744476" w:rsidRDefault="005E7F3E" w:rsidP="005E7F3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561,532</w:t>
            </w:r>
          </w:p>
        </w:tc>
        <w:tc>
          <w:tcPr>
            <w:tcW w:w="236" w:type="dxa"/>
            <w:vAlign w:val="bottom"/>
          </w:tcPr>
          <w:p w14:paraId="207E7C3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36" w:type="dxa"/>
            <w:vAlign w:val="bottom"/>
          </w:tcPr>
          <w:p w14:paraId="0EC749E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467,680</w:t>
            </w:r>
          </w:p>
        </w:tc>
        <w:tc>
          <w:tcPr>
            <w:tcW w:w="236" w:type="dxa"/>
            <w:vAlign w:val="bottom"/>
          </w:tcPr>
          <w:p w14:paraId="2A2CFFE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  <w:tr w:rsidR="005E7F3E" w:rsidRPr="00744476" w14:paraId="0E55E864" w14:textId="77777777" w:rsidTr="0068366E">
        <w:tc>
          <w:tcPr>
            <w:tcW w:w="3931" w:type="dxa"/>
          </w:tcPr>
          <w:p w14:paraId="6AC7689D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408,378</w:t>
            </w:r>
          </w:p>
        </w:tc>
        <w:tc>
          <w:tcPr>
            <w:tcW w:w="236" w:type="dxa"/>
            <w:vAlign w:val="bottom"/>
          </w:tcPr>
          <w:p w14:paraId="0745455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77FF7C3C" w:rsidR="005E7F3E" w:rsidRPr="00744476" w:rsidRDefault="003848E3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383,843</w:t>
            </w:r>
          </w:p>
        </w:tc>
        <w:tc>
          <w:tcPr>
            <w:tcW w:w="236" w:type="dxa"/>
            <w:vAlign w:val="bottom"/>
          </w:tcPr>
          <w:p w14:paraId="3B2ACCF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77777777" w:rsidR="005E7F3E" w:rsidRPr="00744476" w:rsidRDefault="00426486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303,579</w:t>
            </w:r>
          </w:p>
        </w:tc>
        <w:tc>
          <w:tcPr>
            <w:tcW w:w="236" w:type="dxa"/>
            <w:vAlign w:val="bottom"/>
          </w:tcPr>
          <w:p w14:paraId="05F8C4A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77777777" w:rsidR="005E7F3E" w:rsidRPr="00744476" w:rsidRDefault="0068366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284,844</w:t>
            </w:r>
          </w:p>
        </w:tc>
      </w:tr>
      <w:tr w:rsidR="005E7F3E" w:rsidRPr="00744476" w14:paraId="08FCA9D9" w14:textId="77777777" w:rsidTr="0068366E">
        <w:tc>
          <w:tcPr>
            <w:tcW w:w="3931" w:type="dxa"/>
            <w:vAlign w:val="bottom"/>
          </w:tcPr>
          <w:p w14:paraId="10C10359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6,615,608</w:t>
            </w:r>
          </w:p>
        </w:tc>
        <w:tc>
          <w:tcPr>
            <w:tcW w:w="236" w:type="dxa"/>
            <w:vAlign w:val="bottom"/>
          </w:tcPr>
          <w:p w14:paraId="3357E6C7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6F0C896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848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542,807</w:t>
            </w:r>
          </w:p>
        </w:tc>
        <w:tc>
          <w:tcPr>
            <w:tcW w:w="236" w:type="dxa"/>
            <w:vAlign w:val="bottom"/>
          </w:tcPr>
          <w:p w14:paraId="1F140EB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</w:t>
            </w:r>
            <w:r w:rsidR="00683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58,178</w:t>
            </w:r>
          </w:p>
        </w:tc>
        <w:tc>
          <w:tcPr>
            <w:tcW w:w="236" w:type="dxa"/>
            <w:vAlign w:val="bottom"/>
          </w:tcPr>
          <w:p w14:paraId="08843327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83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296,655</w:t>
            </w:r>
          </w:p>
        </w:tc>
      </w:tr>
      <w:tr w:rsidR="005E7F3E" w:rsidRPr="00744476" w14:paraId="225A0A71" w14:textId="77777777" w:rsidTr="0068366E">
        <w:tc>
          <w:tcPr>
            <w:tcW w:w="3931" w:type="dxa"/>
          </w:tcPr>
          <w:p w14:paraId="600CA579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CCB78F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4ED2C3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29C7387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7F3E" w:rsidRPr="00744476" w14:paraId="13D3641E" w14:textId="77777777" w:rsidTr="0068366E">
        <w:tc>
          <w:tcPr>
            <w:tcW w:w="3931" w:type="dxa"/>
            <w:vAlign w:val="bottom"/>
          </w:tcPr>
          <w:p w14:paraId="734F5EF9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77777777" w:rsidR="005E7F3E" w:rsidRPr="00744476" w:rsidRDefault="007465E1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7,059,250</w:t>
            </w:r>
          </w:p>
        </w:tc>
        <w:tc>
          <w:tcPr>
            <w:tcW w:w="236" w:type="dxa"/>
            <w:vAlign w:val="bottom"/>
          </w:tcPr>
          <w:p w14:paraId="377A095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01413E93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848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942,617</w:t>
            </w:r>
          </w:p>
        </w:tc>
        <w:tc>
          <w:tcPr>
            <w:tcW w:w="236" w:type="dxa"/>
            <w:vAlign w:val="bottom"/>
          </w:tcPr>
          <w:p w14:paraId="370CF50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77777777" w:rsidR="005E7F3E" w:rsidRPr="00744476" w:rsidRDefault="00F8704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683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517,334</w:t>
            </w:r>
          </w:p>
        </w:tc>
        <w:tc>
          <w:tcPr>
            <w:tcW w:w="236" w:type="dxa"/>
            <w:vAlign w:val="bottom"/>
          </w:tcPr>
          <w:p w14:paraId="429F375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83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620,709</w:t>
            </w:r>
          </w:p>
        </w:tc>
      </w:tr>
    </w:tbl>
    <w:p w14:paraId="2FB4936A" w14:textId="77777777" w:rsidR="00C225AB" w:rsidRDefault="00C225AB" w:rsidP="00761A88">
      <w:pPr>
        <w:pStyle w:val="Bo-Blankline"/>
      </w:pPr>
    </w:p>
    <w:p w14:paraId="3D880C0B" w14:textId="77777777" w:rsidR="00F64BA5" w:rsidRDefault="00F64BA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42E73A" w14:textId="77777777" w:rsidR="0038106F" w:rsidRPr="0038106F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38106F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lastRenderedPageBreak/>
        <w:t>โครงการสมทบเงินที่กำหนดไว้</w:t>
      </w:r>
    </w:p>
    <w:p w14:paraId="4CAD5EC2" w14:textId="77777777" w:rsidR="0038106F" w:rsidRPr="00761A88" w:rsidRDefault="0038106F" w:rsidP="00761A88">
      <w:pPr>
        <w:pStyle w:val="Bo-Blankline"/>
      </w:pPr>
    </w:p>
    <w:p w14:paraId="32190547" w14:textId="77777777" w:rsidR="00757C00" w:rsidRPr="00143C46" w:rsidRDefault="005A2CDC" w:rsidP="005A2CDC">
      <w:pPr>
        <w:pStyle w:val="Bo-C1Content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C9703C">
        <w:rPr>
          <w:rFonts w:asciiTheme="majorBidi" w:hAnsiTheme="majorBidi" w:cstheme="majorBidi"/>
          <w:cs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C9703C">
        <w:rPr>
          <w:rFonts w:asciiTheme="majorBidi" w:hAnsiTheme="majorBidi" w:cstheme="majorBidi"/>
          <w:cs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C9703C">
        <w:rPr>
          <w:rFonts w:asciiTheme="majorBidi" w:hAnsiTheme="majorBidi" w:cstheme="majorBidi"/>
          <w:cs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C9703C">
        <w:rPr>
          <w:rFonts w:asciiTheme="majorBidi" w:hAnsiTheme="majorBidi" w:cstheme="majorBidi"/>
          <w:cs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EC559B" w14:textId="77777777" w:rsidR="00583ACF" w:rsidRPr="00143C46" w:rsidRDefault="00583ACF" w:rsidP="00761A88">
      <w:pPr>
        <w:pStyle w:val="Bo-Blankline"/>
      </w:pPr>
    </w:p>
    <w:p w14:paraId="799CC27E" w14:textId="77777777" w:rsidR="005A2CDC" w:rsidRPr="00143C46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ค่าใช้จ่ายตามลักษณะ</w:t>
      </w:r>
    </w:p>
    <w:p w14:paraId="0DDE5BE7" w14:textId="77777777" w:rsidR="005A2CDC" w:rsidRPr="00143C46" w:rsidRDefault="005A2CDC" w:rsidP="00761A88">
      <w:pPr>
        <w:pStyle w:val="Bo-Blankline"/>
        <w:rPr>
          <w:lang w:val="en-US"/>
        </w:rPr>
      </w:pPr>
    </w:p>
    <w:p w14:paraId="267877C6" w14:textId="77777777" w:rsidR="005A2CDC" w:rsidRPr="00143C46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5F03CF">
        <w:rPr>
          <w:rFonts w:asciiTheme="majorBidi" w:hAnsiTheme="majorBidi" w:cstheme="majorBidi"/>
          <w:spacing w:val="2"/>
          <w:cs/>
        </w:rPr>
        <w:t>งบ</w:t>
      </w:r>
      <w:r w:rsidR="00F557D1" w:rsidRPr="005F03CF">
        <w:rPr>
          <w:rFonts w:asciiTheme="majorBidi" w:hAnsiTheme="majorBidi"/>
          <w:spacing w:val="2"/>
          <w:cs/>
        </w:rPr>
        <w:t>กำไรขาดทุนเบ็ดเสร็จ</w:t>
      </w:r>
      <w:r w:rsidRPr="005F03CF">
        <w:rPr>
          <w:rFonts w:asciiTheme="majorBidi" w:hAnsiTheme="majorBidi" w:cstheme="majorBidi"/>
          <w:spacing w:val="2"/>
          <w:cs/>
        </w:rPr>
        <w:t>ได้รวมการ</w:t>
      </w:r>
      <w:r w:rsidRPr="00143C46">
        <w:rPr>
          <w:rFonts w:asciiTheme="majorBidi" w:hAnsiTheme="majorBidi" w:cstheme="majorBidi"/>
          <w:spacing w:val="2"/>
          <w:cs/>
        </w:rPr>
        <w:t>วิเคราะห์ค่าใช้จ่ายตามหน้าที่ ค่าใช้จ่ายตามลักษณะได้เปิดเผยตามข้อกำหนดในมาตรฐาน</w:t>
      </w:r>
      <w:r w:rsidRPr="00143C46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143C46" w:rsidRDefault="005A2CDC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744476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744476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744476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744476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02A1F1BD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7E3B5F8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3F762EE2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7F3E" w:rsidRPr="00744476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1399E30C" w14:textId="77777777" w:rsidTr="005E7F3E">
        <w:tc>
          <w:tcPr>
            <w:tcW w:w="3434" w:type="dxa"/>
          </w:tcPr>
          <w:p w14:paraId="512136BC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7F3E" w:rsidRPr="00744476" w14:paraId="7C5CF0D1" w14:textId="77777777" w:rsidTr="00E67BA4">
        <w:tc>
          <w:tcPr>
            <w:tcW w:w="3434" w:type="dxa"/>
          </w:tcPr>
          <w:p w14:paraId="11A80FA4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353748BA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348,467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77777777" w:rsidR="005E7F3E" w:rsidRPr="00744476" w:rsidRDefault="00B655B5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629,6</w:t>
            </w:r>
            <w:r w:rsidR="006E1619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7F3E" w:rsidRPr="00744476" w14:paraId="2D477AB3" w14:textId="77777777" w:rsidTr="00E67BA4">
        <w:tc>
          <w:tcPr>
            <w:tcW w:w="3434" w:type="dxa"/>
          </w:tcPr>
          <w:p w14:paraId="148F855A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617E65F7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13,467,106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77777777" w:rsidR="005E7F3E" w:rsidRPr="00BB5596" w:rsidRDefault="00C11AC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7,423,332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77777777" w:rsidR="005E7F3E" w:rsidRPr="00BB559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999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</w:tr>
      <w:tr w:rsidR="005E7F3E" w:rsidRPr="00744476" w14:paraId="503D0B31" w14:textId="77777777" w:rsidTr="00E67BA4">
        <w:tc>
          <w:tcPr>
            <w:tcW w:w="3434" w:type="dxa"/>
          </w:tcPr>
          <w:p w14:paraId="2A3AF37B" w14:textId="77777777" w:rsidR="005E7F3E" w:rsidRPr="00744476" w:rsidRDefault="005E7F3E" w:rsidP="005E7F3E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ขาดทุนจากการลดมูลค่าของสินค้า</w:t>
            </w:r>
          </w:p>
        </w:tc>
        <w:tc>
          <w:tcPr>
            <w:tcW w:w="236" w:type="dxa"/>
          </w:tcPr>
          <w:p w14:paraId="329B6FF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6F3D8A2C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(35,374)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77777777" w:rsidR="005E7F3E" w:rsidRPr="00744476" w:rsidRDefault="00C11AC9" w:rsidP="005E7F3E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(35,374)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5E7F3E" w:rsidRPr="00744476" w14:paraId="0197DE21" w14:textId="77777777" w:rsidTr="00864A0E">
        <w:tc>
          <w:tcPr>
            <w:tcW w:w="3434" w:type="dxa"/>
          </w:tcPr>
          <w:p w14:paraId="50E32CF8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2B35118A" w:rsidR="005E7F3E" w:rsidRPr="00744476" w:rsidRDefault="00864A0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2,915,350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0C742510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1,795,369</w:t>
            </w:r>
          </w:p>
        </w:tc>
        <w:tc>
          <w:tcPr>
            <w:tcW w:w="235" w:type="dxa"/>
            <w:vAlign w:val="bottom"/>
          </w:tcPr>
          <w:p w14:paraId="53E1FDE7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FD676C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5E7F3E" w:rsidRPr="00744476" w14:paraId="325051E7" w14:textId="77777777" w:rsidTr="00E67BA4">
        <w:tc>
          <w:tcPr>
            <w:tcW w:w="3434" w:type="dxa"/>
          </w:tcPr>
          <w:p w14:paraId="3A315B0D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1DDAEEC5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27,376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28DC7CDE" w:rsidR="005E7F3E" w:rsidRPr="00744476" w:rsidRDefault="00827476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BA4">
              <w:rPr>
                <w:rFonts w:asciiTheme="majorBidi" w:hAnsiTheme="majorBidi" w:cstheme="majorBidi"/>
                <w:sz w:val="30"/>
                <w:szCs w:val="30"/>
              </w:rPr>
              <w:t>7,376</w:t>
            </w:r>
          </w:p>
        </w:tc>
        <w:tc>
          <w:tcPr>
            <w:tcW w:w="235" w:type="dxa"/>
          </w:tcPr>
          <w:p w14:paraId="629F93D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5E7F3E" w:rsidRPr="00744476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6C214BCF" w14:textId="77777777" w:rsidTr="00864A0E">
        <w:tc>
          <w:tcPr>
            <w:tcW w:w="3434" w:type="dxa"/>
          </w:tcPr>
          <w:p w14:paraId="742736B6" w14:textId="25DDF437" w:rsidR="005E7F3E" w:rsidRPr="00744476" w:rsidRDefault="005E7F3E" w:rsidP="005E7F3E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296B4B7D" w:rsidR="005E7F3E" w:rsidRPr="00744476" w:rsidRDefault="00864A0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195,876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54F507BA" w:rsidR="005E7F3E" w:rsidRPr="00744476" w:rsidRDefault="00CD3A60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67B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BA4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5" w:type="dxa"/>
          </w:tcPr>
          <w:p w14:paraId="7C65598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5E7F3E" w:rsidRPr="00744476" w14:paraId="03323A91" w14:textId="77777777" w:rsidTr="00E67BA4">
        <w:tc>
          <w:tcPr>
            <w:tcW w:w="3434" w:type="dxa"/>
          </w:tcPr>
          <w:p w14:paraId="546632CB" w14:textId="77777777" w:rsidR="005E7F3E" w:rsidRPr="00744476" w:rsidRDefault="005E7F3E" w:rsidP="005E7F3E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5C578311" w:rsidR="005E7F3E" w:rsidRPr="00744476" w:rsidRDefault="00C47870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37567211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7,721</w:t>
            </w:r>
          </w:p>
        </w:tc>
        <w:tc>
          <w:tcPr>
            <w:tcW w:w="235" w:type="dxa"/>
          </w:tcPr>
          <w:p w14:paraId="3119E281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5E7F3E" w:rsidRPr="00744476" w14:paraId="07DFE45C" w14:textId="77777777" w:rsidTr="00E67BA4">
        <w:tc>
          <w:tcPr>
            <w:tcW w:w="3434" w:type="dxa"/>
          </w:tcPr>
          <w:p w14:paraId="38FD888B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10D825E0" w14:textId="77777777" w:rsidTr="00864A0E">
        <w:tc>
          <w:tcPr>
            <w:tcW w:w="3434" w:type="dxa"/>
          </w:tcPr>
          <w:p w14:paraId="33486474" w14:textId="6187BA8E" w:rsidR="005E7F3E" w:rsidRPr="00744476" w:rsidRDefault="005E7F3E" w:rsidP="005E7F3E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631D9537" w:rsidR="005E7F3E" w:rsidRPr="00744476" w:rsidRDefault="00864A0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36,094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77777777" w:rsidR="005E7F3E" w:rsidRPr="00744476" w:rsidRDefault="00CD3A60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11,984</w:t>
            </w:r>
          </w:p>
        </w:tc>
        <w:tc>
          <w:tcPr>
            <w:tcW w:w="235" w:type="dxa"/>
          </w:tcPr>
          <w:p w14:paraId="3D15A5D1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</w:tr>
      <w:tr w:rsidR="005E7F3E" w:rsidRPr="00744476" w14:paraId="43AAEA0A" w14:textId="77777777" w:rsidTr="00E67BA4">
        <w:tc>
          <w:tcPr>
            <w:tcW w:w="3434" w:type="dxa"/>
          </w:tcPr>
          <w:p w14:paraId="4F31B76D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45DF362D" w:rsidR="005E7F3E" w:rsidRPr="00744476" w:rsidRDefault="00E67BA4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5,577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77777777" w:rsidR="005E7F3E" w:rsidRPr="00744476" w:rsidRDefault="00CD3A60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5,577</w:t>
            </w:r>
          </w:p>
        </w:tc>
        <w:tc>
          <w:tcPr>
            <w:tcW w:w="235" w:type="dxa"/>
          </w:tcPr>
          <w:p w14:paraId="494DFD18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</w:tbl>
    <w:p w14:paraId="0EE15255" w14:textId="77777777" w:rsidR="005A2CDC" w:rsidRPr="00143C46" w:rsidRDefault="005A2CDC" w:rsidP="00E8412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5205267" w14:textId="77777777"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74063D37" w14:textId="77777777" w:rsidR="00504CCD" w:rsidRPr="00744476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143C46" w:rsidRDefault="00504CCD" w:rsidP="002F0F40">
      <w:pPr>
        <w:pStyle w:val="Bo-Blankline"/>
        <w:rPr>
          <w:lang w:val="en-US"/>
        </w:rPr>
      </w:pP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2790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744476" w14:paraId="556FB1A7" w14:textId="77777777" w:rsidTr="006642AE">
        <w:tc>
          <w:tcPr>
            <w:tcW w:w="2790" w:type="dxa"/>
          </w:tcPr>
          <w:p w14:paraId="4D19E869" w14:textId="77777777" w:rsidR="00504CCD" w:rsidRPr="00744476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5E732" w14:textId="77777777" w:rsidR="00504CCD" w:rsidRPr="00744476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5B36E4F" w14:textId="77777777"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F9BC45B" w14:textId="77777777" w:rsidR="00504CCD" w:rsidRPr="00744476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5C8DA69" w14:textId="77777777"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422AE95E" w14:textId="77777777" w:rsidTr="006642AE">
        <w:tc>
          <w:tcPr>
            <w:tcW w:w="2790" w:type="dxa"/>
          </w:tcPr>
          <w:p w14:paraId="38FF46C2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4A5A51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14:paraId="2377A71A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40524379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F3472F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14:paraId="45FEA1D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930DFE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288CAA28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768950D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7F3E" w:rsidRPr="00744476" w14:paraId="71C62B99" w14:textId="77777777" w:rsidTr="006642AE">
        <w:tc>
          <w:tcPr>
            <w:tcW w:w="2790" w:type="dxa"/>
          </w:tcPr>
          <w:p w14:paraId="0347863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F5390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7F9AD40E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432A2F8A" w14:textId="77777777" w:rsidTr="006642AE">
        <w:tc>
          <w:tcPr>
            <w:tcW w:w="2790" w:type="dxa"/>
          </w:tcPr>
          <w:p w14:paraId="5A837901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00C5EEE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6B286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DFAB7E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6D600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D0A8B5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917B4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0331C6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3D450BD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7F3E" w:rsidRPr="00744476" w14:paraId="6456565D" w14:textId="77777777" w:rsidTr="006642AE">
        <w:tc>
          <w:tcPr>
            <w:tcW w:w="2790" w:type="dxa"/>
          </w:tcPr>
          <w:p w14:paraId="446E90EE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0BAE575" w14:textId="77777777" w:rsidR="005E7F3E" w:rsidRPr="005F03CF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00" w:type="dxa"/>
            <w:vAlign w:val="bottom"/>
          </w:tcPr>
          <w:p w14:paraId="7D01A207" w14:textId="77777777" w:rsidR="005E7F3E" w:rsidRPr="00744476" w:rsidRDefault="009B13F9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2B1CF4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A6A47B0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A4D03CE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97B9A6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234" w:type="dxa"/>
            <w:vAlign w:val="bottom"/>
          </w:tcPr>
          <w:p w14:paraId="32B9D78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8EB8DA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5E7F3E" w:rsidRPr="00744476" w14:paraId="107DE45B" w14:textId="77777777" w:rsidTr="006642AE">
        <w:tc>
          <w:tcPr>
            <w:tcW w:w="2790" w:type="dxa"/>
          </w:tcPr>
          <w:p w14:paraId="5F3C1F73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เงินกู้และเงินเบิกเกินบัญชี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จากธนาคาร</w:t>
            </w:r>
          </w:p>
        </w:tc>
        <w:tc>
          <w:tcPr>
            <w:tcW w:w="810" w:type="dxa"/>
            <w:vAlign w:val="center"/>
          </w:tcPr>
          <w:p w14:paraId="208F6DA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96F32BB" w14:textId="77777777" w:rsidR="005E7F3E" w:rsidRPr="00744476" w:rsidRDefault="009B13F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236,171</w:t>
            </w:r>
          </w:p>
        </w:tc>
        <w:tc>
          <w:tcPr>
            <w:tcW w:w="234" w:type="dxa"/>
            <w:vAlign w:val="bottom"/>
          </w:tcPr>
          <w:p w14:paraId="79FA0234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7336FA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4" w:type="dxa"/>
            <w:vAlign w:val="bottom"/>
          </w:tcPr>
          <w:p w14:paraId="5B4FA074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CB57DC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232,259</w:t>
            </w:r>
          </w:p>
        </w:tc>
        <w:tc>
          <w:tcPr>
            <w:tcW w:w="234" w:type="dxa"/>
            <w:vAlign w:val="bottom"/>
          </w:tcPr>
          <w:p w14:paraId="4BF664F8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8C53F6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5E7F3E" w:rsidRPr="00744476" w14:paraId="7B1A4013" w14:textId="77777777" w:rsidTr="006642AE">
        <w:tc>
          <w:tcPr>
            <w:tcW w:w="2790" w:type="dxa"/>
          </w:tcPr>
          <w:p w14:paraId="48AE1E52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5ACE1085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E5CAB43" w14:textId="77777777" w:rsidR="005E7F3E" w:rsidRPr="00744476" w:rsidRDefault="009B13F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1,822,036</w:t>
            </w:r>
          </w:p>
        </w:tc>
        <w:tc>
          <w:tcPr>
            <w:tcW w:w="234" w:type="dxa"/>
            <w:vAlign w:val="bottom"/>
          </w:tcPr>
          <w:p w14:paraId="3423073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ED90666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34" w:type="dxa"/>
            <w:vAlign w:val="bottom"/>
          </w:tcPr>
          <w:p w14:paraId="26D75817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2673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1,611,436</w:t>
            </w:r>
          </w:p>
        </w:tc>
        <w:tc>
          <w:tcPr>
            <w:tcW w:w="234" w:type="dxa"/>
            <w:vAlign w:val="bottom"/>
          </w:tcPr>
          <w:p w14:paraId="79DED72D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4F1CB89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 w:rsidR="005E7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5E7F3E" w:rsidRPr="00744476" w14:paraId="146577AD" w14:textId="77777777" w:rsidTr="006642AE">
        <w:tc>
          <w:tcPr>
            <w:tcW w:w="2790" w:type="dxa"/>
          </w:tcPr>
          <w:p w14:paraId="39191C1A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14:paraId="1357ED6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F3A9D92" w14:textId="77777777" w:rsidR="005E7F3E" w:rsidRPr="00744476" w:rsidRDefault="009B13F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2,058,207</w:t>
            </w:r>
          </w:p>
        </w:tc>
        <w:tc>
          <w:tcPr>
            <w:tcW w:w="234" w:type="dxa"/>
            <w:vAlign w:val="bottom"/>
          </w:tcPr>
          <w:p w14:paraId="76BBC32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39A1B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34" w:type="dxa"/>
            <w:vAlign w:val="bottom"/>
          </w:tcPr>
          <w:p w14:paraId="69FD52A0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1,845,170</w:t>
            </w:r>
          </w:p>
        </w:tc>
        <w:tc>
          <w:tcPr>
            <w:tcW w:w="234" w:type="dxa"/>
            <w:vAlign w:val="bottom"/>
          </w:tcPr>
          <w:p w14:paraId="5DC656B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F8EB3E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  <w:tr w:rsidR="005E7F3E" w:rsidRPr="00744476" w14:paraId="2CE5362D" w14:textId="77777777" w:rsidTr="006642AE">
        <w:tc>
          <w:tcPr>
            <w:tcW w:w="2790" w:type="dxa"/>
          </w:tcPr>
          <w:p w14:paraId="13ACECA3" w14:textId="77777777" w:rsidR="005E7F3E" w:rsidRPr="00744476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10" w:type="dxa"/>
            <w:vAlign w:val="center"/>
          </w:tcPr>
          <w:p w14:paraId="6BFED2F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F94C9" w14:textId="77777777" w:rsidR="005E7F3E" w:rsidRPr="00744476" w:rsidRDefault="009B13F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8,785</w:t>
            </w:r>
          </w:p>
        </w:tc>
        <w:tc>
          <w:tcPr>
            <w:tcW w:w="234" w:type="dxa"/>
            <w:vAlign w:val="bottom"/>
          </w:tcPr>
          <w:p w14:paraId="672BBB0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234" w:type="dxa"/>
            <w:vAlign w:val="bottom"/>
          </w:tcPr>
          <w:p w14:paraId="7F24543B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77777777" w:rsidR="005E7F3E" w:rsidRPr="00744476" w:rsidRDefault="000D6C9D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E71D17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E7F3E" w:rsidRPr="00744476" w14:paraId="370272BE" w14:textId="77777777" w:rsidTr="006642AE">
        <w:tc>
          <w:tcPr>
            <w:tcW w:w="2790" w:type="dxa"/>
          </w:tcPr>
          <w:p w14:paraId="705C191D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183C534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D540B22" w14:textId="77777777" w:rsidR="005E7F3E" w:rsidRPr="00744476" w:rsidRDefault="009B13F9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2,066,992</w:t>
            </w:r>
          </w:p>
        </w:tc>
        <w:tc>
          <w:tcPr>
            <w:tcW w:w="234" w:type="dxa"/>
            <w:vAlign w:val="bottom"/>
          </w:tcPr>
          <w:p w14:paraId="7C3BFB9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4304480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34" w:type="dxa"/>
            <w:vAlign w:val="bottom"/>
          </w:tcPr>
          <w:p w14:paraId="6AC09839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1,845,170</w:t>
            </w:r>
          </w:p>
        </w:tc>
        <w:tc>
          <w:tcPr>
            <w:tcW w:w="234" w:type="dxa"/>
            <w:vAlign w:val="bottom"/>
          </w:tcPr>
          <w:p w14:paraId="098A48E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91ADFA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  <w:tr w:rsidR="005E7F3E" w:rsidRPr="00744476" w14:paraId="3918BEEA" w14:textId="77777777" w:rsidTr="006642AE">
        <w:tc>
          <w:tcPr>
            <w:tcW w:w="2790" w:type="dxa"/>
          </w:tcPr>
          <w:p w14:paraId="73F8A688" w14:textId="77777777" w:rsidR="005E7F3E" w:rsidRPr="00744476" w:rsidRDefault="005E7F3E" w:rsidP="005E7F3E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14:paraId="2519A280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37BBBF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CE7377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48B62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981377C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D3A5BC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E09374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8583A9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744476" w14:paraId="043478F7" w14:textId="77777777" w:rsidTr="006642AE">
        <w:tc>
          <w:tcPr>
            <w:tcW w:w="2790" w:type="dxa"/>
          </w:tcPr>
          <w:p w14:paraId="0560ECA8" w14:textId="77777777" w:rsidR="005E7F3E" w:rsidRPr="00744476" w:rsidRDefault="005E7F3E" w:rsidP="005E7F3E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14:paraId="72638DBE" w14:textId="186DA5D8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6C3A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041B25F" w14:textId="77777777" w:rsidR="005E7F3E" w:rsidRPr="00744476" w:rsidRDefault="00EB7EB3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(107,969)</w:t>
            </w:r>
          </w:p>
        </w:tc>
        <w:tc>
          <w:tcPr>
            <w:tcW w:w="234" w:type="dxa"/>
            <w:vAlign w:val="bottom"/>
          </w:tcPr>
          <w:p w14:paraId="2364EC8F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D40223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6D62F0E6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(47,456)</w:t>
            </w:r>
          </w:p>
        </w:tc>
        <w:tc>
          <w:tcPr>
            <w:tcW w:w="234" w:type="dxa"/>
            <w:vAlign w:val="bottom"/>
          </w:tcPr>
          <w:p w14:paraId="01363A2A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8620A5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7F3E" w:rsidRPr="00744476" w14:paraId="155DD3FB" w14:textId="77777777" w:rsidTr="006642AE">
        <w:tc>
          <w:tcPr>
            <w:tcW w:w="2790" w:type="dxa"/>
          </w:tcPr>
          <w:p w14:paraId="6C115F47" w14:textId="77777777" w:rsidR="005E7F3E" w:rsidRPr="00744476" w:rsidRDefault="005E7F3E" w:rsidP="005E7F3E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71810A2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09825" w14:textId="77777777" w:rsidR="005E7F3E" w:rsidRPr="00744476" w:rsidRDefault="00EB7EB3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1,959,023</w:t>
            </w:r>
          </w:p>
        </w:tc>
        <w:tc>
          <w:tcPr>
            <w:tcW w:w="234" w:type="dxa"/>
            <w:vAlign w:val="bottom"/>
          </w:tcPr>
          <w:p w14:paraId="4089B303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358</w:t>
            </w:r>
          </w:p>
        </w:tc>
        <w:tc>
          <w:tcPr>
            <w:tcW w:w="234" w:type="dxa"/>
            <w:vAlign w:val="bottom"/>
          </w:tcPr>
          <w:p w14:paraId="477E0691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77777777" w:rsidR="005E7F3E" w:rsidRPr="00744476" w:rsidRDefault="000D6C9D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1,797,714</w:t>
            </w:r>
          </w:p>
        </w:tc>
        <w:tc>
          <w:tcPr>
            <w:tcW w:w="234" w:type="dxa"/>
            <w:vAlign w:val="bottom"/>
          </w:tcPr>
          <w:p w14:paraId="4175F7B1" w14:textId="77777777" w:rsidR="005E7F3E" w:rsidRPr="00744476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</w:tr>
    </w:tbl>
    <w:p w14:paraId="4B99F02B" w14:textId="77777777" w:rsidR="00504CCD" w:rsidRPr="00143C46" w:rsidRDefault="00504CCD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F6CFF" w14:textId="77777777"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5E25687F" w14:textId="77777777" w:rsidR="00C8429A" w:rsidRPr="00143C46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5C26C5B3" w14:textId="77777777" w:rsidR="00C8429A" w:rsidRPr="002F0F40" w:rsidRDefault="00C8429A" w:rsidP="002F0F40">
      <w:pPr>
        <w:pStyle w:val="Bo-Blankline"/>
      </w:pPr>
    </w:p>
    <w:p w14:paraId="567B3DA4" w14:textId="77777777" w:rsidR="00C91FA7" w:rsidRPr="00143C46" w:rsidRDefault="00C91FA7" w:rsidP="00C8429A">
      <w:pPr>
        <w:spacing w:line="240" w:lineRule="atLeast"/>
        <w:ind w:left="547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43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0F89FB5" w14:textId="77777777" w:rsidR="00C91FA7" w:rsidRPr="002F0F40" w:rsidRDefault="00C91FA7" w:rsidP="002F0F40">
      <w:pPr>
        <w:pStyle w:val="Bo-Blankline"/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20"/>
        <w:gridCol w:w="1110"/>
        <w:gridCol w:w="236"/>
        <w:gridCol w:w="1200"/>
        <w:gridCol w:w="236"/>
        <w:gridCol w:w="1111"/>
        <w:gridCol w:w="236"/>
        <w:gridCol w:w="1242"/>
      </w:tblGrid>
      <w:tr w:rsidR="00C8429A" w:rsidRPr="00744476" w14:paraId="19410C0E" w14:textId="77777777" w:rsidTr="006642AE">
        <w:tc>
          <w:tcPr>
            <w:tcW w:w="3060" w:type="dxa"/>
          </w:tcPr>
          <w:p w14:paraId="6D13C881" w14:textId="77777777" w:rsidR="00C8429A" w:rsidRPr="00744476" w:rsidRDefault="00C8429A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FFF054" w14:textId="77777777" w:rsidR="00C8429A" w:rsidRPr="00744476" w:rsidRDefault="00C8429A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37B39CE9" w14:textId="77777777" w:rsidR="00C8429A" w:rsidRPr="00744476" w:rsidRDefault="00C8429A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C8429A" w:rsidRPr="00744476" w:rsidRDefault="00C8429A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</w:tcPr>
          <w:p w14:paraId="497E9C5A" w14:textId="77777777" w:rsidR="00C8429A" w:rsidRPr="00744476" w:rsidRDefault="00C8429A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050829A1" w14:textId="77777777" w:rsidTr="006642AE">
        <w:tc>
          <w:tcPr>
            <w:tcW w:w="3060" w:type="dxa"/>
          </w:tcPr>
          <w:p w14:paraId="6F782E7A" w14:textId="77777777" w:rsidR="005E7F3E" w:rsidRPr="00744476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09C03C4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2C496360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6762661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AB1C2C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864A205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42D686B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0BB414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7F3E" w:rsidRPr="00744476" w14:paraId="0A2952CE" w14:textId="77777777" w:rsidTr="006642AE">
        <w:tc>
          <w:tcPr>
            <w:tcW w:w="3060" w:type="dxa"/>
          </w:tcPr>
          <w:p w14:paraId="2531A81B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D0AEA7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1" w:type="dxa"/>
            <w:gridSpan w:val="7"/>
          </w:tcPr>
          <w:p w14:paraId="26D31069" w14:textId="77777777" w:rsidR="005E7F3E" w:rsidRPr="00744476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4D6A19CB" w14:textId="77777777" w:rsidTr="006642AE">
        <w:tc>
          <w:tcPr>
            <w:tcW w:w="3060" w:type="dxa"/>
            <w:vAlign w:val="bottom"/>
          </w:tcPr>
          <w:p w14:paraId="6E5A6753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1934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vAlign w:val="bottom"/>
          </w:tcPr>
          <w:p w14:paraId="1D3AC7B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0CE5B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01DFF12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5671237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7F3E" w:rsidRPr="00933382" w14:paraId="7DBFBAB4" w14:textId="77777777" w:rsidTr="006642AE">
        <w:tc>
          <w:tcPr>
            <w:tcW w:w="3060" w:type="dxa"/>
            <w:vAlign w:val="bottom"/>
          </w:tcPr>
          <w:p w14:paraId="7A6C55DD" w14:textId="77777777" w:rsidR="005E7F3E" w:rsidRPr="00933382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193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vAlign w:val="bottom"/>
          </w:tcPr>
          <w:p w14:paraId="2926E650" w14:textId="77777777" w:rsidR="005E7F3E" w:rsidRPr="00933382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5E5B9C" w14:textId="02C4E32D" w:rsidR="005E7F3E" w:rsidRPr="00933382" w:rsidRDefault="00D544B3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160,183</w:t>
            </w:r>
          </w:p>
        </w:tc>
        <w:tc>
          <w:tcPr>
            <w:tcW w:w="236" w:type="dxa"/>
            <w:vAlign w:val="center"/>
          </w:tcPr>
          <w:p w14:paraId="42ED53A0" w14:textId="77777777" w:rsidR="005E7F3E" w:rsidRPr="00933382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AE06CE" w14:textId="77777777" w:rsidR="005E7F3E" w:rsidRPr="00933382" w:rsidRDefault="00C9703C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224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36" w:type="dxa"/>
            <w:vAlign w:val="center"/>
          </w:tcPr>
          <w:p w14:paraId="2047D2F9" w14:textId="77777777" w:rsidR="005E7F3E" w:rsidRPr="00933382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77777777" w:rsidR="005E7F3E" w:rsidRPr="00933382" w:rsidRDefault="00B14CB5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5E7F3E" w:rsidRPr="00933382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FC7FCC" w14:textId="77777777" w:rsidR="005E7F3E" w:rsidRPr="00933382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CB5" w:rsidRPr="00933382" w14:paraId="79B2D3AC" w14:textId="77777777" w:rsidTr="006642AE">
        <w:tc>
          <w:tcPr>
            <w:tcW w:w="3060" w:type="dxa"/>
            <w:vAlign w:val="bottom"/>
          </w:tcPr>
          <w:p w14:paraId="3F6A8680" w14:textId="76EED7C4" w:rsidR="00B14CB5" w:rsidRPr="00933382" w:rsidRDefault="00B14CB5" w:rsidP="00B14CB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ภาษีปีก่อนๆ</w:t>
            </w:r>
            <w:r w:rsidR="00A90D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720" w:type="dxa"/>
            <w:vAlign w:val="bottom"/>
          </w:tcPr>
          <w:p w14:paraId="74B6A0C2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72264FE4" w:rsidR="00B14CB5" w:rsidRPr="00E4766A" w:rsidRDefault="00D544B3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(41,536)</w:t>
            </w:r>
          </w:p>
        </w:tc>
        <w:tc>
          <w:tcPr>
            <w:tcW w:w="236" w:type="dxa"/>
            <w:vAlign w:val="center"/>
          </w:tcPr>
          <w:p w14:paraId="0C99D1D3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77777777" w:rsidR="00B14CB5" w:rsidRPr="00E4766A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(26)</w:t>
            </w:r>
          </w:p>
        </w:tc>
        <w:tc>
          <w:tcPr>
            <w:tcW w:w="236" w:type="dxa"/>
            <w:vAlign w:val="center"/>
          </w:tcPr>
          <w:p w14:paraId="72D6B63C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77777777" w:rsidR="00B14CB5" w:rsidRPr="00933382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(48,71</w:t>
            </w:r>
            <w:r w:rsidR="004044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AEE08FF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DBF781" w14:textId="77777777" w:rsidR="00B14CB5" w:rsidRPr="00933382" w:rsidRDefault="00B14CB5" w:rsidP="00B14C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CB5" w:rsidRPr="00933382" w14:paraId="614F9DCA" w14:textId="77777777" w:rsidTr="006642AE">
        <w:tc>
          <w:tcPr>
            <w:tcW w:w="3060" w:type="dxa"/>
            <w:vAlign w:val="bottom"/>
          </w:tcPr>
          <w:p w14:paraId="5C6F5615" w14:textId="77777777" w:rsidR="00B14CB5" w:rsidRDefault="00B14CB5" w:rsidP="00B14CB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6465359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49D9760A" w:rsidR="00B14CB5" w:rsidRPr="00BC5B27" w:rsidRDefault="00D544B3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118,647</w:t>
            </w:r>
          </w:p>
        </w:tc>
        <w:tc>
          <w:tcPr>
            <w:tcW w:w="236" w:type="dxa"/>
            <w:vAlign w:val="center"/>
          </w:tcPr>
          <w:p w14:paraId="4B35302A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  <w:vAlign w:val="center"/>
          </w:tcPr>
          <w:p w14:paraId="6CDD6D69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77777777" w:rsidR="00B14CB5" w:rsidRPr="00BC5B27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(48,71</w:t>
            </w:r>
            <w:r w:rsidR="00404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DA3B636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77777777" w:rsidR="00B14CB5" w:rsidRPr="00406EAE" w:rsidRDefault="00B14CB5" w:rsidP="00B14C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14CB5" w:rsidRPr="00933382" w14:paraId="580FE921" w14:textId="77777777" w:rsidTr="006642AE">
        <w:tc>
          <w:tcPr>
            <w:tcW w:w="3060" w:type="dxa"/>
            <w:vAlign w:val="bottom"/>
          </w:tcPr>
          <w:p w14:paraId="4665333C" w14:textId="77777777" w:rsidR="00B14CB5" w:rsidRPr="00933382" w:rsidRDefault="00B14CB5" w:rsidP="00B14CB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vAlign w:val="bottom"/>
          </w:tcPr>
          <w:p w14:paraId="336B715E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BE9048E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5609A84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614BF7A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502792C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5ABCF5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CB5" w:rsidRPr="00933382" w14:paraId="6F86EA20" w14:textId="77777777" w:rsidTr="006642AE">
        <w:tc>
          <w:tcPr>
            <w:tcW w:w="3060" w:type="dxa"/>
            <w:vAlign w:val="bottom"/>
          </w:tcPr>
          <w:p w14:paraId="756F8701" w14:textId="77777777" w:rsidR="00B14CB5" w:rsidRPr="00933382" w:rsidRDefault="00B14CB5" w:rsidP="00B14CB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vAlign w:val="bottom"/>
          </w:tcPr>
          <w:p w14:paraId="529B2068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30305322" w:rsidR="00B14CB5" w:rsidRPr="00933382" w:rsidRDefault="00D544B3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(140,175)</w:t>
            </w:r>
          </w:p>
        </w:tc>
        <w:tc>
          <w:tcPr>
            <w:tcW w:w="236" w:type="dxa"/>
            <w:vAlign w:val="center"/>
          </w:tcPr>
          <w:p w14:paraId="707E8B80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3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Pr="009333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D51160F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77777777" w:rsidR="00B14CB5" w:rsidRPr="00933382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(117,26</w:t>
            </w:r>
            <w:r w:rsidR="004044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718BBBE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E71E6C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3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9333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4CB5" w:rsidRPr="00933382" w14:paraId="1CF5703A" w14:textId="77777777" w:rsidTr="006642AE">
        <w:tc>
          <w:tcPr>
            <w:tcW w:w="3060" w:type="dxa"/>
            <w:vAlign w:val="bottom"/>
          </w:tcPr>
          <w:p w14:paraId="25D0C61D" w14:textId="77777777" w:rsidR="00B14CB5" w:rsidRPr="00933382" w:rsidRDefault="00B14CB5" w:rsidP="00B14CB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54CFD02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5931198" w14:textId="5AF0FBCE" w:rsidR="00B14CB5" w:rsidRPr="00BC5B27" w:rsidRDefault="00D544B3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(140,175)</w:t>
            </w:r>
          </w:p>
        </w:tc>
        <w:tc>
          <w:tcPr>
            <w:tcW w:w="236" w:type="dxa"/>
            <w:vAlign w:val="center"/>
          </w:tcPr>
          <w:p w14:paraId="76169BDA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C65FDC5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FC546E8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E3E120A" w14:textId="77777777" w:rsidR="00B14CB5" w:rsidRPr="00BC5B27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(117,26</w:t>
            </w:r>
            <w:r w:rsidR="00404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E46E8B8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15AA193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14CB5" w:rsidRPr="00933382" w14:paraId="39F0EC7B" w14:textId="77777777" w:rsidTr="006642AE">
        <w:tc>
          <w:tcPr>
            <w:tcW w:w="3060" w:type="dxa"/>
            <w:vAlign w:val="bottom"/>
          </w:tcPr>
          <w:p w14:paraId="0EDF2329" w14:textId="77777777" w:rsidR="00B14CB5" w:rsidRPr="00BC5B27" w:rsidRDefault="00B14CB5" w:rsidP="00B14CB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1549751" w14:textId="77777777" w:rsidR="00B14CB5" w:rsidRPr="00BC5B27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53DB37A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B1B19DF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9BC75F4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E05C186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DDDE7C7" w14:textId="77777777" w:rsidR="00B14CB5" w:rsidRPr="00BC5B27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5119CAE" w14:textId="77777777" w:rsidR="00B14CB5" w:rsidRPr="00BC5B27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FB47B74" w14:textId="77777777" w:rsidR="00B14CB5" w:rsidRPr="00BC5B27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14CB5" w:rsidRPr="00933382" w14:paraId="518AEC69" w14:textId="77777777" w:rsidTr="006642AE">
        <w:tc>
          <w:tcPr>
            <w:tcW w:w="3060" w:type="dxa"/>
            <w:vAlign w:val="bottom"/>
          </w:tcPr>
          <w:p w14:paraId="6AACEE44" w14:textId="77777777" w:rsidR="00B14CB5" w:rsidRPr="00933382" w:rsidRDefault="00B14CB5" w:rsidP="00B14CB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333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073DA0C4" w14:textId="77777777" w:rsidR="00B14CB5" w:rsidRPr="00933382" w:rsidRDefault="00B14CB5" w:rsidP="00B14C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2B1FF5E8" w:rsidR="00B14CB5" w:rsidRPr="00933382" w:rsidRDefault="00D544B3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(21,528)</w:t>
            </w:r>
          </w:p>
        </w:tc>
        <w:tc>
          <w:tcPr>
            <w:tcW w:w="236" w:type="dxa"/>
          </w:tcPr>
          <w:p w14:paraId="45FFF5FF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36" w:type="dxa"/>
          </w:tcPr>
          <w:p w14:paraId="494BEDD9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77777777" w:rsidR="00B14CB5" w:rsidRPr="00933382" w:rsidRDefault="00B14CB5" w:rsidP="00B14CB5">
            <w:pPr>
              <w:tabs>
                <w:tab w:val="decimal" w:pos="86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(165,981)</w:t>
            </w:r>
          </w:p>
        </w:tc>
        <w:tc>
          <w:tcPr>
            <w:tcW w:w="236" w:type="dxa"/>
          </w:tcPr>
          <w:p w14:paraId="2257483D" w14:textId="77777777" w:rsidR="00B14CB5" w:rsidRPr="00933382" w:rsidRDefault="00B14CB5" w:rsidP="00B14C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097B12BF" w14:textId="77777777" w:rsidR="00B14CB5" w:rsidRPr="00933382" w:rsidRDefault="00B14CB5" w:rsidP="00B14C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99C511F" w14:textId="77777777" w:rsidR="00E84123" w:rsidRPr="002F0F40" w:rsidRDefault="00E84123" w:rsidP="002F0F40">
      <w:pPr>
        <w:pStyle w:val="Bo-Blankline"/>
      </w:pPr>
    </w:p>
    <w:p w14:paraId="5CE0F3AB" w14:textId="77777777" w:rsidR="00AA7A37" w:rsidRPr="00933382" w:rsidRDefault="00AA7A37" w:rsidP="00933382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3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ภาษีเงินได้ที่ได้รับรู้ในกำไรขาดทุนเบ็ดเสร็จอื่น</w:t>
      </w:r>
    </w:p>
    <w:p w14:paraId="3CF0C60E" w14:textId="77777777" w:rsidR="002540DA" w:rsidRPr="00933382" w:rsidRDefault="002540DA" w:rsidP="002F0F40">
      <w:pPr>
        <w:pStyle w:val="Bo-Blankline"/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900"/>
        <w:gridCol w:w="1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933382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7D8FCC95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933382" w14:paraId="0B7DD3AB" w14:textId="77777777" w:rsidTr="00632F91">
        <w:tc>
          <w:tcPr>
            <w:tcW w:w="2358" w:type="dxa"/>
            <w:vAlign w:val="bottom"/>
          </w:tcPr>
          <w:p w14:paraId="2B00E693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vAlign w:val="bottom"/>
          </w:tcPr>
          <w:p w14:paraId="5C9A5025" w14:textId="77777777" w:rsidR="00AA7A37" w:rsidRPr="00933382" w:rsidRDefault="00C9703C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005301EF" w14:textId="77777777" w:rsidR="00AA7A37" w:rsidRPr="00933382" w:rsidRDefault="00C9703C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A7A37" w:rsidRPr="00933382" w14:paraId="5D0B536C" w14:textId="77777777" w:rsidTr="00632F91">
        <w:tc>
          <w:tcPr>
            <w:tcW w:w="2358" w:type="dxa"/>
            <w:vAlign w:val="bottom"/>
          </w:tcPr>
          <w:p w14:paraId="752DF02E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7E64119B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08E862C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7165579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933382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1B6D96F5" w14:textId="77777777"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E7F3E" w:rsidRPr="00933382" w14:paraId="73A5A5CD" w14:textId="77777777" w:rsidTr="00933382">
        <w:tc>
          <w:tcPr>
            <w:tcW w:w="2358" w:type="dxa"/>
            <w:vAlign w:val="bottom"/>
          </w:tcPr>
          <w:p w14:paraId="2C7AC9A6" w14:textId="77777777" w:rsidR="005E7F3E" w:rsidRPr="00933382" w:rsidRDefault="005E7F3E" w:rsidP="005E7F3E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7D96C18A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8BBBFA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B72E93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82A58E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15FE7E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9D113AC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4EC768B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E8C69CC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BC36C89" w14:textId="77777777" w:rsidR="005E7F3E" w:rsidRPr="00933382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3278ACD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F04BBCD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933382" w14:paraId="0593FDA2" w14:textId="77777777" w:rsidTr="00933382">
        <w:tc>
          <w:tcPr>
            <w:tcW w:w="2358" w:type="dxa"/>
            <w:vAlign w:val="bottom"/>
          </w:tcPr>
          <w:p w14:paraId="34D68CE7" w14:textId="77777777" w:rsidR="005E7F3E" w:rsidRPr="00933382" w:rsidRDefault="005E7F3E" w:rsidP="005E7F3E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5E85542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77777777" w:rsidR="005E7F3E" w:rsidRPr="00933382" w:rsidRDefault="00FC5A8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ACD31CF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B926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758</w:t>
            </w:r>
            <w:r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57D6D2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2D92555" w14:textId="77777777" w:rsidR="005E7F3E" w:rsidRPr="00933382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F7A0F0F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8A0A2D8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933382" w14:paraId="7541D8C3" w14:textId="77777777" w:rsidTr="00933382">
        <w:tc>
          <w:tcPr>
            <w:tcW w:w="2358" w:type="dxa"/>
            <w:vAlign w:val="bottom"/>
          </w:tcPr>
          <w:p w14:paraId="1975D611" w14:textId="77777777" w:rsidR="005E7F3E" w:rsidRPr="00933382" w:rsidRDefault="0001238D" w:rsidP="005E7F3E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</w:t>
            </w:r>
            <w:r w:rsidR="005E7F3E"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ขาดทุนจากการประมาณตามหลักการคณิตศาสตร์ประกันภัย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21614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(245,792)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35D72E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D859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49,235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54C9F7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4D77B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(196,557)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5B5FD9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67903B0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B8F5A71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58D8348" w14:textId="77777777" w:rsidR="005E7F3E" w:rsidRPr="00933382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E7F3E" w:rsidRPr="009333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0F24004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88EB1A4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Pr="009333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744476" w14:paraId="66B39285" w14:textId="77777777" w:rsidTr="00933382">
        <w:tc>
          <w:tcPr>
            <w:tcW w:w="2358" w:type="dxa"/>
            <w:vAlign w:val="bottom"/>
          </w:tcPr>
          <w:p w14:paraId="7A25982A" w14:textId="77777777" w:rsidR="005E7F3E" w:rsidRPr="00933382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(246,838)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49,260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77777777" w:rsidR="005E7F3E" w:rsidRPr="00933382" w:rsidRDefault="00FC5A8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(197,578)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82F2951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</w:t>
            </w: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77777777" w:rsidR="005E7F3E" w:rsidRPr="00933382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5E7F3E"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5E7F3E" w:rsidRPr="00933382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77777777" w:rsidR="005E7F3E" w:rsidRPr="00933382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</w:t>
            </w: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F0F40" w:rsidRPr="00744476" w14:paraId="7747E79C" w14:textId="77777777" w:rsidTr="00632F91">
        <w:tc>
          <w:tcPr>
            <w:tcW w:w="2358" w:type="dxa"/>
            <w:vAlign w:val="bottom"/>
          </w:tcPr>
          <w:p w14:paraId="1208F79F" w14:textId="77777777" w:rsidR="002F0F40" w:rsidRPr="00744476" w:rsidRDefault="002F0F40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7D105989" w14:textId="77777777" w:rsidR="002F0F40" w:rsidRPr="00744476" w:rsidRDefault="002F0F40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E0E8D" w:rsidRPr="00744476" w14:paraId="5F0FDB04" w14:textId="77777777" w:rsidTr="00632F91">
        <w:tc>
          <w:tcPr>
            <w:tcW w:w="2358" w:type="dxa"/>
            <w:vAlign w:val="bottom"/>
          </w:tcPr>
          <w:p w14:paraId="1C8D3BD8" w14:textId="77777777" w:rsidR="00DE0E8D" w:rsidRPr="00744476" w:rsidRDefault="00DE0E8D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713D7DCB" w14:textId="77777777" w:rsidR="00DE0E8D" w:rsidRPr="00744476" w:rsidRDefault="00DE0E8D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E7F3E" w:rsidRPr="00744476" w14:paraId="03489CED" w14:textId="77777777" w:rsidTr="00632F91">
        <w:tc>
          <w:tcPr>
            <w:tcW w:w="2358" w:type="dxa"/>
            <w:vAlign w:val="bottom"/>
          </w:tcPr>
          <w:p w14:paraId="7E521578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2E0EA7D0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F3E" w:rsidRPr="00744476" w14:paraId="0CC9F11F" w14:textId="77777777" w:rsidTr="00632F91">
        <w:tc>
          <w:tcPr>
            <w:tcW w:w="2358" w:type="dxa"/>
            <w:vAlign w:val="bottom"/>
          </w:tcPr>
          <w:p w14:paraId="13B8D2B8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vAlign w:val="bottom"/>
          </w:tcPr>
          <w:p w14:paraId="34788D2D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FCCC7E6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3E1D8025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E7F3E" w:rsidRPr="00744476" w14:paraId="19DA1A42" w14:textId="77777777" w:rsidTr="00632F91">
        <w:tc>
          <w:tcPr>
            <w:tcW w:w="2358" w:type="dxa"/>
            <w:vAlign w:val="bottom"/>
          </w:tcPr>
          <w:p w14:paraId="3A33F865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14:paraId="76CD1520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4B0760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0AD62ED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46B9239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4798589D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A8C4E4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3A50D4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DFB622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FF1CB6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A145E8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A7BE29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DAFE057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6F3E599F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460117C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2FB1B2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64E189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D1215C5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5E7F3E" w:rsidRPr="00744476" w14:paraId="4F509396" w14:textId="77777777" w:rsidTr="00632F91">
        <w:tc>
          <w:tcPr>
            <w:tcW w:w="2358" w:type="dxa"/>
            <w:vAlign w:val="bottom"/>
          </w:tcPr>
          <w:p w14:paraId="5F2E1AD6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14:paraId="06C85AD0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E7F3E" w:rsidRPr="00744476" w14:paraId="52A05667" w14:textId="77777777" w:rsidTr="00933382">
        <w:tc>
          <w:tcPr>
            <w:tcW w:w="2358" w:type="dxa"/>
            <w:vAlign w:val="bottom"/>
          </w:tcPr>
          <w:p w14:paraId="613AB9E8" w14:textId="77777777" w:rsidR="005E7F3E" w:rsidRPr="00744476" w:rsidRDefault="005E7F3E" w:rsidP="005E7F3E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FAE003" w14:textId="77777777" w:rsidR="005E7F3E" w:rsidRPr="00744476" w:rsidRDefault="007C30E0" w:rsidP="005E7F3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(126)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7087B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125868" w14:textId="77777777" w:rsidR="005E7F3E" w:rsidRPr="00744476" w:rsidRDefault="007C30E0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D6761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7CD77A" w14:textId="77777777" w:rsidR="005E7F3E" w:rsidRPr="00744476" w:rsidRDefault="007C30E0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63209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8E6F0D7" w14:textId="77777777" w:rsidR="005E7F3E" w:rsidRPr="00744476" w:rsidRDefault="005E7F3E" w:rsidP="006E2F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EB23EB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71D1825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343496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7D21C9B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744476" w14:paraId="0F162E5F" w14:textId="77777777" w:rsidTr="00933382">
        <w:tc>
          <w:tcPr>
            <w:tcW w:w="2358" w:type="dxa"/>
            <w:vAlign w:val="bottom"/>
          </w:tcPr>
          <w:p w14:paraId="6C1F7D10" w14:textId="7755AD58" w:rsidR="005E7F3E" w:rsidRPr="00744476" w:rsidRDefault="00003DA0" w:rsidP="005E7F3E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</w:t>
            </w:r>
            <w:r w:rsidR="005E7F3E"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ขาดทุนจากการประมาณตามหลักการคณิตศาสตร์ประกันภัย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D23D" w14:textId="77777777" w:rsidR="005E7F3E" w:rsidRPr="00744476" w:rsidRDefault="007C30E0" w:rsidP="005E7F3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(207,436)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4738B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7940D" w14:textId="77777777" w:rsidR="005E7F3E" w:rsidRPr="00744476" w:rsidRDefault="007C30E0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41,487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D7B32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1BA3C" w14:textId="77777777" w:rsidR="005E7F3E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2776C" w14:textId="77777777" w:rsidR="007C30E0" w:rsidRPr="00744476" w:rsidRDefault="007C30E0" w:rsidP="007C30E0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(165,949)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6BC4C1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0BFF0BD" w14:textId="77777777" w:rsidR="005E7F3E" w:rsidRPr="00744476" w:rsidRDefault="005E7F3E" w:rsidP="006E2F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323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83491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D97EDAA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8858BB1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64CE5BC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744476" w14:paraId="4CE0BC6E" w14:textId="77777777" w:rsidTr="00933382">
        <w:tc>
          <w:tcPr>
            <w:tcW w:w="2358" w:type="dxa"/>
            <w:vAlign w:val="bottom"/>
          </w:tcPr>
          <w:p w14:paraId="60FDBA84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94927" w14:textId="77777777" w:rsidR="005E7F3E" w:rsidRPr="00744476" w:rsidRDefault="007C30E0" w:rsidP="005E7F3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(207,562)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A7FF9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3F91A" w14:textId="77777777" w:rsidR="005E7F3E" w:rsidRPr="00744476" w:rsidRDefault="007C30E0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41,512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782BDA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744BD" w14:textId="77777777" w:rsidR="005E7F3E" w:rsidRPr="00744476" w:rsidRDefault="007C30E0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(166,050)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F54F687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27A3A" w14:textId="77777777" w:rsidR="005E7F3E" w:rsidRPr="00744476" w:rsidRDefault="005E7F3E" w:rsidP="006E2F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D97CD2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7037A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93D27C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BC993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4A9B25B" w14:textId="77777777" w:rsidR="00E84123" w:rsidRPr="002F0F40" w:rsidRDefault="00E84123" w:rsidP="002F0F40">
      <w:pPr>
        <w:pStyle w:val="Bo-Blankline"/>
      </w:pPr>
    </w:p>
    <w:p w14:paraId="5D2C4A90" w14:textId="77777777" w:rsidR="00327186" w:rsidRPr="00143C46" w:rsidRDefault="00327186" w:rsidP="00143C4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3C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73559AC" w14:textId="77777777" w:rsidR="00327186" w:rsidRPr="00143C46" w:rsidRDefault="00327186" w:rsidP="002F0F40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744476" w14:paraId="27D70E1D" w14:textId="77777777" w:rsidTr="00F72743">
        <w:tc>
          <w:tcPr>
            <w:tcW w:w="3841" w:type="dxa"/>
          </w:tcPr>
          <w:p w14:paraId="24BDC96B" w14:textId="77777777" w:rsidR="00327186" w:rsidRPr="00744476" w:rsidRDefault="00327186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14:paraId="1FE4CE9D" w14:textId="77777777" w:rsidR="00327186" w:rsidRPr="00744476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744476" w14:paraId="20FFFC86" w14:textId="77777777" w:rsidTr="00F72743">
        <w:tc>
          <w:tcPr>
            <w:tcW w:w="3841" w:type="dxa"/>
          </w:tcPr>
          <w:p w14:paraId="00454768" w14:textId="77777777"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8B5DFAB" w14:textId="77777777"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4568F" w:rsidRPr="00744476" w14:paraId="47BF572F" w14:textId="77777777" w:rsidTr="00F72743">
        <w:tc>
          <w:tcPr>
            <w:tcW w:w="3841" w:type="dxa"/>
          </w:tcPr>
          <w:p w14:paraId="17875B0D" w14:textId="77777777" w:rsidR="0094568F" w:rsidRPr="00744476" w:rsidRDefault="0094568F" w:rsidP="009456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68F" w:rsidRPr="00744476" w14:paraId="083E5828" w14:textId="77777777" w:rsidTr="00F72743">
        <w:tc>
          <w:tcPr>
            <w:tcW w:w="3841" w:type="dxa"/>
          </w:tcPr>
          <w:p w14:paraId="12807F51" w14:textId="77777777" w:rsidR="0094568F" w:rsidRPr="00744476" w:rsidRDefault="0094568F" w:rsidP="009456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F3E" w:rsidRPr="00744476" w14:paraId="5C050858" w14:textId="77777777" w:rsidTr="00933382">
        <w:tc>
          <w:tcPr>
            <w:tcW w:w="3841" w:type="dxa"/>
          </w:tcPr>
          <w:p w14:paraId="5AC89FE4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77777777" w:rsidR="005E7F3E" w:rsidRPr="00744476" w:rsidRDefault="00EE43C9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,743,043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5E7F3E" w:rsidRPr="00744476" w14:paraId="18A9775B" w14:textId="77777777" w:rsidTr="00933382">
        <w:tc>
          <w:tcPr>
            <w:tcW w:w="3841" w:type="dxa"/>
          </w:tcPr>
          <w:p w14:paraId="481DF674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77777777" w:rsidR="005E7F3E" w:rsidRPr="00744476" w:rsidRDefault="00EE43C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0764B820" w:rsidR="005E7F3E" w:rsidRPr="00744476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548,609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5E7F3E" w:rsidRPr="00744476" w14:paraId="30422DF6" w14:textId="77777777" w:rsidTr="00933382">
        <w:tc>
          <w:tcPr>
            <w:tcW w:w="3841" w:type="dxa"/>
          </w:tcPr>
          <w:p w14:paraId="38548B77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5A593DBD" w:rsidR="005E7F3E" w:rsidRPr="00744476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</w:t>
            </w:r>
            <w:r w:rsidR="0048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8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5E7F3E" w:rsidRPr="00D4501B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7F3E" w:rsidRPr="00744476" w14:paraId="53971255" w14:textId="77777777" w:rsidTr="00933382">
        <w:tc>
          <w:tcPr>
            <w:tcW w:w="3841" w:type="dxa"/>
          </w:tcPr>
          <w:p w14:paraId="75EA0A0F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60CE2595" w:rsidR="005E7F3E" w:rsidRPr="00744476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(826,049)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5E7F3E" w:rsidRPr="00D4501B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7F3E" w:rsidRPr="00744476" w14:paraId="150B17B9" w14:textId="77777777" w:rsidTr="00933382">
        <w:tc>
          <w:tcPr>
            <w:tcW w:w="3841" w:type="dxa"/>
          </w:tcPr>
          <w:p w14:paraId="65A73792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15501F10" w:rsidR="005E7F3E" w:rsidRPr="00744476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8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86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5E7F3E" w:rsidRPr="00D4501B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</w:t>
            </w:r>
          </w:p>
        </w:tc>
      </w:tr>
      <w:tr w:rsidR="005E7F3E" w:rsidRPr="00744476" w14:paraId="51A348C0" w14:textId="77777777" w:rsidTr="00933382">
        <w:tc>
          <w:tcPr>
            <w:tcW w:w="3841" w:type="dxa"/>
          </w:tcPr>
          <w:p w14:paraId="6599D851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50141F08" w:rsidR="005E7F3E" w:rsidRPr="00744476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310,317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</w:tr>
      <w:tr w:rsidR="005E7F3E" w:rsidRPr="00744476" w14:paraId="5E702127" w14:textId="77777777" w:rsidTr="00933382">
        <w:tc>
          <w:tcPr>
            <w:tcW w:w="3841" w:type="dxa"/>
          </w:tcPr>
          <w:p w14:paraId="002ACE69" w14:textId="7CE28F8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ภาษีปีก่อนๆ</w:t>
            </w:r>
            <w:r w:rsidR="00AC20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</w:t>
            </w:r>
            <w:r w:rsidR="00C809B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492478A9" w:rsidR="005E7F3E" w:rsidRPr="00303B08" w:rsidRDefault="00CE5F5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(41,536)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77777777" w:rsidR="005E7F3E" w:rsidRPr="00303B08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7F3E" w:rsidRPr="00744476" w14:paraId="56F6AD95" w14:textId="77777777" w:rsidTr="00933382">
        <w:tc>
          <w:tcPr>
            <w:tcW w:w="3841" w:type="dxa"/>
            <w:vAlign w:val="bottom"/>
          </w:tcPr>
          <w:p w14:paraId="0EB4ADE3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3BF655C1" w:rsidR="005E7F3E" w:rsidRPr="00744476" w:rsidRDefault="00CE5F52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77777777" w:rsidR="005E7F3E" w:rsidRPr="00744476" w:rsidRDefault="00EE43C9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(21,528)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509</w:t>
            </w:r>
          </w:p>
        </w:tc>
      </w:tr>
    </w:tbl>
    <w:p w14:paraId="506E143B" w14:textId="77777777" w:rsidR="003C6BBF" w:rsidRPr="00143C46" w:rsidRDefault="003C6BBF" w:rsidP="00805AC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0AF2E0" w14:textId="77777777" w:rsidR="003F48D9" w:rsidRDefault="003F48D9">
      <w: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744476" w14:paraId="3F2AAF7B" w14:textId="77777777" w:rsidTr="00D44BB9">
        <w:tc>
          <w:tcPr>
            <w:tcW w:w="3870" w:type="dxa"/>
          </w:tcPr>
          <w:p w14:paraId="0114543E" w14:textId="77777777" w:rsidR="00594D6B" w:rsidRPr="00744476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744476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5287" w:type="dxa"/>
            <w:gridSpan w:val="7"/>
          </w:tcPr>
          <w:p w14:paraId="03F09256" w14:textId="77777777" w:rsidR="00594D6B" w:rsidRPr="00744476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A0" w:rsidRPr="00744476" w14:paraId="23AA4AAA" w14:textId="77777777" w:rsidTr="00D44BB9">
        <w:tc>
          <w:tcPr>
            <w:tcW w:w="3870" w:type="dxa"/>
          </w:tcPr>
          <w:p w14:paraId="639AD689" w14:textId="77777777"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46251FFC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948D4B3" w14:textId="77777777"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A149BD0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76B47" w:rsidRPr="00744476" w14:paraId="617B9CFB" w14:textId="77777777" w:rsidTr="00D44BB9">
        <w:tc>
          <w:tcPr>
            <w:tcW w:w="3870" w:type="dxa"/>
          </w:tcPr>
          <w:p w14:paraId="56FF15E7" w14:textId="77777777" w:rsidR="00A76B47" w:rsidRPr="00744476" w:rsidRDefault="00A76B47" w:rsidP="00A76B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12F816F6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52959F40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10B49D1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BC286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9026239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7F12D9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5030FA3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B47" w:rsidRPr="00744476" w14:paraId="0BF8950E" w14:textId="77777777" w:rsidTr="00D44BB9">
        <w:tc>
          <w:tcPr>
            <w:tcW w:w="3870" w:type="dxa"/>
          </w:tcPr>
          <w:p w14:paraId="5E422EEF" w14:textId="77777777" w:rsidR="00A76B47" w:rsidRPr="00744476" w:rsidRDefault="00A76B47" w:rsidP="00A76B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C0F7A4A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E657AE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E84DAD" w14:textId="77777777"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F3E" w:rsidRPr="00744476" w14:paraId="356AF31B" w14:textId="77777777" w:rsidTr="00D44BB9">
        <w:tc>
          <w:tcPr>
            <w:tcW w:w="3870" w:type="dxa"/>
          </w:tcPr>
          <w:p w14:paraId="5A7AFE32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4" w:type="dxa"/>
            <w:shd w:val="clear" w:color="auto" w:fill="auto"/>
          </w:tcPr>
          <w:p w14:paraId="3B76A24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77777777" w:rsidR="005E7F3E" w:rsidRPr="00744476" w:rsidRDefault="001F3849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112,771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82DA88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77777777" w:rsidR="005E7F3E" w:rsidRPr="00744476" w:rsidRDefault="00C9703C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5E7F3E" w:rsidRPr="00744476" w14:paraId="622CA207" w14:textId="77777777" w:rsidTr="00D44BB9">
        <w:tc>
          <w:tcPr>
            <w:tcW w:w="3870" w:type="dxa"/>
          </w:tcPr>
          <w:p w14:paraId="62FD2587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  <w:shd w:val="clear" w:color="auto" w:fill="auto"/>
          </w:tcPr>
          <w:p w14:paraId="24959A44" w14:textId="77777777" w:rsidR="005E7F3E" w:rsidRPr="00744476" w:rsidRDefault="001F3849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77777777" w:rsidR="005E7F3E" w:rsidRPr="00744476" w:rsidRDefault="001F3849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22,554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695E93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7AAE554" w14:textId="77777777" w:rsidR="005E7F3E" w:rsidRPr="00744476" w:rsidRDefault="00C9703C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</w:tr>
      <w:tr w:rsidR="005E7F3E" w:rsidRPr="00744476" w14:paraId="169A5664" w14:textId="77777777" w:rsidTr="00D44BB9">
        <w:tc>
          <w:tcPr>
            <w:tcW w:w="3870" w:type="dxa"/>
          </w:tcPr>
          <w:p w14:paraId="6550D091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  <w:shd w:val="clear" w:color="auto" w:fill="auto"/>
          </w:tcPr>
          <w:p w14:paraId="685E2556" w14:textId="77777777" w:rsidR="005E7F3E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77777777" w:rsidR="005E7F3E" w:rsidRDefault="001F3849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(442,7</w:t>
            </w:r>
            <w:r w:rsidR="00252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14A7B86" w14:textId="77777777" w:rsidR="005E7F3E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281AD6" w14:textId="77777777" w:rsidR="005E7F3E" w:rsidRDefault="005E7F3E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7F3E" w:rsidRPr="00744476" w14:paraId="3D121A8D" w14:textId="77777777" w:rsidTr="00D44BB9">
        <w:tc>
          <w:tcPr>
            <w:tcW w:w="3870" w:type="dxa"/>
          </w:tcPr>
          <w:p w14:paraId="39F0FB37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24" w:type="dxa"/>
            <w:shd w:val="clear" w:color="auto" w:fill="auto"/>
          </w:tcPr>
          <w:p w14:paraId="6CE2525B" w14:textId="77777777" w:rsidR="005E7F3E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7E640C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8D0E4EC" w14:textId="77777777" w:rsidR="005E7F3E" w:rsidRPr="001F3849" w:rsidRDefault="0025273F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(14,037)</w:t>
            </w:r>
          </w:p>
        </w:tc>
        <w:tc>
          <w:tcPr>
            <w:tcW w:w="236" w:type="dxa"/>
            <w:shd w:val="clear" w:color="auto" w:fill="auto"/>
          </w:tcPr>
          <w:p w14:paraId="70EAECED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F902CF7" w14:textId="77777777" w:rsidR="005E7F3E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9FD16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50F0A7C" w14:textId="77777777" w:rsidR="005E7F3E" w:rsidRDefault="005E7F3E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E7F3E" w:rsidRPr="00744476" w14:paraId="3430355B" w14:textId="77777777" w:rsidTr="00D44BB9">
        <w:tc>
          <w:tcPr>
            <w:tcW w:w="3870" w:type="dxa"/>
          </w:tcPr>
          <w:p w14:paraId="7A917573" w14:textId="77777777" w:rsidR="005E7F3E" w:rsidRPr="00744476" w:rsidRDefault="005E7F3E" w:rsidP="005E7F3E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  <w:shd w:val="clear" w:color="auto" w:fill="auto"/>
          </w:tcPr>
          <w:p w14:paraId="3953C200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77777777" w:rsidR="005E7F3E" w:rsidRPr="00744476" w:rsidRDefault="0025273F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</w:t>
            </w:r>
            <w:r w:rsidR="004044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64B92D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674A6CF" w14:textId="77777777" w:rsidR="005E7F3E" w:rsidRPr="00744476" w:rsidRDefault="00C9703C" w:rsidP="005E7F3E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</w:tr>
      <w:tr w:rsidR="005E7F3E" w:rsidRPr="00744476" w14:paraId="0A042E3D" w14:textId="77777777" w:rsidTr="00D44BB9">
        <w:tc>
          <w:tcPr>
            <w:tcW w:w="3870" w:type="dxa"/>
          </w:tcPr>
          <w:p w14:paraId="387BBBF3" w14:textId="77777777" w:rsidR="005E7F3E" w:rsidRPr="00744476" w:rsidRDefault="005E7F3E" w:rsidP="005E7F3E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4" w:type="dxa"/>
            <w:shd w:val="clear" w:color="auto" w:fill="auto"/>
          </w:tcPr>
          <w:p w14:paraId="7DE63596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A2B34E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3C57BE6" w14:textId="77777777" w:rsidR="005E7F3E" w:rsidRPr="0025273F" w:rsidRDefault="0025273F" w:rsidP="005E7F3E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EE1C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3974943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E23FE5" w14:textId="77777777" w:rsidR="005E7F3E" w:rsidRPr="00744476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BA02A4" w14:textId="77777777" w:rsidR="005E7F3E" w:rsidRPr="00744476" w:rsidRDefault="00C9703C" w:rsidP="005E7F3E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25273F" w:rsidRPr="00744476" w14:paraId="2FE0F57B" w14:textId="77777777" w:rsidTr="00D44BB9">
        <w:tc>
          <w:tcPr>
            <w:tcW w:w="3870" w:type="dxa"/>
            <w:vAlign w:val="bottom"/>
          </w:tcPr>
          <w:p w14:paraId="5D6E99C6" w14:textId="3FC60C2F" w:rsidR="0025273F" w:rsidRPr="00933382" w:rsidRDefault="0025273F" w:rsidP="002527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ภาษีปีก่อนๆ</w:t>
            </w:r>
            <w:r w:rsidR="00246C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24" w:type="dxa"/>
            <w:shd w:val="clear" w:color="auto" w:fill="auto"/>
          </w:tcPr>
          <w:p w14:paraId="770E22EF" w14:textId="77777777" w:rsidR="0025273F" w:rsidRPr="00744476" w:rsidRDefault="0025273F" w:rsidP="002527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5F1B24" w14:textId="77777777" w:rsidR="0025273F" w:rsidRPr="00744476" w:rsidRDefault="0025273F" w:rsidP="002527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FA118B4" w14:textId="77777777" w:rsidR="0025273F" w:rsidRPr="0025273F" w:rsidRDefault="0025273F" w:rsidP="0025273F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(48,71</w:t>
            </w:r>
            <w:r w:rsidR="004044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DAF7E" w14:textId="77777777" w:rsidR="0025273F" w:rsidRPr="00744476" w:rsidRDefault="0025273F" w:rsidP="002527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826995" w14:textId="77777777" w:rsidR="0025273F" w:rsidRPr="00744476" w:rsidRDefault="0025273F" w:rsidP="002527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98026" w14:textId="77777777" w:rsidR="0025273F" w:rsidRPr="00744476" w:rsidRDefault="0025273F" w:rsidP="002527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5617F0" w14:textId="77777777" w:rsidR="0025273F" w:rsidRDefault="0025273F" w:rsidP="002527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5273F" w:rsidRPr="00744476" w14:paraId="4755595D" w14:textId="77777777" w:rsidTr="00D44BB9">
        <w:tc>
          <w:tcPr>
            <w:tcW w:w="3870" w:type="dxa"/>
            <w:vAlign w:val="bottom"/>
          </w:tcPr>
          <w:p w14:paraId="6436385D" w14:textId="77777777" w:rsidR="0025273F" w:rsidRPr="00744476" w:rsidRDefault="0025273F" w:rsidP="0025273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77777777" w:rsidR="0025273F" w:rsidRPr="00744476" w:rsidRDefault="0025273F" w:rsidP="002527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(147)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25273F" w:rsidRPr="00744476" w:rsidRDefault="0025273F" w:rsidP="0025273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77777777" w:rsidR="0025273F" w:rsidRPr="00744476" w:rsidRDefault="0025273F" w:rsidP="0025273F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(165,981)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25273F" w:rsidRPr="00744476" w:rsidRDefault="0025273F" w:rsidP="0025273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77777777" w:rsidR="0025273F" w:rsidRPr="00744476" w:rsidRDefault="0025273F" w:rsidP="002527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25273F" w:rsidRPr="00744476" w:rsidRDefault="0025273F" w:rsidP="0025273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77777777" w:rsidR="0025273F" w:rsidRPr="00744476" w:rsidRDefault="0025273F" w:rsidP="0025273F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(12,783)</w:t>
            </w:r>
          </w:p>
        </w:tc>
      </w:tr>
    </w:tbl>
    <w:p w14:paraId="30522525" w14:textId="77777777" w:rsidR="00E84123" w:rsidRDefault="00E84123" w:rsidP="002F0F40">
      <w:pPr>
        <w:pStyle w:val="Bo-Blankline"/>
      </w:pP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744476" w14:paraId="4C84165E" w14:textId="77777777" w:rsidTr="00D44BB9">
        <w:tc>
          <w:tcPr>
            <w:tcW w:w="3780" w:type="dxa"/>
          </w:tcPr>
          <w:p w14:paraId="5A67C68B" w14:textId="77777777" w:rsidR="00462A06" w:rsidRPr="00744476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744476" w14:paraId="6C2E77A0" w14:textId="77777777" w:rsidTr="00D44BB9">
        <w:tc>
          <w:tcPr>
            <w:tcW w:w="3780" w:type="dxa"/>
          </w:tcPr>
          <w:p w14:paraId="025AE06E" w14:textId="77777777" w:rsidR="00462A06" w:rsidRPr="008F6ABC" w:rsidRDefault="00053177" w:rsidP="00053177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8F6ABC">
              <w:rPr>
                <w:b/>
                <w:bCs/>
                <w:i/>
                <w:iCs/>
                <w:spacing w:val="-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62A06" w:rsidRPr="00744476" w14:paraId="3D4CEF08" w14:textId="77777777" w:rsidTr="00D44BB9">
        <w:tc>
          <w:tcPr>
            <w:tcW w:w="3780" w:type="dxa"/>
          </w:tcPr>
          <w:p w14:paraId="4DB02C7C" w14:textId="77777777" w:rsidR="00462A06" w:rsidRPr="008F6ABC" w:rsidRDefault="008F6ABC" w:rsidP="008F6ABC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8F6AB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8F6ABC">
              <w:rPr>
                <w:b/>
                <w:bCs/>
                <w:i/>
                <w:iCs/>
              </w:rPr>
              <w:t xml:space="preserve">31 </w:t>
            </w:r>
            <w:r w:rsidRPr="008F6ABC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77777777" w:rsidR="00462A06" w:rsidRPr="00744476" w:rsidRDefault="00C9703C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05C7809A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77777777" w:rsidR="00462A06" w:rsidRPr="00744476" w:rsidRDefault="00C9703C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1C4DAEF1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77777777" w:rsidR="00462A06" w:rsidRPr="00744476" w:rsidRDefault="00C9703C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1ED62E22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77777777" w:rsidR="00462A06" w:rsidRPr="00744476" w:rsidRDefault="00C9703C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62A06" w:rsidRPr="00744476" w14:paraId="300CE210" w14:textId="77777777" w:rsidTr="00D44BB9">
        <w:tc>
          <w:tcPr>
            <w:tcW w:w="3780" w:type="dxa"/>
          </w:tcPr>
          <w:p w14:paraId="4B7AE464" w14:textId="77777777" w:rsidR="00462A06" w:rsidRPr="00744476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462A06" w:rsidRPr="00744476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744476" w14:paraId="7E6858C7" w14:textId="77777777" w:rsidTr="00D44BB9">
        <w:tc>
          <w:tcPr>
            <w:tcW w:w="3780" w:type="dxa"/>
          </w:tcPr>
          <w:p w14:paraId="79493EE6" w14:textId="77777777" w:rsidR="00462A06" w:rsidRPr="00744476" w:rsidRDefault="00462A06" w:rsidP="0083595E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217EF9B4" w:rsidR="00462A06" w:rsidRPr="00744476" w:rsidRDefault="00A60CF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1,287,865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77777777" w:rsidR="00462A06" w:rsidRPr="00744476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2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462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71FF09D8" w:rsidR="00462A06" w:rsidRPr="00744476" w:rsidRDefault="00A60CFC" w:rsidP="00A60CF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(675,590)</w:t>
            </w:r>
          </w:p>
        </w:tc>
        <w:tc>
          <w:tcPr>
            <w:tcW w:w="235" w:type="dxa"/>
          </w:tcPr>
          <w:p w14:paraId="274859C9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62A06" w:rsidRPr="00744476" w14:paraId="15F7243D" w14:textId="77777777" w:rsidTr="00D44BB9">
        <w:tc>
          <w:tcPr>
            <w:tcW w:w="3780" w:type="dxa"/>
          </w:tcPr>
          <w:p w14:paraId="0422CA6D" w14:textId="77777777" w:rsidR="00462A06" w:rsidRPr="00744476" w:rsidRDefault="00D25F9F" w:rsidP="0083595E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462A0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="00462A0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5F8CD644" w:rsidR="00462A06" w:rsidRPr="00744476" w:rsidRDefault="00A60CF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(616,012)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0AD210EA" w:rsidR="00462A06" w:rsidRPr="00744476" w:rsidRDefault="00A60CFC" w:rsidP="00A60CFC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616,012</w:t>
            </w:r>
          </w:p>
        </w:tc>
        <w:tc>
          <w:tcPr>
            <w:tcW w:w="235" w:type="dxa"/>
          </w:tcPr>
          <w:p w14:paraId="5572C461" w14:textId="77777777" w:rsidR="00462A06" w:rsidRPr="00744476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77777777" w:rsidR="00462A06" w:rsidRPr="00744476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 w:rsidR="00462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</w:tr>
      <w:tr w:rsidR="00462A06" w:rsidRPr="00744476" w14:paraId="064C4F12" w14:textId="77777777" w:rsidTr="00D44BB9">
        <w:tc>
          <w:tcPr>
            <w:tcW w:w="3780" w:type="dxa"/>
            <w:vAlign w:val="bottom"/>
          </w:tcPr>
          <w:p w14:paraId="4535EC03" w14:textId="77777777" w:rsidR="00462A06" w:rsidRPr="00744476" w:rsidRDefault="00462A06" w:rsidP="0083595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013" w14:textId="77777777" w:rsidR="00462A0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0ABFD3E" w14:textId="46C3DB2D" w:rsidR="00A60CFC" w:rsidRPr="00744476" w:rsidRDefault="00A60CF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671,853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8BECC" w14:textId="77777777" w:rsidR="00462A0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22C789F" w14:textId="77777777" w:rsidR="00462A06" w:rsidRPr="00744476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462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F7478" w14:textId="77777777" w:rsidR="00462A06" w:rsidRDefault="00462A06" w:rsidP="00A60CFC">
            <w:pPr>
              <w:tabs>
                <w:tab w:val="decimal" w:pos="82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4A23BEF" w14:textId="697EBAA6" w:rsidR="00A60CFC" w:rsidRPr="00744476" w:rsidRDefault="00A60CFC" w:rsidP="00A60CFC">
            <w:pPr>
              <w:tabs>
                <w:tab w:val="decimal" w:pos="82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(59,578)</w:t>
            </w:r>
          </w:p>
        </w:tc>
        <w:tc>
          <w:tcPr>
            <w:tcW w:w="235" w:type="dxa"/>
          </w:tcPr>
          <w:p w14:paraId="0EE24679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9B6532C" w14:textId="77777777" w:rsidR="00462A06" w:rsidRDefault="00462A06" w:rsidP="0083595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2A16FD7" w14:textId="77777777" w:rsidR="00462A06" w:rsidRPr="00744476" w:rsidRDefault="00462A06" w:rsidP="0083595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8820F5A" w14:textId="77777777" w:rsidR="00462A06" w:rsidRPr="00D57BD1" w:rsidRDefault="00462A06" w:rsidP="00462A06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00"/>
        <w:gridCol w:w="236"/>
        <w:gridCol w:w="1200"/>
        <w:gridCol w:w="236"/>
        <w:gridCol w:w="998"/>
        <w:gridCol w:w="236"/>
        <w:gridCol w:w="1294"/>
      </w:tblGrid>
      <w:tr w:rsidR="00462A06" w:rsidRPr="00744476" w14:paraId="69C189D7" w14:textId="77777777" w:rsidTr="00D44BB9">
        <w:tc>
          <w:tcPr>
            <w:tcW w:w="3780" w:type="dxa"/>
          </w:tcPr>
          <w:p w14:paraId="7093C7CD" w14:textId="77777777" w:rsidR="00462A06" w:rsidRPr="00442709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064E567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744476" w14:paraId="0FD5D005" w14:textId="77777777" w:rsidTr="00D44BB9">
        <w:tc>
          <w:tcPr>
            <w:tcW w:w="3780" w:type="dxa"/>
          </w:tcPr>
          <w:p w14:paraId="40D1ECD3" w14:textId="77777777" w:rsidR="008F6ABC" w:rsidRPr="008F6ABC" w:rsidRDefault="008F6ABC" w:rsidP="008F6ABC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8F6ABC">
              <w:rPr>
                <w:b/>
                <w:bCs/>
                <w:i/>
                <w:iCs/>
                <w:spacing w:val="-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636" w:type="dxa"/>
            <w:gridSpan w:val="3"/>
          </w:tcPr>
          <w:p w14:paraId="50772DD2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725C2F6" w14:textId="77777777" w:rsidR="008F6ABC" w:rsidRPr="00442709" w:rsidRDefault="008F6ABC" w:rsidP="008F6AB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EB4F989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F6ABC" w:rsidRPr="00744476" w14:paraId="771A7502" w14:textId="77777777" w:rsidTr="00D44BB9">
        <w:tc>
          <w:tcPr>
            <w:tcW w:w="3780" w:type="dxa"/>
          </w:tcPr>
          <w:p w14:paraId="1899FBBA" w14:textId="77777777" w:rsidR="008F6ABC" w:rsidRPr="008F6ABC" w:rsidRDefault="008F6ABC" w:rsidP="008F6ABC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8F6ABC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8F6ABC">
              <w:rPr>
                <w:b/>
                <w:bCs/>
                <w:i/>
                <w:iCs/>
              </w:rPr>
              <w:t xml:space="preserve">31 </w:t>
            </w:r>
            <w:r w:rsidRPr="008F6ABC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665AD2FA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55CBACE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773F97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6CF33A9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FDAFE2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0517AF9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E75E52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F6ABC" w:rsidRPr="00744476" w14:paraId="41128CCC" w14:textId="77777777" w:rsidTr="00D44BB9">
        <w:tc>
          <w:tcPr>
            <w:tcW w:w="3780" w:type="dxa"/>
          </w:tcPr>
          <w:p w14:paraId="4D07CC6E" w14:textId="77777777" w:rsidR="008F6ABC" w:rsidRPr="00442709" w:rsidRDefault="008F6ABC" w:rsidP="008F6A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3A77CB" w14:textId="77777777" w:rsidR="008F6ABC" w:rsidRPr="00442709" w:rsidRDefault="008F6ABC" w:rsidP="008F6A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6ABC" w:rsidRPr="00744476" w14:paraId="22655F6A" w14:textId="77777777" w:rsidTr="00D44BB9">
        <w:tc>
          <w:tcPr>
            <w:tcW w:w="3780" w:type="dxa"/>
          </w:tcPr>
          <w:p w14:paraId="7FB05715" w14:textId="77777777" w:rsidR="008F6ABC" w:rsidRPr="00442709" w:rsidRDefault="008F6ABC" w:rsidP="008F6ABC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2B09ACD4" w14:textId="77777777" w:rsidR="008F6ABC" w:rsidRPr="00442709" w:rsidRDefault="008F6ABC" w:rsidP="008F6A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1,129,127</w:t>
            </w:r>
          </w:p>
        </w:tc>
        <w:tc>
          <w:tcPr>
            <w:tcW w:w="236" w:type="dxa"/>
            <w:shd w:val="clear" w:color="auto" w:fill="auto"/>
          </w:tcPr>
          <w:p w14:paraId="2D37FF95" w14:textId="77777777" w:rsidR="008F6ABC" w:rsidRPr="00442709" w:rsidRDefault="008F6ABC" w:rsidP="008F6A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54C44E" w14:textId="77777777" w:rsidR="008F6ABC" w:rsidRPr="00442709" w:rsidRDefault="008F6ABC" w:rsidP="008F6A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14:paraId="46FBC19F" w14:textId="77777777" w:rsidR="008F6ABC" w:rsidRPr="00442709" w:rsidRDefault="008F6ABC" w:rsidP="008F6AB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FD012" w14:textId="77777777" w:rsidR="008F6ABC" w:rsidRPr="00442709" w:rsidRDefault="008F6ABC" w:rsidP="008F6ABC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(622,506)</w:t>
            </w:r>
          </w:p>
        </w:tc>
        <w:tc>
          <w:tcPr>
            <w:tcW w:w="236" w:type="dxa"/>
          </w:tcPr>
          <w:p w14:paraId="021E1E2E" w14:textId="77777777" w:rsidR="008F6ABC" w:rsidRPr="00442709" w:rsidRDefault="008F6ABC" w:rsidP="008F6AB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87883CE" w14:textId="77777777" w:rsidR="008F6ABC" w:rsidRPr="00442709" w:rsidRDefault="008F6ABC" w:rsidP="008F6AB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25F9F" w:rsidRPr="00744476" w14:paraId="3E2F86D3" w14:textId="77777777" w:rsidTr="00D44BB9">
        <w:tc>
          <w:tcPr>
            <w:tcW w:w="3780" w:type="dxa"/>
          </w:tcPr>
          <w:p w14:paraId="260A2D5E" w14:textId="77777777" w:rsidR="00D25F9F" w:rsidRPr="00744476" w:rsidRDefault="00D25F9F" w:rsidP="00D25F9F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6F7B2A0A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(622,506)</w:t>
            </w:r>
          </w:p>
        </w:tc>
        <w:tc>
          <w:tcPr>
            <w:tcW w:w="236" w:type="dxa"/>
            <w:shd w:val="clear" w:color="auto" w:fill="auto"/>
          </w:tcPr>
          <w:p w14:paraId="6308B8FE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0ADCFBF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7CCAC" w14:textId="77777777" w:rsidR="00D25F9F" w:rsidRPr="00442709" w:rsidRDefault="00D25F9F" w:rsidP="00D25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43A6BE" w14:textId="77777777" w:rsidR="00D25F9F" w:rsidRPr="00442709" w:rsidRDefault="00D25F9F" w:rsidP="00D25F9F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622,506</w:t>
            </w:r>
          </w:p>
        </w:tc>
        <w:tc>
          <w:tcPr>
            <w:tcW w:w="236" w:type="dxa"/>
          </w:tcPr>
          <w:p w14:paraId="2B60B312" w14:textId="77777777" w:rsidR="00D25F9F" w:rsidRPr="00442709" w:rsidRDefault="00D25F9F" w:rsidP="00D25F9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7C29088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D25F9F" w:rsidRPr="00744476" w14:paraId="3CBB9D09" w14:textId="77777777" w:rsidTr="00D44BB9">
        <w:tc>
          <w:tcPr>
            <w:tcW w:w="3780" w:type="dxa"/>
            <w:vAlign w:val="bottom"/>
          </w:tcPr>
          <w:p w14:paraId="40542930" w14:textId="77777777" w:rsidR="00D25F9F" w:rsidRPr="00442709" w:rsidRDefault="00D25F9F" w:rsidP="00D25F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CFCC9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506,621</w:t>
            </w:r>
          </w:p>
        </w:tc>
        <w:tc>
          <w:tcPr>
            <w:tcW w:w="236" w:type="dxa"/>
            <w:shd w:val="clear" w:color="auto" w:fill="auto"/>
          </w:tcPr>
          <w:p w14:paraId="283AAFDF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B36F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236" w:type="dxa"/>
            <w:shd w:val="clear" w:color="auto" w:fill="auto"/>
          </w:tcPr>
          <w:p w14:paraId="4DE596B8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77777777" w:rsidR="00D25F9F" w:rsidRPr="00442709" w:rsidRDefault="00D25F9F" w:rsidP="00D25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E8051" w14:textId="77777777" w:rsidR="00D25F9F" w:rsidRPr="00442709" w:rsidRDefault="00D25F9F" w:rsidP="00D25F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77777777" w:rsidR="00D25F9F" w:rsidRPr="00442709" w:rsidRDefault="00D25F9F" w:rsidP="00D25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4844541" w14:textId="77777777" w:rsidR="00462A06" w:rsidRDefault="00462A06" w:rsidP="002F0F40">
      <w:pPr>
        <w:pStyle w:val="Bo-Blankline"/>
      </w:pPr>
    </w:p>
    <w:p w14:paraId="61618010" w14:textId="77777777" w:rsidR="00462A06" w:rsidRDefault="00462A06" w:rsidP="002F0F40">
      <w:pPr>
        <w:pStyle w:val="Bo-Blankline"/>
      </w:pPr>
      <w:r>
        <w:br w:type="page"/>
      </w:r>
    </w:p>
    <w:p w14:paraId="747AE184" w14:textId="77777777" w:rsidR="00462A06" w:rsidRPr="00D57BD1" w:rsidRDefault="00462A06" w:rsidP="00462A06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D57BD1" w:rsidRDefault="00462A06" w:rsidP="00462A06">
      <w:pPr>
        <w:pStyle w:val="Bo-Blankline"/>
      </w:pP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218"/>
        <w:gridCol w:w="234"/>
        <w:gridCol w:w="1257"/>
        <w:gridCol w:w="236"/>
        <w:gridCol w:w="1193"/>
        <w:gridCol w:w="234"/>
        <w:gridCol w:w="1128"/>
      </w:tblGrid>
      <w:tr w:rsidR="00462A06" w:rsidRPr="00442709" w14:paraId="1C900D9C" w14:textId="77777777" w:rsidTr="00664C19">
        <w:tc>
          <w:tcPr>
            <w:tcW w:w="3690" w:type="dxa"/>
          </w:tcPr>
          <w:p w14:paraId="5E9F48B9" w14:textId="77777777" w:rsidR="00462A06" w:rsidRPr="00442709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0" w:type="dxa"/>
            <w:gridSpan w:val="7"/>
            <w:vAlign w:val="bottom"/>
          </w:tcPr>
          <w:p w14:paraId="1FB5CD4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A06" w:rsidRPr="00442709" w14:paraId="3EC811BC" w14:textId="77777777" w:rsidTr="00664C19">
        <w:tc>
          <w:tcPr>
            <w:tcW w:w="3690" w:type="dxa"/>
          </w:tcPr>
          <w:p w14:paraId="5D66C8BA" w14:textId="77777777" w:rsidR="00462A06" w:rsidRPr="00442709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  <w:vAlign w:val="bottom"/>
          </w:tcPr>
          <w:p w14:paraId="4B2F641B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4" w:type="dxa"/>
            <w:vAlign w:val="bottom"/>
          </w:tcPr>
          <w:p w14:paraId="74204628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)/</w:t>
            </w:r>
            <w:r w:rsidRPr="004427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14:paraId="7E7A7206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bottom"/>
          </w:tcPr>
          <w:p w14:paraId="3A753D93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  <w:tr w:rsidR="00462A06" w:rsidRPr="00442709" w14:paraId="1186DBDD" w14:textId="77777777" w:rsidTr="00664C19">
        <w:tc>
          <w:tcPr>
            <w:tcW w:w="3690" w:type="dxa"/>
          </w:tcPr>
          <w:p w14:paraId="1C5D3144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Merge/>
          </w:tcPr>
          <w:p w14:paraId="3E37BA9F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7AFF331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B57BE37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91B1F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402579E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8E81CB2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4BA19967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48D8" w:rsidRPr="00442709" w14:paraId="09477EC1" w14:textId="77777777" w:rsidTr="00664C19">
        <w:tc>
          <w:tcPr>
            <w:tcW w:w="3690" w:type="dxa"/>
          </w:tcPr>
          <w:p w14:paraId="7DAD5FC9" w14:textId="77777777" w:rsidR="002B48D8" w:rsidRPr="00442709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Merge/>
            <w:vAlign w:val="bottom"/>
          </w:tcPr>
          <w:p w14:paraId="7F408C30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6A4F1C79" w14:textId="77777777" w:rsidR="002B48D8" w:rsidRPr="00442709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780444B7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D911D8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34" w:type="dxa"/>
          </w:tcPr>
          <w:p w14:paraId="438E50DA" w14:textId="77777777" w:rsidR="002B48D8" w:rsidRPr="00442709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45C09CAD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B48D8" w:rsidRPr="00442709" w14:paraId="50E56D27" w14:textId="77777777" w:rsidTr="00664C19">
        <w:tc>
          <w:tcPr>
            <w:tcW w:w="3690" w:type="dxa"/>
          </w:tcPr>
          <w:p w14:paraId="16D666CA" w14:textId="77777777" w:rsidR="002B48D8" w:rsidRPr="00442709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Merge/>
            <w:vAlign w:val="bottom"/>
          </w:tcPr>
          <w:p w14:paraId="3A322175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03A69AF" w14:textId="77777777" w:rsidR="002B48D8" w:rsidRPr="00442709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BF532CB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2B48D8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E79144D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14:paraId="660CA676" w14:textId="77777777" w:rsidR="002B48D8" w:rsidRPr="00442709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0E5AEA91" w14:textId="77777777" w:rsidR="002B48D8" w:rsidRPr="00442709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62A06" w:rsidRPr="00442709" w14:paraId="6A7F5C40" w14:textId="77777777" w:rsidTr="00664C19">
        <w:tc>
          <w:tcPr>
            <w:tcW w:w="3690" w:type="dxa"/>
          </w:tcPr>
          <w:p w14:paraId="0C995F04" w14:textId="77777777" w:rsidR="00462A06" w:rsidRPr="00442709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0" w:type="dxa"/>
            <w:gridSpan w:val="7"/>
          </w:tcPr>
          <w:p w14:paraId="72DEDADE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2A06" w:rsidRPr="00442709" w14:paraId="6C012038" w14:textId="77777777" w:rsidTr="00664C19">
        <w:tc>
          <w:tcPr>
            <w:tcW w:w="3690" w:type="dxa"/>
          </w:tcPr>
          <w:p w14:paraId="3302E8C7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8" w:type="dxa"/>
          </w:tcPr>
          <w:p w14:paraId="11A8F8D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1A5FA5E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26B64A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C524CB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2C556797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73C95F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06" w:rsidRPr="00442709" w14:paraId="05C4F3BA" w14:textId="77777777" w:rsidTr="00664C19">
        <w:tc>
          <w:tcPr>
            <w:tcW w:w="3690" w:type="dxa"/>
          </w:tcPr>
          <w:p w14:paraId="023DF4F7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8" w:type="dxa"/>
            <w:shd w:val="clear" w:color="auto" w:fill="auto"/>
          </w:tcPr>
          <w:p w14:paraId="1DEB5B82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234" w:type="dxa"/>
            <w:shd w:val="clear" w:color="auto" w:fill="auto"/>
          </w:tcPr>
          <w:p w14:paraId="69225169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49A090D" w14:textId="65A79AA6" w:rsidR="00462A06" w:rsidRPr="00442709" w:rsidRDefault="00D905E3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(3,507)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14071E1" w14:textId="4C43ABE5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5D8AF2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FA84752" w14:textId="3C78E6BA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21,195</w:t>
            </w:r>
          </w:p>
        </w:tc>
      </w:tr>
      <w:tr w:rsidR="00462A06" w:rsidRPr="00442709" w14:paraId="011881C7" w14:textId="77777777" w:rsidTr="00664C19">
        <w:tc>
          <w:tcPr>
            <w:tcW w:w="3690" w:type="dxa"/>
          </w:tcPr>
          <w:p w14:paraId="6FC6DF5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18" w:type="dxa"/>
            <w:shd w:val="clear" w:color="auto" w:fill="auto"/>
          </w:tcPr>
          <w:p w14:paraId="3B73E6DA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234" w:type="dxa"/>
            <w:shd w:val="clear" w:color="auto" w:fill="auto"/>
          </w:tcPr>
          <w:p w14:paraId="686BFA9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179FC1B" w14:textId="53EA2D3C" w:rsidR="00462A06" w:rsidRPr="00442709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86580AD" w14:textId="5B264B3A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0635C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6E48FCD6" w14:textId="1D53A516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5,401</w:t>
            </w:r>
          </w:p>
        </w:tc>
      </w:tr>
      <w:tr w:rsidR="00462A06" w:rsidRPr="00442709" w14:paraId="1CE452F4" w14:textId="77777777" w:rsidTr="00664C19">
        <w:tc>
          <w:tcPr>
            <w:tcW w:w="3690" w:type="dxa"/>
          </w:tcPr>
          <w:p w14:paraId="24374F4A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218" w:type="dxa"/>
            <w:shd w:val="clear" w:color="auto" w:fill="auto"/>
          </w:tcPr>
          <w:p w14:paraId="78E992DC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234" w:type="dxa"/>
            <w:shd w:val="clear" w:color="auto" w:fill="auto"/>
          </w:tcPr>
          <w:p w14:paraId="33B40A7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D02D8FE" w14:textId="59D639ED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E0D3AC" w14:textId="6720E482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F2530C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0CCD3C1" w14:textId="4CC8E8AB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1,806</w:t>
            </w:r>
          </w:p>
        </w:tc>
      </w:tr>
      <w:tr w:rsidR="00462A06" w:rsidRPr="00442709" w14:paraId="7F0FBF28" w14:textId="77777777" w:rsidTr="00664C19">
        <w:tc>
          <w:tcPr>
            <w:tcW w:w="3690" w:type="dxa"/>
          </w:tcPr>
          <w:p w14:paraId="7E4F2B2F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18" w:type="dxa"/>
            <w:shd w:val="clear" w:color="auto" w:fill="auto"/>
          </w:tcPr>
          <w:p w14:paraId="3E38B464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4" w:type="dxa"/>
            <w:shd w:val="clear" w:color="auto" w:fill="auto"/>
          </w:tcPr>
          <w:p w14:paraId="206D462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B29409A" w14:textId="57B1184E" w:rsidR="00462A06" w:rsidRPr="00442709" w:rsidRDefault="00E308C0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2E416E2" w14:textId="73EB3367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34EB3D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D5633D8" w14:textId="0EF7D40F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13,371</w:t>
            </w:r>
          </w:p>
        </w:tc>
      </w:tr>
      <w:tr w:rsidR="00462A06" w:rsidRPr="00442709" w14:paraId="1BF3E4AC" w14:textId="77777777" w:rsidTr="00664C19">
        <w:tc>
          <w:tcPr>
            <w:tcW w:w="3690" w:type="dxa"/>
          </w:tcPr>
          <w:p w14:paraId="1A254BA2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18" w:type="dxa"/>
            <w:shd w:val="clear" w:color="auto" w:fill="auto"/>
          </w:tcPr>
          <w:p w14:paraId="23D3411F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234" w:type="dxa"/>
            <w:shd w:val="clear" w:color="auto" w:fill="auto"/>
          </w:tcPr>
          <w:p w14:paraId="7A760FBC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E469875" w14:textId="66B3815A" w:rsidR="00462A06" w:rsidRPr="00442709" w:rsidRDefault="00E308C0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1B14686" w14:textId="4A2C7038" w:rsidR="00462A06" w:rsidRPr="00442709" w:rsidRDefault="00E308C0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49,235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EB4FE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066641B8" w14:textId="40C88149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458,793</w:t>
            </w:r>
          </w:p>
        </w:tc>
      </w:tr>
      <w:tr w:rsidR="00462A06" w:rsidRPr="00442709" w14:paraId="27BC246E" w14:textId="77777777" w:rsidTr="00664C19">
        <w:tc>
          <w:tcPr>
            <w:tcW w:w="3690" w:type="dxa"/>
          </w:tcPr>
          <w:p w14:paraId="76985021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218" w:type="dxa"/>
            <w:shd w:val="clear" w:color="auto" w:fill="auto"/>
          </w:tcPr>
          <w:p w14:paraId="4C47044A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234" w:type="dxa"/>
            <w:shd w:val="clear" w:color="auto" w:fill="auto"/>
          </w:tcPr>
          <w:p w14:paraId="5B7C5FE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78E728" w14:textId="67F6EBB7" w:rsidR="00462A06" w:rsidRPr="00442709" w:rsidRDefault="00E308C0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BB2AE3D" w14:textId="25DA0231" w:rsidR="00462A06" w:rsidRPr="00442709" w:rsidRDefault="00E308C0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0D3211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3EAA5643" w14:textId="77D6FAB0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788,524</w:t>
            </w:r>
          </w:p>
        </w:tc>
      </w:tr>
      <w:tr w:rsidR="00462A06" w:rsidRPr="00442709" w14:paraId="6507A29D" w14:textId="77777777" w:rsidTr="00664C19">
        <w:tc>
          <w:tcPr>
            <w:tcW w:w="3690" w:type="dxa"/>
          </w:tcPr>
          <w:p w14:paraId="77CE57F7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18" w:type="dxa"/>
            <w:shd w:val="clear" w:color="auto" w:fill="auto"/>
          </w:tcPr>
          <w:p w14:paraId="42118DED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234" w:type="dxa"/>
            <w:shd w:val="clear" w:color="auto" w:fill="auto"/>
          </w:tcPr>
          <w:p w14:paraId="367E85D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EE1E459" w14:textId="58A3F7E2" w:rsidR="00462A06" w:rsidRPr="00442709" w:rsidRDefault="00E308C0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46A4010" w14:textId="164AB396" w:rsidR="00462A06" w:rsidRPr="00442709" w:rsidRDefault="00E308C0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28488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53725A86" w14:textId="4D554AC8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(1,225)</w:t>
            </w:r>
          </w:p>
        </w:tc>
      </w:tr>
      <w:tr w:rsidR="00462A06" w:rsidRPr="00442709" w14:paraId="57BCCB15" w14:textId="77777777" w:rsidTr="00664C19">
        <w:tc>
          <w:tcPr>
            <w:tcW w:w="3690" w:type="dxa"/>
            <w:vAlign w:val="bottom"/>
          </w:tcPr>
          <w:p w14:paraId="70F65C5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77777777" w:rsidR="00462A06" w:rsidRPr="00442709" w:rsidRDefault="00C9703C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445</w:t>
            </w:r>
          </w:p>
        </w:tc>
        <w:tc>
          <w:tcPr>
            <w:tcW w:w="234" w:type="dxa"/>
            <w:shd w:val="clear" w:color="auto" w:fill="auto"/>
          </w:tcPr>
          <w:p w14:paraId="2AB30BF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7A41E038" w:rsidR="00462A06" w:rsidRPr="00442709" w:rsidRDefault="00E308C0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116,160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054BE402" w:rsidR="00462A06" w:rsidRPr="00442709" w:rsidRDefault="00E308C0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49,260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9F1248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5795358B" w:rsidR="00462A06" w:rsidRPr="00442709" w:rsidRDefault="00E308C0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1,287,865</w:t>
            </w:r>
          </w:p>
        </w:tc>
      </w:tr>
      <w:tr w:rsidR="00462A06" w:rsidRPr="00442709" w14:paraId="5919B836" w14:textId="77777777" w:rsidTr="00664C19">
        <w:tc>
          <w:tcPr>
            <w:tcW w:w="3690" w:type="dxa"/>
          </w:tcPr>
          <w:p w14:paraId="00C7C97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0B896042" w14:textId="77777777" w:rsidR="00462A06" w:rsidRPr="00442709" w:rsidRDefault="00462A06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303E7F0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689BCD40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5A8538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05991FDD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5E680F24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06" w:rsidRPr="00442709" w14:paraId="1DC5D45C" w14:textId="77777777" w:rsidTr="00664C19">
        <w:tc>
          <w:tcPr>
            <w:tcW w:w="3690" w:type="dxa"/>
          </w:tcPr>
          <w:p w14:paraId="4ABCCB2E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8" w:type="dxa"/>
            <w:shd w:val="clear" w:color="auto" w:fill="auto"/>
          </w:tcPr>
          <w:p w14:paraId="47CB7C33" w14:textId="77777777" w:rsidR="00462A06" w:rsidRPr="00442709" w:rsidRDefault="00462A06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4689E3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C8AC78D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CA652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50980839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7380583B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08C0" w:rsidRPr="00442709" w14:paraId="6875DFB7" w14:textId="77777777" w:rsidTr="00664C19">
        <w:tc>
          <w:tcPr>
            <w:tcW w:w="3690" w:type="dxa"/>
          </w:tcPr>
          <w:p w14:paraId="497089E4" w14:textId="77777777" w:rsidR="00E308C0" w:rsidRPr="00442709" w:rsidRDefault="00E308C0" w:rsidP="00E308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18" w:type="dxa"/>
            <w:shd w:val="clear" w:color="auto" w:fill="auto"/>
          </w:tcPr>
          <w:p w14:paraId="7D66B9B4" w14:textId="77777777" w:rsidR="00E308C0" w:rsidRPr="00442709" w:rsidRDefault="00E308C0" w:rsidP="00E308C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EF3256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B6B0880" w14:textId="1B621F39" w:rsidR="00E308C0" w:rsidRPr="00442709" w:rsidRDefault="00E308C0" w:rsidP="00E308C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9B5F899" w14:textId="7C4D2992" w:rsidR="00E308C0" w:rsidRPr="00442709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50EE172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6EBA06B" w14:textId="5A144241" w:rsidR="00E308C0" w:rsidRPr="00442709" w:rsidRDefault="00E308C0" w:rsidP="00E308C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(4,123)</w:t>
            </w:r>
          </w:p>
        </w:tc>
      </w:tr>
      <w:tr w:rsidR="00E308C0" w:rsidRPr="00442709" w14:paraId="03B5B588" w14:textId="77777777" w:rsidTr="00664C19">
        <w:tc>
          <w:tcPr>
            <w:tcW w:w="3690" w:type="dxa"/>
          </w:tcPr>
          <w:p w14:paraId="0D146E30" w14:textId="77777777" w:rsidR="00E308C0" w:rsidRPr="00442709" w:rsidRDefault="00E308C0" w:rsidP="00E308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218" w:type="dxa"/>
            <w:shd w:val="clear" w:color="auto" w:fill="auto"/>
          </w:tcPr>
          <w:p w14:paraId="63D3E0D5" w14:textId="77777777" w:rsidR="00E308C0" w:rsidRPr="00442709" w:rsidRDefault="00E308C0" w:rsidP="00E308C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652A76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E1ADDF7" w14:textId="43959F9B" w:rsidR="00E308C0" w:rsidRPr="00442709" w:rsidRDefault="00E308C0" w:rsidP="00E308C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21231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B40A3E4" w14:textId="3740D168" w:rsidR="00E308C0" w:rsidRPr="00442709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DC1D3E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3C5AD54D" w14:textId="2046D40C" w:rsidR="00E308C0" w:rsidRPr="00442709" w:rsidRDefault="00E308C0" w:rsidP="00E308C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(141,938)</w:t>
            </w:r>
          </w:p>
        </w:tc>
      </w:tr>
      <w:tr w:rsidR="00E308C0" w:rsidRPr="00442709" w14:paraId="7BFF0050" w14:textId="77777777" w:rsidTr="00664C19">
        <w:tc>
          <w:tcPr>
            <w:tcW w:w="3690" w:type="dxa"/>
          </w:tcPr>
          <w:p w14:paraId="6D01CB9D" w14:textId="77777777" w:rsidR="00E308C0" w:rsidRPr="00442709" w:rsidRDefault="00E308C0" w:rsidP="00E308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18" w:type="dxa"/>
            <w:shd w:val="clear" w:color="auto" w:fill="auto"/>
          </w:tcPr>
          <w:p w14:paraId="78ED427D" w14:textId="77777777" w:rsidR="00E308C0" w:rsidRPr="00442709" w:rsidRDefault="00E308C0" w:rsidP="00E308C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11CAA60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3C0ED2F" w14:textId="395056A3" w:rsidR="00E308C0" w:rsidRPr="00442709" w:rsidRDefault="00E308C0" w:rsidP="00E308C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95DB25" w14:textId="4CAE56ED" w:rsidR="00E308C0" w:rsidRPr="00442709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04DDBA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22BB06C2" w14:textId="2A380734" w:rsidR="00E308C0" w:rsidRPr="00442709" w:rsidRDefault="00E308C0" w:rsidP="00E308C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(456,259)</w:t>
            </w:r>
          </w:p>
        </w:tc>
      </w:tr>
      <w:tr w:rsidR="00E308C0" w:rsidRPr="00442709" w14:paraId="11151713" w14:textId="77777777" w:rsidTr="00664C19">
        <w:tc>
          <w:tcPr>
            <w:tcW w:w="3690" w:type="dxa"/>
          </w:tcPr>
          <w:p w14:paraId="00BBF3FA" w14:textId="77777777" w:rsidR="00E308C0" w:rsidRPr="00442709" w:rsidRDefault="00E308C0" w:rsidP="00E308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58B7B7C" w14:textId="77777777" w:rsidR="00E308C0" w:rsidRPr="00442709" w:rsidRDefault="00E308C0" w:rsidP="00E308C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30D30B2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7C11EA23" w14:textId="4BEE7978" w:rsidR="00E308C0" w:rsidRPr="00442709" w:rsidRDefault="00E308C0" w:rsidP="00E308C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EC91546" w14:textId="57499B43" w:rsidR="00E308C0" w:rsidRPr="00442709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3420288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6680F05" w14:textId="4515D1BC" w:rsidR="00E308C0" w:rsidRPr="00442709" w:rsidRDefault="00E308C0" w:rsidP="00E308C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(73,270)</w:t>
            </w:r>
          </w:p>
        </w:tc>
      </w:tr>
      <w:tr w:rsidR="00E308C0" w:rsidRPr="00442709" w14:paraId="155C94B2" w14:textId="77777777" w:rsidTr="00664C19">
        <w:tc>
          <w:tcPr>
            <w:tcW w:w="3690" w:type="dxa"/>
            <w:vAlign w:val="bottom"/>
          </w:tcPr>
          <w:p w14:paraId="7122E8E0" w14:textId="77777777" w:rsidR="00E308C0" w:rsidRPr="00442709" w:rsidRDefault="00E308C0" w:rsidP="00E308C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77777777" w:rsidR="00E308C0" w:rsidRPr="00442709" w:rsidRDefault="00E308C0" w:rsidP="00E308C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EE1B00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4C4AD6EF" w:rsidR="00E308C0" w:rsidRPr="00442709" w:rsidRDefault="00E308C0" w:rsidP="00E308C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B4057" w14:textId="3DD63906" w:rsidR="00E308C0" w:rsidRPr="00E308C0" w:rsidRDefault="00E308C0" w:rsidP="00E308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8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080228C" w14:textId="77777777" w:rsidR="00E308C0" w:rsidRPr="00442709" w:rsidRDefault="00E308C0" w:rsidP="00E308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7EE5745E" w:rsidR="00E308C0" w:rsidRPr="00442709" w:rsidRDefault="00E308C0" w:rsidP="00E308C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(675,590)</w:t>
            </w:r>
          </w:p>
        </w:tc>
      </w:tr>
      <w:tr w:rsidR="00462A06" w:rsidRPr="00442709" w14:paraId="094B7906" w14:textId="77777777" w:rsidTr="00664C19">
        <w:tc>
          <w:tcPr>
            <w:tcW w:w="3690" w:type="dxa"/>
          </w:tcPr>
          <w:p w14:paraId="1BC13A65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</w:tcPr>
          <w:p w14:paraId="5EEA0457" w14:textId="77777777" w:rsidR="00462A06" w:rsidRPr="00442709" w:rsidRDefault="00462A06" w:rsidP="0083595E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52B55AAA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12641C87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8D0798C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10D3BDA3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261EDE86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11841" w:rsidRPr="00442709" w14:paraId="1291AF25" w14:textId="77777777" w:rsidTr="00664C19">
        <w:tc>
          <w:tcPr>
            <w:tcW w:w="3690" w:type="dxa"/>
            <w:vAlign w:val="bottom"/>
          </w:tcPr>
          <w:p w14:paraId="2F6E9374" w14:textId="77777777" w:rsidR="00B11841" w:rsidRPr="00442709" w:rsidRDefault="00B11841" w:rsidP="00B1184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77777777" w:rsidR="00B11841" w:rsidRPr="00442709" w:rsidRDefault="00B11841" w:rsidP="00B11841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E70FC7" w14:textId="77777777" w:rsidR="00B11841" w:rsidRPr="00442709" w:rsidRDefault="00B11841" w:rsidP="00B1184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037A6B17" w:rsidR="00B11841" w:rsidRPr="00442709" w:rsidRDefault="00B11841" w:rsidP="00B1184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B11841" w:rsidRPr="00442709" w:rsidRDefault="00B11841" w:rsidP="00B1184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6CE56531" w:rsidR="00B11841" w:rsidRPr="00442709" w:rsidRDefault="00B11841" w:rsidP="00B1184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49,260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3FF8089" w14:textId="77777777" w:rsidR="00B11841" w:rsidRPr="00442709" w:rsidRDefault="00B11841" w:rsidP="00B1184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6E8C929D" w:rsidR="00B11841" w:rsidRPr="00442709" w:rsidRDefault="00B11841" w:rsidP="00B1184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612,275</w:t>
            </w:r>
          </w:p>
        </w:tc>
      </w:tr>
    </w:tbl>
    <w:p w14:paraId="79F8DB21" w14:textId="77777777" w:rsidR="00462A06" w:rsidRDefault="00462A06" w:rsidP="002F0F40">
      <w:pPr>
        <w:pStyle w:val="Bo-Blankline"/>
      </w:pPr>
    </w:p>
    <w:p w14:paraId="5AFB8622" w14:textId="77777777" w:rsidR="00462A06" w:rsidRDefault="00462A06" w:rsidP="002F0F40">
      <w:pPr>
        <w:pStyle w:val="Bo-Blankline"/>
      </w:pPr>
      <w:r>
        <w:br w:type="page"/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3690"/>
        <w:gridCol w:w="1196"/>
        <w:gridCol w:w="234"/>
        <w:gridCol w:w="1260"/>
        <w:gridCol w:w="236"/>
        <w:gridCol w:w="1196"/>
        <w:gridCol w:w="234"/>
        <w:gridCol w:w="1128"/>
      </w:tblGrid>
      <w:tr w:rsidR="00462A06" w:rsidRPr="00442709" w14:paraId="28075543" w14:textId="77777777" w:rsidTr="00664C19">
        <w:tc>
          <w:tcPr>
            <w:tcW w:w="3690" w:type="dxa"/>
          </w:tcPr>
          <w:p w14:paraId="3A675600" w14:textId="77777777" w:rsidR="00462A06" w:rsidRPr="00442709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4" w:type="dxa"/>
            <w:gridSpan w:val="7"/>
            <w:vAlign w:val="bottom"/>
          </w:tcPr>
          <w:p w14:paraId="295B20D5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A06" w:rsidRPr="00442709" w14:paraId="0ABCE262" w14:textId="77777777" w:rsidTr="00664C19">
        <w:tc>
          <w:tcPr>
            <w:tcW w:w="3690" w:type="dxa"/>
          </w:tcPr>
          <w:p w14:paraId="3C5EA290" w14:textId="77777777" w:rsidR="00462A06" w:rsidRPr="00442709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Merge w:val="restart"/>
            <w:vAlign w:val="bottom"/>
          </w:tcPr>
          <w:p w14:paraId="158F432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34" w:type="dxa"/>
            <w:vAlign w:val="bottom"/>
          </w:tcPr>
          <w:p w14:paraId="340F3A81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  <w:vAlign w:val="bottom"/>
          </w:tcPr>
          <w:p w14:paraId="474447D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)/</w:t>
            </w:r>
            <w:r w:rsidRPr="0044270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14:paraId="21841EC7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bottom"/>
          </w:tcPr>
          <w:p w14:paraId="649D89D0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</w:tr>
      <w:tr w:rsidR="00462A06" w:rsidRPr="00442709" w14:paraId="45E6E91A" w14:textId="77777777" w:rsidTr="00664C19">
        <w:tc>
          <w:tcPr>
            <w:tcW w:w="3690" w:type="dxa"/>
          </w:tcPr>
          <w:p w14:paraId="0B4579B6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</w:tcPr>
          <w:p w14:paraId="035ADFC3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5046E87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5233DE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C9C6C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229ADBB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03FAB841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447B368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1DA3" w:rsidRPr="00442709" w14:paraId="567EE0BF" w14:textId="77777777" w:rsidTr="00664C19">
        <w:tc>
          <w:tcPr>
            <w:tcW w:w="3690" w:type="dxa"/>
          </w:tcPr>
          <w:p w14:paraId="4689560C" w14:textId="77777777" w:rsidR="00F81DA3" w:rsidRPr="00442709" w:rsidRDefault="00F81DA3" w:rsidP="00F81DA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14:paraId="1DB6EEC4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DF297F8" w14:textId="77777777" w:rsidR="00F81DA3" w:rsidRPr="00442709" w:rsidRDefault="00F81DA3" w:rsidP="00F81D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BCB280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6" w:type="dxa"/>
          </w:tcPr>
          <w:p w14:paraId="1818B530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6EBC05E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34" w:type="dxa"/>
          </w:tcPr>
          <w:p w14:paraId="1D3F8608" w14:textId="77777777" w:rsidR="00F81DA3" w:rsidRPr="00442709" w:rsidRDefault="00F81DA3" w:rsidP="00F81DA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29059702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81DA3" w:rsidRPr="00442709" w14:paraId="7FFB583E" w14:textId="77777777" w:rsidTr="00664C19">
        <w:tc>
          <w:tcPr>
            <w:tcW w:w="3690" w:type="dxa"/>
          </w:tcPr>
          <w:p w14:paraId="5C80E1FE" w14:textId="77777777" w:rsidR="00F81DA3" w:rsidRPr="00442709" w:rsidRDefault="00F81DA3" w:rsidP="00F81DA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14:paraId="576AA89C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1D3529F" w14:textId="77777777" w:rsidR="00F81DA3" w:rsidRPr="00442709" w:rsidRDefault="00F81DA3" w:rsidP="00F81D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157176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</w:tcPr>
          <w:p w14:paraId="38AE6B39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6543BC2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14:paraId="388530FB" w14:textId="77777777" w:rsidR="00F81DA3" w:rsidRPr="00442709" w:rsidRDefault="00F81DA3" w:rsidP="00F81DA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14:paraId="68B4ED2A" w14:textId="77777777" w:rsidR="00F81DA3" w:rsidRPr="00442709" w:rsidRDefault="00F81DA3" w:rsidP="00F81D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62A06" w:rsidRPr="00442709" w14:paraId="784030B9" w14:textId="77777777" w:rsidTr="00664C19">
        <w:tc>
          <w:tcPr>
            <w:tcW w:w="3690" w:type="dxa"/>
          </w:tcPr>
          <w:p w14:paraId="6875499E" w14:textId="77777777" w:rsidR="00462A06" w:rsidRPr="00442709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4" w:type="dxa"/>
            <w:gridSpan w:val="7"/>
          </w:tcPr>
          <w:p w14:paraId="76961F6B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2A06" w:rsidRPr="00442709" w14:paraId="643EDA16" w14:textId="77777777" w:rsidTr="00664C19">
        <w:tc>
          <w:tcPr>
            <w:tcW w:w="3690" w:type="dxa"/>
          </w:tcPr>
          <w:p w14:paraId="519A15E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</w:tcPr>
          <w:p w14:paraId="1F48148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2B47E99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0DA07D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6AF0AF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CA04AE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5C6689B6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4BDE674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06" w:rsidRPr="00442709" w14:paraId="1355B673" w14:textId="77777777" w:rsidTr="00664C19">
        <w:tc>
          <w:tcPr>
            <w:tcW w:w="3690" w:type="dxa"/>
          </w:tcPr>
          <w:p w14:paraId="5A41780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A76071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234" w:type="dxa"/>
            <w:shd w:val="clear" w:color="auto" w:fill="auto"/>
          </w:tcPr>
          <w:p w14:paraId="5C2BA119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D011F4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D774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E512F7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E156E77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073B91D1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</w:tr>
      <w:tr w:rsidR="00462A06" w:rsidRPr="00442709" w14:paraId="77EDBAA3" w14:textId="77777777" w:rsidTr="00664C19">
        <w:tc>
          <w:tcPr>
            <w:tcW w:w="3690" w:type="dxa"/>
          </w:tcPr>
          <w:p w14:paraId="5A45241B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98700D8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4" w:type="dxa"/>
            <w:shd w:val="clear" w:color="auto" w:fill="auto"/>
          </w:tcPr>
          <w:p w14:paraId="3B381A9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FD3B6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49DF4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A08ACA5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D412B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07DE584A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</w:tr>
      <w:tr w:rsidR="00462A06" w:rsidRPr="00442709" w14:paraId="24AC469E" w14:textId="77777777" w:rsidTr="00664C19">
        <w:tc>
          <w:tcPr>
            <w:tcW w:w="3690" w:type="dxa"/>
          </w:tcPr>
          <w:p w14:paraId="761E0269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84F7871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234" w:type="dxa"/>
            <w:shd w:val="clear" w:color="auto" w:fill="auto"/>
          </w:tcPr>
          <w:p w14:paraId="1BCC827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5A2A4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D22C7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9C04C8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8705A5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2947058A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462A06" w:rsidRPr="00442709" w14:paraId="2E5C25A4" w14:textId="77777777" w:rsidTr="00664C19">
        <w:tc>
          <w:tcPr>
            <w:tcW w:w="3690" w:type="dxa"/>
          </w:tcPr>
          <w:p w14:paraId="001DD9D1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439E62B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234" w:type="dxa"/>
            <w:shd w:val="clear" w:color="auto" w:fill="auto"/>
          </w:tcPr>
          <w:p w14:paraId="0C3FBECA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711F3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C856A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CB0F341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B70E59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6523ED86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462A06" w:rsidRPr="00442709" w14:paraId="466979C6" w14:textId="77777777" w:rsidTr="00664C19">
        <w:tc>
          <w:tcPr>
            <w:tcW w:w="3690" w:type="dxa"/>
          </w:tcPr>
          <w:p w14:paraId="201CD700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D70ED59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234" w:type="dxa"/>
            <w:shd w:val="clear" w:color="auto" w:fill="auto"/>
          </w:tcPr>
          <w:p w14:paraId="404E3AB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F279E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FA78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39A9254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EC617A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366471AB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  <w:tr w:rsidR="00462A06" w:rsidRPr="00442709" w14:paraId="509BC191" w14:textId="77777777" w:rsidTr="00664C19">
        <w:tc>
          <w:tcPr>
            <w:tcW w:w="3690" w:type="dxa"/>
          </w:tcPr>
          <w:p w14:paraId="577173C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6745544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234" w:type="dxa"/>
            <w:shd w:val="clear" w:color="auto" w:fill="auto"/>
          </w:tcPr>
          <w:p w14:paraId="27F7EAB8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F46697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108F3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152FB3C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77D06E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27FEC5F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462A06" w:rsidRPr="00442709" w14:paraId="58C6CC68" w14:textId="77777777" w:rsidTr="00664C19">
        <w:tc>
          <w:tcPr>
            <w:tcW w:w="3690" w:type="dxa"/>
          </w:tcPr>
          <w:p w14:paraId="025DB557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96" w:type="dxa"/>
            <w:shd w:val="clear" w:color="auto" w:fill="auto"/>
          </w:tcPr>
          <w:p w14:paraId="60028007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234" w:type="dxa"/>
            <w:shd w:val="clear" w:color="auto" w:fill="auto"/>
          </w:tcPr>
          <w:p w14:paraId="5AF679F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B0E486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BB79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FE8CDF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6F144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2693298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</w:tr>
      <w:tr w:rsidR="00462A06" w:rsidRPr="00442709" w14:paraId="5F630D51" w14:textId="77777777" w:rsidTr="00664C19">
        <w:tc>
          <w:tcPr>
            <w:tcW w:w="3690" w:type="dxa"/>
            <w:vAlign w:val="bottom"/>
          </w:tcPr>
          <w:p w14:paraId="5D9C8DCB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880AF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960</w:t>
            </w:r>
          </w:p>
        </w:tc>
        <w:tc>
          <w:tcPr>
            <w:tcW w:w="234" w:type="dxa"/>
            <w:shd w:val="clear" w:color="auto" w:fill="auto"/>
          </w:tcPr>
          <w:p w14:paraId="2D6D8E8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24396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7AA3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98F7D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0829F5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7292B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445</w:t>
            </w:r>
          </w:p>
        </w:tc>
      </w:tr>
      <w:tr w:rsidR="00462A06" w:rsidRPr="00442709" w14:paraId="28377354" w14:textId="77777777" w:rsidTr="00664C19">
        <w:tc>
          <w:tcPr>
            <w:tcW w:w="3690" w:type="dxa"/>
          </w:tcPr>
          <w:p w14:paraId="7602CD31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486B8C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1F6C6EC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DE3C8FA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A1E720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C2C9B54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64FC426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D24CF75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06" w:rsidRPr="00442709" w14:paraId="39FEA11D" w14:textId="77777777" w:rsidTr="00664C19">
        <w:tc>
          <w:tcPr>
            <w:tcW w:w="3690" w:type="dxa"/>
          </w:tcPr>
          <w:p w14:paraId="72501D5A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682FC9C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A21AA56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9091E4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3999D7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5CFA7E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7A69C1E7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640AB76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A06" w:rsidRPr="00442709" w14:paraId="27637694" w14:textId="77777777" w:rsidTr="00664C19">
        <w:tc>
          <w:tcPr>
            <w:tcW w:w="3690" w:type="dxa"/>
          </w:tcPr>
          <w:p w14:paraId="7877A7CE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6D749C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F585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DE3DD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B8DB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27BB9B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551043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545DA3D8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62A06" w:rsidRPr="00442709" w14:paraId="413CE425" w14:textId="77777777" w:rsidTr="00664C19">
        <w:tc>
          <w:tcPr>
            <w:tcW w:w="3690" w:type="dxa"/>
          </w:tcPr>
          <w:p w14:paraId="2DC8CED4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BB3644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C1B83CF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C91FD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95F1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E0E5F2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E2359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82E3F3E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62A06" w:rsidRPr="00442709" w14:paraId="0C4C4376" w14:textId="77777777" w:rsidTr="00664C19">
        <w:tc>
          <w:tcPr>
            <w:tcW w:w="3690" w:type="dxa"/>
          </w:tcPr>
          <w:p w14:paraId="5809493D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4B9547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AAC91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25559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0FBD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4895B83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488A19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18ABA7AC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62A06" w:rsidRPr="00442709" w14:paraId="64D7CF8E" w14:textId="77777777" w:rsidTr="00664C19">
        <w:tc>
          <w:tcPr>
            <w:tcW w:w="3690" w:type="dxa"/>
          </w:tcPr>
          <w:p w14:paraId="64C4AE67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8638985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D9FA6EE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D3DCB8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C733A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7160323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8316C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A0CB710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62A06" w:rsidRPr="00442709" w14:paraId="10A6BBC5" w14:textId="77777777" w:rsidTr="00664C19">
        <w:tc>
          <w:tcPr>
            <w:tcW w:w="3690" w:type="dxa"/>
            <w:vAlign w:val="bottom"/>
          </w:tcPr>
          <w:p w14:paraId="46426642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9CC7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713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C06C17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79A10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E306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2C789" w14:textId="77777777" w:rsidR="00462A06" w:rsidRPr="00442709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61DCBDB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586B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462A06" w:rsidRPr="00442709" w14:paraId="4E7FB9AD" w14:textId="77777777" w:rsidTr="00664C19">
        <w:tc>
          <w:tcPr>
            <w:tcW w:w="3690" w:type="dxa"/>
          </w:tcPr>
          <w:p w14:paraId="677E1F33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C7FCEED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7E324D69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D0A3F6" w14:textId="77777777" w:rsidR="00462A06" w:rsidRPr="00442709" w:rsidRDefault="00462A06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2F0715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42F8E1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0F69E910" w14:textId="77777777" w:rsidR="00462A06" w:rsidRPr="00442709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6D1EB7D8" w14:textId="77777777" w:rsidR="00462A06" w:rsidRPr="00442709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62A06" w:rsidRPr="00442709" w14:paraId="038FAEAA" w14:textId="77777777" w:rsidTr="00664C19">
        <w:tc>
          <w:tcPr>
            <w:tcW w:w="3690" w:type="dxa"/>
            <w:vAlign w:val="bottom"/>
          </w:tcPr>
          <w:p w14:paraId="15030462" w14:textId="77777777" w:rsidR="00462A06" w:rsidRPr="00442709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CBD19C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408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9351561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1FD8F" w14:textId="77777777" w:rsidR="00462A06" w:rsidRPr="00442709" w:rsidRDefault="00C9703C" w:rsidP="0083595E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93030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A8818" w14:textId="77777777" w:rsidR="00462A06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D73AE59" w14:textId="77777777" w:rsidR="00462A06" w:rsidRPr="00442709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47DED" w14:textId="77777777" w:rsidR="00462A06" w:rsidRPr="00442709" w:rsidRDefault="00C9703C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</w:t>
            </w:r>
            <w:r w:rsidR="00462A06" w:rsidRPr="004427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</w:p>
        </w:tc>
      </w:tr>
    </w:tbl>
    <w:p w14:paraId="3A2C60C3" w14:textId="77777777" w:rsidR="00462A06" w:rsidRDefault="00462A06" w:rsidP="002F0F40">
      <w:pPr>
        <w:pStyle w:val="Bo-Blankline"/>
      </w:pPr>
    </w:p>
    <w:p w14:paraId="5388EABC" w14:textId="77777777" w:rsidR="001A21A3" w:rsidRDefault="001A21A3" w:rsidP="002F0F40">
      <w:pPr>
        <w:pStyle w:val="Bo-Blankline"/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442709" w14:paraId="4542B381" w14:textId="77777777" w:rsidTr="00BA66C9">
        <w:tc>
          <w:tcPr>
            <w:tcW w:w="3760" w:type="dxa"/>
          </w:tcPr>
          <w:p w14:paraId="46A21C97" w14:textId="77777777" w:rsidR="001A21A3" w:rsidRPr="00442709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vAlign w:val="bottom"/>
          </w:tcPr>
          <w:p w14:paraId="542FB514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442709" w14:paraId="5F8373C1" w14:textId="77777777" w:rsidTr="00BA66C9">
        <w:tc>
          <w:tcPr>
            <w:tcW w:w="3760" w:type="dxa"/>
          </w:tcPr>
          <w:p w14:paraId="2AED43A4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)/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Merge w:val="restart"/>
            <w:vAlign w:val="bottom"/>
          </w:tcPr>
          <w:p w14:paraId="0B51E323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  <w:tr w:rsidR="001A21A3" w:rsidRPr="00442709" w14:paraId="6DF4B8D6" w14:textId="77777777" w:rsidTr="00BA66C9">
        <w:tc>
          <w:tcPr>
            <w:tcW w:w="3760" w:type="dxa"/>
          </w:tcPr>
          <w:p w14:paraId="50FC9C3D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72685BA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442709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3AEB3FA0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442709" w14:paraId="23071E4F" w14:textId="77777777" w:rsidTr="00BA66C9">
        <w:tc>
          <w:tcPr>
            <w:tcW w:w="3760" w:type="dxa"/>
          </w:tcPr>
          <w:p w14:paraId="6063D02B" w14:textId="77777777" w:rsidR="00BA66C9" w:rsidRPr="00442709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442709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116819D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442709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5A26F162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442709" w14:paraId="27A93FC6" w14:textId="77777777" w:rsidTr="0083595E">
        <w:tc>
          <w:tcPr>
            <w:tcW w:w="3760" w:type="dxa"/>
          </w:tcPr>
          <w:p w14:paraId="63229124" w14:textId="77777777" w:rsidR="00BA66C9" w:rsidRPr="00442709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442709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9BD6DB2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442709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Merge/>
            <w:vAlign w:val="bottom"/>
          </w:tcPr>
          <w:p w14:paraId="6AD27A43" w14:textId="77777777" w:rsidR="00BA66C9" w:rsidRPr="00442709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442709" w14:paraId="3327BE58" w14:textId="77777777" w:rsidTr="00BA66C9">
        <w:tc>
          <w:tcPr>
            <w:tcW w:w="3760" w:type="dxa"/>
          </w:tcPr>
          <w:p w14:paraId="230043E8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5C39DEDD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442709" w14:paraId="6CEAFEBA" w14:textId="77777777" w:rsidTr="00BA66C9">
        <w:tc>
          <w:tcPr>
            <w:tcW w:w="3760" w:type="dxa"/>
          </w:tcPr>
          <w:p w14:paraId="16BE0BB1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A75077E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4C8A339D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075340DE" w14:textId="77777777" w:rsidTr="00233029">
        <w:tc>
          <w:tcPr>
            <w:tcW w:w="3760" w:type="dxa"/>
          </w:tcPr>
          <w:p w14:paraId="0E3B069B" w14:textId="77777777" w:rsidR="001A21A3" w:rsidRPr="00442709" w:rsidRDefault="001A21A3" w:rsidP="0083595E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9" w:type="dxa"/>
            <w:vAlign w:val="bottom"/>
          </w:tcPr>
          <w:p w14:paraId="0979247B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236" w:type="dxa"/>
            <w:vAlign w:val="bottom"/>
          </w:tcPr>
          <w:p w14:paraId="077930B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4DBE02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01100A9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14,120</w:t>
            </w:r>
          </w:p>
        </w:tc>
      </w:tr>
      <w:tr w:rsidR="001A21A3" w:rsidRPr="00442709" w14:paraId="18BF26E7" w14:textId="77777777" w:rsidTr="00233029">
        <w:tc>
          <w:tcPr>
            <w:tcW w:w="3760" w:type="dxa"/>
          </w:tcPr>
          <w:p w14:paraId="1FEC4696" w14:textId="77777777" w:rsidR="001A21A3" w:rsidRPr="00442709" w:rsidRDefault="001A21A3" w:rsidP="0083595E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08BCB5C" w14:textId="77777777" w:rsidR="001A21A3" w:rsidRPr="00442709" w:rsidRDefault="003904DE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7C05665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1A21A3" w:rsidRPr="00442709" w14:paraId="5579D36B" w14:textId="77777777" w:rsidTr="00233029">
        <w:tc>
          <w:tcPr>
            <w:tcW w:w="3760" w:type="dxa"/>
          </w:tcPr>
          <w:p w14:paraId="784426F5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75A18B34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6644EC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8E5083D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12,416</w:t>
            </w:r>
          </w:p>
        </w:tc>
      </w:tr>
      <w:tr w:rsidR="001A21A3" w:rsidRPr="00442709" w14:paraId="187BA324" w14:textId="77777777" w:rsidTr="00233029">
        <w:tc>
          <w:tcPr>
            <w:tcW w:w="3760" w:type="dxa"/>
          </w:tcPr>
          <w:p w14:paraId="3DB096BD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236" w:type="dxa"/>
            <w:vAlign w:val="bottom"/>
          </w:tcPr>
          <w:p w14:paraId="4DF8228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352ADB4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997B17" w14:textId="77777777" w:rsidR="001A21A3" w:rsidRPr="00442709" w:rsidRDefault="003F5088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2086E49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394,106</w:t>
            </w:r>
          </w:p>
        </w:tc>
      </w:tr>
      <w:tr w:rsidR="001A21A3" w:rsidRPr="00442709" w14:paraId="04A8BF96" w14:textId="77777777" w:rsidTr="00233029">
        <w:tc>
          <w:tcPr>
            <w:tcW w:w="3760" w:type="dxa"/>
          </w:tcPr>
          <w:p w14:paraId="5A2E4D88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9" w:type="dxa"/>
            <w:vAlign w:val="bottom"/>
          </w:tcPr>
          <w:p w14:paraId="3D6146C1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  <w:vAlign w:val="bottom"/>
          </w:tcPr>
          <w:p w14:paraId="57E4269D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AA4055" w14:textId="77777777" w:rsidR="001A21A3" w:rsidRPr="00442709" w:rsidRDefault="003904DE" w:rsidP="0083595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E84B88D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707,432</w:t>
            </w:r>
          </w:p>
        </w:tc>
      </w:tr>
      <w:tr w:rsidR="001A21A3" w:rsidRPr="00442709" w14:paraId="345337E2" w14:textId="77777777" w:rsidTr="00233029">
        <w:tc>
          <w:tcPr>
            <w:tcW w:w="3760" w:type="dxa"/>
          </w:tcPr>
          <w:p w14:paraId="58CA801C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427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6" w:type="dxa"/>
            <w:vAlign w:val="bottom"/>
          </w:tcPr>
          <w:p w14:paraId="2F0C663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9B952D3" w14:textId="77777777" w:rsidR="001A21A3" w:rsidRPr="00442709" w:rsidRDefault="003904DE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77777777" w:rsidR="001A21A3" w:rsidRPr="00442709" w:rsidRDefault="003F5088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0839E0D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1A21A3" w:rsidRPr="00442709" w14:paraId="034F7DBA" w14:textId="77777777" w:rsidTr="00233029">
        <w:tc>
          <w:tcPr>
            <w:tcW w:w="3760" w:type="dxa"/>
          </w:tcPr>
          <w:p w14:paraId="7793A6CD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vAlign w:val="bottom"/>
          </w:tcPr>
          <w:p w14:paraId="3227F6C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95,640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77777777" w:rsidR="001A21A3" w:rsidRPr="00442709" w:rsidRDefault="003F5088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1,129,127</w:t>
            </w:r>
          </w:p>
        </w:tc>
      </w:tr>
      <w:tr w:rsidR="001A21A3" w:rsidRPr="00442709" w14:paraId="398362DD" w14:textId="77777777" w:rsidTr="00233029">
        <w:tc>
          <w:tcPr>
            <w:tcW w:w="3760" w:type="dxa"/>
          </w:tcPr>
          <w:p w14:paraId="1B97075D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8634EC0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FFBCA0E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519E3300" w14:textId="77777777" w:rsidTr="00233029">
        <w:tc>
          <w:tcPr>
            <w:tcW w:w="3760" w:type="dxa"/>
          </w:tcPr>
          <w:p w14:paraId="007481B8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8B48553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FA03F03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32C1AB53" w14:textId="77777777" w:rsidTr="00233029">
        <w:tc>
          <w:tcPr>
            <w:tcW w:w="3760" w:type="dxa"/>
          </w:tcPr>
          <w:p w14:paraId="3D1769D5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18F39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4B022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D9686E4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(4,123)</w:t>
            </w:r>
          </w:p>
        </w:tc>
      </w:tr>
      <w:tr w:rsidR="001A21A3" w:rsidRPr="00442709" w14:paraId="7F429352" w14:textId="77777777" w:rsidTr="00233029">
        <w:tc>
          <w:tcPr>
            <w:tcW w:w="3760" w:type="dxa"/>
          </w:tcPr>
          <w:p w14:paraId="4AD66877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9" w:type="dxa"/>
            <w:vAlign w:val="bottom"/>
          </w:tcPr>
          <w:p w14:paraId="1E728ADA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459D1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8A78725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8547C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ACDDBCE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667F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77F71EE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(86,345)</w:t>
            </w:r>
          </w:p>
        </w:tc>
      </w:tr>
      <w:tr w:rsidR="001A21A3" w:rsidRPr="00442709" w14:paraId="4ECADD70" w14:textId="77777777" w:rsidTr="00233029">
        <w:tc>
          <w:tcPr>
            <w:tcW w:w="3760" w:type="dxa"/>
          </w:tcPr>
          <w:p w14:paraId="381AA527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848F74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800A69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77777777" w:rsidR="001A21A3" w:rsidRPr="00442709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1B3EE53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(532,038)</w:t>
            </w:r>
          </w:p>
        </w:tc>
      </w:tr>
      <w:tr w:rsidR="001A21A3" w:rsidRPr="00442709" w14:paraId="2064C6F9" w14:textId="77777777" w:rsidTr="00233029">
        <w:tc>
          <w:tcPr>
            <w:tcW w:w="3760" w:type="dxa"/>
            <w:vAlign w:val="bottom"/>
          </w:tcPr>
          <w:p w14:paraId="579DF21E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A28B3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77777777" w:rsidR="001A21A3" w:rsidRPr="003F5088" w:rsidRDefault="003F5088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5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1A21A3" w:rsidRPr="003F5088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77777777" w:rsidR="001A21A3" w:rsidRPr="003F5088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(622,506)</w:t>
            </w:r>
          </w:p>
        </w:tc>
      </w:tr>
      <w:tr w:rsidR="001A21A3" w:rsidRPr="00442709" w14:paraId="6EF18420" w14:textId="77777777" w:rsidTr="00233029">
        <w:trPr>
          <w:trHeight w:val="287"/>
        </w:trPr>
        <w:tc>
          <w:tcPr>
            <w:tcW w:w="3760" w:type="dxa"/>
          </w:tcPr>
          <w:p w14:paraId="5531F5D4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1A21A3" w:rsidRPr="00442709" w:rsidRDefault="001A21A3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A6F7E3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501BE62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525477B1" w14:textId="77777777" w:rsidTr="00233029">
        <w:tc>
          <w:tcPr>
            <w:tcW w:w="3760" w:type="dxa"/>
            <w:vAlign w:val="bottom"/>
          </w:tcPr>
          <w:p w14:paraId="4266A740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77777777" w:rsidR="001A21A3" w:rsidRPr="00442709" w:rsidRDefault="00C9703C" w:rsidP="0083595E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236" w:type="dxa"/>
            <w:vAlign w:val="bottom"/>
          </w:tcPr>
          <w:p w14:paraId="4D17E20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77777777" w:rsidR="001A21A3" w:rsidRPr="00442709" w:rsidRDefault="003904DE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77777777" w:rsidR="001A21A3" w:rsidRPr="00442709" w:rsidRDefault="003F5088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77777777" w:rsidR="001A21A3" w:rsidRPr="00442709" w:rsidRDefault="003F5088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506,</w:t>
            </w:r>
            <w:r w:rsidR="002330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D809992" w14:textId="77777777" w:rsidR="001A21A3" w:rsidRPr="00D57BD1" w:rsidRDefault="001A21A3" w:rsidP="001A21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02878" w14:textId="77777777" w:rsidR="001A21A3" w:rsidRDefault="001A21A3" w:rsidP="001A21A3">
      <w:pPr>
        <w:rPr>
          <w:cs/>
        </w:rPr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66"/>
        <w:gridCol w:w="1200"/>
        <w:gridCol w:w="236"/>
        <w:gridCol w:w="1173"/>
        <w:gridCol w:w="236"/>
        <w:gridCol w:w="1200"/>
        <w:gridCol w:w="236"/>
        <w:gridCol w:w="1131"/>
      </w:tblGrid>
      <w:tr w:rsidR="001A21A3" w:rsidRPr="00442709" w14:paraId="300CC857" w14:textId="77777777" w:rsidTr="0083595E">
        <w:tc>
          <w:tcPr>
            <w:tcW w:w="3766" w:type="dxa"/>
          </w:tcPr>
          <w:p w14:paraId="4A6D406F" w14:textId="77777777" w:rsidR="001A21A3" w:rsidRPr="00442709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  <w:vAlign w:val="bottom"/>
          </w:tcPr>
          <w:p w14:paraId="5C4DCF0B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442709" w14:paraId="0DBDBFE5" w14:textId="77777777" w:rsidTr="0083595E">
        <w:tc>
          <w:tcPr>
            <w:tcW w:w="3766" w:type="dxa"/>
          </w:tcPr>
          <w:p w14:paraId="756E884B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2C6FAB85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5313D3F9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vAlign w:val="bottom"/>
          </w:tcPr>
          <w:p w14:paraId="3AB7DC50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)/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3A8BAF45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1BCFCB7A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</w:tr>
      <w:tr w:rsidR="001A21A3" w:rsidRPr="00442709" w14:paraId="1CD1FA9E" w14:textId="77777777" w:rsidTr="0083595E">
        <w:tc>
          <w:tcPr>
            <w:tcW w:w="3766" w:type="dxa"/>
          </w:tcPr>
          <w:p w14:paraId="43776CFD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</w:tcPr>
          <w:p w14:paraId="579CF39C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3A8F6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09B1856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17980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9F10AB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4F62EA" w14:textId="77777777" w:rsidR="001A21A3" w:rsidRPr="00442709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459268F9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5A4C" w:rsidRPr="00442709" w14:paraId="03106C8F" w14:textId="77777777" w:rsidTr="0083595E">
        <w:tc>
          <w:tcPr>
            <w:tcW w:w="3766" w:type="dxa"/>
          </w:tcPr>
          <w:p w14:paraId="3E8830ED" w14:textId="77777777" w:rsidR="00DB5A4C" w:rsidRPr="00442709" w:rsidRDefault="00DB5A4C" w:rsidP="00DB5A4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14:paraId="09C9D06A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D1D98" w14:textId="77777777" w:rsidR="00DB5A4C" w:rsidRPr="00442709" w:rsidRDefault="00DB5A4C" w:rsidP="00DB5A4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F7514B5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19A817FB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0ACC2CF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5EBA7C1A" w14:textId="77777777" w:rsidR="00DB5A4C" w:rsidRPr="00442709" w:rsidRDefault="00DB5A4C" w:rsidP="00DB5A4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337E9C8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B5A4C" w:rsidRPr="00442709" w14:paraId="2358E7B3" w14:textId="77777777" w:rsidTr="0083595E">
        <w:tc>
          <w:tcPr>
            <w:tcW w:w="3766" w:type="dxa"/>
          </w:tcPr>
          <w:p w14:paraId="282167B1" w14:textId="77777777" w:rsidR="00DB5A4C" w:rsidRPr="00442709" w:rsidRDefault="00DB5A4C" w:rsidP="00DB5A4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14:paraId="2493BE8E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2227B" w14:textId="77777777" w:rsidR="00DB5A4C" w:rsidRPr="00442709" w:rsidRDefault="00DB5A4C" w:rsidP="00DB5A4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3F19ACF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36CCADAC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52F7B58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99BD355" w14:textId="77777777" w:rsidR="00DB5A4C" w:rsidRPr="00442709" w:rsidRDefault="00DB5A4C" w:rsidP="00DB5A4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A074118" w14:textId="77777777" w:rsidR="00DB5A4C" w:rsidRPr="00442709" w:rsidRDefault="00DB5A4C" w:rsidP="00DB5A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442709" w14:paraId="47589585" w14:textId="77777777" w:rsidTr="0083595E">
        <w:tc>
          <w:tcPr>
            <w:tcW w:w="3766" w:type="dxa"/>
          </w:tcPr>
          <w:p w14:paraId="24BD776D" w14:textId="77777777" w:rsidR="001A21A3" w:rsidRPr="00442709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</w:tcPr>
          <w:p w14:paraId="139B4952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27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442709" w14:paraId="49A8D8F7" w14:textId="77777777" w:rsidTr="0083595E">
        <w:tc>
          <w:tcPr>
            <w:tcW w:w="3766" w:type="dxa"/>
          </w:tcPr>
          <w:p w14:paraId="2C6CFB24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14:paraId="6BEB562A" w14:textId="77777777" w:rsidR="001A21A3" w:rsidRPr="00442709" w:rsidRDefault="001A21A3" w:rsidP="0083595E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556B0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DF83A1E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DA88C8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8BE5278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6EC26C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C259A99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56DDC304" w14:textId="77777777" w:rsidTr="0083595E">
        <w:tc>
          <w:tcPr>
            <w:tcW w:w="3766" w:type="dxa"/>
          </w:tcPr>
          <w:p w14:paraId="6D985F75" w14:textId="77777777" w:rsidR="001A21A3" w:rsidRPr="00442709" w:rsidRDefault="001A21A3" w:rsidP="0083595E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14:paraId="099302A5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vAlign w:val="bottom"/>
          </w:tcPr>
          <w:p w14:paraId="67D92039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FB611F6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BC96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C98539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8C6A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9B8F00B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1A21A3" w:rsidRPr="00442709" w14:paraId="2FE3913E" w14:textId="77777777" w:rsidTr="0083595E">
        <w:tc>
          <w:tcPr>
            <w:tcW w:w="3766" w:type="dxa"/>
          </w:tcPr>
          <w:p w14:paraId="148F554F" w14:textId="77777777" w:rsidR="001A21A3" w:rsidRPr="00442709" w:rsidRDefault="001A21A3" w:rsidP="0083595E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0" w:type="dxa"/>
            <w:vAlign w:val="bottom"/>
          </w:tcPr>
          <w:p w14:paraId="59C87DE8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7B930EA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3A754DF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FCE3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D481B8E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5FA2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76B0676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1A21A3" w:rsidRPr="00442709" w14:paraId="6A05A559" w14:textId="77777777" w:rsidTr="0083595E">
        <w:tc>
          <w:tcPr>
            <w:tcW w:w="3766" w:type="dxa"/>
          </w:tcPr>
          <w:p w14:paraId="4847D017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0" w:type="dxa"/>
            <w:vAlign w:val="bottom"/>
          </w:tcPr>
          <w:p w14:paraId="0606D0A9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236" w:type="dxa"/>
            <w:vAlign w:val="bottom"/>
          </w:tcPr>
          <w:p w14:paraId="4E7F8FC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EBAA6F9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4595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04A2B2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247B4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9158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1A21A3" w:rsidRPr="00442709" w14:paraId="418B64FB" w14:textId="77777777" w:rsidTr="0083595E">
        <w:tc>
          <w:tcPr>
            <w:tcW w:w="3766" w:type="dxa"/>
          </w:tcPr>
          <w:p w14:paraId="75A53300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14:paraId="5DA287E0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36" w:type="dxa"/>
            <w:vAlign w:val="bottom"/>
          </w:tcPr>
          <w:p w14:paraId="3F43866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C87D1B8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5517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2922E7A" w14:textId="77777777" w:rsidR="001A21A3" w:rsidRPr="00442709" w:rsidRDefault="00C9703C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DAA4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4B3DB6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1A21A3" w:rsidRPr="00442709" w14:paraId="443B4C54" w14:textId="77777777" w:rsidTr="0083595E">
        <w:tc>
          <w:tcPr>
            <w:tcW w:w="3766" w:type="dxa"/>
          </w:tcPr>
          <w:p w14:paraId="1BADC04F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0" w:type="dxa"/>
            <w:vAlign w:val="bottom"/>
          </w:tcPr>
          <w:p w14:paraId="73B76958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  <w:vAlign w:val="bottom"/>
          </w:tcPr>
          <w:p w14:paraId="5E513C3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D8015DE" w14:textId="77777777" w:rsidR="001A21A3" w:rsidRPr="00442709" w:rsidRDefault="001A21A3" w:rsidP="0083595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3EA9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0DDAC5DF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5C5E5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5E5996A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1A21A3" w:rsidRPr="00442709" w14:paraId="276E6CC9" w14:textId="77777777" w:rsidTr="0083595E">
        <w:tc>
          <w:tcPr>
            <w:tcW w:w="3766" w:type="dxa"/>
          </w:tcPr>
          <w:p w14:paraId="31EBFDAB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427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0" w:type="dxa"/>
            <w:vAlign w:val="bottom"/>
          </w:tcPr>
          <w:p w14:paraId="456F6A14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  <w:vAlign w:val="bottom"/>
          </w:tcPr>
          <w:p w14:paraId="5E455CC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0429A3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E1DAC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084FF98" w14:textId="77777777" w:rsidR="001A21A3" w:rsidRPr="00442709" w:rsidRDefault="00C9703C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4E0EDD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29CE0F2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1A21A3" w:rsidRPr="00442709" w14:paraId="04FA21AF" w14:textId="77777777" w:rsidTr="0083595E">
        <w:tc>
          <w:tcPr>
            <w:tcW w:w="3766" w:type="dxa"/>
          </w:tcPr>
          <w:p w14:paraId="52501414" w14:textId="77777777" w:rsidR="001A21A3" w:rsidRPr="00442709" w:rsidRDefault="001A21A3" w:rsidP="0083595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F162C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  <w:vAlign w:val="bottom"/>
          </w:tcPr>
          <w:p w14:paraId="74A2827A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48320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71F65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DC2515" w14:textId="77777777" w:rsidR="001A21A3" w:rsidRPr="00442709" w:rsidRDefault="00C9703C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763B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9D341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1A21A3" w:rsidRPr="00442709" w14:paraId="41ACFCC2" w14:textId="77777777" w:rsidTr="0083595E">
        <w:tc>
          <w:tcPr>
            <w:tcW w:w="3766" w:type="dxa"/>
          </w:tcPr>
          <w:p w14:paraId="0AEAEB7A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15863EF" w14:textId="77777777" w:rsidR="001A21A3" w:rsidRPr="00442709" w:rsidRDefault="001A21A3" w:rsidP="0083595E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FEC600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6FEE9B5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589A53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E252643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39B673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B193902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34DC188F" w14:textId="77777777" w:rsidTr="0083595E">
        <w:tc>
          <w:tcPr>
            <w:tcW w:w="3766" w:type="dxa"/>
          </w:tcPr>
          <w:p w14:paraId="24698235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vAlign w:val="bottom"/>
          </w:tcPr>
          <w:p w14:paraId="7EB4FC06" w14:textId="77777777" w:rsidR="001A21A3" w:rsidRPr="00442709" w:rsidRDefault="001A21A3" w:rsidP="0083595E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356B0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C583806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6A0C67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26ACBEC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1DE3FD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3C05725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1E898240" w14:textId="77777777" w:rsidTr="0083595E">
        <w:tc>
          <w:tcPr>
            <w:tcW w:w="3766" w:type="dxa"/>
          </w:tcPr>
          <w:p w14:paraId="7AA6F200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0" w:type="dxa"/>
            <w:vAlign w:val="bottom"/>
          </w:tcPr>
          <w:p w14:paraId="719ED1D9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4E568BE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FF0250E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CA507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E7CEE66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26F6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907E282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A21A3" w:rsidRPr="00442709" w14:paraId="72604940" w14:textId="77777777" w:rsidTr="0083595E">
        <w:tc>
          <w:tcPr>
            <w:tcW w:w="3766" w:type="dxa"/>
          </w:tcPr>
          <w:p w14:paraId="1C568FBE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0" w:type="dxa"/>
            <w:vAlign w:val="bottom"/>
          </w:tcPr>
          <w:p w14:paraId="3FD5323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F4E2D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DAF3109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92BDE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614B865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2BEE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2917C75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A21A3" w:rsidRPr="00442709" w14:paraId="50A4838B" w14:textId="77777777" w:rsidTr="0083595E">
        <w:tc>
          <w:tcPr>
            <w:tcW w:w="3766" w:type="dxa"/>
          </w:tcPr>
          <w:p w14:paraId="72E717A7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0" w:type="dxa"/>
            <w:vAlign w:val="bottom"/>
          </w:tcPr>
          <w:p w14:paraId="2683682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A3FEEE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1BCA6A7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A21A3"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217E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6AE9F5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E1FF6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3D16E7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A21A3" w:rsidRPr="00442709" w14:paraId="13C8D340" w14:textId="77777777" w:rsidTr="0083595E">
        <w:tc>
          <w:tcPr>
            <w:tcW w:w="3766" w:type="dxa"/>
            <w:vAlign w:val="bottom"/>
          </w:tcPr>
          <w:p w14:paraId="52574D5A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F5813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22BDB2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44BFA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3887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7247B" w14:textId="77777777" w:rsidR="001A21A3" w:rsidRPr="00442709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4F6811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7FE6F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970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A21A3" w:rsidRPr="00442709" w14:paraId="441A1E9A" w14:textId="77777777" w:rsidTr="0083595E">
        <w:trPr>
          <w:trHeight w:val="287"/>
        </w:trPr>
        <w:tc>
          <w:tcPr>
            <w:tcW w:w="3766" w:type="dxa"/>
          </w:tcPr>
          <w:p w14:paraId="1A5CF972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7BDA50E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5F44A8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ED9891E" w14:textId="77777777" w:rsidR="001A21A3" w:rsidRPr="00442709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6E248F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7D4D07" w14:textId="77777777" w:rsidR="001A21A3" w:rsidRPr="00442709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00DF89" w14:textId="77777777" w:rsidR="001A21A3" w:rsidRPr="00442709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48C4403" w14:textId="77777777" w:rsidR="001A21A3" w:rsidRPr="00442709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1A3" w:rsidRPr="00442709" w14:paraId="797C6538" w14:textId="77777777" w:rsidTr="0083595E">
        <w:tc>
          <w:tcPr>
            <w:tcW w:w="3766" w:type="dxa"/>
            <w:vAlign w:val="bottom"/>
          </w:tcPr>
          <w:p w14:paraId="3914C8FF" w14:textId="77777777" w:rsidR="001A21A3" w:rsidRPr="00442709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6D6FAA50" w14:textId="77777777" w:rsidR="001A21A3" w:rsidRPr="00442709" w:rsidRDefault="00C9703C" w:rsidP="0083595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36" w:type="dxa"/>
            <w:vAlign w:val="bottom"/>
          </w:tcPr>
          <w:p w14:paraId="6FE5AA6F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84967" w14:textId="77777777" w:rsidR="001A21A3" w:rsidRPr="00442709" w:rsidRDefault="00C9703C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4CF9C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8D4952" w14:textId="77777777" w:rsidR="001A21A3" w:rsidRPr="00442709" w:rsidRDefault="00C9703C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42AABB" w14:textId="77777777" w:rsidR="001A21A3" w:rsidRPr="00442709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9C768A" w14:textId="77777777" w:rsidR="001A21A3" w:rsidRPr="00442709" w:rsidRDefault="00C9703C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1A21A3" w:rsidRPr="004427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</w:tr>
    </w:tbl>
    <w:p w14:paraId="3444146C" w14:textId="77777777" w:rsidR="001A21A3" w:rsidRDefault="001A21A3" w:rsidP="001A21A3">
      <w:pPr>
        <w:pStyle w:val="Bo-Blankline"/>
      </w:pPr>
    </w:p>
    <w:p w14:paraId="32D04F79" w14:textId="77777777" w:rsidR="001A21A3" w:rsidRPr="00BF089B" w:rsidRDefault="001A21A3" w:rsidP="001A21A3">
      <w:pPr>
        <w:pStyle w:val="Bo-C1Content"/>
        <w:rPr>
          <w:rFonts w:asciiTheme="majorBidi" w:hAnsiTheme="majorBidi" w:cstheme="majorBidi"/>
          <w:lang w:val="en-US"/>
        </w:rPr>
      </w:pPr>
      <w:r w:rsidRPr="00BF089B">
        <w:rPr>
          <w:rFonts w:asciiTheme="majorBidi" w:hAnsiTheme="majorBidi" w:cstheme="majorBidi"/>
          <w:cs/>
        </w:rPr>
        <w:t xml:space="preserve">สินทรัพย์ภาษีเงินได้รอการตัดบัญชีที่เกิดจากค่าเผื่อการด้อยค่าเงินลงทุนที่มิได้รับรู้ในงบการเงินเฉพาะกิจการ ณ 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Pr="00BF089B">
        <w:rPr>
          <w:rFonts w:asciiTheme="majorBidi" w:hAnsiTheme="majorBidi" w:cstheme="majorBidi"/>
          <w:lang w:val="en-US"/>
        </w:rPr>
        <w:t xml:space="preserve"> </w:t>
      </w:r>
      <w:r w:rsidRPr="00BF089B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lang w:val="en-US"/>
        </w:rPr>
        <w:t>2562</w:t>
      </w:r>
      <w:r>
        <w:rPr>
          <w:rFonts w:asciiTheme="majorBidi" w:hAnsiTheme="majorBidi" w:cstheme="majorBidi"/>
          <w:lang w:val="en-US"/>
        </w:rPr>
        <w:t xml:space="preserve"> </w:t>
      </w:r>
      <w:r w:rsidRPr="00BF089B">
        <w:rPr>
          <w:rFonts w:asciiTheme="majorBidi" w:hAnsiTheme="majorBidi" w:cstheme="majorBidi"/>
          <w:cs/>
          <w:lang w:val="en-US"/>
        </w:rPr>
        <w:t>เป็น</w:t>
      </w:r>
      <w:r w:rsidRPr="0054010C">
        <w:rPr>
          <w:rFonts w:asciiTheme="majorBidi" w:hAnsiTheme="majorBidi" w:cstheme="majorBidi"/>
          <w:cs/>
          <w:lang w:val="en-US"/>
        </w:rPr>
        <w:t xml:space="preserve">จำนวน </w:t>
      </w:r>
      <w:r w:rsidR="003E7530">
        <w:rPr>
          <w:rFonts w:asciiTheme="majorBidi" w:hAnsiTheme="majorBidi" w:cstheme="majorBidi"/>
          <w:lang w:val="en-US"/>
        </w:rPr>
        <w:t>154</w:t>
      </w:r>
      <w:r w:rsidRPr="00594D14">
        <w:rPr>
          <w:rFonts w:asciiTheme="majorBidi" w:hAnsiTheme="majorBidi" w:cstheme="majorBidi"/>
          <w:cs/>
          <w:lang w:val="en-US"/>
        </w:rPr>
        <w:t xml:space="preserve"> ล้</w:t>
      </w:r>
      <w:r w:rsidRPr="0054010C">
        <w:rPr>
          <w:rFonts w:asciiTheme="majorBidi" w:hAnsiTheme="majorBidi" w:cstheme="majorBidi"/>
          <w:cs/>
          <w:lang w:val="en-US"/>
        </w:rPr>
        <w:t>าน</w:t>
      </w:r>
      <w:r w:rsidRPr="00BF089B">
        <w:rPr>
          <w:rFonts w:asciiTheme="majorBidi" w:hAnsiTheme="majorBidi" w:cstheme="majorBidi"/>
          <w:cs/>
          <w:lang w:val="en-US"/>
        </w:rPr>
        <w:t xml:space="preserve">บาท </w:t>
      </w:r>
      <w:r w:rsidRPr="00BF089B">
        <w:rPr>
          <w:rFonts w:asciiTheme="majorBidi" w:hAnsiTheme="majorBidi" w:cstheme="majorBidi"/>
          <w:i/>
          <w:i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Pr="00BF089B">
        <w:rPr>
          <w:rFonts w:asciiTheme="majorBidi" w:hAnsiTheme="majorBidi" w:cstheme="majorBidi"/>
          <w:i/>
          <w:iCs/>
          <w:lang w:val="en-US"/>
        </w:rPr>
        <w:t>:</w:t>
      </w:r>
      <w:r w:rsidRPr="00BF089B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C9703C">
        <w:rPr>
          <w:rFonts w:asciiTheme="majorBidi" w:hAnsiTheme="majorBidi" w:cstheme="majorBidi"/>
          <w:i/>
          <w:iCs/>
          <w:lang w:val="en-US"/>
        </w:rPr>
        <w:t>154</w:t>
      </w:r>
      <w:r w:rsidRPr="00BF089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F089B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Pr="00BF089B">
        <w:rPr>
          <w:rFonts w:asciiTheme="majorBidi" w:hAnsiTheme="majorBidi" w:cstheme="majorBidi"/>
          <w:i/>
          <w:iCs/>
          <w:lang w:val="en-US"/>
        </w:rPr>
        <w:t>)</w:t>
      </w:r>
    </w:p>
    <w:p w14:paraId="7C859F6F" w14:textId="77777777" w:rsidR="001A21A3" w:rsidRPr="00AD4D30" w:rsidRDefault="001A21A3" w:rsidP="001A21A3">
      <w:pPr>
        <w:pStyle w:val="Bo-Blankline"/>
      </w:pPr>
    </w:p>
    <w:p w14:paraId="2D42544B" w14:textId="32EE03A3" w:rsidR="001A21A3" w:rsidRPr="00D57BD1" w:rsidRDefault="001A21A3" w:rsidP="001A21A3">
      <w:pPr>
        <w:pStyle w:val="Bo-C1Content"/>
        <w:rPr>
          <w:rFonts w:asciiTheme="majorBidi" w:hAnsiTheme="majorBidi" w:cstheme="majorBidi"/>
          <w:lang w:val="en-US"/>
        </w:rPr>
      </w:pPr>
      <w:r w:rsidRPr="00323873">
        <w:rPr>
          <w:rFonts w:asciiTheme="majorBidi" w:hAnsiTheme="majorBidi" w:cstheme="majorBidi"/>
          <w:cs/>
        </w:rPr>
        <w:t xml:space="preserve">สินทรัพย์ภาษีเงินได้รอการตัดบัญชีที่เกิดจากผลขาดทุนยกไปที่มิได้รับรู้ในงบการเงินรวมและงบการเงินเฉพาะกิจการ ณ วันที่ </w:t>
      </w:r>
      <w:r w:rsidR="00C9703C">
        <w:rPr>
          <w:rFonts w:asciiTheme="majorBidi" w:hAnsiTheme="majorBidi" w:cstheme="majorBidi"/>
          <w:lang w:val="en-US"/>
        </w:rPr>
        <w:t>31</w:t>
      </w:r>
      <w:r w:rsidRPr="00323873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9703C">
        <w:rPr>
          <w:rFonts w:asciiTheme="majorBidi" w:hAnsiTheme="majorBidi" w:cstheme="majorBidi"/>
          <w:lang w:val="en-US"/>
        </w:rPr>
        <w:t>2562</w:t>
      </w:r>
      <w:r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เป็นจำนวน </w:t>
      </w:r>
      <w:r w:rsidR="00510556">
        <w:rPr>
          <w:rFonts w:asciiTheme="majorBidi" w:hAnsiTheme="majorBidi" w:cstheme="majorBidi"/>
          <w:lang w:val="en-US"/>
        </w:rPr>
        <w:t>1,253.1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>ล้านบาท และ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="007D7507">
        <w:rPr>
          <w:rFonts w:asciiTheme="majorBidi" w:hAnsiTheme="majorBidi" w:cstheme="majorBidi"/>
          <w:lang w:val="en-US"/>
        </w:rPr>
        <w:t>9</w:t>
      </w:r>
      <w:r w:rsidR="00510556">
        <w:rPr>
          <w:rFonts w:asciiTheme="majorBidi" w:hAnsiTheme="majorBidi" w:cstheme="majorBidi"/>
          <w:lang w:val="en-US"/>
        </w:rPr>
        <w:t>53.1</w:t>
      </w:r>
      <w:r w:rsidRPr="00933382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Pr="00323873">
        <w:rPr>
          <w:rFonts w:asciiTheme="majorBidi" w:hAnsiTheme="majorBidi" w:cstheme="majorBidi"/>
          <w:cs/>
          <w:lang w:val="en-US"/>
        </w:rPr>
        <w:t xml:space="preserve"> </w:t>
      </w:r>
      <w:r w:rsidRPr="00323873">
        <w:rPr>
          <w:rFonts w:asciiTheme="majorBidi" w:hAnsiTheme="majorBidi" w:cstheme="majorBidi"/>
          <w:i/>
          <w:iCs/>
          <w:lang w:val="en-US"/>
        </w:rPr>
        <w:t>(</w:t>
      </w:r>
      <w:r w:rsidR="00C9703C">
        <w:rPr>
          <w:rFonts w:asciiTheme="majorBidi" w:hAnsiTheme="majorBidi" w:cstheme="majorBidi"/>
          <w:i/>
          <w:iCs/>
          <w:lang w:val="en-US"/>
        </w:rPr>
        <w:t>2561</w:t>
      </w:r>
      <w:r w:rsidRPr="00323873">
        <w:rPr>
          <w:rFonts w:asciiTheme="majorBidi" w:hAnsiTheme="majorBidi" w:cstheme="majorBidi"/>
          <w:i/>
          <w:iCs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lang w:val="en-US"/>
        </w:rPr>
        <w:t>909</w:t>
      </w:r>
      <w:r>
        <w:rPr>
          <w:rFonts w:asciiTheme="majorBidi" w:hAnsiTheme="majorBidi" w:cstheme="majorBidi"/>
          <w:i/>
          <w:iCs/>
          <w:lang w:val="en-US"/>
        </w:rPr>
        <w:t>.</w:t>
      </w:r>
      <w:r w:rsidR="00C9703C">
        <w:rPr>
          <w:rFonts w:asciiTheme="majorBidi" w:hAnsiTheme="majorBidi" w:cstheme="majorBidi"/>
          <w:i/>
          <w:iCs/>
          <w:lang w:val="en-US"/>
        </w:rPr>
        <w:t>8</w:t>
      </w:r>
      <w:r w:rsidRPr="00323873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23873">
        <w:rPr>
          <w:rFonts w:asciiTheme="majorBidi" w:hAnsiTheme="majorBidi" w:cstheme="majorBidi"/>
          <w:i/>
          <w:iCs/>
          <w:cs/>
          <w:lang w:val="en-US"/>
        </w:rPr>
        <w:t xml:space="preserve">ล้านบาทและ </w:t>
      </w:r>
      <w:r w:rsidR="00C9703C">
        <w:rPr>
          <w:rFonts w:asciiTheme="majorBidi" w:hAnsiTheme="majorBidi" w:cstheme="majorBidi"/>
          <w:i/>
          <w:iCs/>
          <w:lang w:val="en-US"/>
        </w:rPr>
        <w:t>645</w:t>
      </w:r>
      <w:r>
        <w:rPr>
          <w:rFonts w:asciiTheme="majorBidi" w:hAnsiTheme="majorBidi" w:cstheme="majorBidi"/>
          <w:i/>
          <w:iCs/>
          <w:lang w:val="en-US"/>
        </w:rPr>
        <w:t>.</w:t>
      </w:r>
      <w:r w:rsidR="00C9703C">
        <w:rPr>
          <w:rFonts w:asciiTheme="majorBidi" w:hAnsiTheme="majorBidi" w:cstheme="majorBidi"/>
          <w:i/>
          <w:iCs/>
          <w:lang w:val="en-US"/>
        </w:rPr>
        <w:t>2</w:t>
      </w:r>
      <w:r w:rsidRPr="00323873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23873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Pr="00323873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23873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23873">
        <w:rPr>
          <w:rFonts w:asciiTheme="majorBidi" w:hAnsiTheme="majorBidi" w:cstheme="majorBidi"/>
          <w:i/>
          <w:iCs/>
          <w:lang w:val="en-US"/>
        </w:rPr>
        <w:t>)</w:t>
      </w:r>
    </w:p>
    <w:p w14:paraId="64A89B88" w14:textId="77777777" w:rsidR="001A21A3" w:rsidRDefault="001A21A3" w:rsidP="001A21A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363ABE4" w14:textId="627AB752" w:rsidR="00BE3CB0" w:rsidRPr="00933382" w:rsidRDefault="00BE3CB0" w:rsidP="00BE3CB0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lastRenderedPageBreak/>
        <w:t xml:space="preserve">ขาดทุนทางภาษีจะสิ้นอายุในปี </w:t>
      </w:r>
      <w:r w:rsidR="00C9703C">
        <w:rPr>
          <w:rFonts w:asciiTheme="majorBidi" w:hAnsiTheme="majorBidi" w:cstheme="majorBidi"/>
          <w:cs/>
        </w:rPr>
        <w:t>25</w:t>
      </w:r>
      <w:r w:rsidR="00C9703C">
        <w:rPr>
          <w:rFonts w:asciiTheme="majorBidi" w:hAnsiTheme="majorBidi" w:cstheme="majorBidi"/>
        </w:rPr>
        <w:t>6</w:t>
      </w:r>
      <w:r w:rsidR="00F85315">
        <w:rPr>
          <w:rFonts w:asciiTheme="majorBidi" w:hAnsiTheme="majorBidi" w:cstheme="majorBidi"/>
        </w:rPr>
        <w:t>3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 xml:space="preserve">ถึงปี </w:t>
      </w:r>
      <w:r w:rsidR="00C9703C">
        <w:rPr>
          <w:rFonts w:asciiTheme="majorBidi" w:hAnsiTheme="majorBidi" w:cstheme="majorBidi"/>
          <w:lang w:val="en-US"/>
        </w:rPr>
        <w:t>256</w:t>
      </w:r>
      <w:r w:rsidR="00F85315">
        <w:rPr>
          <w:rFonts w:asciiTheme="majorBidi" w:hAnsiTheme="majorBidi" w:cstheme="majorBidi"/>
          <w:lang w:val="en-US"/>
        </w:rPr>
        <w:t>7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C60A7F" w14:textId="77777777" w:rsidR="00BE3CB0" w:rsidRPr="00933382" w:rsidRDefault="00BE3CB0" w:rsidP="00BE3CB0">
      <w:pPr>
        <w:pStyle w:val="Bo-Blankline"/>
        <w:rPr>
          <w:lang w:val="en-US"/>
        </w:rPr>
      </w:pPr>
    </w:p>
    <w:p w14:paraId="758D543E" w14:textId="77777777" w:rsidR="00BE3CB0" w:rsidRPr="00933382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933382">
        <w:rPr>
          <w:rFonts w:asciiTheme="majorBidi" w:hAnsiTheme="majorBidi" w:cstheme="majorBidi"/>
          <w:i/>
          <w:iCs/>
          <w:cs/>
        </w:rPr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AD4D30" w:rsidRDefault="00BE3CB0" w:rsidP="00BE3CB0">
      <w:pPr>
        <w:pStyle w:val="Bo-Blankline"/>
      </w:pPr>
    </w:p>
    <w:p w14:paraId="10B141E3" w14:textId="7EB073AF" w:rsidR="00BE3CB0" w:rsidRPr="00BF089B" w:rsidRDefault="00BE3CB0" w:rsidP="00BE3CB0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C9703C">
        <w:rPr>
          <w:rFonts w:asciiTheme="majorBidi" w:hAnsiTheme="majorBidi" w:cstheme="majorBidi"/>
          <w:sz w:val="30"/>
          <w:szCs w:val="30"/>
          <w:cs/>
          <w:lang w:val="en-US"/>
        </w:rPr>
        <w:t>256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และปี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2561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กลุ่มบริษัทได้เข้าทำสัญญาเป็นผู้จัดจำหน่ายสำหรับโครงการต่างๆ ทำให้ผู้บริหารทำการประเมินประมาณการกำไรทางภาษีในอนาคต และ ณ วันที่ </w:t>
      </w:r>
      <w:r w:rsidR="00C9703C">
        <w:rPr>
          <w:rFonts w:asciiTheme="majorBidi" w:hAnsiTheme="majorBidi" w:cstheme="majorBidi"/>
          <w:sz w:val="30"/>
          <w:szCs w:val="30"/>
          <w:cs/>
          <w:lang w:val="en-US"/>
        </w:rPr>
        <w:t>31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C9703C">
        <w:rPr>
          <w:rFonts w:asciiTheme="majorBidi" w:hAnsiTheme="majorBidi" w:cstheme="majorBidi"/>
          <w:sz w:val="30"/>
          <w:szCs w:val="30"/>
          <w:cs/>
          <w:lang w:val="en-US"/>
        </w:rPr>
        <w:t>256</w:t>
      </w:r>
      <w:r w:rsidR="00EE0B6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กลุ่มบริษัทได้รับรู้สินทรัพย์ภาษีเงิน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ได้รอตัดบัญชีจากขาดทุนทางภาษีใน</w:t>
      </w:r>
      <w:r w:rsidRPr="00534F3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งบการเงินรวมและงบการเงินเฉพาะกิจการจำนวน</w:t>
      </w:r>
      <w:r w:rsidRPr="00534F3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030F28" w:rsidRPr="00534F3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779</w:t>
      </w:r>
      <w:r w:rsidRPr="00534F3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ล้านบาทและ </w:t>
      </w:r>
      <w:r w:rsidR="00030F28" w:rsidRPr="00534F3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707</w:t>
      </w:r>
      <w:r w:rsidRPr="00534F3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บาท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779</w:t>
      </w:r>
      <w:r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C9703C">
        <w:rPr>
          <w:rFonts w:asciiTheme="majorBidi" w:hAnsiTheme="majorBidi" w:cstheme="majorBidi"/>
          <w:i/>
          <w:iCs/>
          <w:sz w:val="30"/>
          <w:szCs w:val="30"/>
          <w:lang w:val="en-US"/>
        </w:rPr>
        <w:t>707</w:t>
      </w:r>
      <w:r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  <w:r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7B396E30" w14:textId="77777777" w:rsidR="00462A06" w:rsidRPr="002F0F40" w:rsidRDefault="00462A06" w:rsidP="002F0F40">
      <w:pPr>
        <w:pStyle w:val="Bo-Blankline"/>
      </w:pPr>
    </w:p>
    <w:p w14:paraId="654527A3" w14:textId="77777777" w:rsidR="00C4678D" w:rsidRPr="008B7DC8" w:rsidRDefault="00C4678D" w:rsidP="00C87474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สิทธิประโยชน์จากการส่งเสริมการลงทุน</w:t>
      </w:r>
    </w:p>
    <w:p w14:paraId="290E9054" w14:textId="77777777" w:rsidR="00C4678D" w:rsidRPr="008B7DC8" w:rsidRDefault="00C4678D" w:rsidP="002F0F40">
      <w:pPr>
        <w:pStyle w:val="Bo-Blankline"/>
        <w:rPr>
          <w:lang w:val="en-US"/>
        </w:rPr>
      </w:pPr>
    </w:p>
    <w:p w14:paraId="2EC3A083" w14:textId="5363AAC7" w:rsidR="00B86714" w:rsidRPr="00971676" w:rsidRDefault="00C4678D" w:rsidP="000F0A49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  <w:lang w:val="en-US"/>
        </w:rPr>
        <w:t>คณะกรรมการ</w:t>
      </w:r>
      <w:r w:rsidRPr="00971676">
        <w:rPr>
          <w:rFonts w:asciiTheme="majorBidi" w:hAnsiTheme="majorBidi" w:cstheme="majorBidi"/>
          <w:cs/>
        </w:rPr>
        <w:t>ส่งเสริมการลงทุนอนุมัติให้</w:t>
      </w:r>
      <w:r w:rsidRPr="00971676">
        <w:rPr>
          <w:rFonts w:asciiTheme="majorBidi" w:hAnsiTheme="majorBidi" w:cstheme="majorBidi"/>
          <w:cs/>
          <w:lang w:val="en-US"/>
        </w:rPr>
        <w:t>กลุ่ม</w:t>
      </w:r>
      <w:r w:rsidRPr="00971676">
        <w:rPr>
          <w:rFonts w:asciiTheme="majorBidi" w:hAnsiTheme="majorBidi" w:cstheme="majorBidi"/>
          <w:cs/>
        </w:rPr>
        <w:t xml:space="preserve">บริษัทได้รับบัตร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C9703C">
        <w:rPr>
          <w:rFonts w:asciiTheme="majorBidi" w:hAnsiTheme="majorBidi" w:cstheme="majorBidi"/>
          <w:cs/>
        </w:rPr>
        <w:t>2520</w:t>
      </w:r>
      <w:r w:rsidRPr="00971676">
        <w:rPr>
          <w:rFonts w:asciiTheme="majorBidi" w:hAnsiTheme="majorBidi" w:cstheme="majorBidi"/>
          <w:cs/>
        </w:rPr>
        <w:t xml:space="preserve"> เกี่ยวกับผลิตภัณฑ์ปิโตรเ</w:t>
      </w:r>
      <w:r w:rsidR="000F0A49">
        <w:rPr>
          <w:rFonts w:asciiTheme="majorBidi" w:hAnsiTheme="majorBidi" w:cstheme="majorBidi" w:hint="cs"/>
          <w:cs/>
        </w:rPr>
        <w:t xml:space="preserve">คมี </w:t>
      </w:r>
      <w:r w:rsidR="000F0A49" w:rsidRPr="00971676">
        <w:rPr>
          <w:rFonts w:asciiTheme="majorBidi" w:hAnsiTheme="majorBidi" w:cstheme="majorBidi"/>
          <w:cs/>
          <w:lang w:val="en-US"/>
        </w:rPr>
        <w:t>ผลิตฟิล์มพลาสติก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Masterbatch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Compound plastic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lang w:val="en-US"/>
        </w:rPr>
        <w:t>Compound rubber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971676">
        <w:rPr>
          <w:rFonts w:asciiTheme="majorBidi" w:hAnsiTheme="majorBidi" w:cstheme="majorBidi"/>
          <w:cs/>
          <w:lang w:val="en-US"/>
        </w:rPr>
        <w:t>ปุ๋ย</w:t>
      </w:r>
      <w:r w:rsidR="000F0A49">
        <w:rPr>
          <w:rFonts w:asciiTheme="majorBidi" w:hAnsiTheme="majorBidi" w:cstheme="majorBidi" w:hint="cs"/>
          <w:cs/>
          <w:lang w:val="en-US"/>
        </w:rPr>
        <w:t xml:space="preserve"> </w:t>
      </w:r>
      <w:r w:rsidR="00F85315">
        <w:rPr>
          <w:rFonts w:asciiTheme="majorBidi" w:hAnsiTheme="majorBidi" w:cstheme="majorBidi" w:hint="cs"/>
          <w:cs/>
          <w:lang w:val="en-US"/>
        </w:rPr>
        <w:t xml:space="preserve">สถานีบริการก๊าซธรรมชาติ โรงไฟฟ้า </w:t>
      </w:r>
      <w:r w:rsidR="000F0A49" w:rsidRPr="00971676">
        <w:rPr>
          <w:cs/>
        </w:rPr>
        <w:t>และ</w:t>
      </w:r>
      <w:r w:rsidR="000F0A49" w:rsidRPr="00971676">
        <w:rPr>
          <w:rFonts w:hint="cs"/>
          <w:cs/>
        </w:rPr>
        <w:t>ผลิตเชื้อเพลิงจากขยะ</w:t>
      </w:r>
      <w:r w:rsidR="000F0A49" w:rsidRPr="00971676">
        <w:rPr>
          <w:rFonts w:hint="cs"/>
          <w:cs/>
          <w:lang w:val="en-US"/>
        </w:rPr>
        <w:t xml:space="preserve"> </w:t>
      </w:r>
      <w:r w:rsidR="000F0A49" w:rsidRPr="00971676">
        <w:rPr>
          <w:rFonts w:hint="cs"/>
          <w:cs/>
        </w:rPr>
        <w:t>รวมทั้งเศษหรือขยะหรือของเสีย</w:t>
      </w:r>
      <w:r w:rsidR="000F0A49">
        <w:rPr>
          <w:rFonts w:asciiTheme="majorBidi" w:hAnsiTheme="majorBidi" w:cstheme="majorBidi" w:hint="cs"/>
          <w:cs/>
        </w:rPr>
        <w:t xml:space="preserve"> </w:t>
      </w:r>
      <w:r w:rsidRPr="00971676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21F18BB2" w14:textId="77777777" w:rsidR="00C4678D" w:rsidRPr="00971676" w:rsidRDefault="00C4678D" w:rsidP="002F0F40">
      <w:pPr>
        <w:pStyle w:val="Bo-Blankline"/>
        <w:rPr>
          <w:cs/>
        </w:rPr>
      </w:pPr>
    </w:p>
    <w:p w14:paraId="4A88F7CA" w14:textId="77777777"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396EF35" w14:textId="77777777"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ปี นับแต่วันที่เริ่มมีรายได้จากการประกอบกิจการนั้น</w:t>
      </w:r>
    </w:p>
    <w:p w14:paraId="50636A2B" w14:textId="77777777"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ให้ได้รับลดหย่อนภาษีเงินได้นิติบุคคลร้อยละ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703C">
        <w:rPr>
          <w:rFonts w:asciiTheme="majorBidi" w:hAnsiTheme="majorBidi" w:cstheme="majorBidi"/>
          <w:sz w:val="30"/>
          <w:szCs w:val="30"/>
          <w:cs/>
        </w:rPr>
        <w:t>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นับแต่วันที่สิ้นสุดสิทธิประโยชน์ตามข้อ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14:paraId="10ECCA04" w14:textId="77777777"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C9703C">
        <w:rPr>
          <w:rFonts w:asciiTheme="majorBidi" w:hAnsiTheme="majorBidi" w:cstheme="majorBidi"/>
          <w:sz w:val="30"/>
          <w:szCs w:val="30"/>
          <w:cs/>
        </w:rPr>
        <w:t>2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C9703C">
        <w:rPr>
          <w:rFonts w:asciiTheme="majorBidi" w:hAnsiTheme="majorBidi" w:cstheme="majorBidi"/>
          <w:sz w:val="30"/>
          <w:szCs w:val="30"/>
          <w:cs/>
        </w:rPr>
        <w:t>10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C9703C">
        <w:rPr>
          <w:rFonts w:asciiTheme="majorBidi" w:hAnsiTheme="majorBidi" w:cstheme="majorBidi"/>
          <w:sz w:val="30"/>
          <w:szCs w:val="30"/>
          <w:cs/>
        </w:rPr>
        <w:t>25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33528" w:rsidRPr="009716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3528" w:rsidRPr="00971676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</w:p>
    <w:p w14:paraId="670EBF7C" w14:textId="77777777" w:rsidR="00BD0C1C" w:rsidRPr="00971676" w:rsidRDefault="00BD0C1C" w:rsidP="00BD0C1C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71676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C9703C">
        <w:rPr>
          <w:rFonts w:ascii="Angsana New" w:hAnsi="Angsana New"/>
          <w:sz w:val="30"/>
          <w:szCs w:val="30"/>
          <w:cs/>
        </w:rPr>
        <w:t>5</w:t>
      </w:r>
      <w:r w:rsidRPr="00971676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14:paraId="3BD4F58D" w14:textId="77777777" w:rsidR="00BD0C1C" w:rsidRPr="00971676" w:rsidRDefault="00BD0C1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971676">
        <w:rPr>
          <w:rFonts w:ascii="Angsana New" w:hAnsi="Angsana New"/>
          <w:sz w:val="20"/>
          <w:szCs w:val="20"/>
          <w:lang w:eastAsia="x-none"/>
        </w:rPr>
        <w:br w:type="page"/>
      </w:r>
    </w:p>
    <w:p w14:paraId="73DD0593" w14:textId="77777777" w:rsidR="00C4678D" w:rsidRPr="00971676" w:rsidRDefault="00C4678D" w:rsidP="00C4678D">
      <w:pPr>
        <w:pStyle w:val="Bo-C1Content"/>
        <w:rPr>
          <w:rFonts w:asciiTheme="majorBidi" w:hAnsiTheme="majorBidi" w:cstheme="majorBidi"/>
          <w:lang w:val="en-US"/>
        </w:rPr>
      </w:pPr>
      <w:r w:rsidRPr="00971676">
        <w:rPr>
          <w:rFonts w:asciiTheme="majorBidi" w:hAnsiTheme="majorBidi" w:cstheme="majorBidi"/>
          <w:cs/>
        </w:rPr>
        <w:lastRenderedPageBreak/>
        <w:t xml:space="preserve">เนื่องจากเป็นกิจการที่ได้รับการส่งเสริมการลงทุน </w:t>
      </w:r>
      <w:r w:rsidR="00204DAA" w:rsidRPr="00971676">
        <w:rPr>
          <w:rFonts w:asciiTheme="majorBidi" w:hAnsiTheme="majorBidi" w:cstheme="majorBidi"/>
          <w:cs/>
          <w:lang w:val="en-US"/>
        </w:rPr>
        <w:t>กลุ่ม</w:t>
      </w:r>
      <w:r w:rsidR="00204DAA" w:rsidRPr="00971676">
        <w:rPr>
          <w:rFonts w:asciiTheme="majorBidi" w:hAnsiTheme="majorBidi" w:cstheme="majorBidi"/>
          <w:cs/>
        </w:rPr>
        <w:t>บริษัท</w:t>
      </w:r>
      <w:r w:rsidRPr="00971676">
        <w:rPr>
          <w:rFonts w:asciiTheme="majorBidi" w:hAnsiTheme="majorBidi" w:cstheme="majorBidi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14:paraId="012BD310" w14:textId="77777777" w:rsidR="00485BD3" w:rsidRPr="00971676" w:rsidRDefault="00485BD3" w:rsidP="002F0F40">
      <w:pPr>
        <w:pStyle w:val="Bo-Blankline"/>
      </w:pPr>
    </w:p>
    <w:p w14:paraId="094CCDA1" w14:textId="77777777" w:rsidR="00E26D00" w:rsidRPr="008B7DC8" w:rsidRDefault="0090605F" w:rsidP="00E26D00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2795189" w14:textId="77777777" w:rsidR="00E26D00" w:rsidRPr="008B7DC8" w:rsidRDefault="00E26D00" w:rsidP="002F0F40">
      <w:pPr>
        <w:pStyle w:val="Bo-Blankline"/>
        <w:rPr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744476" w14:paraId="72AABEF1" w14:textId="77777777" w:rsidTr="00632F91">
        <w:tc>
          <w:tcPr>
            <w:tcW w:w="2358" w:type="dxa"/>
            <w:vAlign w:val="bottom"/>
          </w:tcPr>
          <w:p w14:paraId="6339D503" w14:textId="77777777" w:rsidR="0090605F" w:rsidRPr="00744476" w:rsidRDefault="0090605F" w:rsidP="0090605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3CADCD53" w14:textId="77777777" w:rsidR="0090605F" w:rsidRPr="00744476" w:rsidRDefault="0090605F" w:rsidP="009060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A0" w:rsidRPr="00744476" w14:paraId="2DB6E535" w14:textId="77777777" w:rsidTr="00632F91">
        <w:tc>
          <w:tcPr>
            <w:tcW w:w="2358" w:type="dxa"/>
            <w:vAlign w:val="bottom"/>
          </w:tcPr>
          <w:p w14:paraId="1B6C22EE" w14:textId="77777777"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E84D636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91A8F9C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3B044424" w14:textId="77777777" w:rsidR="00976AA0" w:rsidRPr="00744476" w:rsidRDefault="00C9703C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976AA0" w:rsidRPr="00744476" w14:paraId="02E6E777" w14:textId="77777777" w:rsidTr="00632F91">
        <w:tc>
          <w:tcPr>
            <w:tcW w:w="2358" w:type="dxa"/>
            <w:vAlign w:val="bottom"/>
          </w:tcPr>
          <w:p w14:paraId="5C83EAB5" w14:textId="77777777"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BD01465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08AB3D16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2C53390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FBF98B0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45154EE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7F3402C0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95A8D38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1E84E6B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8155E19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C7CF6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A6C9908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53378FFD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159BACB6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03D86C1" w14:textId="77777777"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3675C47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F4BD22E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2ACB0601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9B21F4B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1674C4C" w14:textId="77777777"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AA0" w:rsidRPr="00744476" w14:paraId="4518FFD7" w14:textId="77777777" w:rsidTr="00632F91">
        <w:tc>
          <w:tcPr>
            <w:tcW w:w="2358" w:type="dxa"/>
            <w:vAlign w:val="bottom"/>
          </w:tcPr>
          <w:p w14:paraId="6F4A6A43" w14:textId="77777777" w:rsidR="00976AA0" w:rsidRPr="00744476" w:rsidRDefault="00976AA0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4DB88BA" w14:textId="77777777" w:rsidR="00976AA0" w:rsidRPr="00744476" w:rsidRDefault="00976AA0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E7F3E" w:rsidRPr="00744476" w14:paraId="629B4BC9" w14:textId="77777777" w:rsidTr="00632F91">
        <w:tc>
          <w:tcPr>
            <w:tcW w:w="2358" w:type="dxa"/>
            <w:shd w:val="clear" w:color="auto" w:fill="auto"/>
            <w:vAlign w:val="bottom"/>
          </w:tcPr>
          <w:p w14:paraId="6B1BC4C1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57FE4D" w14:textId="77777777" w:rsidR="005E7F3E" w:rsidRPr="00744476" w:rsidRDefault="00497D6A" w:rsidP="00497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C38FE4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73CEFB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11,643,083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5304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F5BD81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11,643,083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74042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FCF795F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570167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819BA3B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0A205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588225E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</w:tr>
      <w:tr w:rsidR="005E7F3E" w:rsidRPr="00744476" w14:paraId="70C1C7D3" w14:textId="77777777" w:rsidTr="00632F91">
        <w:tc>
          <w:tcPr>
            <w:tcW w:w="2358" w:type="dxa"/>
            <w:shd w:val="clear" w:color="auto" w:fill="auto"/>
            <w:vAlign w:val="bottom"/>
          </w:tcPr>
          <w:p w14:paraId="7AB73D7A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BE5AE4" w14:textId="77777777" w:rsidR="005E7F3E" w:rsidRPr="00497D6A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,004,205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B1DA7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1791FA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36,424,315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47EFD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2CA25DE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45,428,520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1B5FD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5385255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737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BB6CB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D462FD2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307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8A583DA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0BFFFB6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5E7F3E" w:rsidRPr="00744476" w14:paraId="5516523A" w14:textId="77777777" w:rsidTr="00632F91">
        <w:tc>
          <w:tcPr>
            <w:tcW w:w="2358" w:type="dxa"/>
            <w:shd w:val="clear" w:color="auto" w:fill="auto"/>
            <w:vAlign w:val="bottom"/>
          </w:tcPr>
          <w:p w14:paraId="551BDA45" w14:textId="77777777" w:rsidR="005E7F3E" w:rsidRPr="00744476" w:rsidRDefault="005E7F3E" w:rsidP="005E7F3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16335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(2,049,965)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97AF6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2499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(17,981,075)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B2AB05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A373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(20,031,040)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265B4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48981B8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016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A426D7F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16F9281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5431E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8ED4" w14:textId="77777777" w:rsidR="005E7F3E" w:rsidRPr="00744476" w:rsidRDefault="005E7F3E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703C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E7F3E" w:rsidRPr="00744476" w14:paraId="3AE20F1E" w14:textId="77777777" w:rsidTr="00632F91">
        <w:tc>
          <w:tcPr>
            <w:tcW w:w="2358" w:type="dxa"/>
            <w:shd w:val="clear" w:color="auto" w:fill="auto"/>
            <w:vAlign w:val="bottom"/>
          </w:tcPr>
          <w:p w14:paraId="545D5489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0E0F7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6,954,240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432B5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35B23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30,086,323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C2B1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D5E2D" w14:textId="77777777" w:rsidR="005E7F3E" w:rsidRPr="00744476" w:rsidRDefault="00497D6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37,040,563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F92E23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DAAE7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456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9245F8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2411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3DB8C7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7DD4F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993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</w:p>
        </w:tc>
      </w:tr>
    </w:tbl>
    <w:p w14:paraId="0D6ACF90" w14:textId="77777777" w:rsidR="002D4424" w:rsidRPr="008B7DC8" w:rsidRDefault="002D4424" w:rsidP="002F0F40">
      <w:pPr>
        <w:pStyle w:val="Bo-Blankline"/>
        <w:rPr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744476" w14:paraId="7969D8A1" w14:textId="77777777" w:rsidTr="00632F91">
        <w:tc>
          <w:tcPr>
            <w:tcW w:w="2358" w:type="dxa"/>
            <w:vAlign w:val="bottom"/>
          </w:tcPr>
          <w:p w14:paraId="55A97CBC" w14:textId="77777777" w:rsidR="002D4424" w:rsidRPr="00744476" w:rsidRDefault="002D4424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622325B1" w14:textId="77777777" w:rsidR="002D4424" w:rsidRPr="00744476" w:rsidRDefault="002D4424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039" w:rsidRPr="00744476" w14:paraId="01323047" w14:textId="77777777" w:rsidTr="00632F91">
        <w:tc>
          <w:tcPr>
            <w:tcW w:w="2358" w:type="dxa"/>
            <w:vAlign w:val="bottom"/>
          </w:tcPr>
          <w:p w14:paraId="6CA896D1" w14:textId="77777777"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AAEB35C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B238566" w14:textId="77777777"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5CC15DA3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6F1039" w:rsidRPr="00744476" w14:paraId="1426162C" w14:textId="77777777" w:rsidTr="00632F91">
        <w:tc>
          <w:tcPr>
            <w:tcW w:w="2358" w:type="dxa"/>
            <w:vAlign w:val="bottom"/>
          </w:tcPr>
          <w:p w14:paraId="7D72C325" w14:textId="77777777"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6B55ADA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66B3EAD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3B5058C0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46998CA" w14:textId="77777777"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2174B76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2B6ABAF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74E52CCA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6F447E2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4765E60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0F6856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6226E74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1F42F5B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6FC9A061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51A9FC7" w14:textId="77777777"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70568F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35B56771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B4E3C6F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7134C2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901C66D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1039" w:rsidRPr="00744476" w14:paraId="4550EB1F" w14:textId="77777777" w:rsidTr="00632F91">
        <w:tc>
          <w:tcPr>
            <w:tcW w:w="2358" w:type="dxa"/>
            <w:vAlign w:val="bottom"/>
          </w:tcPr>
          <w:p w14:paraId="142D4FE8" w14:textId="77777777"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295F3A6B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E7F3E" w:rsidRPr="00744476" w14:paraId="015CB7D8" w14:textId="77777777" w:rsidTr="00E555A4">
        <w:tc>
          <w:tcPr>
            <w:tcW w:w="2358" w:type="dxa"/>
            <w:vAlign w:val="bottom"/>
          </w:tcPr>
          <w:p w14:paraId="4C58CC58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A41BC5" w14:textId="77777777" w:rsidR="005E7F3E" w:rsidRPr="00744476" w:rsidRDefault="00202DAA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A1934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35A20D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917,056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6B57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BCBA66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917,056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47B3E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FCE288C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F6452C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CC8794E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1E29AC0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D578380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</w:tr>
      <w:tr w:rsidR="005E7F3E" w:rsidRPr="00744476" w14:paraId="6569E5AB" w14:textId="77777777" w:rsidTr="00E555A4">
        <w:tc>
          <w:tcPr>
            <w:tcW w:w="2358" w:type="dxa"/>
            <w:vAlign w:val="bottom"/>
          </w:tcPr>
          <w:p w14:paraId="5D0593FC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0B256E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152,460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A7CE11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994B9A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25,832,045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61C3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A5A945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25,984,505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D5BB1E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1C5C696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B603B2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5C994F8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563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64AD1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E51DBCC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="005E7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5E7F3E" w:rsidRPr="00744476" w14:paraId="499C0686" w14:textId="77777777" w:rsidTr="00E555A4">
        <w:tc>
          <w:tcPr>
            <w:tcW w:w="2358" w:type="dxa"/>
            <w:vAlign w:val="bottom"/>
          </w:tcPr>
          <w:p w14:paraId="2A9CB2AE" w14:textId="77777777" w:rsidR="005E7F3E" w:rsidRPr="00744476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F83B8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152,460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ED00C3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3074A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26,749,101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7B828B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BCE1D" w14:textId="77777777" w:rsidR="005E7F3E" w:rsidRPr="00744476" w:rsidRDefault="00202DAA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26,901,561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F2EEA2D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B0AA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B84E62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03A2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D2C2569" w14:textId="77777777" w:rsidR="005E7F3E" w:rsidRPr="00744476" w:rsidRDefault="005E7F3E" w:rsidP="005E7F3E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3F287" w14:textId="77777777" w:rsidR="005E7F3E" w:rsidRPr="00744476" w:rsidRDefault="00C9703C" w:rsidP="005E7F3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</w:t>
            </w:r>
            <w:r w:rsidR="005E7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</w:tr>
    </w:tbl>
    <w:p w14:paraId="01B32896" w14:textId="77777777" w:rsidR="008B7DC8" w:rsidRDefault="008B7DC8" w:rsidP="008B7DC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5128B72B" w14:textId="77777777" w:rsidR="009008DB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2207BAB3" w14:textId="77777777" w:rsidR="00F90B1F" w:rsidRPr="008B7DC8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8B7DC8">
        <w:rPr>
          <w:rFonts w:asciiTheme="majorBidi" w:hAnsiTheme="majorBidi" w:cstheme="majorBidi"/>
          <w:cs/>
        </w:rPr>
        <w:t>ขั้นพื้นฐาน</w:t>
      </w:r>
    </w:p>
    <w:p w14:paraId="1D9239D9" w14:textId="77777777" w:rsidR="00F90B1F" w:rsidRPr="008B7DC8" w:rsidRDefault="00F90B1F" w:rsidP="002F0F40">
      <w:pPr>
        <w:pStyle w:val="Bo-Blankline"/>
        <w:rPr>
          <w:lang w:val="en-US"/>
        </w:rPr>
      </w:pPr>
    </w:p>
    <w:p w14:paraId="0DC204FD" w14:textId="77777777" w:rsidR="00607291" w:rsidRPr="008B7DC8" w:rsidRDefault="000712EB" w:rsidP="0036275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C9703C">
        <w:rPr>
          <w:rFonts w:asciiTheme="majorBidi" w:hAnsiTheme="majorBidi" w:cstheme="majorBidi"/>
          <w:spacing w:val="4"/>
          <w:cs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C9703C">
        <w:rPr>
          <w:rFonts w:asciiTheme="majorBidi" w:hAnsiTheme="majorBidi" w:cstheme="majorBidi"/>
          <w:spacing w:val="4"/>
          <w:cs/>
        </w:rPr>
        <w:t>25</w:t>
      </w:r>
      <w:r w:rsidR="00C9703C">
        <w:rPr>
          <w:rFonts w:asciiTheme="majorBidi" w:hAnsiTheme="majorBidi" w:cstheme="majorBidi"/>
          <w:spacing w:val="4"/>
        </w:rPr>
        <w:t>62</w:t>
      </w:r>
      <w:r w:rsidR="00976AA0" w:rsidRPr="008B7DC8">
        <w:rPr>
          <w:rFonts w:asciiTheme="majorBidi" w:hAnsiTheme="majorBidi" w:cstheme="majorBidi"/>
          <w:spacing w:val="4"/>
          <w:cs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 xml:space="preserve">และ </w:t>
      </w:r>
      <w:r w:rsidR="00C9703C">
        <w:rPr>
          <w:rFonts w:asciiTheme="majorBidi" w:hAnsiTheme="majorBidi" w:cstheme="majorBidi"/>
          <w:spacing w:val="4"/>
          <w:cs/>
        </w:rPr>
        <w:t>25</w:t>
      </w:r>
      <w:r w:rsidR="00C9703C">
        <w:rPr>
          <w:rFonts w:asciiTheme="majorBidi" w:hAnsiTheme="majorBidi" w:cstheme="majorBidi"/>
          <w:spacing w:val="4"/>
        </w:rPr>
        <w:t>61</w:t>
      </w:r>
      <w:r w:rsidR="005E7F3E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8B7DC8">
        <w:rPr>
          <w:rFonts w:asciiTheme="majorBidi" w:hAnsiTheme="majorBidi" w:cstheme="majorBidi"/>
          <w:spacing w:val="4"/>
          <w:cs/>
        </w:rPr>
        <w:t>ไร</w:t>
      </w:r>
      <w:r w:rsidRPr="008B7DC8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8B7DC8">
        <w:rPr>
          <w:rFonts w:asciiTheme="majorBidi" w:hAnsiTheme="majorBidi" w:cstheme="majorBidi"/>
          <w:spacing w:val="4"/>
        </w:rPr>
        <w:t xml:space="preserve"> </w:t>
      </w:r>
      <w:r w:rsidR="00333F88" w:rsidRPr="008B7DC8">
        <w:rPr>
          <w:rFonts w:asciiTheme="majorBidi" w:hAnsiTheme="majorBidi" w:cstheme="majorBidi"/>
          <w:spacing w:val="4"/>
          <w:cs/>
        </w:rPr>
        <w:t>โดย</w:t>
      </w:r>
      <w:r w:rsidR="006F7991" w:rsidRPr="008B7DC8">
        <w:rPr>
          <w:rFonts w:asciiTheme="majorBidi" w:hAnsiTheme="majorBidi" w:cstheme="majorBidi"/>
          <w:spacing w:val="4"/>
          <w:cs/>
        </w:rPr>
        <w:t>ได้</w:t>
      </w:r>
      <w:r w:rsidR="00B41D01" w:rsidRPr="008B7DC8">
        <w:rPr>
          <w:rFonts w:asciiTheme="majorBidi" w:hAnsiTheme="majorBidi" w:cstheme="majorBidi"/>
          <w:spacing w:val="4"/>
          <w:cs/>
        </w:rPr>
        <w:t>ปรับ</w:t>
      </w:r>
      <w:r w:rsidR="006F7991" w:rsidRPr="008B7DC8">
        <w:rPr>
          <w:rFonts w:asciiTheme="majorBidi" w:hAnsiTheme="majorBidi" w:cstheme="majorBidi"/>
          <w:spacing w:val="4"/>
          <w:cs/>
        </w:rPr>
        <w:t>กระทบ</w:t>
      </w:r>
      <w:r w:rsidR="00BC6502" w:rsidRPr="008B7DC8">
        <w:rPr>
          <w:rFonts w:asciiTheme="majorBidi" w:hAnsiTheme="majorBidi" w:cstheme="majorBidi"/>
          <w:spacing w:val="4"/>
          <w:cs/>
        </w:rPr>
        <w:t>จำนวนหุ้นสามัญที่ซื้อคืน</w:t>
      </w:r>
      <w:r w:rsidR="00333F88" w:rsidRPr="008B7DC8">
        <w:rPr>
          <w:rFonts w:asciiTheme="majorBidi" w:hAnsiTheme="majorBidi" w:cstheme="majorBidi"/>
          <w:spacing w:val="4"/>
          <w:cs/>
        </w:rPr>
        <w:t>ที่ถือโดยบริษัทย่อย</w:t>
      </w:r>
      <w:r w:rsidR="004D3A0B">
        <w:rPr>
          <w:rFonts w:asciiTheme="majorBidi" w:hAnsiTheme="majorBidi" w:cstheme="majorBidi" w:hint="cs"/>
          <w:spacing w:val="4"/>
          <w:cs/>
        </w:rPr>
        <w:t>และหุ้นทุนซื้อคืน</w:t>
      </w:r>
      <w:r w:rsidRPr="008B7DC8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14:paraId="67461881" w14:textId="77777777" w:rsidR="009008DB" w:rsidRDefault="009008DB" w:rsidP="002F0F40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52BC4" w:rsidRPr="00744476" w14:paraId="403E75A4" w14:textId="77777777" w:rsidTr="008437E1">
        <w:tc>
          <w:tcPr>
            <w:tcW w:w="3673" w:type="dxa"/>
          </w:tcPr>
          <w:p w14:paraId="0726E85B" w14:textId="77777777" w:rsidR="00552BC4" w:rsidRPr="00744476" w:rsidRDefault="00552BC4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AAC9637" w14:textId="77777777"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A0BADCC" w14:textId="77777777" w:rsidR="00552BC4" w:rsidRPr="00744476" w:rsidRDefault="00552BC4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3D1741A7" w14:textId="77777777"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744476" w14:paraId="6A15EF3B" w14:textId="77777777" w:rsidTr="008437E1">
        <w:tc>
          <w:tcPr>
            <w:tcW w:w="3673" w:type="dxa"/>
          </w:tcPr>
          <w:p w14:paraId="3733E37A" w14:textId="77777777" w:rsidR="005E7F3E" w:rsidRPr="00744476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AAA36C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194C59DA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11FBE17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14:paraId="59CC2D2E" w14:textId="77777777" w:rsidR="005E7F3E" w:rsidRPr="00744476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8EE19BA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315DAA25" w14:textId="77777777" w:rsidR="005E7F3E" w:rsidRPr="00744476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552268" w14:textId="77777777" w:rsidR="005E7F3E" w:rsidRPr="00744476" w:rsidRDefault="00C9703C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F1039" w:rsidRPr="00744476" w14:paraId="76171362" w14:textId="77777777" w:rsidTr="008437E1">
        <w:tc>
          <w:tcPr>
            <w:tcW w:w="3673" w:type="dxa"/>
          </w:tcPr>
          <w:p w14:paraId="6687A996" w14:textId="77777777"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7D81C2B2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744476" w14:paraId="12360941" w14:textId="77777777" w:rsidTr="008437E1">
        <w:tc>
          <w:tcPr>
            <w:tcW w:w="3673" w:type="dxa"/>
          </w:tcPr>
          <w:p w14:paraId="6E4F8604" w14:textId="77777777" w:rsidR="005E7F3E" w:rsidRPr="00744476" w:rsidRDefault="005E7F3E" w:rsidP="005E7F3E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D54B8C" w14:textId="77777777" w:rsidR="005E7F3E" w:rsidRPr="00744476" w:rsidRDefault="009936D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,393,525</w:t>
            </w:r>
          </w:p>
        </w:tc>
        <w:tc>
          <w:tcPr>
            <w:tcW w:w="235" w:type="dxa"/>
            <w:vAlign w:val="bottom"/>
          </w:tcPr>
          <w:p w14:paraId="40C0430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AD93A0B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35" w:type="dxa"/>
            <w:vAlign w:val="bottom"/>
          </w:tcPr>
          <w:p w14:paraId="6A94762F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5C86E022" w14:textId="77777777" w:rsidR="005E7F3E" w:rsidRPr="00744476" w:rsidRDefault="00CD21C2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278,752</w:t>
            </w:r>
          </w:p>
        </w:tc>
        <w:tc>
          <w:tcPr>
            <w:tcW w:w="235" w:type="dxa"/>
            <w:vAlign w:val="bottom"/>
          </w:tcPr>
          <w:p w14:paraId="3D516A3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7765A9F5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  <w:r w:rsidR="005E7F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  <w:tr w:rsidR="005E7F3E" w:rsidRPr="00744476" w14:paraId="1ED149E0" w14:textId="77777777" w:rsidTr="008437E1">
        <w:tc>
          <w:tcPr>
            <w:tcW w:w="3673" w:type="dxa"/>
          </w:tcPr>
          <w:p w14:paraId="3E0DAFCC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E1DECE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14:paraId="4D15C11E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14:paraId="569E710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14:paraId="17628D7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14:paraId="3ADA7828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14:paraId="6A407384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14:paraId="459C78C0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E7F3E" w:rsidRPr="00744476" w14:paraId="5B24DCC6" w14:textId="77777777" w:rsidTr="008437E1">
        <w:tc>
          <w:tcPr>
            <w:tcW w:w="3673" w:type="dxa"/>
          </w:tcPr>
          <w:p w14:paraId="5E0BCDF8" w14:textId="77777777" w:rsidR="005E7F3E" w:rsidRPr="00744476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</w:tcPr>
          <w:p w14:paraId="05E99AC2" w14:textId="77777777" w:rsidR="005E7F3E" w:rsidRPr="00744476" w:rsidRDefault="009936D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5" w:type="dxa"/>
          </w:tcPr>
          <w:p w14:paraId="6DE2BB06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2DB80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2AF9150C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A92B8D" w14:textId="77777777" w:rsidR="005E7F3E" w:rsidRPr="00744476" w:rsidRDefault="00CD21C2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5" w:type="dxa"/>
          </w:tcPr>
          <w:p w14:paraId="64F890EB" w14:textId="77777777" w:rsidR="005E7F3E" w:rsidRPr="00744476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DC7943" w14:textId="77777777" w:rsidR="005E7F3E" w:rsidRPr="00744476" w:rsidRDefault="00C9703C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5E7F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936DE" w:rsidRPr="00744476" w14:paraId="448014FF" w14:textId="77777777" w:rsidTr="008437E1">
        <w:tc>
          <w:tcPr>
            <w:tcW w:w="3673" w:type="dxa"/>
          </w:tcPr>
          <w:p w14:paraId="3036852D" w14:textId="77777777" w:rsidR="009936DE" w:rsidRPr="00744476" w:rsidRDefault="009936DE" w:rsidP="009936DE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ผลกระทบจากหุ้นของบริษัทที่ถือโดย</w:t>
            </w:r>
          </w:p>
          <w:p w14:paraId="369FE2BE" w14:textId="77777777" w:rsidR="009936DE" w:rsidRPr="00744476" w:rsidRDefault="009936DE" w:rsidP="009936DE">
            <w:pPr>
              <w:spacing w:line="240" w:lineRule="atLeast"/>
              <w:ind w:left="151"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0" w:type="dxa"/>
          </w:tcPr>
          <w:p w14:paraId="2ECA733C" w14:textId="77777777" w:rsidR="009936DE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380F7" w14:textId="77777777" w:rsidR="009936DE" w:rsidRPr="00744476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C67581A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3ABA528" w14:textId="77777777" w:rsidR="009936DE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AEB9C7D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(172,861)</w:t>
            </w:r>
          </w:p>
        </w:tc>
        <w:tc>
          <w:tcPr>
            <w:tcW w:w="235" w:type="dxa"/>
          </w:tcPr>
          <w:p w14:paraId="7BDF40A5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C006F5" w14:textId="77777777" w:rsidR="009936DE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D7B925" w14:textId="77777777" w:rsidR="009936DE" w:rsidRPr="00744476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9E6BFF8" w14:textId="77777777" w:rsidR="009936DE" w:rsidRPr="00744476" w:rsidRDefault="009936DE" w:rsidP="009936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45F6CC8" w14:textId="77777777" w:rsidR="009936DE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DCE668" w14:textId="77777777" w:rsidR="009936DE" w:rsidRPr="00744476" w:rsidRDefault="009936DE" w:rsidP="009936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36DE" w:rsidRPr="00744476" w14:paraId="1C47C454" w14:textId="77777777" w:rsidTr="008437E1">
        <w:tc>
          <w:tcPr>
            <w:tcW w:w="3673" w:type="dxa"/>
          </w:tcPr>
          <w:p w14:paraId="00B26617" w14:textId="77777777" w:rsidR="009936DE" w:rsidRPr="00BF089B" w:rsidRDefault="009936DE" w:rsidP="009936DE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</w:tcPr>
          <w:p w14:paraId="57031F99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(1,008,278)</w:t>
            </w:r>
          </w:p>
        </w:tc>
        <w:tc>
          <w:tcPr>
            <w:tcW w:w="235" w:type="dxa"/>
          </w:tcPr>
          <w:p w14:paraId="2DE026F9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B43DD1A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(53,774)</w:t>
            </w:r>
          </w:p>
        </w:tc>
        <w:tc>
          <w:tcPr>
            <w:tcW w:w="235" w:type="dxa"/>
          </w:tcPr>
          <w:p w14:paraId="4585DC3A" w14:textId="77777777" w:rsidR="009936DE" w:rsidRPr="00FA599D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B5E763C" w14:textId="77777777" w:rsidR="009936DE" w:rsidRPr="00FA599D" w:rsidRDefault="009936DE" w:rsidP="009936D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(1,008,278)</w:t>
            </w:r>
          </w:p>
        </w:tc>
        <w:tc>
          <w:tcPr>
            <w:tcW w:w="235" w:type="dxa"/>
          </w:tcPr>
          <w:p w14:paraId="31EABB7B" w14:textId="77777777" w:rsidR="009936DE" w:rsidRPr="00FA599D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52735CD" w14:textId="77777777" w:rsidR="009936DE" w:rsidRPr="00FA599D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936DE" w:rsidRPr="00744476" w14:paraId="1E98C1E0" w14:textId="77777777" w:rsidTr="008437E1">
        <w:tc>
          <w:tcPr>
            <w:tcW w:w="3673" w:type="dxa"/>
            <w:vAlign w:val="bottom"/>
          </w:tcPr>
          <w:p w14:paraId="08438F9A" w14:textId="77777777" w:rsidR="009936DE" w:rsidRPr="00744476" w:rsidRDefault="009936DE" w:rsidP="009936DE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8CC8E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19,181,722</w:t>
            </w:r>
          </w:p>
        </w:tc>
        <w:tc>
          <w:tcPr>
            <w:tcW w:w="235" w:type="dxa"/>
            <w:vAlign w:val="bottom"/>
          </w:tcPr>
          <w:p w14:paraId="57FC339C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4C137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19,963,365</w:t>
            </w:r>
          </w:p>
        </w:tc>
        <w:tc>
          <w:tcPr>
            <w:tcW w:w="235" w:type="dxa"/>
            <w:vAlign w:val="bottom"/>
          </w:tcPr>
          <w:p w14:paraId="2B8510C8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18C2B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19,181,722</w:t>
            </w:r>
          </w:p>
        </w:tc>
        <w:tc>
          <w:tcPr>
            <w:tcW w:w="235" w:type="dxa"/>
            <w:vAlign w:val="bottom"/>
          </w:tcPr>
          <w:p w14:paraId="29CB25DA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7DE51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20,136,226</w:t>
            </w:r>
          </w:p>
        </w:tc>
      </w:tr>
      <w:tr w:rsidR="009936DE" w:rsidRPr="00744476" w14:paraId="5EECA7FB" w14:textId="77777777" w:rsidTr="008437E1">
        <w:tc>
          <w:tcPr>
            <w:tcW w:w="3673" w:type="dxa"/>
            <w:vAlign w:val="bottom"/>
          </w:tcPr>
          <w:p w14:paraId="65527495" w14:textId="77777777" w:rsidR="009936DE" w:rsidRPr="00744476" w:rsidRDefault="009936DE" w:rsidP="009936D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F598A" w14:textId="77777777" w:rsidR="009936DE" w:rsidRPr="00744476" w:rsidRDefault="009936DE" w:rsidP="009936DE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0.073</w:t>
            </w:r>
          </w:p>
        </w:tc>
        <w:tc>
          <w:tcPr>
            <w:tcW w:w="235" w:type="dxa"/>
            <w:vAlign w:val="bottom"/>
          </w:tcPr>
          <w:p w14:paraId="2A2ABBB5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C78D" w14:textId="77777777" w:rsidR="009936DE" w:rsidRPr="00744476" w:rsidRDefault="009936DE" w:rsidP="009936DE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0.016</w:t>
            </w:r>
          </w:p>
        </w:tc>
        <w:tc>
          <w:tcPr>
            <w:tcW w:w="235" w:type="dxa"/>
            <w:vAlign w:val="bottom"/>
          </w:tcPr>
          <w:p w14:paraId="0F4739ED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5FA70" w14:textId="77777777" w:rsidR="009936DE" w:rsidRPr="00744476" w:rsidRDefault="009936DE" w:rsidP="009936DE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0.015</w:t>
            </w:r>
          </w:p>
        </w:tc>
        <w:tc>
          <w:tcPr>
            <w:tcW w:w="235" w:type="dxa"/>
            <w:vAlign w:val="bottom"/>
          </w:tcPr>
          <w:p w14:paraId="40E55D26" w14:textId="77777777" w:rsidR="009936DE" w:rsidRPr="00744476" w:rsidRDefault="009936DE" w:rsidP="009936D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5911" w14:textId="77777777" w:rsidR="009936DE" w:rsidRPr="00744476" w:rsidRDefault="009936DE" w:rsidP="009936DE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0.013</w:t>
            </w:r>
          </w:p>
        </w:tc>
      </w:tr>
    </w:tbl>
    <w:p w14:paraId="37F53AF9" w14:textId="77777777" w:rsidR="00A21577" w:rsidRPr="008B7DC8" w:rsidRDefault="00A21577" w:rsidP="002F0F40">
      <w:pPr>
        <w:pStyle w:val="Bo-Blankline"/>
      </w:pPr>
    </w:p>
    <w:p w14:paraId="55E446C9" w14:textId="77777777" w:rsidR="007B2482" w:rsidRPr="008B7DC8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เงินปันผล</w:t>
      </w:r>
    </w:p>
    <w:p w14:paraId="317C6F2D" w14:textId="77777777" w:rsidR="002769E8" w:rsidRPr="008B7DC8" w:rsidRDefault="002769E8" w:rsidP="002F0F40">
      <w:pPr>
        <w:pStyle w:val="Bo-Blankline"/>
      </w:pPr>
    </w:p>
    <w:p w14:paraId="0DC1E93E" w14:textId="77777777" w:rsidR="0088487D" w:rsidRPr="0060104F" w:rsidRDefault="0088487D" w:rsidP="0088487D">
      <w:pPr>
        <w:pStyle w:val="Bo-C1Content"/>
        <w:rPr>
          <w:spacing w:val="-2"/>
        </w:rPr>
      </w:pPr>
      <w:r w:rsidRPr="008F2468">
        <w:rPr>
          <w:spacing w:val="-2"/>
          <w:cs/>
        </w:rPr>
        <w:t>ในการประชุม</w:t>
      </w:r>
      <w:r w:rsidRPr="008F2468">
        <w:rPr>
          <w:rFonts w:hint="cs"/>
          <w:spacing w:val="-2"/>
          <w:cs/>
        </w:rPr>
        <w:t>คณะกรรมการบริษัทเ</w:t>
      </w:r>
      <w:r w:rsidRPr="008F2468">
        <w:rPr>
          <w:spacing w:val="-2"/>
          <w:cs/>
        </w:rPr>
        <w:t xml:space="preserve">มื่อวันที่ </w:t>
      </w:r>
      <w:r w:rsidRPr="008F2468">
        <w:rPr>
          <w:spacing w:val="-2"/>
        </w:rPr>
        <w:t>2</w:t>
      </w:r>
      <w:r w:rsidRPr="008F2468">
        <w:rPr>
          <w:rFonts w:hint="cs"/>
          <w:spacing w:val="-2"/>
          <w:cs/>
        </w:rPr>
        <w:t>8</w:t>
      </w:r>
      <w:r w:rsidRPr="008F2468">
        <w:rPr>
          <w:spacing w:val="-2"/>
          <w:cs/>
        </w:rPr>
        <w:t xml:space="preserve"> </w:t>
      </w:r>
      <w:r w:rsidRPr="008F2468">
        <w:rPr>
          <w:rFonts w:hint="cs"/>
          <w:spacing w:val="-2"/>
          <w:cs/>
        </w:rPr>
        <w:t xml:space="preserve">พฤศจิกายน </w:t>
      </w:r>
      <w:r w:rsidRPr="008F2468">
        <w:rPr>
          <w:spacing w:val="-2"/>
        </w:rPr>
        <w:t>2562</w:t>
      </w:r>
      <w:r w:rsidRPr="008F2468">
        <w:rPr>
          <w:spacing w:val="-2"/>
          <w:cs/>
        </w:rPr>
        <w:t xml:space="preserve"> มีมติอนุมัติการจ่ายเงินปันผล</w:t>
      </w:r>
      <w:r w:rsidRPr="008F2468">
        <w:rPr>
          <w:rFonts w:hint="cs"/>
          <w:spacing w:val="-2"/>
          <w:cs/>
        </w:rPr>
        <w:t>ระหว่างกาล</w:t>
      </w:r>
      <w:r w:rsidRPr="008F2468">
        <w:rPr>
          <w:spacing w:val="-2"/>
          <w:cs/>
        </w:rPr>
        <w:t xml:space="preserve">จากกำไรสะสมของบริษัท ในอัตราหุ้นละ </w:t>
      </w:r>
      <w:r w:rsidRPr="008F2468">
        <w:rPr>
          <w:spacing w:val="-2"/>
        </w:rPr>
        <w:t>0</w:t>
      </w:r>
      <w:r w:rsidRPr="008F2468">
        <w:rPr>
          <w:spacing w:val="-2"/>
          <w:cs/>
        </w:rPr>
        <w:t>.</w:t>
      </w:r>
      <w:r w:rsidRPr="008F2468">
        <w:rPr>
          <w:spacing w:val="-2"/>
        </w:rPr>
        <w:t>0</w:t>
      </w:r>
      <w:r w:rsidRPr="008F2468">
        <w:rPr>
          <w:rFonts w:hint="cs"/>
          <w:spacing w:val="-2"/>
          <w:cs/>
        </w:rPr>
        <w:t>3</w:t>
      </w:r>
      <w:r w:rsidRPr="008F2468">
        <w:rPr>
          <w:spacing w:val="-2"/>
          <w:cs/>
        </w:rPr>
        <w:t xml:space="preserve"> บาทเป็นจำนวนเงินรวม </w:t>
      </w:r>
      <w:r w:rsidRPr="008F2468">
        <w:rPr>
          <w:spacing w:val="-2"/>
          <w:lang w:val="en-US"/>
        </w:rPr>
        <w:t>575.42</w:t>
      </w:r>
      <w:r w:rsidRPr="008F2468">
        <w:rPr>
          <w:spacing w:val="-2"/>
          <w:cs/>
        </w:rPr>
        <w:t xml:space="preserve"> ล้านบาท</w:t>
      </w:r>
      <w:r w:rsidRPr="008F2468">
        <w:rPr>
          <w:spacing w:val="-2"/>
        </w:rPr>
        <w:t xml:space="preserve"> </w:t>
      </w:r>
      <w:r w:rsidRPr="008F2468">
        <w:rPr>
          <w:spacing w:val="-2"/>
          <w:cs/>
        </w:rPr>
        <w:t>เงินปันผลดังกล่าวได้จ่ายให้แก่ผู้ถือหุ้นในเดือน</w:t>
      </w:r>
      <w:r w:rsidRPr="008F2468">
        <w:rPr>
          <w:rFonts w:hint="cs"/>
          <w:spacing w:val="-2"/>
          <w:cs/>
        </w:rPr>
        <w:t>ธันวาคม</w:t>
      </w:r>
      <w:r w:rsidRPr="008F2468">
        <w:rPr>
          <w:spacing w:val="-2"/>
          <w:cs/>
        </w:rPr>
        <w:t xml:space="preserve"> </w:t>
      </w:r>
      <w:r w:rsidRPr="008F2468">
        <w:rPr>
          <w:spacing w:val="-2"/>
        </w:rPr>
        <w:t>2562</w:t>
      </w:r>
    </w:p>
    <w:p w14:paraId="631DA578" w14:textId="77777777" w:rsidR="0088487D" w:rsidRDefault="0088487D" w:rsidP="0088487D">
      <w:pPr>
        <w:pStyle w:val="Bo-Blankline"/>
      </w:pPr>
    </w:p>
    <w:p w14:paraId="0361E468" w14:textId="77777777" w:rsidR="00F72C68" w:rsidRDefault="00F72C68" w:rsidP="00F72C68">
      <w:pPr>
        <w:pStyle w:val="Bo-C1Content"/>
      </w:pPr>
      <w:r w:rsidRPr="0008784B">
        <w:rPr>
          <w:rFonts w:hint="cs"/>
          <w:spacing w:val="-4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C9703C">
        <w:rPr>
          <w:rFonts w:hint="cs"/>
          <w:spacing w:val="-4"/>
        </w:rPr>
        <w:t>2</w:t>
      </w:r>
      <w:r w:rsidR="00C9703C">
        <w:rPr>
          <w:rFonts w:hint="cs"/>
          <w:spacing w:val="-4"/>
          <w:cs/>
        </w:rPr>
        <w:t>9</w:t>
      </w:r>
      <w:r w:rsidRPr="0008784B">
        <w:rPr>
          <w:rFonts w:hint="cs"/>
          <w:spacing w:val="-4"/>
          <w:cs/>
        </w:rPr>
        <w:t xml:space="preserve"> เมษายน </w:t>
      </w:r>
      <w:r w:rsidR="00C9703C">
        <w:rPr>
          <w:rFonts w:hint="cs"/>
          <w:spacing w:val="-4"/>
          <w:cs/>
        </w:rPr>
        <w:t>2562</w:t>
      </w:r>
      <w:r w:rsidRPr="0008784B">
        <w:rPr>
          <w:rFonts w:hint="cs"/>
          <w:spacing w:val="-4"/>
          <w:cs/>
        </w:rPr>
        <w:t xml:space="preserve"> ผู้ถือหุ้นมีมติอนุมัติการจ่ายเงินปันผล</w:t>
      </w:r>
      <w:r w:rsidRPr="0008784B">
        <w:rPr>
          <w:rFonts w:hint="cs"/>
          <w:cs/>
        </w:rPr>
        <w:t xml:space="preserve">จากกำไรสะสมของบริษัท ในอัตราหุ้นละ </w:t>
      </w:r>
      <w:r w:rsidR="00C9703C">
        <w:rPr>
          <w:rFonts w:hint="cs"/>
          <w:cs/>
        </w:rPr>
        <w:t>0</w:t>
      </w:r>
      <w:r w:rsidRPr="0008784B">
        <w:rPr>
          <w:rFonts w:hint="cs"/>
          <w:cs/>
        </w:rPr>
        <w:t>.</w:t>
      </w:r>
      <w:r w:rsidR="00C9703C">
        <w:rPr>
          <w:rFonts w:hint="cs"/>
        </w:rPr>
        <w:t>02</w:t>
      </w:r>
      <w:r w:rsidRPr="0008784B">
        <w:rPr>
          <w:rFonts w:hint="cs"/>
          <w:cs/>
        </w:rPr>
        <w:t xml:space="preserve"> บาทเป็นจำนวนเงินรวม </w:t>
      </w:r>
      <w:r w:rsidR="00C9703C">
        <w:rPr>
          <w:rFonts w:hint="cs"/>
          <w:cs/>
        </w:rPr>
        <w:t>383</w:t>
      </w:r>
      <w:r w:rsidRPr="0008784B">
        <w:rPr>
          <w:rFonts w:hint="cs"/>
        </w:rPr>
        <w:t>.</w:t>
      </w:r>
      <w:r w:rsidR="00C9703C">
        <w:rPr>
          <w:rFonts w:hint="cs"/>
          <w:cs/>
        </w:rPr>
        <w:t>61</w:t>
      </w:r>
      <w:r w:rsidRPr="0008784B">
        <w:rPr>
          <w:rFonts w:hint="cs"/>
          <w:cs/>
        </w:rPr>
        <w:t xml:space="preserve"> ล้านบาท</w:t>
      </w:r>
      <w:r w:rsidRPr="0008784B">
        <w:rPr>
          <w:rFonts w:hint="cs"/>
        </w:rPr>
        <w:t xml:space="preserve"> </w:t>
      </w:r>
      <w:r w:rsidRPr="0008784B">
        <w:rPr>
          <w:rFonts w:hint="cs"/>
          <w:cs/>
        </w:rPr>
        <w:t xml:space="preserve">เงินปันผลดังกล่าวได้จ่ายให้แก่ผู้ถือหุ้นในเดือนพฤษภาคม </w:t>
      </w:r>
      <w:r w:rsidR="00C9703C">
        <w:rPr>
          <w:rFonts w:hint="cs"/>
        </w:rPr>
        <w:t>256</w:t>
      </w:r>
      <w:r w:rsidR="00C9703C">
        <w:rPr>
          <w:rFonts w:hint="cs"/>
          <w:cs/>
        </w:rPr>
        <w:t>2</w:t>
      </w:r>
    </w:p>
    <w:p w14:paraId="5D842E44" w14:textId="77777777" w:rsidR="008F3E5B" w:rsidRDefault="008F3E5B" w:rsidP="002F0F40">
      <w:pPr>
        <w:pStyle w:val="Bo-Blankline"/>
      </w:pPr>
    </w:p>
    <w:p w14:paraId="32EFC14B" w14:textId="77777777" w:rsidR="00983541" w:rsidRPr="008B7DC8" w:rsidRDefault="002E10DA" w:rsidP="002E10DA">
      <w:pPr>
        <w:pStyle w:val="Bo-C1Content"/>
        <w:rPr>
          <w:rFonts w:asciiTheme="majorBidi" w:hAnsiTheme="majorBidi" w:cstheme="majorBidi"/>
        </w:rPr>
      </w:pPr>
      <w:r w:rsidRPr="0060104F">
        <w:rPr>
          <w:spacing w:val="-2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C9703C">
        <w:rPr>
          <w:spacing w:val="-2"/>
        </w:rPr>
        <w:t>2</w:t>
      </w:r>
      <w:r w:rsidR="00C9703C">
        <w:rPr>
          <w:spacing w:val="-2"/>
          <w:cs/>
        </w:rPr>
        <w:t>5</w:t>
      </w:r>
      <w:r w:rsidRPr="0060104F">
        <w:rPr>
          <w:spacing w:val="-2"/>
          <w:cs/>
        </w:rPr>
        <w:t xml:space="preserve"> เมษายน </w:t>
      </w:r>
      <w:r w:rsidR="00C9703C">
        <w:rPr>
          <w:spacing w:val="-2"/>
          <w:cs/>
        </w:rPr>
        <w:t>2561</w:t>
      </w:r>
      <w:r w:rsidRPr="0060104F">
        <w:rPr>
          <w:spacing w:val="-2"/>
          <w:cs/>
        </w:rPr>
        <w:t xml:space="preserve"> ผู้ถือหุ้นมีมติอนุมัติการจ่ายเงินปันผลจากกำไรสะสมของบริษัท ในอัตราหุ้นละ </w:t>
      </w:r>
      <w:r w:rsidR="00C9703C">
        <w:rPr>
          <w:spacing w:val="-2"/>
          <w:cs/>
        </w:rPr>
        <w:t>0</w:t>
      </w:r>
      <w:r w:rsidRPr="0060104F">
        <w:rPr>
          <w:spacing w:val="-2"/>
          <w:cs/>
        </w:rPr>
        <w:t>.</w:t>
      </w:r>
      <w:r w:rsidR="00C9703C">
        <w:rPr>
          <w:spacing w:val="-2"/>
        </w:rPr>
        <w:t>02</w:t>
      </w:r>
      <w:r w:rsidRPr="0060104F">
        <w:rPr>
          <w:spacing w:val="-2"/>
          <w:cs/>
        </w:rPr>
        <w:t xml:space="preserve"> บาทเป็นจำนวนเงินรวม </w:t>
      </w:r>
      <w:r w:rsidR="00C9703C">
        <w:rPr>
          <w:spacing w:val="-2"/>
        </w:rPr>
        <w:t>403</w:t>
      </w:r>
      <w:r w:rsidRPr="0060104F">
        <w:rPr>
          <w:spacing w:val="-2"/>
        </w:rPr>
        <w:t>.</w:t>
      </w:r>
      <w:r w:rsidR="00C9703C">
        <w:rPr>
          <w:spacing w:val="-2"/>
          <w:cs/>
        </w:rPr>
        <w:t>8</w:t>
      </w:r>
      <w:r w:rsidR="00C9703C">
        <w:rPr>
          <w:spacing w:val="-2"/>
        </w:rPr>
        <w:t>0</w:t>
      </w:r>
      <w:r w:rsidRPr="0060104F">
        <w:rPr>
          <w:spacing w:val="-2"/>
          <w:cs/>
        </w:rPr>
        <w:t xml:space="preserve"> ล้านบาท</w:t>
      </w:r>
      <w:r w:rsidRPr="0060104F">
        <w:rPr>
          <w:spacing w:val="-2"/>
        </w:rPr>
        <w:t xml:space="preserve"> </w:t>
      </w:r>
      <w:r w:rsidRPr="0060104F">
        <w:rPr>
          <w:spacing w:val="-2"/>
          <w:cs/>
        </w:rPr>
        <w:t xml:space="preserve">เงินปันผลดังกล่าวได้จ่ายให้แก่ผู้ถือหุ้นในเดือนพฤษภาคม </w:t>
      </w:r>
      <w:r w:rsidR="00C9703C">
        <w:rPr>
          <w:spacing w:val="-2"/>
        </w:rPr>
        <w:t>256</w:t>
      </w:r>
      <w:r w:rsidR="00C9703C">
        <w:rPr>
          <w:spacing w:val="-2"/>
          <w:cs/>
        </w:rPr>
        <w:t>1</w:t>
      </w:r>
    </w:p>
    <w:p w14:paraId="32D724E0" w14:textId="77777777" w:rsidR="009008DB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02AE7BEC" w14:textId="77777777" w:rsidR="00B0756A" w:rsidRPr="008B7DC8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7AD4B857" w14:textId="77777777" w:rsidR="00B0756A" w:rsidRPr="008B7DC8" w:rsidRDefault="00B0756A" w:rsidP="002F0F40">
      <w:pPr>
        <w:pStyle w:val="Bo-Blankline"/>
      </w:pPr>
    </w:p>
    <w:p w14:paraId="4DB0D6DF" w14:textId="77777777" w:rsidR="00D03891" w:rsidRPr="008B7DC8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42FFDC2" w14:textId="77777777" w:rsidR="00D03891" w:rsidRPr="002F0F40" w:rsidRDefault="00D03891" w:rsidP="002F0F40">
      <w:pPr>
        <w:pStyle w:val="Bo-Blankline"/>
      </w:pPr>
    </w:p>
    <w:p w14:paraId="1026BFAA" w14:textId="77777777" w:rsidR="00D03891" w:rsidRPr="008B7DC8" w:rsidRDefault="00D03891" w:rsidP="00D03891">
      <w:pPr>
        <w:pStyle w:val="Bo-C1Content"/>
        <w:rPr>
          <w:rFonts w:asciiTheme="majorBidi" w:hAnsiTheme="majorBidi" w:cstheme="majorBidi"/>
        </w:rPr>
      </w:pPr>
      <w:r w:rsidRPr="007C2E76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ของอัตราดอกเบี้ยและอัตราแลกเปลี่ยนเงินตราต่างประเทศ และจากการไม่ปฏิบัติตามข้อกำหนดตา</w:t>
      </w:r>
      <w:r w:rsidR="00182B95" w:rsidRPr="007C2E76">
        <w:rPr>
          <w:rFonts w:asciiTheme="majorBidi" w:hAnsiTheme="majorBidi" w:cstheme="majorBidi"/>
          <w:cs/>
        </w:rPr>
        <w:t>มสัญญาของคู่สัญญา กลุ่มบริษัทไม่</w:t>
      </w:r>
      <w:r w:rsidRPr="007C2E76">
        <w:rPr>
          <w:rFonts w:asciiTheme="majorBidi" w:hAnsiTheme="majorBidi" w:cstheme="majorBidi"/>
          <w:cs/>
        </w:rPr>
        <w:t>มีการถือหรือ</w:t>
      </w:r>
      <w:r w:rsidR="009008DB" w:rsidRPr="007C2E76">
        <w:rPr>
          <w:rFonts w:asciiTheme="majorBidi" w:hAnsiTheme="majorBidi" w:cstheme="majorBidi" w:hint="cs"/>
          <w:cs/>
        </w:rPr>
        <w:t>ออก</w:t>
      </w:r>
      <w:r w:rsidRPr="007C2E76">
        <w:rPr>
          <w:rFonts w:asciiTheme="majorBidi" w:hAnsiTheme="majorBidi" w:cstheme="majorBidi"/>
          <w:cs/>
        </w:rPr>
        <w:t>ตราสารอนุพันธ์ เพื่อ</w:t>
      </w:r>
      <w:r w:rsidR="004A0106" w:rsidRPr="007C2E76">
        <w:rPr>
          <w:rFonts w:asciiTheme="majorBidi" w:hAnsiTheme="majorBidi" w:cstheme="majorBidi"/>
          <w:cs/>
        </w:rPr>
        <w:t>การเก็งกำไรหรือ</w:t>
      </w:r>
      <w:r w:rsidRPr="007C2E76">
        <w:rPr>
          <w:rFonts w:asciiTheme="majorBidi" w:hAnsiTheme="majorBidi" w:cstheme="majorBidi"/>
          <w:cs/>
        </w:rPr>
        <w:t>การค้า</w:t>
      </w:r>
      <w:r w:rsidRPr="008B7DC8">
        <w:rPr>
          <w:rFonts w:asciiTheme="majorBidi" w:hAnsiTheme="majorBidi" w:cstheme="majorBidi"/>
          <w:cs/>
        </w:rPr>
        <w:t xml:space="preserve"> </w:t>
      </w:r>
    </w:p>
    <w:p w14:paraId="39939B79" w14:textId="77777777" w:rsidR="00D03891" w:rsidRPr="002F0F40" w:rsidRDefault="00D03891" w:rsidP="002F0F40">
      <w:pPr>
        <w:pStyle w:val="Bo-Blankline"/>
      </w:pPr>
    </w:p>
    <w:p w14:paraId="6EC04C11" w14:textId="77777777" w:rsidR="00D03891" w:rsidRPr="00B8791C" w:rsidRDefault="00D03891" w:rsidP="00B8791C">
      <w:pPr>
        <w:pStyle w:val="Bo-C1Content"/>
        <w:rPr>
          <w:rFonts w:asciiTheme="majorBidi" w:hAnsiTheme="majorBidi" w:cstheme="majorBidi"/>
        </w:rPr>
      </w:pPr>
      <w:r w:rsidRPr="00B8791C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2332395" w14:textId="77777777" w:rsidR="00D03891" w:rsidRPr="002F0F40" w:rsidRDefault="00D03891" w:rsidP="002F0F40">
      <w:pPr>
        <w:pStyle w:val="Bo-Blankline"/>
      </w:pPr>
    </w:p>
    <w:p w14:paraId="5EE8EB43" w14:textId="77777777" w:rsidR="00D03891" w:rsidRPr="00B8791C" w:rsidRDefault="00D03891" w:rsidP="00B8791C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79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89644E7" w14:textId="77777777" w:rsidR="00D03891" w:rsidRPr="002F0F40" w:rsidRDefault="00D03891" w:rsidP="002F0F40">
      <w:pPr>
        <w:pStyle w:val="Bo-Blankline"/>
      </w:pPr>
    </w:p>
    <w:p w14:paraId="27DE2A69" w14:textId="77777777" w:rsidR="00D03891" w:rsidRPr="00B8791C" w:rsidRDefault="00D03891" w:rsidP="00B8791C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B8791C">
        <w:rPr>
          <w:rFonts w:asciiTheme="majorBidi" w:hAnsiTheme="majorBidi" w:cstheme="majorBidi"/>
          <w:cs/>
        </w:rPr>
        <w:t xml:space="preserve"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110DC57B" w14:textId="77777777" w:rsidR="00D03891" w:rsidRPr="002F0F40" w:rsidRDefault="00D03891" w:rsidP="002F0F40">
      <w:pPr>
        <w:pStyle w:val="Bo-Blankline"/>
      </w:pPr>
    </w:p>
    <w:p w14:paraId="585DB029" w14:textId="77777777" w:rsidR="00D03891" w:rsidRPr="00B8791C" w:rsidRDefault="00D03891" w:rsidP="00B8791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79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D3C02BE" w14:textId="77777777" w:rsidR="00D03891" w:rsidRPr="002F0F40" w:rsidRDefault="00D03891" w:rsidP="002F0F40">
      <w:pPr>
        <w:pStyle w:val="Bo-Blankline"/>
      </w:pPr>
    </w:p>
    <w:p w14:paraId="2241F171" w14:textId="77777777" w:rsidR="00D03891" w:rsidRPr="00B8791C" w:rsidRDefault="00D03891" w:rsidP="00B8791C">
      <w:pPr>
        <w:pStyle w:val="Bo-C1Content"/>
        <w:rPr>
          <w:rFonts w:asciiTheme="majorBidi" w:hAnsiTheme="majorBidi" w:cstheme="majorBidi"/>
          <w:lang w:val="en-US"/>
        </w:rPr>
      </w:pPr>
      <w:r w:rsidRPr="00B8791C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8B766C" w:rsidRPr="00B8791C">
        <w:rPr>
          <w:rFonts w:asciiTheme="majorBidi" w:hAnsiTheme="majorBidi" w:cstheme="majorBidi"/>
          <w:cs/>
        </w:rPr>
        <w:br/>
      </w:r>
      <w:r w:rsidR="00ED4BE5">
        <w:rPr>
          <w:rFonts w:asciiTheme="majorBidi" w:hAnsiTheme="majorBidi" w:cstheme="majorBidi"/>
          <w:cs/>
        </w:rPr>
        <w:t>ในตลาด</w:t>
      </w:r>
      <w:r w:rsidRPr="00B8791C">
        <w:rPr>
          <w:rFonts w:asciiTheme="majorBidi" w:hAnsiTheme="majorBidi" w:cstheme="majorBidi"/>
          <w:cs/>
        </w:rPr>
        <w:t xml:space="preserve"> ซึ่งส่งผลกระทบต่อการดำเนินงานและกระแสเงินสดของกลุ่มบริษัท เนื่องจากดอกเบี้ยของเงินกู้ยืม</w:t>
      </w:r>
      <w:r w:rsidR="008B766C" w:rsidRPr="00B8791C">
        <w:rPr>
          <w:rFonts w:asciiTheme="majorBidi" w:hAnsiTheme="majorBidi" w:cstheme="majorBidi"/>
          <w:cs/>
        </w:rPr>
        <w:br/>
      </w:r>
      <w:r w:rsidRPr="00B8791C">
        <w:rPr>
          <w:rFonts w:asciiTheme="majorBidi" w:hAnsiTheme="majorBidi" w:cstheme="majorBidi"/>
          <w:cs/>
        </w:rPr>
        <w:t>ส่วนใหญ่มีอัตราลอยตัว</w:t>
      </w:r>
      <w:r w:rsidRPr="00B8791C">
        <w:rPr>
          <w:rFonts w:asciiTheme="majorBidi" w:hAnsiTheme="majorBidi" w:cstheme="majorBidi"/>
        </w:rPr>
        <w:t xml:space="preserve"> </w:t>
      </w:r>
      <w:r w:rsidRPr="00B8791C">
        <w:rPr>
          <w:rFonts w:asciiTheme="majorBidi" w:hAnsiTheme="majorBidi" w:cstheme="majorBidi"/>
          <w:cs/>
        </w:rPr>
        <w:t>กลุ่มบริษัทมีความเสี่ยงด้านอัตราดอกเบี้ยที่เกิดจากเงินกู้ยืม</w:t>
      </w:r>
    </w:p>
    <w:p w14:paraId="56D83B4A" w14:textId="77777777" w:rsidR="00D03891" w:rsidRPr="00B8791C" w:rsidRDefault="008E1221" w:rsidP="008E122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676B69" w14:textId="77777777" w:rsidR="00D03891" w:rsidRPr="00B8791C" w:rsidRDefault="00D03891" w:rsidP="00B8791C">
      <w:pPr>
        <w:pStyle w:val="Bo-C1Content"/>
        <w:rPr>
          <w:rFonts w:asciiTheme="majorBidi" w:hAnsiTheme="majorBidi" w:cstheme="majorBidi"/>
          <w:lang w:val="en-US"/>
        </w:rPr>
      </w:pPr>
      <w:r w:rsidRPr="00B8791C">
        <w:rPr>
          <w:rFonts w:asciiTheme="majorBidi" w:hAnsiTheme="majorBidi" w:cstheme="majorBidi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C9703C">
        <w:rPr>
          <w:rFonts w:asciiTheme="majorBidi" w:hAnsiTheme="majorBidi" w:cstheme="majorBidi"/>
        </w:rPr>
        <w:t>31</w:t>
      </w:r>
      <w:r w:rsidRPr="00B8791C">
        <w:rPr>
          <w:rFonts w:asciiTheme="majorBidi" w:hAnsiTheme="majorBidi" w:cstheme="majorBidi"/>
        </w:rPr>
        <w:t xml:space="preserve"> </w:t>
      </w:r>
      <w:r w:rsidRPr="00B8791C">
        <w:rPr>
          <w:rFonts w:asciiTheme="majorBidi" w:hAnsiTheme="majorBidi" w:cstheme="majorBidi"/>
          <w:cs/>
        </w:rPr>
        <w:t>ธันวาคม และระยะที่ครบกำหนดชำระหรือกำหนดอัตราใหม่มีดังนี้</w:t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E43398" w:rsidRPr="00744476" w14:paraId="01E0214D" w14:textId="77777777" w:rsidTr="00632F91">
        <w:tc>
          <w:tcPr>
            <w:tcW w:w="3030" w:type="dxa"/>
            <w:vAlign w:val="bottom"/>
          </w:tcPr>
          <w:p w14:paraId="5A9079B4" w14:textId="77777777"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7399D112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6EF681D8" w14:textId="77777777" w:rsidR="00E43398" w:rsidRPr="00744476" w:rsidRDefault="00E43398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3398" w:rsidRPr="00744476" w14:paraId="14D68498" w14:textId="77777777" w:rsidTr="00632F91">
        <w:tc>
          <w:tcPr>
            <w:tcW w:w="3030" w:type="dxa"/>
            <w:vAlign w:val="bottom"/>
          </w:tcPr>
          <w:p w14:paraId="0E6A34C2" w14:textId="77777777"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1B76A948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14:paraId="3248FF7B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14:paraId="357DE0BC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E43398" w:rsidRPr="00744476" w:rsidRDefault="00E43398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BF2D6D5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  <w:p w14:paraId="4E286805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D73C588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9275437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3398" w:rsidRPr="00744476" w14:paraId="08B636E8" w14:textId="77777777" w:rsidTr="00632F91">
        <w:tc>
          <w:tcPr>
            <w:tcW w:w="3030" w:type="dxa"/>
            <w:vAlign w:val="bottom"/>
          </w:tcPr>
          <w:p w14:paraId="04A9810E" w14:textId="77777777"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75C8B4A6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14:paraId="2FC737D8" w14:textId="77777777"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3398" w:rsidRPr="00744476" w14:paraId="74014670" w14:textId="77777777" w:rsidTr="00632F91">
        <w:tc>
          <w:tcPr>
            <w:tcW w:w="3030" w:type="dxa"/>
            <w:vAlign w:val="bottom"/>
          </w:tcPr>
          <w:p w14:paraId="5165292A" w14:textId="77777777"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62</w:t>
            </w:r>
          </w:p>
        </w:tc>
        <w:tc>
          <w:tcPr>
            <w:tcW w:w="1515" w:type="dxa"/>
            <w:vAlign w:val="bottom"/>
          </w:tcPr>
          <w:p w14:paraId="30E903A7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63DFDDF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3415CE8" w14:textId="77777777" w:rsidR="00E43398" w:rsidRPr="00744476" w:rsidRDefault="00E43398" w:rsidP="003F48D9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D9604BA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F40223F" w14:textId="77777777" w:rsidR="00E43398" w:rsidRPr="00744476" w:rsidRDefault="00E43398" w:rsidP="003F48D9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A6E9A17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201A179C" w14:textId="77777777"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4087871" w14:textId="77777777"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3398" w:rsidRPr="00744476" w14:paraId="0771B5CD" w14:textId="77777777" w:rsidTr="00632F91">
        <w:tc>
          <w:tcPr>
            <w:tcW w:w="3030" w:type="dxa"/>
          </w:tcPr>
          <w:p w14:paraId="6FF82A26" w14:textId="77777777" w:rsidR="00E43398" w:rsidRPr="00744476" w:rsidRDefault="00E43398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14:paraId="1E75F090" w14:textId="77777777"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D9A886C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E43398" w:rsidRPr="00744476" w:rsidRDefault="00E43398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E43398" w:rsidRPr="00744476" w:rsidRDefault="00E43398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F5D2488" w14:textId="77777777"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1305D23" w14:textId="77777777"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00F0" w:rsidRPr="00744476" w14:paraId="56FE2641" w14:textId="77777777" w:rsidTr="00C25A32">
        <w:tc>
          <w:tcPr>
            <w:tcW w:w="3030" w:type="dxa"/>
          </w:tcPr>
          <w:p w14:paraId="305838CA" w14:textId="77777777" w:rsidR="008F00F0" w:rsidRPr="00744476" w:rsidRDefault="008F00F0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14:paraId="43876384" w14:textId="77777777" w:rsidR="008F00F0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019964" w14:textId="77777777" w:rsidR="008F00F0" w:rsidRPr="00744476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1.09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3.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4667463" w14:textId="77777777" w:rsidR="008F00F0" w:rsidRPr="008F00F0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,939,529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379431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53B8230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2,939,529</w:t>
            </w:r>
          </w:p>
        </w:tc>
      </w:tr>
      <w:tr w:rsidR="008F00F0" w:rsidRPr="00744476" w14:paraId="6C74900F" w14:textId="77777777" w:rsidTr="00C25A32">
        <w:tc>
          <w:tcPr>
            <w:tcW w:w="3030" w:type="dxa"/>
          </w:tcPr>
          <w:p w14:paraId="6F0E7C01" w14:textId="77777777" w:rsidR="008F00F0" w:rsidRPr="00744476" w:rsidRDefault="008F00F0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14:paraId="19B81DE3" w14:textId="62497A23" w:rsidR="008F00F0" w:rsidRPr="00426218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42621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3.85</w:t>
            </w:r>
            <w:r w:rsidRPr="0042621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 3.875, MLR - 1.75</w:t>
            </w:r>
            <w:r w:rsidR="00426218" w:rsidRPr="0042621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</w:p>
          <w:p w14:paraId="475F5A1E" w14:textId="77777777" w:rsidR="008F00F0" w:rsidRPr="00744476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301103C5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1,605,033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A725D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920C70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F3F670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41E0AF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5563AD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FDDD657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1,605,033</w:t>
            </w:r>
          </w:p>
        </w:tc>
      </w:tr>
      <w:tr w:rsidR="008F00F0" w:rsidRPr="00744476" w14:paraId="18711A1C" w14:textId="77777777" w:rsidTr="00956FA3">
        <w:tc>
          <w:tcPr>
            <w:tcW w:w="3030" w:type="dxa"/>
          </w:tcPr>
          <w:p w14:paraId="4EC78217" w14:textId="77777777" w:rsidR="008F00F0" w:rsidRPr="00744476" w:rsidRDefault="008F00F0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</w:tcPr>
          <w:p w14:paraId="56D682E6" w14:textId="77777777" w:rsidR="008F00F0" w:rsidRPr="00744476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3.30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E688386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7,205,000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8AA0F2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4D21BC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13D727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31D34E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842389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B54348E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7,205,000</w:t>
            </w:r>
          </w:p>
        </w:tc>
      </w:tr>
      <w:tr w:rsidR="008F00F0" w:rsidRPr="00744476" w14:paraId="3CAD5E1F" w14:textId="77777777" w:rsidTr="00C25A32">
        <w:tc>
          <w:tcPr>
            <w:tcW w:w="3030" w:type="dxa"/>
          </w:tcPr>
          <w:p w14:paraId="460354A7" w14:textId="77777777" w:rsidR="008F00F0" w:rsidRPr="00744476" w:rsidRDefault="008F00F0" w:rsidP="008F00F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14:paraId="08D35227" w14:textId="77777777" w:rsidR="008F00F0" w:rsidRPr="00744476" w:rsidRDefault="008F00F0" w:rsidP="008F00F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036096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9D19BB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FF10075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AB8D6E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5D716D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D552D7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D7DFB0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00F0" w:rsidRPr="00744476" w14:paraId="564C8A3D" w14:textId="77777777" w:rsidTr="00C25A32">
        <w:tc>
          <w:tcPr>
            <w:tcW w:w="3030" w:type="dxa"/>
          </w:tcPr>
          <w:p w14:paraId="6200966A" w14:textId="77777777" w:rsidR="008F00F0" w:rsidRPr="00744476" w:rsidRDefault="008F00F0" w:rsidP="008F00F0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14:paraId="4B974177" w14:textId="6EBA1B84" w:rsidR="008F00F0" w:rsidRPr="00426218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42621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3.85</w:t>
            </w:r>
            <w:r w:rsidRPr="0042621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 3.875, MLR - 1.75</w:t>
            </w:r>
            <w:r w:rsidR="00426218" w:rsidRPr="0042621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</w:p>
          <w:p w14:paraId="04B74DB9" w14:textId="77777777" w:rsidR="008F00F0" w:rsidRPr="00744476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72D5D5F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63AA99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494AC69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2,984,304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A729AA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5F6196D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3A4D0D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0AADF7D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2,984,304</w:t>
            </w:r>
          </w:p>
        </w:tc>
      </w:tr>
      <w:tr w:rsidR="008F00F0" w:rsidRPr="00744476" w14:paraId="2BD1E5E4" w14:textId="77777777" w:rsidTr="00956FA3">
        <w:tc>
          <w:tcPr>
            <w:tcW w:w="3030" w:type="dxa"/>
          </w:tcPr>
          <w:p w14:paraId="5160191B" w14:textId="77777777" w:rsidR="008F00F0" w:rsidRPr="00744476" w:rsidRDefault="008F00F0" w:rsidP="008F00F0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</w:tcPr>
          <w:p w14:paraId="6EAFFD91" w14:textId="77777777" w:rsidR="008F00F0" w:rsidRPr="00744476" w:rsidRDefault="008F00F0" w:rsidP="008F00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3.30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09F9EEE" w14:textId="77777777" w:rsidR="008F00F0" w:rsidRPr="00744476" w:rsidRDefault="008F00F0" w:rsidP="008F00F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35,495,000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E53D422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426492B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38,495,000</w:t>
            </w:r>
          </w:p>
        </w:tc>
      </w:tr>
      <w:tr w:rsidR="008F00F0" w:rsidRPr="00744476" w14:paraId="69FF3CFD" w14:textId="77777777" w:rsidTr="00C25A32">
        <w:tc>
          <w:tcPr>
            <w:tcW w:w="3030" w:type="dxa"/>
          </w:tcPr>
          <w:p w14:paraId="2E6D2B8E" w14:textId="77777777" w:rsidR="008F00F0" w:rsidRPr="00744476" w:rsidRDefault="008F00F0" w:rsidP="008F00F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2D2CA441" w14:textId="77777777" w:rsidR="008F00F0" w:rsidRPr="00744476" w:rsidRDefault="008F00F0" w:rsidP="008F00F0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11,749,562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38,479,304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77777777" w:rsidR="008F00F0" w:rsidRPr="00744476" w:rsidRDefault="008F00F0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53,228,866</w:t>
            </w:r>
          </w:p>
        </w:tc>
      </w:tr>
      <w:tr w:rsidR="00C2558D" w:rsidRPr="00744476" w14:paraId="40D8E37D" w14:textId="77777777" w:rsidTr="007428FE">
        <w:tc>
          <w:tcPr>
            <w:tcW w:w="3030" w:type="dxa"/>
            <w:vAlign w:val="bottom"/>
          </w:tcPr>
          <w:p w14:paraId="0554987B" w14:textId="77777777" w:rsidR="00C2558D" w:rsidRPr="00744476" w:rsidRDefault="00C2558D" w:rsidP="007428FE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196A4BB4" w14:textId="0A64FCB8" w:rsidR="00C2558D" w:rsidRPr="00744476" w:rsidRDefault="00C2558D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1DE6F886" w14:textId="4BB2188F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58D" w:rsidRPr="00744476" w14:paraId="4CFF08CE" w14:textId="77777777" w:rsidTr="007428FE">
        <w:tc>
          <w:tcPr>
            <w:tcW w:w="3030" w:type="dxa"/>
            <w:vAlign w:val="bottom"/>
          </w:tcPr>
          <w:p w14:paraId="5B9C1A72" w14:textId="77777777" w:rsidR="00C2558D" w:rsidRPr="00744476" w:rsidRDefault="00C2558D" w:rsidP="007428FE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61</w:t>
            </w:r>
          </w:p>
        </w:tc>
        <w:tc>
          <w:tcPr>
            <w:tcW w:w="1515" w:type="dxa"/>
            <w:vAlign w:val="bottom"/>
          </w:tcPr>
          <w:p w14:paraId="0EAF7C75" w14:textId="77777777" w:rsidR="00C2558D" w:rsidRPr="00744476" w:rsidRDefault="00C2558D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D463D56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0AAC0C39" w14:textId="77777777" w:rsidR="00C2558D" w:rsidRPr="00744476" w:rsidRDefault="00C2558D" w:rsidP="007428FE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55DA37A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4553EB5" w14:textId="77777777" w:rsidR="00C2558D" w:rsidRPr="00744476" w:rsidRDefault="00C2558D" w:rsidP="007428FE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5539939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329CFBC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61349B2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58D" w:rsidRPr="00744476" w14:paraId="633A75D1" w14:textId="77777777" w:rsidTr="007428FE">
        <w:tc>
          <w:tcPr>
            <w:tcW w:w="3030" w:type="dxa"/>
          </w:tcPr>
          <w:p w14:paraId="6F01AA30" w14:textId="77777777" w:rsidR="00C2558D" w:rsidRPr="00744476" w:rsidRDefault="00C2558D" w:rsidP="007428FE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14:paraId="2DEAEE19" w14:textId="77777777" w:rsidR="00C2558D" w:rsidRPr="00744476" w:rsidRDefault="00C2558D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8BCF5E6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4323099" w14:textId="77777777" w:rsidR="00C2558D" w:rsidRPr="00744476" w:rsidRDefault="00C2558D" w:rsidP="007428FE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47F58B0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47A428F" w14:textId="77777777" w:rsidR="00C2558D" w:rsidRPr="00744476" w:rsidRDefault="00C2558D" w:rsidP="007428FE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15853FF" w14:textId="77777777" w:rsidR="00C2558D" w:rsidRPr="00744476" w:rsidRDefault="00C2558D" w:rsidP="007428FE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49B34A0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13ED9E9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58D" w:rsidRPr="00744476" w14:paraId="769C26BA" w14:textId="77777777" w:rsidTr="007428FE">
        <w:tc>
          <w:tcPr>
            <w:tcW w:w="3030" w:type="dxa"/>
          </w:tcPr>
          <w:p w14:paraId="54C6B947" w14:textId="77777777" w:rsidR="00C2558D" w:rsidRPr="00744476" w:rsidRDefault="00C2558D" w:rsidP="007428FE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14:paraId="66BEC2BD" w14:textId="77777777" w:rsidR="00C2558D" w:rsidRDefault="00C2558D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41C6B8" w14:textId="77777777" w:rsidR="00C2558D" w:rsidRPr="00744476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C255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255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="00C255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971568F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12A45B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38334B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147E04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A333B03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BE0F1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7A16B3F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  <w:tr w:rsidR="00C2558D" w:rsidRPr="00744476" w14:paraId="5CF6ED7E" w14:textId="77777777" w:rsidTr="007428FE">
        <w:tc>
          <w:tcPr>
            <w:tcW w:w="3030" w:type="dxa"/>
          </w:tcPr>
          <w:p w14:paraId="5F869B6A" w14:textId="77777777" w:rsidR="00C2558D" w:rsidRPr="00744476" w:rsidRDefault="00C2558D" w:rsidP="007428FE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14:paraId="4A051670" w14:textId="77777777" w:rsidR="00C2558D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="00C2558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85</w:t>
            </w:r>
            <w:r w:rsidR="00C2558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</w:p>
          <w:p w14:paraId="403A93DD" w14:textId="77777777" w:rsidR="00C2558D" w:rsidRPr="00744476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USD LIBOR+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22476293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255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  <w:r w:rsidR="00C255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9D5A5A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9FE3F8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F9808D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C58ACB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D6A8B53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B6FD97B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255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  <w:r w:rsidR="00C255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</w:p>
        </w:tc>
      </w:tr>
      <w:tr w:rsidR="00C2558D" w:rsidRPr="00744476" w14:paraId="27493CC2" w14:textId="77777777" w:rsidTr="007428FE">
        <w:tc>
          <w:tcPr>
            <w:tcW w:w="3030" w:type="dxa"/>
          </w:tcPr>
          <w:p w14:paraId="0801E241" w14:textId="77777777" w:rsidR="00C2558D" w:rsidRPr="00744476" w:rsidRDefault="00C2558D" w:rsidP="007428FE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14:paraId="4B51852B" w14:textId="77777777" w:rsidR="00C2558D" w:rsidRPr="00744476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255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255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16EAD3F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F90F92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D72B08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9AA752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11F7B1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58015D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239323E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2558D" w:rsidRPr="00744476" w14:paraId="1BC4A1F2" w14:textId="77777777" w:rsidTr="007428FE">
        <w:tc>
          <w:tcPr>
            <w:tcW w:w="3030" w:type="dxa"/>
          </w:tcPr>
          <w:p w14:paraId="3FAC95D9" w14:textId="77777777" w:rsidR="00C2558D" w:rsidRPr="00744476" w:rsidRDefault="00C2558D" w:rsidP="007428FE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14:paraId="5AFD8896" w14:textId="77777777" w:rsidR="00C2558D" w:rsidRPr="00744476" w:rsidRDefault="00C2558D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B6DCBC4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2EFFE9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1C6216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EBDB07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3E9141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57522B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DF7F026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58D" w:rsidRPr="00744476" w14:paraId="283DBBFC" w14:textId="77777777" w:rsidTr="007428FE">
        <w:tc>
          <w:tcPr>
            <w:tcW w:w="3030" w:type="dxa"/>
          </w:tcPr>
          <w:p w14:paraId="618586F8" w14:textId="77777777" w:rsidR="00C2558D" w:rsidRPr="00744476" w:rsidRDefault="00C2558D" w:rsidP="007428FE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14:paraId="5A97D1ED" w14:textId="77777777" w:rsidR="00C2558D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C2558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85</w:t>
            </w:r>
            <w:r w:rsidR="00C2558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</w:p>
          <w:p w14:paraId="0D5D5847" w14:textId="77777777" w:rsidR="00C2558D" w:rsidRPr="00744476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USD LIBOR+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 w:rsidR="00C2558D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11053D7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D33D9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6AF661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801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7ACC78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02DA47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7CC8F5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C363FE3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C2558D" w:rsidRPr="00744476" w14:paraId="2586EE65" w14:textId="77777777" w:rsidTr="007428FE">
        <w:tc>
          <w:tcPr>
            <w:tcW w:w="3030" w:type="dxa"/>
          </w:tcPr>
          <w:p w14:paraId="63618830" w14:textId="77777777" w:rsidR="00C2558D" w:rsidRPr="00744476" w:rsidRDefault="00C2558D" w:rsidP="007428FE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14:paraId="2FB28AE1" w14:textId="77777777" w:rsidR="00C2558D" w:rsidRPr="00744476" w:rsidRDefault="00C9703C" w:rsidP="007428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="00C2558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C2558D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F86B3B9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A9C62E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24A3DC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AEFDE6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4F2545" w14:textId="77777777" w:rsidR="00C2558D" w:rsidRPr="00744476" w:rsidRDefault="00C2558D" w:rsidP="007428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556AD5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3F05202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C25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2558D" w:rsidRPr="00744476" w14:paraId="639C8421" w14:textId="77777777" w:rsidTr="007428FE">
        <w:tc>
          <w:tcPr>
            <w:tcW w:w="3030" w:type="dxa"/>
          </w:tcPr>
          <w:p w14:paraId="44746019" w14:textId="77777777" w:rsidR="00C2558D" w:rsidRPr="00744476" w:rsidRDefault="00C2558D" w:rsidP="007428FE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3F977CE5" w14:textId="77777777" w:rsidR="00C2558D" w:rsidRPr="00744476" w:rsidRDefault="00C2558D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F208E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B0A660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B92F5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051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191EE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81189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C55F7A" w14:textId="77777777" w:rsidR="00C2558D" w:rsidRPr="00744476" w:rsidRDefault="00C2558D" w:rsidP="007428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CB9B1" w14:textId="77777777" w:rsidR="00C2558D" w:rsidRPr="00744476" w:rsidRDefault="00C9703C" w:rsidP="007428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</w:t>
            </w:r>
            <w:r w:rsidR="00C25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876</w:t>
            </w:r>
          </w:p>
        </w:tc>
      </w:tr>
    </w:tbl>
    <w:p w14:paraId="0685D51C" w14:textId="408324FD" w:rsidR="00775F9C" w:rsidRDefault="00775F9C" w:rsidP="00F05C9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22ED68E" w14:textId="77777777" w:rsidR="00775F9C" w:rsidRDefault="00775F9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2047B5" w:rsidRPr="00744476" w14:paraId="62A32392" w14:textId="77777777" w:rsidTr="002E1068">
        <w:tc>
          <w:tcPr>
            <w:tcW w:w="3030" w:type="dxa"/>
            <w:vAlign w:val="bottom"/>
          </w:tcPr>
          <w:p w14:paraId="574D54F5" w14:textId="77777777" w:rsidR="002047B5" w:rsidRPr="00744476" w:rsidRDefault="002047B5" w:rsidP="002E1068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4CC12746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290C9454" w14:textId="77777777" w:rsidR="002047B5" w:rsidRPr="00744476" w:rsidRDefault="002047B5" w:rsidP="002E10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47B5" w:rsidRPr="00744476" w14:paraId="566EDF0D" w14:textId="77777777" w:rsidTr="002E1068">
        <w:tc>
          <w:tcPr>
            <w:tcW w:w="3030" w:type="dxa"/>
            <w:vAlign w:val="bottom"/>
          </w:tcPr>
          <w:p w14:paraId="279875B4" w14:textId="77777777" w:rsidR="002047B5" w:rsidRPr="00744476" w:rsidRDefault="002047B5" w:rsidP="002E106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1EE82FD1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14:paraId="4C7F2BF5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14:paraId="45C63756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045B635" w14:textId="77777777" w:rsidR="002047B5" w:rsidRPr="00744476" w:rsidRDefault="002047B5" w:rsidP="002E1068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6D6BF288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  <w:p w14:paraId="61443F18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23566F2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5BB029F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C970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26043CA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2154E70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47B5" w:rsidRPr="00744476" w14:paraId="05B05C54" w14:textId="77777777" w:rsidTr="002E1068">
        <w:tc>
          <w:tcPr>
            <w:tcW w:w="3030" w:type="dxa"/>
            <w:vAlign w:val="bottom"/>
          </w:tcPr>
          <w:p w14:paraId="766FD0AF" w14:textId="77777777" w:rsidR="002047B5" w:rsidRPr="00744476" w:rsidRDefault="002047B5" w:rsidP="002E106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14:paraId="3AA5B70C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14:paraId="026C0960" w14:textId="77777777" w:rsidR="002047B5" w:rsidRPr="00744476" w:rsidRDefault="002047B5" w:rsidP="002E1068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47B5" w:rsidRPr="00744476" w14:paraId="1A570F1A" w14:textId="77777777" w:rsidTr="002E1068">
        <w:tc>
          <w:tcPr>
            <w:tcW w:w="3030" w:type="dxa"/>
            <w:vAlign w:val="bottom"/>
          </w:tcPr>
          <w:p w14:paraId="59D2BBB0" w14:textId="77777777" w:rsidR="002047B5" w:rsidRPr="00744476" w:rsidRDefault="002047B5" w:rsidP="002E106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C970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62</w:t>
            </w:r>
          </w:p>
        </w:tc>
        <w:tc>
          <w:tcPr>
            <w:tcW w:w="1515" w:type="dxa"/>
            <w:vAlign w:val="bottom"/>
          </w:tcPr>
          <w:p w14:paraId="0477301D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6B7D8347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9222438" w14:textId="77777777" w:rsidR="002047B5" w:rsidRPr="00744476" w:rsidRDefault="002047B5" w:rsidP="002E106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DD441B3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2E94333" w14:textId="77777777" w:rsidR="002047B5" w:rsidRPr="00744476" w:rsidRDefault="002047B5" w:rsidP="002E106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9C3C6D5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06AFA1EA" w14:textId="77777777" w:rsidR="002047B5" w:rsidRPr="00744476" w:rsidRDefault="002047B5" w:rsidP="002E1068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AE33AE4" w14:textId="77777777" w:rsidR="002047B5" w:rsidRPr="00744476" w:rsidRDefault="002047B5" w:rsidP="002E1068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7B5" w:rsidRPr="00744476" w14:paraId="7E6F1430" w14:textId="77777777" w:rsidTr="002E1068">
        <w:tc>
          <w:tcPr>
            <w:tcW w:w="3030" w:type="dxa"/>
          </w:tcPr>
          <w:p w14:paraId="18EB1CDC" w14:textId="77777777" w:rsidR="002047B5" w:rsidRPr="00744476" w:rsidRDefault="002047B5" w:rsidP="002E106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14:paraId="0EBED12F" w14:textId="77777777" w:rsidR="002047B5" w:rsidRPr="00744476" w:rsidRDefault="002047B5" w:rsidP="002E106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496BA076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0F7A509" w14:textId="77777777" w:rsidR="002047B5" w:rsidRPr="00744476" w:rsidRDefault="002047B5" w:rsidP="002E1068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7831FC2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C665F57" w14:textId="77777777" w:rsidR="002047B5" w:rsidRPr="00744476" w:rsidRDefault="002047B5" w:rsidP="002E1068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E649532" w14:textId="77777777" w:rsidR="002047B5" w:rsidRPr="00744476" w:rsidRDefault="002047B5" w:rsidP="002E106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3BCA475" w14:textId="77777777" w:rsidR="002047B5" w:rsidRPr="00744476" w:rsidRDefault="002047B5" w:rsidP="002E1068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6FE221A" w14:textId="77777777" w:rsidR="002047B5" w:rsidRPr="00744476" w:rsidRDefault="002047B5" w:rsidP="002E1068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7A52" w:rsidRPr="00744476" w14:paraId="58D565A2" w14:textId="77777777" w:rsidTr="00D344CA">
        <w:tc>
          <w:tcPr>
            <w:tcW w:w="3030" w:type="dxa"/>
          </w:tcPr>
          <w:p w14:paraId="06665FFD" w14:textId="77777777" w:rsidR="006F7A52" w:rsidRPr="00744476" w:rsidRDefault="006F7A52" w:rsidP="006F7A5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  <w:shd w:val="clear" w:color="auto" w:fill="auto"/>
          </w:tcPr>
          <w:p w14:paraId="207D2BC7" w14:textId="77777777" w:rsidR="006F7A52" w:rsidRPr="00BF089B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0533FA" w14:textId="77777777" w:rsidR="006F7A52" w:rsidRPr="00BF089B" w:rsidRDefault="006F7A52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1.11</w:t>
            </w:r>
            <w:r w:rsidRPr="00BF08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BA7F0FC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2,607,</w:t>
            </w:r>
            <w:r w:rsidR="00B86B30"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D4D46F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E6547A" w14:textId="77777777" w:rsidR="006F7A52" w:rsidRPr="00744476" w:rsidRDefault="00B86B30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43C853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16909AB" w14:textId="77777777" w:rsidR="006F7A52" w:rsidRPr="00744476" w:rsidRDefault="00B86B30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A4C614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D4FC8C0" w14:textId="77777777" w:rsidR="006F7A52" w:rsidRPr="00744476" w:rsidRDefault="00B86B30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2,607,863</w:t>
            </w:r>
          </w:p>
        </w:tc>
      </w:tr>
      <w:tr w:rsidR="006F7A52" w:rsidRPr="00744476" w14:paraId="44F259E6" w14:textId="77777777" w:rsidTr="00D344CA">
        <w:tc>
          <w:tcPr>
            <w:tcW w:w="3030" w:type="dxa"/>
          </w:tcPr>
          <w:p w14:paraId="0DA8E9AC" w14:textId="77777777" w:rsidR="006F7A52" w:rsidRPr="00744476" w:rsidRDefault="006F7A52" w:rsidP="006F7A5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4191B97" w14:textId="77777777" w:rsidR="006F7A52" w:rsidRDefault="006F7A52" w:rsidP="006F7A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3.85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="00B86B30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3.875,</w:t>
            </w:r>
          </w:p>
          <w:p w14:paraId="72443ADB" w14:textId="77777777" w:rsidR="006F7A52" w:rsidRPr="00744476" w:rsidRDefault="00B86B30" w:rsidP="006F7A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MLR - 1.75</w:t>
            </w:r>
            <w:r w:rsidR="006F7A52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="006F7A52"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6F7A52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 w:rsidR="006F7A52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="006F7A52"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65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3E92DCF1" w14:textId="77777777" w:rsidR="006F7A52" w:rsidRPr="00744476" w:rsidRDefault="00B86B30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1,605,033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32ED48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C5B3ED" w14:textId="77777777" w:rsidR="006F7A52" w:rsidRPr="00744476" w:rsidRDefault="00B86B30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9483F6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6972765" w14:textId="77777777" w:rsidR="006F7A52" w:rsidRPr="00744476" w:rsidRDefault="00B86B30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CF1BEB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76EE921" w14:textId="77777777" w:rsidR="006F7A52" w:rsidRPr="00744476" w:rsidRDefault="00B86B30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1,605,033</w:t>
            </w:r>
          </w:p>
        </w:tc>
      </w:tr>
      <w:tr w:rsidR="006F7A52" w:rsidRPr="00744476" w14:paraId="771A78D3" w14:textId="77777777" w:rsidTr="00D344CA">
        <w:tc>
          <w:tcPr>
            <w:tcW w:w="3030" w:type="dxa"/>
          </w:tcPr>
          <w:p w14:paraId="206FAE43" w14:textId="77777777" w:rsidR="006F7A52" w:rsidRPr="00744476" w:rsidRDefault="006F7A52" w:rsidP="006F7A5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77D14C8" w14:textId="77777777" w:rsidR="006F7A52" w:rsidRPr="00744476" w:rsidRDefault="00E57E53" w:rsidP="006F7A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4.65</w:t>
            </w:r>
            <w:r w:rsidR="006F7A52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F7A52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 w:rsidR="000A7E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49331B2" w14:textId="77777777" w:rsidR="006F7A52" w:rsidRPr="00744476" w:rsidRDefault="000A7E2D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7,205,000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E64903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8BDFA4" w14:textId="77777777" w:rsidR="006F7A52" w:rsidRPr="00744476" w:rsidRDefault="000A7E2D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0F719E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E868878" w14:textId="77777777" w:rsidR="006F7A52" w:rsidRPr="00744476" w:rsidRDefault="000A7E2D" w:rsidP="006F7A5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2E6E24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2440903" w14:textId="77777777" w:rsidR="006F7A52" w:rsidRPr="00744476" w:rsidRDefault="000A7E2D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7,205,000</w:t>
            </w:r>
          </w:p>
        </w:tc>
      </w:tr>
      <w:tr w:rsidR="006F7A52" w:rsidRPr="00744476" w14:paraId="028C5C12" w14:textId="77777777" w:rsidTr="00D344CA">
        <w:tc>
          <w:tcPr>
            <w:tcW w:w="3030" w:type="dxa"/>
          </w:tcPr>
          <w:p w14:paraId="4D9A3475" w14:textId="77777777" w:rsidR="006F7A52" w:rsidRPr="00744476" w:rsidRDefault="006F7A52" w:rsidP="006F7A5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FDB4572" w14:textId="77777777" w:rsidR="006F7A52" w:rsidRPr="00744476" w:rsidRDefault="006F7A52" w:rsidP="006F7A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A03F132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48C947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75E98E4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1C0C1D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099198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2364FC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E5FFA0" w14:textId="77777777" w:rsidR="006F7A52" w:rsidRPr="00744476" w:rsidRDefault="006F7A52" w:rsidP="006F7A5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50FE" w:rsidRPr="00744476" w14:paraId="32683AF9" w14:textId="77777777" w:rsidTr="00D344CA">
        <w:tc>
          <w:tcPr>
            <w:tcW w:w="3030" w:type="dxa"/>
          </w:tcPr>
          <w:p w14:paraId="5DB4C1D4" w14:textId="77777777" w:rsidR="006F50FE" w:rsidRPr="00744476" w:rsidRDefault="006F50FE" w:rsidP="006F50FE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A7CD10F" w14:textId="77777777" w:rsidR="006F50FE" w:rsidRDefault="006F50FE" w:rsidP="006F50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3.85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 3.875,</w:t>
            </w:r>
          </w:p>
          <w:p w14:paraId="216D24A3" w14:textId="77777777" w:rsidR="006F50FE" w:rsidRPr="00744476" w:rsidRDefault="006F50FE" w:rsidP="006F50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MLR - 1.75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65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323422D" w14:textId="77777777" w:rsidR="006F50FE" w:rsidRPr="00744476" w:rsidRDefault="006F50FE" w:rsidP="006F50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AEA4B2" w14:textId="77777777" w:rsidR="006F50FE" w:rsidRPr="00744476" w:rsidRDefault="006F50FE" w:rsidP="006F50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8F10D52" w14:textId="77777777" w:rsidR="006F50FE" w:rsidRPr="00744476" w:rsidRDefault="006F50FE" w:rsidP="006F50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</w:t>
            </w:r>
            <w:r w:rsidR="00A95763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98AF4C" w14:textId="77777777" w:rsidR="006F50FE" w:rsidRPr="00744476" w:rsidRDefault="006F50FE" w:rsidP="006F50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689CC67" w14:textId="77777777" w:rsidR="006F50FE" w:rsidRPr="00744476" w:rsidRDefault="006F50FE" w:rsidP="006F50F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73646E" w14:textId="77777777" w:rsidR="006F50FE" w:rsidRPr="00744476" w:rsidRDefault="006F50FE" w:rsidP="006F50FE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8E0C813" w14:textId="77777777" w:rsidR="006F50FE" w:rsidRPr="00744476" w:rsidRDefault="006F50FE" w:rsidP="006F50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2,984,304</w:t>
            </w:r>
          </w:p>
        </w:tc>
      </w:tr>
      <w:tr w:rsidR="00384196" w:rsidRPr="00744476" w14:paraId="5D577229" w14:textId="77777777" w:rsidTr="00D344CA">
        <w:tc>
          <w:tcPr>
            <w:tcW w:w="3030" w:type="dxa"/>
          </w:tcPr>
          <w:p w14:paraId="63AB3387" w14:textId="77777777" w:rsidR="00384196" w:rsidRPr="00744476" w:rsidRDefault="00384196" w:rsidP="00384196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9E4B06A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3.30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5509B57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64215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C60AE93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27,675,000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160350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B89D999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6D8BA3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F92C9E1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30,675,000</w:t>
            </w:r>
          </w:p>
        </w:tc>
      </w:tr>
      <w:tr w:rsidR="00384196" w:rsidRPr="00744476" w14:paraId="104B7B2D" w14:textId="77777777" w:rsidTr="00D344CA">
        <w:tc>
          <w:tcPr>
            <w:tcW w:w="3030" w:type="dxa"/>
          </w:tcPr>
          <w:p w14:paraId="7EC37C49" w14:textId="77777777" w:rsidR="00384196" w:rsidRPr="00744476" w:rsidRDefault="00384196" w:rsidP="0038419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C840437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28A05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11,417,896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5CC10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27163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30,659,304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8481E8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8A22A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F1D9A2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6F46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45,077,200</w:t>
            </w:r>
          </w:p>
        </w:tc>
      </w:tr>
      <w:tr w:rsidR="00384196" w:rsidRPr="00744476" w14:paraId="3DA8C28A" w14:textId="77777777" w:rsidTr="002E1068">
        <w:tc>
          <w:tcPr>
            <w:tcW w:w="3030" w:type="dxa"/>
          </w:tcPr>
          <w:p w14:paraId="3AC119B5" w14:textId="77777777" w:rsidR="00384196" w:rsidRPr="00744476" w:rsidRDefault="00384196" w:rsidP="003841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5" w:type="dxa"/>
            <w:vAlign w:val="bottom"/>
          </w:tcPr>
          <w:p w14:paraId="1D03FC9D" w14:textId="77777777" w:rsidR="00384196" w:rsidRPr="00744476" w:rsidRDefault="00384196" w:rsidP="0038419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14:paraId="3CFECDEE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62EF476" w14:textId="77777777" w:rsidR="00384196" w:rsidRPr="00744476" w:rsidRDefault="00384196" w:rsidP="00384196">
            <w:pPr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14:paraId="226513E8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AB9783C" w14:textId="77777777" w:rsidR="00384196" w:rsidRPr="00744476" w:rsidRDefault="00384196" w:rsidP="00384196">
            <w:pPr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14:paraId="58465E2D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E97D006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14:paraId="41142A54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84196" w:rsidRPr="00744476" w14:paraId="5BBD9B39" w14:textId="77777777" w:rsidTr="002E1068">
        <w:tc>
          <w:tcPr>
            <w:tcW w:w="3030" w:type="dxa"/>
            <w:vAlign w:val="bottom"/>
          </w:tcPr>
          <w:p w14:paraId="0E3C02CD" w14:textId="77777777" w:rsidR="00384196" w:rsidRPr="00AD1525" w:rsidRDefault="00384196" w:rsidP="0038419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515" w:type="dxa"/>
            <w:vAlign w:val="bottom"/>
          </w:tcPr>
          <w:p w14:paraId="2F441DB5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63347B2C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F663FB1" w14:textId="77777777" w:rsidR="00384196" w:rsidRPr="00744476" w:rsidRDefault="00384196" w:rsidP="003841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0A65B0B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8FF84A5" w14:textId="77777777" w:rsidR="00384196" w:rsidRPr="00744476" w:rsidRDefault="00384196" w:rsidP="003841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D908B01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D316FC3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6C999A34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196" w:rsidRPr="00744476" w14:paraId="79FEE7C8" w14:textId="77777777" w:rsidTr="002E1068">
        <w:tc>
          <w:tcPr>
            <w:tcW w:w="3030" w:type="dxa"/>
          </w:tcPr>
          <w:p w14:paraId="13F8CDEC" w14:textId="77777777" w:rsidR="00384196" w:rsidRPr="00744476" w:rsidRDefault="00384196" w:rsidP="0038419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14:paraId="4B00A602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72ED7B4E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BA064B6" w14:textId="77777777" w:rsidR="00384196" w:rsidRPr="00744476" w:rsidRDefault="00384196" w:rsidP="00384196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34459E1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2038FCAF" w14:textId="77777777" w:rsidR="00384196" w:rsidRPr="00744476" w:rsidRDefault="00384196" w:rsidP="00384196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5428770" w14:textId="77777777" w:rsidR="00384196" w:rsidRPr="00744476" w:rsidRDefault="00384196" w:rsidP="0038419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2452A091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0E69C17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196" w:rsidRPr="00744476" w14:paraId="146FC142" w14:textId="77777777" w:rsidTr="002E1068">
        <w:tc>
          <w:tcPr>
            <w:tcW w:w="3030" w:type="dxa"/>
          </w:tcPr>
          <w:p w14:paraId="430EE429" w14:textId="77777777" w:rsidR="00384196" w:rsidRPr="00744476" w:rsidRDefault="00384196" w:rsidP="00384196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14:paraId="2D53C027" w14:textId="77777777" w:rsidR="00384196" w:rsidRPr="00BF089B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F680C" w14:textId="77777777" w:rsidR="00384196" w:rsidRPr="00BF089B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F08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</w:p>
        </w:tc>
        <w:tc>
          <w:tcPr>
            <w:tcW w:w="1046" w:type="dxa"/>
            <w:vAlign w:val="bottom"/>
          </w:tcPr>
          <w:p w14:paraId="61473999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1,685,614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047986FE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53C6623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9271878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BE27F93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2B44E4E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D0F0642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1,685,614</w:t>
            </w:r>
          </w:p>
        </w:tc>
      </w:tr>
      <w:tr w:rsidR="00384196" w:rsidRPr="00744476" w14:paraId="7528AF16" w14:textId="77777777" w:rsidTr="002E1068">
        <w:tc>
          <w:tcPr>
            <w:tcW w:w="3030" w:type="dxa"/>
          </w:tcPr>
          <w:p w14:paraId="1E55CC0F" w14:textId="77777777" w:rsidR="00384196" w:rsidRPr="00744476" w:rsidRDefault="00384196" w:rsidP="00384196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14:paraId="5C820F13" w14:textId="77777777" w:rsidR="0038419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3.85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</w:p>
          <w:p w14:paraId="04892B84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USD LIBOR+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14:paraId="1D5711BD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0504EA3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3E587ED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79C583A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3F18DB2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4D5E3B2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6C8CEB38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</w:tr>
      <w:tr w:rsidR="00384196" w:rsidRPr="00744476" w14:paraId="53985782" w14:textId="77777777" w:rsidTr="002E1068">
        <w:tc>
          <w:tcPr>
            <w:tcW w:w="3030" w:type="dxa"/>
          </w:tcPr>
          <w:p w14:paraId="34D1E6FD" w14:textId="77777777" w:rsidR="00384196" w:rsidRPr="00744476" w:rsidRDefault="00384196" w:rsidP="00384196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14:paraId="73974575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4.85</w:t>
            </w:r>
          </w:p>
        </w:tc>
        <w:tc>
          <w:tcPr>
            <w:tcW w:w="1046" w:type="dxa"/>
            <w:vAlign w:val="bottom"/>
          </w:tcPr>
          <w:p w14:paraId="0D5099A2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822A6B4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46232D7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64527B7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6116780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4BC9968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255E0A8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</w:tr>
      <w:tr w:rsidR="00384196" w:rsidRPr="00744476" w14:paraId="6914E30A" w14:textId="77777777" w:rsidTr="002E1068">
        <w:tc>
          <w:tcPr>
            <w:tcW w:w="3030" w:type="dxa"/>
          </w:tcPr>
          <w:p w14:paraId="16620533" w14:textId="77777777" w:rsidR="00384196" w:rsidRPr="00744476" w:rsidRDefault="00384196" w:rsidP="0038419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14:paraId="496E2961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22363C64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5B78D1D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DAD61A2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F87645C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821F576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59D29A1D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F6F3A1A" w14:textId="77777777" w:rsidR="00384196" w:rsidRPr="00744476" w:rsidRDefault="00384196" w:rsidP="0038419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196" w:rsidRPr="00744476" w14:paraId="01D27619" w14:textId="77777777" w:rsidTr="002E1068">
        <w:tc>
          <w:tcPr>
            <w:tcW w:w="3030" w:type="dxa"/>
          </w:tcPr>
          <w:p w14:paraId="6156F08A" w14:textId="77777777" w:rsidR="00384196" w:rsidRPr="00744476" w:rsidRDefault="00384196" w:rsidP="00384196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14:paraId="5F56CC47" w14:textId="77777777" w:rsidR="0038419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3.85,</w:t>
            </w:r>
          </w:p>
          <w:p w14:paraId="1FE79A15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M USD LIBOR+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14:paraId="130EECC0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E9D426A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209ACFB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4,801,577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383DF62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C19B96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1,433,815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1EB29FE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5B6D33B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6,235,392</w:t>
            </w:r>
          </w:p>
        </w:tc>
      </w:tr>
      <w:tr w:rsidR="00384196" w:rsidRPr="00744476" w14:paraId="1EFE7EE5" w14:textId="77777777" w:rsidTr="002E1068">
        <w:tc>
          <w:tcPr>
            <w:tcW w:w="3030" w:type="dxa"/>
          </w:tcPr>
          <w:p w14:paraId="020953B5" w14:textId="77777777" w:rsidR="00384196" w:rsidRPr="00744476" w:rsidRDefault="00384196" w:rsidP="00384196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14:paraId="3ADD0A31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1046" w:type="dxa"/>
            <w:vAlign w:val="bottom"/>
          </w:tcPr>
          <w:p w14:paraId="4CDCD68F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4F1FF933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8A7FDC9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28,250,000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7FBFBCD7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9BC867A" w14:textId="77777777" w:rsidR="00384196" w:rsidRPr="00744476" w:rsidRDefault="00384196" w:rsidP="00384196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507FF89F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5871C0CE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28,250,000</w:t>
            </w:r>
          </w:p>
        </w:tc>
      </w:tr>
      <w:tr w:rsidR="00384196" w:rsidRPr="00744476" w14:paraId="26ECDC61" w14:textId="77777777" w:rsidTr="002E1068">
        <w:tc>
          <w:tcPr>
            <w:tcW w:w="3030" w:type="dxa"/>
          </w:tcPr>
          <w:p w14:paraId="2456EBCA" w14:textId="77777777" w:rsidR="00384196" w:rsidRPr="00744476" w:rsidRDefault="00384196" w:rsidP="0038419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35A05AA2" w14:textId="77777777" w:rsidR="00384196" w:rsidRPr="00744476" w:rsidRDefault="00384196" w:rsidP="003841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1BFCF" w14:textId="77777777" w:rsidR="00384196" w:rsidRPr="004C480B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11,012,129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1AE84291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E6A66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33,051,577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A54ADF5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28737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1,433,815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14:paraId="6F2A2271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449C" w14:textId="77777777" w:rsidR="00384196" w:rsidRPr="00744476" w:rsidRDefault="00384196" w:rsidP="00384196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45,497,521</w:t>
            </w:r>
          </w:p>
        </w:tc>
      </w:tr>
    </w:tbl>
    <w:p w14:paraId="67CF488E" w14:textId="77777777" w:rsidR="002047B5" w:rsidRDefault="002047B5" w:rsidP="002047B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1F6F31" w14:textId="77777777" w:rsidR="0031701C" w:rsidRPr="008B7DC8" w:rsidRDefault="0031701C" w:rsidP="0031701C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ความเสี่ยงจากเงินตราต่างประเทศ </w:t>
      </w:r>
    </w:p>
    <w:p w14:paraId="4EF96B17" w14:textId="77777777" w:rsidR="0031701C" w:rsidRPr="002F0F40" w:rsidRDefault="0031701C" w:rsidP="002F0F40">
      <w:pPr>
        <w:pStyle w:val="Bo-Blankline"/>
      </w:pPr>
    </w:p>
    <w:p w14:paraId="518E2559" w14:textId="77777777" w:rsidR="0031701C" w:rsidRPr="008B7DC8" w:rsidRDefault="0031701C" w:rsidP="0031701C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3634EE" w:rsidRPr="008B7DC8">
        <w:rPr>
          <w:rFonts w:asciiTheme="majorBidi" w:hAnsiTheme="majorBidi" w:cstheme="majorBidi"/>
          <w:cs/>
        </w:rPr>
        <w:t>ราย</w:t>
      </w:r>
      <w:r w:rsidRPr="008B7DC8">
        <w:rPr>
          <w:rFonts w:asciiTheme="majorBidi" w:hAnsiTheme="majorBidi" w:cstheme="majorBidi"/>
          <w:cs/>
        </w:rPr>
        <w:t>การ</w:t>
      </w:r>
      <w:r w:rsidR="003634EE" w:rsidRPr="008B7DC8">
        <w:rPr>
          <w:rFonts w:asciiTheme="majorBidi" w:hAnsiTheme="majorBidi" w:cstheme="majorBidi"/>
          <w:cs/>
        </w:rPr>
        <w:t>ซื้อ</w:t>
      </w:r>
      <w:r w:rsidR="00E6157C" w:rsidRPr="008B7DC8">
        <w:rPr>
          <w:rFonts w:asciiTheme="majorBidi" w:hAnsiTheme="majorBidi" w:cstheme="majorBidi"/>
          <w:cs/>
        </w:rPr>
        <w:t>และ</w:t>
      </w:r>
      <w:r w:rsidRPr="008B7DC8">
        <w:rPr>
          <w:rFonts w:asciiTheme="majorBidi" w:hAnsiTheme="majorBidi" w:cstheme="majorBidi"/>
          <w:cs/>
        </w:rPr>
        <w:t>ขายสินค้า</w:t>
      </w:r>
      <w:r w:rsidR="00E6157C" w:rsidRPr="008B7DC8">
        <w:rPr>
          <w:rFonts w:asciiTheme="majorBidi" w:hAnsiTheme="majorBidi" w:cstheme="majorBidi"/>
          <w:cs/>
        </w:rPr>
        <w:t xml:space="preserve"> ซื้อเครื่องจักร</w:t>
      </w:r>
      <w:r w:rsidR="003634EE" w:rsidRPr="008B7DC8">
        <w:rPr>
          <w:rFonts w:asciiTheme="majorBidi" w:hAnsiTheme="majorBidi" w:cstheme="majorBidi"/>
          <w:cs/>
        </w:rPr>
        <w:t>และอุปกรณ์ และเงินกู้ยืม</w:t>
      </w:r>
      <w:r w:rsidRPr="008B7DC8">
        <w:rPr>
          <w:rFonts w:asciiTheme="majorBidi" w:hAnsiTheme="majorBidi" w:cstheme="majorBidi"/>
          <w:cs/>
        </w:rPr>
        <w:t>ที่เป็นเงินตราต่างประเทศ</w:t>
      </w:r>
      <w:r w:rsidRPr="008B7DC8">
        <w:rPr>
          <w:rFonts w:asciiTheme="majorBidi" w:hAnsiTheme="majorBidi" w:cstheme="majorBidi"/>
        </w:rPr>
        <w:t xml:space="preserve"> </w:t>
      </w:r>
    </w:p>
    <w:p w14:paraId="553BB8EC" w14:textId="77777777" w:rsidR="007E3725" w:rsidRPr="002F0F40" w:rsidRDefault="007E3725" w:rsidP="002F0F40">
      <w:pPr>
        <w:pStyle w:val="Bo-Blankline"/>
      </w:pPr>
    </w:p>
    <w:p w14:paraId="6F321DA8" w14:textId="77777777" w:rsidR="007E3725" w:rsidRPr="008B7DC8" w:rsidRDefault="007E3725" w:rsidP="00645FB5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 xml:space="preserve">ณ วันที่ </w:t>
      </w:r>
      <w:r w:rsidR="00C9703C">
        <w:rPr>
          <w:rFonts w:asciiTheme="majorBidi" w:hAnsiTheme="majorBidi" w:cstheme="majorBidi"/>
        </w:rPr>
        <w:t>31</w:t>
      </w:r>
      <w:r w:rsidRPr="008B7DC8">
        <w:rPr>
          <w:rFonts w:asciiTheme="majorBidi" w:hAnsiTheme="majorBidi" w:cstheme="majorBidi"/>
        </w:rPr>
        <w:t xml:space="preserve"> </w:t>
      </w:r>
      <w:r w:rsidRPr="008B7DC8">
        <w:rPr>
          <w:rFonts w:asciiTheme="majorBidi" w:hAnsiTheme="majorBidi" w:cstheme="majorBidi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70A8B3C2" w14:textId="77777777" w:rsidR="007E3725" w:rsidRPr="002F0F40" w:rsidRDefault="007E3725" w:rsidP="002F0F40">
      <w:pPr>
        <w:pStyle w:val="Bo-Blankline"/>
      </w:pP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06"/>
        <w:gridCol w:w="236"/>
        <w:gridCol w:w="1207"/>
        <w:gridCol w:w="236"/>
        <w:gridCol w:w="1201"/>
        <w:gridCol w:w="236"/>
        <w:gridCol w:w="1196"/>
      </w:tblGrid>
      <w:tr w:rsidR="00BC7750" w:rsidRPr="00744476" w14:paraId="63881994" w14:textId="77777777" w:rsidTr="006642AE">
        <w:tc>
          <w:tcPr>
            <w:tcW w:w="3600" w:type="dxa"/>
          </w:tcPr>
          <w:p w14:paraId="130511E4" w14:textId="77777777" w:rsidR="00BC7750" w:rsidRPr="00744476" w:rsidRDefault="00BC7750" w:rsidP="00B814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48C0768" w14:textId="77777777" w:rsidR="00BC7750" w:rsidRPr="00744476" w:rsidRDefault="00BC7750" w:rsidP="00B814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0507BB" w14:textId="77777777" w:rsidR="00BC7750" w:rsidRPr="00744476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1B0680CE" w14:textId="77777777" w:rsidR="00BC7750" w:rsidRPr="00744476" w:rsidRDefault="00BC7750" w:rsidP="00B814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039" w:rsidRPr="00744476" w14:paraId="2AFD6CF6" w14:textId="77777777" w:rsidTr="006642AE">
        <w:tc>
          <w:tcPr>
            <w:tcW w:w="3600" w:type="dxa"/>
          </w:tcPr>
          <w:p w14:paraId="774A2C30" w14:textId="77777777" w:rsidR="006F1039" w:rsidRPr="00744476" w:rsidRDefault="006F1039" w:rsidP="006F103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38E1D14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DFE7AFB" w14:textId="77777777"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6C0CC9F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D76B6A4" w14:textId="77777777"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E49AB56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B3EE286" w14:textId="77777777"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685182E" w14:textId="77777777" w:rsidR="006F1039" w:rsidRPr="00744476" w:rsidRDefault="00C9703C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F1039" w:rsidRPr="00744476" w14:paraId="5DCD9A66" w14:textId="77777777" w:rsidTr="006642AE">
        <w:trPr>
          <w:trHeight w:val="254"/>
        </w:trPr>
        <w:tc>
          <w:tcPr>
            <w:tcW w:w="3600" w:type="dxa"/>
          </w:tcPr>
          <w:p w14:paraId="5749E172" w14:textId="77777777"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8" w:type="dxa"/>
            <w:gridSpan w:val="7"/>
          </w:tcPr>
          <w:p w14:paraId="485AC893" w14:textId="77777777"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1039" w:rsidRPr="00744476" w14:paraId="716BBD9D" w14:textId="77777777" w:rsidTr="006642AE">
        <w:tc>
          <w:tcPr>
            <w:tcW w:w="3600" w:type="dxa"/>
          </w:tcPr>
          <w:p w14:paraId="33A92395" w14:textId="77777777"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</w:tcPr>
          <w:p w14:paraId="7AC6CD83" w14:textId="77777777"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7C7183F" w14:textId="77777777"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6BF9F3E3" w14:textId="77777777"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F0E44D9" w14:textId="77777777"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1741C91" w14:textId="77777777"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8D9" w:rsidRPr="00744476" w14:paraId="62C5F7BA" w14:textId="77777777" w:rsidTr="007968BB">
        <w:tc>
          <w:tcPr>
            <w:tcW w:w="3600" w:type="dxa"/>
          </w:tcPr>
          <w:p w14:paraId="4D561E08" w14:textId="77777777" w:rsidR="007E68D9" w:rsidRPr="00744476" w:rsidRDefault="007E68D9" w:rsidP="007E68D9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</w:tcPr>
          <w:p w14:paraId="7BCAE541" w14:textId="77777777" w:rsidR="007E68D9" w:rsidRPr="00744476" w:rsidRDefault="007968BB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542,416</w:t>
            </w:r>
          </w:p>
        </w:tc>
        <w:tc>
          <w:tcPr>
            <w:tcW w:w="236" w:type="dxa"/>
            <w:vAlign w:val="center"/>
          </w:tcPr>
          <w:p w14:paraId="31C9F257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B62B3AC" w14:textId="77777777" w:rsidR="007E68D9" w:rsidRPr="00744476" w:rsidRDefault="00C9703C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="007E6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7E6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236" w:type="dxa"/>
            <w:vAlign w:val="center"/>
          </w:tcPr>
          <w:p w14:paraId="04938C94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2B84BAFF" w14:textId="77777777" w:rsidR="007E68D9" w:rsidRPr="00744476" w:rsidRDefault="00ED203B" w:rsidP="00ED203B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38,932</w:t>
            </w:r>
          </w:p>
        </w:tc>
        <w:tc>
          <w:tcPr>
            <w:tcW w:w="236" w:type="dxa"/>
            <w:vAlign w:val="center"/>
          </w:tcPr>
          <w:p w14:paraId="1E068914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BC57FD5" w14:textId="77777777" w:rsidR="007E68D9" w:rsidRPr="00744476" w:rsidRDefault="00C9703C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7E6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7E68D9" w:rsidRPr="00744476" w14:paraId="3680F9E6" w14:textId="77777777" w:rsidTr="007968BB">
        <w:tc>
          <w:tcPr>
            <w:tcW w:w="3600" w:type="dxa"/>
          </w:tcPr>
          <w:p w14:paraId="5FBD8365" w14:textId="77777777" w:rsidR="007E68D9" w:rsidRPr="00744476" w:rsidRDefault="007E68D9" w:rsidP="007E68D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</w:tcPr>
          <w:p w14:paraId="046697F5" w14:textId="77777777" w:rsidR="007E68D9" w:rsidRPr="0014711F" w:rsidRDefault="0092260D" w:rsidP="007E68D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968BB">
              <w:rPr>
                <w:rFonts w:asciiTheme="majorBidi" w:hAnsiTheme="majorBidi" w:cstheme="majorBidi"/>
                <w:sz w:val="30"/>
                <w:szCs w:val="30"/>
              </w:rPr>
              <w:t>54,706</w:t>
            </w:r>
          </w:p>
        </w:tc>
        <w:tc>
          <w:tcPr>
            <w:tcW w:w="236" w:type="dxa"/>
            <w:vAlign w:val="center"/>
          </w:tcPr>
          <w:p w14:paraId="6EE03272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9FC3235" w14:textId="77777777" w:rsidR="007E68D9" w:rsidRPr="0014711F" w:rsidRDefault="00C9703C" w:rsidP="007E68D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68D9"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="007E68D9"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36" w:type="dxa"/>
            <w:vAlign w:val="center"/>
          </w:tcPr>
          <w:p w14:paraId="4B1ED938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9801B7F" w14:textId="77777777" w:rsidR="007E68D9" w:rsidRPr="00744476" w:rsidRDefault="007968BB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  <w:tc>
          <w:tcPr>
            <w:tcW w:w="236" w:type="dxa"/>
            <w:vAlign w:val="center"/>
          </w:tcPr>
          <w:p w14:paraId="42ABD564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52639B7" w14:textId="77777777" w:rsidR="007E68D9" w:rsidRPr="00744476" w:rsidRDefault="00C9703C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7E68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</w:tr>
      <w:tr w:rsidR="007E68D9" w:rsidRPr="00744476" w14:paraId="43078EAF" w14:textId="77777777" w:rsidTr="006642AE">
        <w:tc>
          <w:tcPr>
            <w:tcW w:w="3600" w:type="dxa"/>
          </w:tcPr>
          <w:p w14:paraId="0CFFACEC" w14:textId="77777777" w:rsidR="007E68D9" w:rsidRPr="00744476" w:rsidRDefault="007E68D9" w:rsidP="007E68D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</w:tcPr>
          <w:p w14:paraId="47998E55" w14:textId="77777777" w:rsidR="007E68D9" w:rsidRPr="0014711F" w:rsidRDefault="007968BB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(620,621)</w:t>
            </w:r>
          </w:p>
        </w:tc>
        <w:tc>
          <w:tcPr>
            <w:tcW w:w="236" w:type="dxa"/>
            <w:vAlign w:val="center"/>
          </w:tcPr>
          <w:p w14:paraId="68F64059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A0F7EA2" w14:textId="77777777" w:rsidR="007E68D9" w:rsidRPr="0014711F" w:rsidRDefault="007E68D9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F79E0B2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11ADF052" w14:textId="77777777" w:rsidR="007E68D9" w:rsidRPr="00744476" w:rsidRDefault="0092260D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968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4,177)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E94398" w14:textId="77777777" w:rsidR="007E68D9" w:rsidRPr="00744476" w:rsidRDefault="007E68D9" w:rsidP="007E68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07D2F4D7" w14:textId="77777777" w:rsidR="007E68D9" w:rsidRPr="00744476" w:rsidRDefault="007E68D9" w:rsidP="007E68D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260D" w:rsidRPr="00744476" w14:paraId="421139E5" w14:textId="77777777" w:rsidTr="006642AE">
        <w:tc>
          <w:tcPr>
            <w:tcW w:w="3600" w:type="dxa"/>
          </w:tcPr>
          <w:p w14:paraId="13F99A5B" w14:textId="77777777" w:rsidR="0092260D" w:rsidRPr="00744476" w:rsidRDefault="0092260D" w:rsidP="0092260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</w:tcPr>
          <w:p w14:paraId="69A3532C" w14:textId="77777777" w:rsidR="0092260D" w:rsidRPr="0014711F" w:rsidRDefault="00041C24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7968BB">
              <w:rPr>
                <w:rFonts w:asciiTheme="majorBidi" w:hAnsiTheme="majorBidi" w:cstheme="majorBidi"/>
                <w:sz w:val="30"/>
                <w:szCs w:val="30"/>
              </w:rPr>
              <w:t>35,545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9BAAF14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9DB61EA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0482B13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6BA91BF1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BB">
              <w:rPr>
                <w:rFonts w:asciiTheme="majorBidi" w:hAnsiTheme="majorBidi" w:cstheme="majorBidi"/>
                <w:sz w:val="30"/>
                <w:szCs w:val="30"/>
              </w:rPr>
              <w:t>205,938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1A1D48D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86411F2" w14:textId="77777777" w:rsidR="0092260D" w:rsidRPr="00744476" w:rsidRDefault="0092260D" w:rsidP="00922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60D" w:rsidRPr="00744476" w14:paraId="2F3FB275" w14:textId="77777777" w:rsidTr="006642AE">
        <w:tc>
          <w:tcPr>
            <w:tcW w:w="3600" w:type="dxa"/>
          </w:tcPr>
          <w:p w14:paraId="29E6DCE3" w14:textId="77777777" w:rsidR="0092260D" w:rsidRPr="00744476" w:rsidRDefault="0092260D" w:rsidP="0092260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77777777" w:rsidR="0092260D" w:rsidRPr="0014711F" w:rsidRDefault="007968BB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(364,235)</w:t>
            </w:r>
          </w:p>
        </w:tc>
        <w:tc>
          <w:tcPr>
            <w:tcW w:w="236" w:type="dxa"/>
            <w:vAlign w:val="center"/>
          </w:tcPr>
          <w:p w14:paraId="65EAFBBF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2C8B33F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7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  <w:r w:rsidRPr="00147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  <w:r w:rsidRPr="00147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89117BB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  <w:tc>
          <w:tcPr>
            <w:tcW w:w="236" w:type="dxa"/>
            <w:vAlign w:val="center"/>
          </w:tcPr>
          <w:p w14:paraId="6C25F98A" w14:textId="77777777" w:rsidR="0092260D" w:rsidRPr="00744476" w:rsidRDefault="0092260D" w:rsidP="00922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(33,006)</w:t>
            </w:r>
          </w:p>
        </w:tc>
      </w:tr>
      <w:tr w:rsidR="0092260D" w:rsidRPr="00744476" w14:paraId="243BD548" w14:textId="77777777" w:rsidTr="00357153">
        <w:tc>
          <w:tcPr>
            <w:tcW w:w="3600" w:type="dxa"/>
          </w:tcPr>
          <w:p w14:paraId="39ADFABC" w14:textId="77777777" w:rsidR="0092260D" w:rsidRPr="00744476" w:rsidRDefault="0092260D" w:rsidP="0092260D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DC08" w14:textId="77777777" w:rsidR="0092260D" w:rsidRPr="0014711F" w:rsidRDefault="007968BB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376,721</w:t>
            </w:r>
          </w:p>
        </w:tc>
        <w:tc>
          <w:tcPr>
            <w:tcW w:w="236" w:type="dxa"/>
            <w:vAlign w:val="bottom"/>
          </w:tcPr>
          <w:p w14:paraId="519E01A9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99AB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FBE16D4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9775" w14:textId="77777777" w:rsidR="0092260D" w:rsidRPr="00744476" w:rsidRDefault="00ED203B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968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500,544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585588B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9BB2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(338,319)</w:t>
            </w:r>
          </w:p>
        </w:tc>
      </w:tr>
      <w:tr w:rsidR="0092260D" w:rsidRPr="00744476" w14:paraId="49380A25" w14:textId="77777777" w:rsidTr="006642AE">
        <w:tc>
          <w:tcPr>
            <w:tcW w:w="3600" w:type="dxa"/>
          </w:tcPr>
          <w:p w14:paraId="2671E7ED" w14:textId="77777777" w:rsidR="0092260D" w:rsidRPr="00744476" w:rsidRDefault="0092260D" w:rsidP="0092260D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DB2E7C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933E83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3CD1FDFC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097095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830DB46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60D" w:rsidRPr="00744476" w14:paraId="192FA216" w14:textId="77777777" w:rsidTr="00357153">
        <w:tc>
          <w:tcPr>
            <w:tcW w:w="3600" w:type="dxa"/>
          </w:tcPr>
          <w:p w14:paraId="05EA04E3" w14:textId="77777777" w:rsidR="0092260D" w:rsidRPr="00744476" w:rsidRDefault="0092260D" w:rsidP="0092260D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DCA2AF7" w14:textId="77777777" w:rsidR="0092260D" w:rsidRPr="0014711F" w:rsidRDefault="007968BB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36" w:type="dxa"/>
            <w:vAlign w:val="bottom"/>
          </w:tcPr>
          <w:p w14:paraId="4FDF2FE7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03D9998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36" w:type="dxa"/>
            <w:vAlign w:val="bottom"/>
          </w:tcPr>
          <w:p w14:paraId="163A2C8B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0CB9F8B" w14:textId="77777777" w:rsidR="0092260D" w:rsidRPr="00744476" w:rsidRDefault="00ED203B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36" w:type="dxa"/>
            <w:vAlign w:val="bottom"/>
          </w:tcPr>
          <w:p w14:paraId="2EB4898A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F0D3824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305,030</w:t>
            </w:r>
          </w:p>
        </w:tc>
      </w:tr>
      <w:tr w:rsidR="0092260D" w:rsidRPr="00744476" w14:paraId="1A3D9043" w14:textId="77777777" w:rsidTr="007968BB">
        <w:tc>
          <w:tcPr>
            <w:tcW w:w="3600" w:type="dxa"/>
          </w:tcPr>
          <w:p w14:paraId="5369D3C6" w14:textId="77777777" w:rsidR="0092260D" w:rsidRPr="00744476" w:rsidRDefault="0092260D" w:rsidP="0092260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EE2C19" w14:textId="77777777" w:rsidR="0092260D" w:rsidRPr="0014711F" w:rsidRDefault="00387FFE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16,828</w:t>
            </w:r>
          </w:p>
        </w:tc>
        <w:tc>
          <w:tcPr>
            <w:tcW w:w="236" w:type="dxa"/>
            <w:vAlign w:val="bottom"/>
          </w:tcPr>
          <w:p w14:paraId="551E7467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C646B8A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36" w:type="dxa"/>
            <w:vAlign w:val="bottom"/>
          </w:tcPr>
          <w:p w14:paraId="037E31A0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B428C36" w14:textId="77777777" w:rsidR="0092260D" w:rsidRPr="00744476" w:rsidRDefault="00387FFE" w:rsidP="00922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713B619" w14:textId="77777777" w:rsidR="0092260D" w:rsidRPr="00744476" w:rsidRDefault="0092260D" w:rsidP="00922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60D" w:rsidRPr="00744476" w14:paraId="7B914101" w14:textId="77777777" w:rsidTr="007968BB">
        <w:tc>
          <w:tcPr>
            <w:tcW w:w="3600" w:type="dxa"/>
          </w:tcPr>
          <w:p w14:paraId="46D41023" w14:textId="77777777" w:rsidR="0092260D" w:rsidRPr="00744476" w:rsidRDefault="0092260D" w:rsidP="0092260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7BF896" w14:textId="77777777" w:rsidR="0092260D" w:rsidRPr="0014711F" w:rsidRDefault="007968BB" w:rsidP="0092260D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(184,776)</w:t>
            </w:r>
          </w:p>
        </w:tc>
        <w:tc>
          <w:tcPr>
            <w:tcW w:w="236" w:type="dxa"/>
            <w:vAlign w:val="bottom"/>
          </w:tcPr>
          <w:p w14:paraId="3EFC8595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89D7EF7" w14:textId="77777777" w:rsidR="0092260D" w:rsidRPr="0014711F" w:rsidRDefault="0092260D" w:rsidP="0092260D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D1CC1C4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34255BE" w14:textId="77777777" w:rsidR="0092260D" w:rsidRPr="00744476" w:rsidRDefault="00387FFE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(139,555)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03630" w14:textId="77777777" w:rsidR="0092260D" w:rsidRPr="00744476" w:rsidRDefault="0092260D" w:rsidP="0092260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E8B92F2" w14:textId="77777777" w:rsidR="0092260D" w:rsidRPr="00744476" w:rsidRDefault="0092260D" w:rsidP="0092260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(4,420,557)</w:t>
            </w:r>
          </w:p>
        </w:tc>
      </w:tr>
      <w:tr w:rsidR="00387FFE" w:rsidRPr="00744476" w14:paraId="0BBDD05B" w14:textId="77777777" w:rsidTr="007968BB">
        <w:tc>
          <w:tcPr>
            <w:tcW w:w="3600" w:type="dxa"/>
          </w:tcPr>
          <w:p w14:paraId="0E77B449" w14:textId="77777777" w:rsidR="00387FFE" w:rsidRPr="00744476" w:rsidRDefault="00387FFE" w:rsidP="00387FF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4BFDCF" w14:textId="77777777" w:rsidR="00387FFE" w:rsidRPr="0014711F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(50,284)</w:t>
            </w:r>
          </w:p>
        </w:tc>
        <w:tc>
          <w:tcPr>
            <w:tcW w:w="236" w:type="dxa"/>
            <w:vAlign w:val="bottom"/>
          </w:tcPr>
          <w:p w14:paraId="7B54A4E5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946D5F5" w14:textId="77777777" w:rsidR="00387FFE" w:rsidRPr="0014711F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D8B0015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88EE4A5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68BB">
              <w:rPr>
                <w:rFonts w:asciiTheme="majorBidi" w:hAnsiTheme="majorBidi" w:cstheme="majorBidi"/>
                <w:sz w:val="30"/>
                <w:szCs w:val="30"/>
              </w:rPr>
              <w:t>8,698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CE65E91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CC6A53D" w14:textId="77777777" w:rsidR="00387FFE" w:rsidRPr="00744476" w:rsidRDefault="00387FFE" w:rsidP="00387F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7FFE" w:rsidRPr="00744476" w14:paraId="6A9A593B" w14:textId="77777777" w:rsidTr="007968BB">
        <w:tc>
          <w:tcPr>
            <w:tcW w:w="3600" w:type="dxa"/>
          </w:tcPr>
          <w:p w14:paraId="0BEEF992" w14:textId="77777777" w:rsidR="00387FFE" w:rsidRPr="00744476" w:rsidRDefault="00387FFE" w:rsidP="00387FF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77777777" w:rsidR="00387FFE" w:rsidRPr="0014711F" w:rsidRDefault="007968BB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  <w:tc>
          <w:tcPr>
            <w:tcW w:w="236" w:type="dxa"/>
            <w:vAlign w:val="bottom"/>
          </w:tcPr>
          <w:p w14:paraId="2BAEC3AC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6A9557C7" w14:textId="77777777" w:rsidR="00387FFE" w:rsidRPr="0014711F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E555344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  <w:tc>
          <w:tcPr>
            <w:tcW w:w="236" w:type="dxa"/>
            <w:vAlign w:val="bottom"/>
          </w:tcPr>
          <w:p w14:paraId="013A82DC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(39,559)</w:t>
            </w:r>
          </w:p>
        </w:tc>
      </w:tr>
      <w:tr w:rsidR="00387FFE" w:rsidRPr="00744476" w14:paraId="4E10F15B" w14:textId="77777777" w:rsidTr="00357153">
        <w:tc>
          <w:tcPr>
            <w:tcW w:w="3600" w:type="dxa"/>
          </w:tcPr>
          <w:p w14:paraId="3E5E29CA" w14:textId="77777777" w:rsidR="00387FFE" w:rsidRPr="00744476" w:rsidRDefault="00387FFE" w:rsidP="00387FFE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77777777" w:rsidR="00387FFE" w:rsidRPr="0014711F" w:rsidRDefault="007968BB" w:rsidP="00387FF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(237,880)</w:t>
            </w:r>
          </w:p>
        </w:tc>
        <w:tc>
          <w:tcPr>
            <w:tcW w:w="236" w:type="dxa"/>
            <w:vAlign w:val="bottom"/>
          </w:tcPr>
          <w:p w14:paraId="72E33802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88B15" w14:textId="77777777" w:rsidR="00387FFE" w:rsidRPr="0014711F" w:rsidRDefault="00387FFE" w:rsidP="00387FF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12C5CE7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77777777" w:rsidR="00387FFE" w:rsidRPr="00744476" w:rsidRDefault="00ED203B" w:rsidP="00387FFE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7968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3712213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(4,155,086)</w:t>
            </w:r>
          </w:p>
        </w:tc>
      </w:tr>
      <w:tr w:rsidR="00387FFE" w:rsidRPr="00744476" w14:paraId="6C2A8999" w14:textId="77777777" w:rsidTr="006642AE">
        <w:tc>
          <w:tcPr>
            <w:tcW w:w="3600" w:type="dxa"/>
          </w:tcPr>
          <w:p w14:paraId="7B081402" w14:textId="77777777" w:rsidR="00387FFE" w:rsidRPr="00744476" w:rsidRDefault="00387FFE" w:rsidP="00387FFE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เงินอื่น ๆ</w:t>
            </w:r>
          </w:p>
        </w:tc>
        <w:tc>
          <w:tcPr>
            <w:tcW w:w="1206" w:type="dxa"/>
            <w:vAlign w:val="bottom"/>
          </w:tcPr>
          <w:p w14:paraId="7FF49CC4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2EF7C6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32E4486A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BACA0B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AE60965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035C35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9F5221E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FFE" w:rsidRPr="00744476" w14:paraId="0EA8FEE3" w14:textId="77777777" w:rsidTr="00357153">
        <w:tc>
          <w:tcPr>
            <w:tcW w:w="3600" w:type="dxa"/>
          </w:tcPr>
          <w:p w14:paraId="36EDB555" w14:textId="77777777" w:rsidR="00387FFE" w:rsidRPr="00744476" w:rsidRDefault="00387FFE" w:rsidP="00387FFE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5852565E" w14:textId="77777777" w:rsidR="00387FFE" w:rsidRPr="00744476" w:rsidRDefault="007968BB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6" w:type="dxa"/>
            <w:vAlign w:val="bottom"/>
          </w:tcPr>
          <w:p w14:paraId="69C841D7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292D250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vAlign w:val="bottom"/>
          </w:tcPr>
          <w:p w14:paraId="159B0E8C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889CF46" w14:textId="77777777" w:rsidR="00387FFE" w:rsidRPr="00744476" w:rsidRDefault="00ED203B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36" w:type="dxa"/>
            <w:vAlign w:val="bottom"/>
          </w:tcPr>
          <w:p w14:paraId="59E19608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E45966F" w14:textId="77777777" w:rsidR="00387FFE" w:rsidRPr="00744476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387FFE" w:rsidRPr="00744476" w14:paraId="56C73B63" w14:textId="77777777" w:rsidTr="006642AE">
        <w:tc>
          <w:tcPr>
            <w:tcW w:w="3600" w:type="dxa"/>
          </w:tcPr>
          <w:p w14:paraId="044706C9" w14:textId="77777777" w:rsidR="00387FFE" w:rsidRPr="00744476" w:rsidRDefault="00387FFE" w:rsidP="00387FFE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vAlign w:val="bottom"/>
          </w:tcPr>
          <w:p w14:paraId="33DC08F7" w14:textId="77777777" w:rsidR="00387FFE" w:rsidRDefault="007968BB" w:rsidP="007968B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50AB33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0C4713D" w14:textId="77777777" w:rsidR="00387FFE" w:rsidRDefault="00387FFE" w:rsidP="00387FF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110,520</w:t>
            </w:r>
          </w:p>
        </w:tc>
        <w:tc>
          <w:tcPr>
            <w:tcW w:w="236" w:type="dxa"/>
            <w:vAlign w:val="bottom"/>
          </w:tcPr>
          <w:p w14:paraId="0B38DCFF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F82E015" w14:textId="77777777" w:rsidR="00387FFE" w:rsidRDefault="0068262A" w:rsidP="00387F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DB4281" w14:textId="77777777" w:rsidR="00387FFE" w:rsidRPr="00744476" w:rsidRDefault="00387FFE" w:rsidP="00387FF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935240" w14:textId="77777777" w:rsidR="00387FFE" w:rsidRDefault="00387FFE" w:rsidP="00387F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62A" w:rsidRPr="00744476" w14:paraId="622808CE" w14:textId="77777777" w:rsidTr="006642AE">
        <w:tc>
          <w:tcPr>
            <w:tcW w:w="3600" w:type="dxa"/>
          </w:tcPr>
          <w:p w14:paraId="343E3283" w14:textId="77777777" w:rsidR="0068262A" w:rsidRPr="00744476" w:rsidRDefault="0068262A" w:rsidP="0068262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vAlign w:val="bottom"/>
          </w:tcPr>
          <w:p w14:paraId="5124947F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(33,21</w:t>
            </w:r>
            <w:r w:rsidR="007968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3619BDD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2A52AF3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(775)</w:t>
            </w:r>
          </w:p>
        </w:tc>
        <w:tc>
          <w:tcPr>
            <w:tcW w:w="236" w:type="dxa"/>
            <w:vAlign w:val="bottom"/>
          </w:tcPr>
          <w:p w14:paraId="256D98ED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8907E1B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(32,857)</w:t>
            </w:r>
          </w:p>
        </w:tc>
        <w:tc>
          <w:tcPr>
            <w:tcW w:w="236" w:type="dxa"/>
            <w:vAlign w:val="bottom"/>
          </w:tcPr>
          <w:p w14:paraId="5A42D2FC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0A4ED14" w14:textId="77777777" w:rsidR="0068262A" w:rsidRPr="00744476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62A" w:rsidRPr="00744476" w14:paraId="42EF980F" w14:textId="77777777" w:rsidTr="006642AE">
        <w:tc>
          <w:tcPr>
            <w:tcW w:w="3600" w:type="dxa"/>
          </w:tcPr>
          <w:p w14:paraId="34E6C04C" w14:textId="77777777" w:rsidR="0068262A" w:rsidRPr="00744476" w:rsidRDefault="0068262A" w:rsidP="0068262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36BE7F2" w14:textId="77777777" w:rsidR="0068262A" w:rsidRPr="00BF089B" w:rsidRDefault="007968BB" w:rsidP="007968B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ADFB91" w14:textId="77777777" w:rsidR="0068262A" w:rsidRPr="00BF089B" w:rsidRDefault="0068262A" w:rsidP="0068262A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698BC8D" w14:textId="77777777" w:rsidR="0068262A" w:rsidRPr="00BF089B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236" w:type="dxa"/>
            <w:vAlign w:val="bottom"/>
          </w:tcPr>
          <w:p w14:paraId="2C861CA7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77777777" w:rsidR="0068262A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77777777" w:rsidR="0068262A" w:rsidRPr="00744476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62A" w:rsidRPr="00744476" w14:paraId="2E02C583" w14:textId="77777777" w:rsidTr="00357153">
        <w:tc>
          <w:tcPr>
            <w:tcW w:w="3600" w:type="dxa"/>
          </w:tcPr>
          <w:p w14:paraId="7CA95182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F52C" w14:textId="77777777" w:rsidR="0068262A" w:rsidRPr="00744476" w:rsidRDefault="007968BB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(32,272)</w:t>
            </w:r>
          </w:p>
        </w:tc>
        <w:tc>
          <w:tcPr>
            <w:tcW w:w="236" w:type="dxa"/>
            <w:vAlign w:val="bottom"/>
          </w:tcPr>
          <w:p w14:paraId="1AD23FBA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7287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110,084</w:t>
            </w:r>
          </w:p>
        </w:tc>
        <w:tc>
          <w:tcPr>
            <w:tcW w:w="236" w:type="dxa"/>
            <w:vAlign w:val="bottom"/>
          </w:tcPr>
          <w:p w14:paraId="46AD621C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77777777" w:rsidR="0068262A" w:rsidRPr="00744476" w:rsidRDefault="00ED203B" w:rsidP="0068262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66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5B9304F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</w:tr>
      <w:tr w:rsidR="0068262A" w:rsidRPr="00744476" w14:paraId="684163D4" w14:textId="77777777" w:rsidTr="006642AE">
        <w:tc>
          <w:tcPr>
            <w:tcW w:w="3600" w:type="dxa"/>
          </w:tcPr>
          <w:p w14:paraId="3B60083C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E28B0DF" w14:textId="77777777" w:rsidR="0068262A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65B5E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36BBDE78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5279B5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05F8" w14:textId="77777777" w:rsidR="0068262A" w:rsidRDefault="0068262A" w:rsidP="0068262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35E68B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CDA281B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262A" w:rsidRPr="00744476" w14:paraId="7E53CC73" w14:textId="77777777" w:rsidTr="006642AE">
        <w:tc>
          <w:tcPr>
            <w:tcW w:w="3600" w:type="dxa"/>
          </w:tcPr>
          <w:p w14:paraId="2F9FBBEB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DF90289" w14:textId="77777777" w:rsidR="0068262A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E30547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44E67E2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F422F2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6ED4939" w14:textId="77777777" w:rsidR="0068262A" w:rsidRDefault="0068262A" w:rsidP="0068262A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1EE919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4E1324E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262A" w:rsidRPr="00744476" w14:paraId="46610DD0" w14:textId="77777777" w:rsidTr="006642AE">
        <w:tc>
          <w:tcPr>
            <w:tcW w:w="3600" w:type="dxa"/>
          </w:tcPr>
          <w:p w14:paraId="6FD74A31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vAlign w:val="bottom"/>
          </w:tcPr>
          <w:p w14:paraId="314621BA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A88B402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  <w:vAlign w:val="bottom"/>
          </w:tcPr>
          <w:p w14:paraId="196EAFF5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62A" w:rsidRPr="00744476" w14:paraId="155118BF" w14:textId="77777777" w:rsidTr="006642AE">
        <w:tc>
          <w:tcPr>
            <w:tcW w:w="3600" w:type="dxa"/>
          </w:tcPr>
          <w:p w14:paraId="145BCD2A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20DA8D9D" w14:textId="77777777" w:rsidR="0068262A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B779334" w14:textId="77777777" w:rsidR="0068262A" w:rsidRPr="00744476" w:rsidRDefault="0068262A" w:rsidP="0068262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557238F" w14:textId="77777777" w:rsidR="0068262A" w:rsidRPr="00744476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AFBED8D" w14:textId="77777777" w:rsidR="0068262A" w:rsidRPr="00744476" w:rsidRDefault="0068262A" w:rsidP="0068262A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5DD53ACC" w14:textId="77777777" w:rsidR="0068262A" w:rsidRDefault="0068262A" w:rsidP="0068262A">
            <w:pPr>
              <w:spacing w:line="240" w:lineRule="atLeast"/>
              <w:ind w:left="-399" w:right="-3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83D989F" w14:textId="77777777" w:rsidR="0068262A" w:rsidRPr="00744476" w:rsidRDefault="0068262A" w:rsidP="0068262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4E14F6E9" w14:textId="77777777" w:rsidR="0068262A" w:rsidRPr="00744476" w:rsidRDefault="0068262A" w:rsidP="0068262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8262A" w:rsidRPr="00744476" w14:paraId="33270DAA" w14:textId="77777777" w:rsidTr="00357153">
        <w:tc>
          <w:tcPr>
            <w:tcW w:w="3600" w:type="dxa"/>
          </w:tcPr>
          <w:p w14:paraId="632F1187" w14:textId="77777777" w:rsidR="0068262A" w:rsidRPr="00744476" w:rsidRDefault="0068262A" w:rsidP="0068262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8" w:type="dxa"/>
            <w:gridSpan w:val="7"/>
            <w:shd w:val="clear" w:color="auto" w:fill="auto"/>
            <w:vAlign w:val="bottom"/>
          </w:tcPr>
          <w:p w14:paraId="1FC06673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262A" w:rsidRPr="00744476" w14:paraId="3BFD7A24" w14:textId="77777777" w:rsidTr="00357153">
        <w:tc>
          <w:tcPr>
            <w:tcW w:w="3600" w:type="dxa"/>
          </w:tcPr>
          <w:p w14:paraId="7C43FBF6" w14:textId="77777777" w:rsidR="006642AE" w:rsidRDefault="0068262A" w:rsidP="0068262A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725F7F7" w14:textId="77777777" w:rsidR="0068262A" w:rsidRPr="00744476" w:rsidRDefault="0068262A" w:rsidP="006642AE">
            <w:pPr>
              <w:spacing w:line="240" w:lineRule="atLeast"/>
              <w:ind w:left="270" w:right="-103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6A69246" w14:textId="77777777" w:rsidR="0068262A" w:rsidRPr="00744476" w:rsidRDefault="00C74E2C" w:rsidP="0068262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106,569</w:t>
            </w:r>
          </w:p>
        </w:tc>
        <w:tc>
          <w:tcPr>
            <w:tcW w:w="236" w:type="dxa"/>
            <w:vAlign w:val="bottom"/>
          </w:tcPr>
          <w:p w14:paraId="1F467594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D1962B0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(4,975,605)</w:t>
            </w:r>
          </w:p>
        </w:tc>
        <w:tc>
          <w:tcPr>
            <w:tcW w:w="236" w:type="dxa"/>
            <w:vAlign w:val="bottom"/>
          </w:tcPr>
          <w:p w14:paraId="01EBF56C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432F0E6" w14:textId="77777777" w:rsidR="0068262A" w:rsidRPr="00744476" w:rsidRDefault="0034320F" w:rsidP="0068262A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7968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01,685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1507808" w14:textId="77777777" w:rsidR="0068262A" w:rsidRPr="00744476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7199888" w14:textId="77777777" w:rsidR="0068262A" w:rsidRPr="00744476" w:rsidRDefault="0068262A" w:rsidP="0068262A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(4,492,603)</w:t>
            </w:r>
          </w:p>
        </w:tc>
      </w:tr>
      <w:tr w:rsidR="0068262A" w:rsidRPr="00744476" w14:paraId="423F7E2D" w14:textId="77777777" w:rsidTr="006642AE">
        <w:tc>
          <w:tcPr>
            <w:tcW w:w="3600" w:type="dxa"/>
          </w:tcPr>
          <w:p w14:paraId="06437DAA" w14:textId="77777777" w:rsidR="0068262A" w:rsidRPr="004F76C7" w:rsidRDefault="0068262A" w:rsidP="0068262A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76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6389A47" w14:textId="77777777" w:rsidR="0068262A" w:rsidRPr="00933D3F" w:rsidRDefault="0068262A" w:rsidP="0068262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83867D" w14:textId="77777777" w:rsidR="0068262A" w:rsidRPr="00933D3F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4CB2414" w14:textId="77777777" w:rsidR="0068262A" w:rsidRPr="00933D3F" w:rsidRDefault="0068262A" w:rsidP="0068262A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33F5B8" w14:textId="77777777" w:rsidR="0068262A" w:rsidRPr="00933D3F" w:rsidRDefault="0068262A" w:rsidP="0068262A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466879C" w14:textId="77777777" w:rsidR="0068262A" w:rsidRPr="00933D3F" w:rsidRDefault="0068262A" w:rsidP="001F2B92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6D3780" w14:textId="77777777" w:rsidR="0068262A" w:rsidRPr="00933D3F" w:rsidRDefault="0068262A" w:rsidP="0068262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4F6FC71" w14:textId="77777777" w:rsidR="0068262A" w:rsidRPr="00933D3F" w:rsidRDefault="0068262A" w:rsidP="0068262A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E2C" w:rsidRPr="00744476" w14:paraId="150D0D8E" w14:textId="77777777" w:rsidTr="006642AE">
        <w:tc>
          <w:tcPr>
            <w:tcW w:w="3600" w:type="dxa"/>
          </w:tcPr>
          <w:p w14:paraId="18D85965" w14:textId="77777777" w:rsidR="00C74E2C" w:rsidRPr="00BF089B" w:rsidRDefault="00C74E2C" w:rsidP="00C74E2C">
            <w:pPr>
              <w:ind w:right="-10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EA3163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75778F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A78858F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876,062</w:t>
            </w:r>
          </w:p>
        </w:tc>
        <w:tc>
          <w:tcPr>
            <w:tcW w:w="236" w:type="dxa"/>
            <w:vAlign w:val="bottom"/>
          </w:tcPr>
          <w:p w14:paraId="2CA8AC45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DE5AD6E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B310C" w14:textId="77777777" w:rsidR="00C74E2C" w:rsidRPr="00EC31D2" w:rsidRDefault="00C74E2C" w:rsidP="00C74E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CD57C44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E2C" w:rsidRPr="00744476" w14:paraId="3F160593" w14:textId="77777777" w:rsidTr="006642AE">
        <w:tc>
          <w:tcPr>
            <w:tcW w:w="3600" w:type="dxa"/>
          </w:tcPr>
          <w:p w14:paraId="30CDB3B0" w14:textId="77777777" w:rsidR="00C74E2C" w:rsidRPr="00EC31D2" w:rsidRDefault="00C74E2C" w:rsidP="00C74E2C">
            <w:pPr>
              <w:spacing w:line="240" w:lineRule="atLeast"/>
              <w:ind w:left="270" w:right="-103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3C21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D6ABFD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1790AEE7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  <w:tc>
          <w:tcPr>
            <w:tcW w:w="236" w:type="dxa"/>
            <w:vAlign w:val="bottom"/>
          </w:tcPr>
          <w:p w14:paraId="24928AEB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81949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1EDD08" w14:textId="77777777" w:rsidR="00C74E2C" w:rsidRPr="00EC31D2" w:rsidRDefault="00C74E2C" w:rsidP="00C74E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612821A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</w:tr>
      <w:tr w:rsidR="00C74E2C" w:rsidRPr="00744476" w14:paraId="06EB577A" w14:textId="77777777" w:rsidTr="006642AE">
        <w:tc>
          <w:tcPr>
            <w:tcW w:w="3600" w:type="dxa"/>
          </w:tcPr>
          <w:p w14:paraId="4AE0A20E" w14:textId="77777777" w:rsidR="00C74E2C" w:rsidRPr="00EC31D2" w:rsidRDefault="00C74E2C" w:rsidP="00C74E2C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5E222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B0ED2C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60877B03" w14:textId="77777777" w:rsidR="00C74E2C" w:rsidRDefault="00C74E2C" w:rsidP="00C74E2C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1,184,480</w:t>
            </w:r>
          </w:p>
        </w:tc>
        <w:tc>
          <w:tcPr>
            <w:tcW w:w="236" w:type="dxa"/>
            <w:vAlign w:val="bottom"/>
          </w:tcPr>
          <w:p w14:paraId="48870D9D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20C9E" w14:textId="77777777" w:rsidR="00C74E2C" w:rsidRPr="00EC31D2" w:rsidRDefault="00C74E2C" w:rsidP="00C74E2C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4AAEF0" w14:textId="77777777" w:rsidR="00C74E2C" w:rsidRPr="00EC31D2" w:rsidRDefault="00C74E2C" w:rsidP="00C74E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D26071B" w14:textId="77777777" w:rsidR="00C74E2C" w:rsidRPr="00EC31D2" w:rsidRDefault="00C74E2C" w:rsidP="00C74E2C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</w:tr>
      <w:tr w:rsidR="00C74E2C" w:rsidRPr="00744476" w14:paraId="131C8612" w14:textId="77777777" w:rsidTr="008F2468">
        <w:tc>
          <w:tcPr>
            <w:tcW w:w="3600" w:type="dxa"/>
          </w:tcPr>
          <w:p w14:paraId="0D878D6F" w14:textId="77777777" w:rsidR="00C74E2C" w:rsidRPr="00744476" w:rsidRDefault="00C74E2C" w:rsidP="00C74E2C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991F3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106,569</w:t>
            </w:r>
          </w:p>
        </w:tc>
        <w:tc>
          <w:tcPr>
            <w:tcW w:w="236" w:type="dxa"/>
            <w:vAlign w:val="bottom"/>
          </w:tcPr>
          <w:p w14:paraId="3570DAB7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3643D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(3,791,125)</w:t>
            </w:r>
          </w:p>
        </w:tc>
        <w:tc>
          <w:tcPr>
            <w:tcW w:w="236" w:type="dxa"/>
            <w:vAlign w:val="bottom"/>
          </w:tcPr>
          <w:p w14:paraId="5CA9561E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9B48F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(701,685)</w:t>
            </w:r>
          </w:p>
        </w:tc>
        <w:tc>
          <w:tcPr>
            <w:tcW w:w="236" w:type="dxa"/>
            <w:vAlign w:val="bottom"/>
          </w:tcPr>
          <w:p w14:paraId="7770AEDB" w14:textId="77777777" w:rsidR="00C74E2C" w:rsidRPr="00744476" w:rsidRDefault="00C74E2C" w:rsidP="00C74E2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10C1" w14:textId="77777777" w:rsidR="00C74E2C" w:rsidRPr="00744476" w:rsidRDefault="00C74E2C" w:rsidP="00C74E2C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(4,184,185)</w:t>
            </w:r>
          </w:p>
        </w:tc>
      </w:tr>
    </w:tbl>
    <w:p w14:paraId="48501EBB" w14:textId="77777777" w:rsidR="00A54E8F" w:rsidRDefault="00A54E8F" w:rsidP="00BF089B">
      <w:pPr>
        <w:pStyle w:val="Bo-Blankline"/>
      </w:pPr>
    </w:p>
    <w:p w14:paraId="44B7BCA2" w14:textId="77777777" w:rsidR="00435C38" w:rsidRPr="008B7DC8" w:rsidRDefault="00435C38" w:rsidP="00435C38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14:paraId="57CC5E61" w14:textId="77777777" w:rsidR="00435C38" w:rsidRPr="008B7DC8" w:rsidRDefault="00435C38" w:rsidP="00BF089B">
      <w:pPr>
        <w:pStyle w:val="Bo-Blankline"/>
      </w:pPr>
    </w:p>
    <w:p w14:paraId="564D8CAC" w14:textId="77777777" w:rsidR="00435C38" w:rsidRPr="008B7DC8" w:rsidRDefault="00435C38" w:rsidP="00435C38">
      <w:pPr>
        <w:pStyle w:val="Bo-C1Content"/>
        <w:rPr>
          <w:rFonts w:asciiTheme="majorBidi" w:hAnsiTheme="majorBidi" w:cstheme="majorBidi"/>
          <w:lang w:val="en-US"/>
        </w:rPr>
      </w:pPr>
      <w:r w:rsidRPr="008B7DC8">
        <w:rPr>
          <w:rFonts w:asciiTheme="majorBidi" w:hAnsiTheme="majorBidi" w:cstheme="majorBidi"/>
          <w:spacing w:val="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Pr="008B7DC8">
        <w:rPr>
          <w:rFonts w:asciiTheme="majorBidi" w:hAnsiTheme="majorBidi" w:cstheme="majorBidi"/>
          <w:cs/>
        </w:rPr>
        <w:t>ตกลงไว้เมื่อครบกำหนด</w:t>
      </w:r>
    </w:p>
    <w:p w14:paraId="781A8FBA" w14:textId="77777777" w:rsidR="00435C38" w:rsidRPr="008B7DC8" w:rsidRDefault="00435C38" w:rsidP="00BF089B">
      <w:pPr>
        <w:pStyle w:val="Bo-Blankline"/>
      </w:pPr>
    </w:p>
    <w:p w14:paraId="2E08CC55" w14:textId="77777777" w:rsidR="00435C38" w:rsidRPr="008B7DC8" w:rsidRDefault="00435C38" w:rsidP="00435C38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</w:t>
      </w:r>
      <w:r w:rsidR="00205D92" w:rsidRPr="008B7DC8">
        <w:rPr>
          <w:rFonts w:asciiTheme="majorBidi" w:hAnsiTheme="majorBidi" w:cstheme="majorBidi"/>
          <w:cs/>
        </w:rPr>
        <w:t>ทุกรายที่ขอวงเงินสินเชื่อโดย</w:t>
      </w:r>
      <w:r w:rsidRPr="008B7DC8">
        <w:rPr>
          <w:rFonts w:asciiTheme="majorBidi" w:hAnsiTheme="majorBidi" w:cstheme="majorBidi"/>
          <w:cs/>
        </w:rPr>
        <w:t>การเรียกหลักประกันจากลูกค้าก่อนที่จะทำการขาย ซึ่งหลักประกันอาจจะเป็นหนังสือค้ำประกันธนาคาร ตั๋วแลกเงิน และเงินสดหรือบุคคลค้ำประกัน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Pr="008B7DC8">
        <w:rPr>
          <w:rFonts w:asciiTheme="majorBidi" w:hAnsiTheme="majorBidi" w:cstheme="majorBidi"/>
          <w:cs/>
          <w:lang w:val="en-US"/>
        </w:rPr>
        <w:t>แสดงฐานะการเงิน</w:t>
      </w:r>
      <w:r w:rsidR="00C563ED">
        <w:rPr>
          <w:rFonts w:asciiTheme="majorBidi" w:hAnsiTheme="majorBidi" w:cstheme="majorBidi"/>
          <w:cs/>
        </w:rPr>
        <w:t xml:space="preserve"> </w:t>
      </w:r>
      <w:r w:rsidRPr="008B7DC8">
        <w:rPr>
          <w:rFonts w:asciiTheme="majorBidi" w:hAnsiTheme="majorBidi" w:cstheme="majorBidi"/>
          <w:cs/>
        </w:rPr>
        <w:t>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229392CD" w14:textId="77777777" w:rsidR="00435C38" w:rsidRPr="008B7DC8" w:rsidRDefault="00435C38" w:rsidP="00BF089B">
      <w:pPr>
        <w:pStyle w:val="Bo-Blankline"/>
      </w:pPr>
    </w:p>
    <w:p w14:paraId="1273859D" w14:textId="77777777" w:rsidR="00435C38" w:rsidRPr="008B7DC8" w:rsidRDefault="00435C38" w:rsidP="00435C38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4D981EB" w14:textId="77777777" w:rsidR="00435C38" w:rsidRPr="008B7DC8" w:rsidRDefault="00435C38" w:rsidP="00BF089B">
      <w:pPr>
        <w:pStyle w:val="Bo-Blankline"/>
      </w:pPr>
    </w:p>
    <w:p w14:paraId="575A02D0" w14:textId="77777777" w:rsidR="00435C38" w:rsidRPr="008B7DC8" w:rsidRDefault="00435C38" w:rsidP="00435C38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332ADBE0" w14:textId="77777777" w:rsidR="00435C38" w:rsidRPr="008B7DC8" w:rsidRDefault="00435C38" w:rsidP="00BF089B">
      <w:pPr>
        <w:pStyle w:val="Bo-Blankline"/>
        <w:rPr>
          <w:lang w:val="en-US"/>
        </w:rPr>
      </w:pPr>
    </w:p>
    <w:p w14:paraId="0E41F2F3" w14:textId="77777777" w:rsidR="009B22EC" w:rsidRPr="008B7DC8" w:rsidRDefault="009B22EC" w:rsidP="009B22E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3120E33" w14:textId="77777777" w:rsidR="009B22EC" w:rsidRPr="008B7DC8" w:rsidRDefault="009B22EC" w:rsidP="00BF089B">
      <w:pPr>
        <w:pStyle w:val="Bo-Blankline"/>
      </w:pPr>
    </w:p>
    <w:p w14:paraId="36B77DAA" w14:textId="77777777" w:rsidR="00CC5680" w:rsidRDefault="00242EA4" w:rsidP="00242EA4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  <w:lang w:eastAsia="en-US"/>
        </w:rPr>
        <w:sectPr w:rsidR="00CC5680" w:rsidSect="002925ED">
          <w:footerReference w:type="default" r:id="rId23"/>
          <w:pgSz w:w="11909" w:h="16834" w:code="9"/>
          <w:pgMar w:top="691" w:right="1152" w:bottom="720" w:left="1170" w:header="706" w:footer="706" w:gutter="0"/>
          <w:cols w:space="737"/>
          <w:docGrid w:linePitch="360"/>
        </w:sectPr>
      </w:pPr>
      <w:r w:rsidRPr="008B7DC8">
        <w:rPr>
          <w:rFonts w:asciiTheme="majorBidi" w:hAnsiTheme="majorBidi" w:cstheme="majorBidi"/>
          <w:sz w:val="30"/>
          <w:szCs w:val="30"/>
          <w:cs/>
          <w:lang w:eastAsia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2"/>
        <w:gridCol w:w="1017"/>
        <w:gridCol w:w="1008"/>
        <w:gridCol w:w="236"/>
        <w:gridCol w:w="1171"/>
        <w:gridCol w:w="236"/>
        <w:gridCol w:w="860"/>
        <w:gridCol w:w="236"/>
        <w:gridCol w:w="1139"/>
      </w:tblGrid>
      <w:tr w:rsidR="00970154" w:rsidRPr="0059188B" w14:paraId="1DD3A400" w14:textId="77777777" w:rsidTr="006642AE">
        <w:tc>
          <w:tcPr>
            <w:tcW w:w="3212" w:type="dxa"/>
            <w:vAlign w:val="bottom"/>
          </w:tcPr>
          <w:p w14:paraId="385CB302" w14:textId="77777777" w:rsidR="00970154" w:rsidRPr="0059188B" w:rsidRDefault="008A35B9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="000D1F6A"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0D1F6A"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0D1F6A" w:rsidRPr="0059188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596363"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903" w:type="dxa"/>
            <w:gridSpan w:val="8"/>
            <w:vAlign w:val="bottom"/>
          </w:tcPr>
          <w:p w14:paraId="574C1BCE" w14:textId="77777777" w:rsidR="00970154" w:rsidRPr="0059188B" w:rsidRDefault="00970154" w:rsidP="008827E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65F2" w:rsidRPr="0059188B" w14:paraId="633AAF6A" w14:textId="77777777" w:rsidTr="006642AE">
        <w:tc>
          <w:tcPr>
            <w:tcW w:w="3212" w:type="dxa"/>
            <w:vAlign w:val="bottom"/>
          </w:tcPr>
          <w:p w14:paraId="5B4758A2" w14:textId="77777777" w:rsidR="006F65F2" w:rsidRPr="0059188B" w:rsidRDefault="006F65F2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5B202760" w14:textId="77777777" w:rsidR="006F65F2" w:rsidRPr="0059188B" w:rsidRDefault="00970154" w:rsidP="009701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7B93769F" w14:textId="77777777" w:rsidR="006F65F2" w:rsidRPr="0059188B" w:rsidRDefault="00970154" w:rsidP="006F65F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A1A09" w:rsidRPr="0059188B" w14:paraId="7155B869" w14:textId="77777777" w:rsidTr="00D71BE1">
        <w:tc>
          <w:tcPr>
            <w:tcW w:w="3212" w:type="dxa"/>
            <w:vAlign w:val="bottom"/>
          </w:tcPr>
          <w:p w14:paraId="5D6866DF" w14:textId="77777777" w:rsidR="004A1A09" w:rsidRPr="0059188B" w:rsidRDefault="004A1A09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093F7266" w14:textId="77777777" w:rsidR="004A1A09" w:rsidRPr="0059188B" w:rsidRDefault="00970154" w:rsidP="009701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14706B" w14:textId="77777777" w:rsidR="004A1A09" w:rsidRPr="0059188B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9703C" w:rsidRPr="00591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29B002" w14:textId="77777777" w:rsidR="004A1A09" w:rsidRPr="0059188B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B520F38" w14:textId="77777777" w:rsidR="004A1A09" w:rsidRPr="0059188B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918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703C" w:rsidRPr="005918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61ED706" w14:textId="77777777" w:rsidR="004A1A09" w:rsidRPr="0059188B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82BC870" w14:textId="77777777" w:rsidR="004A1A09" w:rsidRPr="0059188B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918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703C" w:rsidRPr="005918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2B54090" w14:textId="77777777" w:rsidR="004A1A09" w:rsidRPr="0059188B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E7A9FEA" w14:textId="77777777" w:rsidR="004A1A09" w:rsidRPr="0059188B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0154" w:rsidRPr="0059188B" w14:paraId="4391354D" w14:textId="77777777" w:rsidTr="006642AE">
        <w:trPr>
          <w:trHeight w:val="144"/>
        </w:trPr>
        <w:tc>
          <w:tcPr>
            <w:tcW w:w="3212" w:type="dxa"/>
            <w:vAlign w:val="bottom"/>
          </w:tcPr>
          <w:p w14:paraId="00907D46" w14:textId="77777777" w:rsidR="00970154" w:rsidRPr="0059188B" w:rsidRDefault="00970154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3" w:type="dxa"/>
            <w:gridSpan w:val="8"/>
            <w:vAlign w:val="bottom"/>
          </w:tcPr>
          <w:p w14:paraId="422293E9" w14:textId="77777777" w:rsidR="00970154" w:rsidRPr="0059188B" w:rsidRDefault="00DE15C6" w:rsidP="00E22862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</w:t>
            </w:r>
            <w:r w:rsidR="00970154" w:rsidRPr="005918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96363" w:rsidRPr="0059188B" w14:paraId="52B8953D" w14:textId="77777777" w:rsidTr="00D71BE1">
        <w:tc>
          <w:tcPr>
            <w:tcW w:w="3212" w:type="dxa"/>
            <w:vAlign w:val="bottom"/>
          </w:tcPr>
          <w:p w14:paraId="34B6A03E" w14:textId="77777777" w:rsidR="00596363" w:rsidRPr="0059188B" w:rsidRDefault="00C9703C" w:rsidP="004C53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="00970154" w:rsidRPr="005918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017" w:type="dxa"/>
            <w:vAlign w:val="bottom"/>
          </w:tcPr>
          <w:p w14:paraId="5D2E391F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15248DB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C1D74B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36D3B01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7D5846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14:paraId="43B05723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0BAE28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E252991" w14:textId="77777777" w:rsidR="00596363" w:rsidRPr="0059188B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154" w:rsidRPr="0059188B" w14:paraId="103EF220" w14:textId="77777777" w:rsidTr="00D71BE1">
        <w:tc>
          <w:tcPr>
            <w:tcW w:w="3212" w:type="dxa"/>
            <w:vAlign w:val="bottom"/>
          </w:tcPr>
          <w:p w14:paraId="0E421EC7" w14:textId="77777777" w:rsidR="00970154" w:rsidRPr="0059188B" w:rsidRDefault="005F2A8F" w:rsidP="004F42D1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7" w:type="dxa"/>
            <w:vAlign w:val="bottom"/>
          </w:tcPr>
          <w:p w14:paraId="19A37510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ECEA634" w14:textId="77777777" w:rsidR="00970154" w:rsidRPr="0059188B" w:rsidRDefault="00970154" w:rsidP="00D317CD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CAE5FE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AE61798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23DF49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14:paraId="7339CEC8" w14:textId="77777777" w:rsidR="00970154" w:rsidRPr="0059188B" w:rsidRDefault="00970154" w:rsidP="00D317C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BEB1A4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2DB1921B" w14:textId="77777777" w:rsidR="00970154" w:rsidRPr="0059188B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2F4" w:rsidRPr="0059188B" w14:paraId="4CB54188" w14:textId="77777777" w:rsidTr="00D71BE1">
        <w:tc>
          <w:tcPr>
            <w:tcW w:w="3212" w:type="dxa"/>
            <w:shd w:val="clear" w:color="auto" w:fill="auto"/>
            <w:vAlign w:val="bottom"/>
          </w:tcPr>
          <w:p w14:paraId="59DB60B5" w14:textId="77777777" w:rsidR="00D252F4" w:rsidRPr="0059188B" w:rsidRDefault="009B5A48" w:rsidP="00D252F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ตราสารทุน/</w:t>
            </w:r>
            <w:r w:rsidR="00D252F4"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019EA9A" w14:textId="77777777" w:rsidR="00D252F4" w:rsidRPr="0059188B" w:rsidRDefault="009B5A48" w:rsidP="006642A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1,329,349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49F089" w14:textId="77777777" w:rsidR="00D252F4" w:rsidRPr="0059188B" w:rsidRDefault="00D252F4" w:rsidP="00D252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D8265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A05998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B5A48">
              <w:rPr>
                <w:rFonts w:asciiTheme="majorBidi" w:hAnsiTheme="majorBidi" w:cstheme="majorBidi"/>
                <w:sz w:val="28"/>
                <w:szCs w:val="28"/>
              </w:rPr>
              <w:t>329,349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A148F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1135AA3" w14:textId="77777777" w:rsidR="00D252F4" w:rsidRPr="0059188B" w:rsidRDefault="00D252F4" w:rsidP="00D252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8EAE4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5A81833" w14:textId="77777777" w:rsidR="00D252F4" w:rsidRPr="0059188B" w:rsidRDefault="009B5A48" w:rsidP="00D252F4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1,329,349</w:t>
            </w:r>
          </w:p>
        </w:tc>
      </w:tr>
      <w:tr w:rsidR="00D252F4" w:rsidRPr="0059188B" w14:paraId="50694665" w14:textId="77777777" w:rsidTr="00D71BE1">
        <w:tc>
          <w:tcPr>
            <w:tcW w:w="3212" w:type="dxa"/>
            <w:shd w:val="clear" w:color="auto" w:fill="auto"/>
            <w:vAlign w:val="bottom"/>
          </w:tcPr>
          <w:p w14:paraId="609FD28D" w14:textId="77777777" w:rsidR="00D252F4" w:rsidRPr="0059188B" w:rsidRDefault="00D252F4" w:rsidP="00D252F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5918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E5D4463" w14:textId="77777777" w:rsidR="00D252F4" w:rsidRPr="0059188B" w:rsidRDefault="00D252F4" w:rsidP="00D252F4">
            <w:pPr>
              <w:spacing w:line="240" w:lineRule="atLeast"/>
              <w:ind w:left="270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B1569A7" w14:textId="77777777" w:rsidR="00D252F4" w:rsidRPr="0059188B" w:rsidRDefault="00D252F4" w:rsidP="006642A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82DD7F" w14:textId="77777777" w:rsidR="00D252F4" w:rsidRPr="0059188B" w:rsidRDefault="00D252F4" w:rsidP="00D252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822F5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E1F855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1,321,347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09ADE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41DCCA" w14:textId="77777777" w:rsidR="00D252F4" w:rsidRPr="0059188B" w:rsidRDefault="00D252F4" w:rsidP="00D252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FF651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B596AF7" w14:textId="77777777" w:rsidR="00D252F4" w:rsidRPr="0059188B" w:rsidRDefault="00D252F4" w:rsidP="00D252F4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1,321,347</w:t>
            </w:r>
          </w:p>
        </w:tc>
      </w:tr>
      <w:tr w:rsidR="00343592" w:rsidRPr="0059188B" w14:paraId="51EDEE94" w14:textId="77777777" w:rsidTr="00D71BE1">
        <w:tc>
          <w:tcPr>
            <w:tcW w:w="3212" w:type="dxa"/>
            <w:shd w:val="clear" w:color="auto" w:fill="auto"/>
            <w:vAlign w:val="bottom"/>
          </w:tcPr>
          <w:p w14:paraId="71BE6129" w14:textId="77777777" w:rsidR="00343592" w:rsidRPr="0059188B" w:rsidRDefault="00343592" w:rsidP="003435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FA2653F" w14:textId="77777777" w:rsidR="00343592" w:rsidRPr="00343592" w:rsidRDefault="00343592" w:rsidP="00343592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12E567" w14:textId="77777777" w:rsidR="00343592" w:rsidRPr="0059188B" w:rsidRDefault="00343592" w:rsidP="0034359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746C8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63407F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E19D0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420F397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DB615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7AF0F62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</w:tr>
      <w:tr w:rsidR="00343592" w:rsidRPr="0059188B" w14:paraId="33DBC60D" w14:textId="77777777" w:rsidTr="00D71BE1">
        <w:trPr>
          <w:trHeight w:val="80"/>
        </w:trPr>
        <w:tc>
          <w:tcPr>
            <w:tcW w:w="3212" w:type="dxa"/>
            <w:shd w:val="clear" w:color="auto" w:fill="auto"/>
            <w:vAlign w:val="bottom"/>
          </w:tcPr>
          <w:p w14:paraId="2FE684A6" w14:textId="77777777" w:rsidR="00343592" w:rsidRPr="0059188B" w:rsidRDefault="00343592" w:rsidP="003435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97BA8D3" w14:textId="77777777" w:rsidR="00343592" w:rsidRPr="0059188B" w:rsidRDefault="00343592" w:rsidP="00343592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087C4B" w14:textId="77777777" w:rsidR="00343592" w:rsidRPr="0059188B" w:rsidRDefault="00343592" w:rsidP="0034359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953AB0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94BEC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E2A2B5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688CAE7" w14:textId="77777777" w:rsidR="00343592" w:rsidRPr="0059188B" w:rsidRDefault="00343592" w:rsidP="0034359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DCCEE5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9F9EBE6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3592" w:rsidRPr="0059188B" w14:paraId="60B6B572" w14:textId="77777777" w:rsidTr="00D71BE1">
        <w:tc>
          <w:tcPr>
            <w:tcW w:w="3212" w:type="dxa"/>
            <w:shd w:val="clear" w:color="auto" w:fill="auto"/>
            <w:vAlign w:val="bottom"/>
          </w:tcPr>
          <w:p w14:paraId="11499EFE" w14:textId="77777777" w:rsidR="00343592" w:rsidRPr="0059188B" w:rsidRDefault="00343592" w:rsidP="00343592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0652793" w14:textId="77777777" w:rsidR="00343592" w:rsidRPr="0059188B" w:rsidRDefault="00343592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AC202C" w14:textId="77777777" w:rsidR="00343592" w:rsidRPr="0059188B" w:rsidRDefault="00343592" w:rsidP="0034359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5B15CC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5FF677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7F3EBF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297079F" w14:textId="77777777" w:rsidR="00343592" w:rsidRPr="0059188B" w:rsidRDefault="00343592" w:rsidP="0034359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C1741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5E5172C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592" w:rsidRPr="0059188B" w14:paraId="37BFFC56" w14:textId="77777777" w:rsidTr="00E3200A">
        <w:tc>
          <w:tcPr>
            <w:tcW w:w="3212" w:type="dxa"/>
            <w:shd w:val="clear" w:color="auto" w:fill="auto"/>
          </w:tcPr>
          <w:p w14:paraId="5C5BB4AC" w14:textId="77777777" w:rsidR="00343592" w:rsidRPr="0059188B" w:rsidRDefault="00343592" w:rsidP="0034359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52F17A8" w14:textId="77777777" w:rsidR="00343592" w:rsidRPr="0059188B" w:rsidRDefault="00E3200A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AB5475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3F0D5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CAFD89" w14:textId="77777777" w:rsidR="00343592" w:rsidRPr="00AD5896" w:rsidRDefault="00E3200A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D48A9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B8957B4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68C34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36D6B74" w14:textId="77777777" w:rsidR="00343592" w:rsidRPr="0059188B" w:rsidRDefault="00E3200A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31,308</w:t>
            </w:r>
          </w:p>
        </w:tc>
      </w:tr>
      <w:tr w:rsidR="00343592" w:rsidRPr="0059188B" w14:paraId="650F2917" w14:textId="77777777" w:rsidTr="00D71BE1">
        <w:tc>
          <w:tcPr>
            <w:tcW w:w="3212" w:type="dxa"/>
            <w:shd w:val="clear" w:color="auto" w:fill="auto"/>
            <w:vAlign w:val="bottom"/>
          </w:tcPr>
          <w:p w14:paraId="5B4035C0" w14:textId="77777777" w:rsidR="00343592" w:rsidRPr="0059188B" w:rsidRDefault="00343592" w:rsidP="003435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95ADDAB" w14:textId="77777777" w:rsidR="00343592" w:rsidRPr="0059188B" w:rsidRDefault="00343592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F6B792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D3CB2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3E5EA3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19B96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7A9371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760F7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4CFDAF0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</w:tr>
      <w:tr w:rsidR="00343592" w:rsidRPr="0059188B" w14:paraId="48F4A9A9" w14:textId="77777777" w:rsidTr="00D71BE1">
        <w:tc>
          <w:tcPr>
            <w:tcW w:w="3212" w:type="dxa"/>
            <w:shd w:val="clear" w:color="auto" w:fill="auto"/>
            <w:vAlign w:val="bottom"/>
          </w:tcPr>
          <w:p w14:paraId="11A83398" w14:textId="77777777" w:rsidR="00343592" w:rsidRPr="0059188B" w:rsidRDefault="00343592" w:rsidP="003435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CD018B2" w14:textId="77777777" w:rsidR="00343592" w:rsidRPr="0059188B" w:rsidRDefault="00E3200A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38,495,000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5053A2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54823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CD6232" w14:textId="77777777" w:rsidR="00343592" w:rsidRPr="0059188B" w:rsidRDefault="00E3200A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39,161,359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CFF30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A16CB59" w14:textId="77777777" w:rsidR="00343592" w:rsidRPr="0059188B" w:rsidRDefault="00343592" w:rsidP="003435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3F94A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CFF4B32" w14:textId="77777777" w:rsidR="00343592" w:rsidRPr="0059188B" w:rsidRDefault="00E3200A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39,161,359</w:t>
            </w:r>
          </w:p>
        </w:tc>
      </w:tr>
      <w:tr w:rsidR="00343592" w:rsidRPr="0059188B" w14:paraId="0AF419A0" w14:textId="77777777" w:rsidTr="00D71BE1">
        <w:trPr>
          <w:trHeight w:val="80"/>
        </w:trPr>
        <w:tc>
          <w:tcPr>
            <w:tcW w:w="3212" w:type="dxa"/>
            <w:shd w:val="clear" w:color="auto" w:fill="auto"/>
            <w:vAlign w:val="bottom"/>
          </w:tcPr>
          <w:p w14:paraId="6D1D92D5" w14:textId="77777777" w:rsidR="00343592" w:rsidRPr="0059188B" w:rsidRDefault="00343592" w:rsidP="003435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96D870" w14:textId="77777777" w:rsidR="00343592" w:rsidRPr="0059188B" w:rsidRDefault="00343592" w:rsidP="00343592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F9F943" w14:textId="77777777" w:rsidR="00343592" w:rsidRPr="0059188B" w:rsidRDefault="00343592" w:rsidP="0034359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DC3824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62646B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B31E36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99AC015" w14:textId="77777777" w:rsidR="00343592" w:rsidRPr="0059188B" w:rsidRDefault="00343592" w:rsidP="0034359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C79D87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4F30AD9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3592" w:rsidRPr="0059188B" w14:paraId="57977918" w14:textId="77777777" w:rsidTr="00D71BE1">
        <w:tc>
          <w:tcPr>
            <w:tcW w:w="3212" w:type="dxa"/>
            <w:vAlign w:val="bottom"/>
          </w:tcPr>
          <w:p w14:paraId="5187CD17" w14:textId="77777777" w:rsidR="00343592" w:rsidRPr="0059188B" w:rsidRDefault="00343592" w:rsidP="0034359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ธันวาคม 25</w:t>
            </w:r>
            <w:r w:rsidRPr="005918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17" w:type="dxa"/>
            <w:vAlign w:val="bottom"/>
          </w:tcPr>
          <w:p w14:paraId="61D3CD83" w14:textId="77777777" w:rsidR="00343592" w:rsidRPr="0059188B" w:rsidRDefault="00343592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7FF27C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8634FE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FABEC15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8CCC7B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14:paraId="118D3F10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8FB03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D82A241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592" w:rsidRPr="0059188B" w14:paraId="71CA45FC" w14:textId="77777777" w:rsidTr="00D71BE1">
        <w:tc>
          <w:tcPr>
            <w:tcW w:w="3212" w:type="dxa"/>
            <w:vAlign w:val="bottom"/>
          </w:tcPr>
          <w:p w14:paraId="690D739E" w14:textId="77777777" w:rsidR="00343592" w:rsidRPr="0059188B" w:rsidRDefault="00343592" w:rsidP="00343592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7" w:type="dxa"/>
            <w:vAlign w:val="bottom"/>
          </w:tcPr>
          <w:p w14:paraId="441975CD" w14:textId="77777777" w:rsidR="00343592" w:rsidRPr="0059188B" w:rsidRDefault="00343592" w:rsidP="00343592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FC9078D" w14:textId="77777777" w:rsidR="00343592" w:rsidRPr="0059188B" w:rsidRDefault="00343592" w:rsidP="00343592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336A09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77D5DB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53EC54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14:paraId="7B9E2E13" w14:textId="77777777" w:rsidR="00343592" w:rsidRPr="0059188B" w:rsidRDefault="00343592" w:rsidP="00343592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5A8DC1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72FD12E1" w14:textId="77777777" w:rsidR="00343592" w:rsidRPr="0059188B" w:rsidRDefault="00343592" w:rsidP="003435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B65" w:rsidRPr="0059188B" w14:paraId="45FDDFB1" w14:textId="77777777" w:rsidTr="00D71BE1">
        <w:tc>
          <w:tcPr>
            <w:tcW w:w="3212" w:type="dxa"/>
            <w:shd w:val="clear" w:color="auto" w:fill="auto"/>
            <w:vAlign w:val="bottom"/>
          </w:tcPr>
          <w:p w14:paraId="77EBC550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ตราสารทุน/</w:t>
            </w: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AFD7624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AA0217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F2358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9BAB86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03B9A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ACB499A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37DCC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38DE7AF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330,638</w:t>
            </w:r>
          </w:p>
        </w:tc>
      </w:tr>
      <w:tr w:rsidR="00B30B65" w:rsidRPr="0059188B" w14:paraId="6C4B847B" w14:textId="77777777" w:rsidTr="00D71BE1">
        <w:tc>
          <w:tcPr>
            <w:tcW w:w="3212" w:type="dxa"/>
            <w:shd w:val="clear" w:color="auto" w:fill="auto"/>
            <w:vAlign w:val="bottom"/>
          </w:tcPr>
          <w:p w14:paraId="377B6F34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5918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565F8EE" w14:textId="77777777" w:rsidR="00B30B65" w:rsidRPr="0059188B" w:rsidRDefault="00B30B65" w:rsidP="00B30B65">
            <w:pPr>
              <w:spacing w:line="240" w:lineRule="atLeast"/>
              <w:ind w:left="270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40B908A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B4BBF3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2D80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2D4145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DCFA0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5832BFC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B0398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70595AB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2,530,465</w:t>
            </w:r>
          </w:p>
        </w:tc>
      </w:tr>
      <w:tr w:rsidR="00B30B65" w:rsidRPr="0059188B" w14:paraId="285AD97D" w14:textId="77777777" w:rsidTr="00D71BE1">
        <w:tc>
          <w:tcPr>
            <w:tcW w:w="3212" w:type="dxa"/>
            <w:shd w:val="clear" w:color="auto" w:fill="auto"/>
            <w:vAlign w:val="bottom"/>
          </w:tcPr>
          <w:p w14:paraId="282647D7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F9EBEF9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113550" w14:textId="77777777" w:rsidR="00B30B65" w:rsidRPr="0059188B" w:rsidRDefault="00B30B65" w:rsidP="00B30B65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C9D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1D4B39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8AAC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C63AE79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FE18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AA8CA05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</w:t>
            </w:r>
          </w:p>
        </w:tc>
      </w:tr>
      <w:tr w:rsidR="00B30B65" w:rsidRPr="0059188B" w14:paraId="771E6FF0" w14:textId="77777777" w:rsidTr="00D71BE1">
        <w:tc>
          <w:tcPr>
            <w:tcW w:w="3212" w:type="dxa"/>
            <w:shd w:val="clear" w:color="auto" w:fill="auto"/>
            <w:vAlign w:val="bottom"/>
          </w:tcPr>
          <w:p w14:paraId="405668AD" w14:textId="77777777" w:rsidR="00B30B65" w:rsidRPr="0059188B" w:rsidRDefault="00B30B65" w:rsidP="00B30B65">
            <w:pPr>
              <w:spacing w:line="240" w:lineRule="atLeast"/>
              <w:ind w:left="1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DFA8DA3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88B">
              <w:rPr>
                <w:rFonts w:ascii="Angsana New" w:hAnsi="Angsana New"/>
                <w:sz w:val="28"/>
                <w:szCs w:val="28"/>
                <w:lang w:val="en-US"/>
              </w:rPr>
              <w:t>(14,442)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18896C" w14:textId="77777777" w:rsidR="00B30B65" w:rsidRPr="0059188B" w:rsidRDefault="00B30B65" w:rsidP="00B30B6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8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CBA97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86F2233" w14:textId="77777777" w:rsidR="00B30B65" w:rsidRPr="0059188B" w:rsidRDefault="00B30B65" w:rsidP="00B30B65">
            <w:pPr>
              <w:tabs>
                <w:tab w:val="decimal" w:pos="894"/>
              </w:tabs>
              <w:spacing w:line="240" w:lineRule="auto"/>
              <w:ind w:left="-119" w:right="-190"/>
              <w:rPr>
                <w:rFonts w:ascii="Angsana New" w:hAnsi="Angsana New"/>
                <w:sz w:val="28"/>
                <w:szCs w:val="28"/>
              </w:rPr>
            </w:pPr>
            <w:r w:rsidRPr="0059188B">
              <w:rPr>
                <w:rFonts w:ascii="Angsana New" w:hAnsi="Angsana New"/>
                <w:sz w:val="28"/>
                <w:szCs w:val="28"/>
                <w:lang w:val="en-US"/>
              </w:rPr>
              <w:t>(14,442)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FD538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523A541" w14:textId="77777777" w:rsidR="00B30B65" w:rsidRPr="0059188B" w:rsidRDefault="00B30B65" w:rsidP="00B30B6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8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77546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EAABCEB" w14:textId="77777777" w:rsidR="00B30B65" w:rsidRPr="0059188B" w:rsidRDefault="00B30B65" w:rsidP="00B30B65">
            <w:pPr>
              <w:tabs>
                <w:tab w:val="decimal" w:pos="920"/>
              </w:tabs>
              <w:spacing w:line="240" w:lineRule="auto"/>
              <w:ind w:left="-119" w:right="-200"/>
              <w:rPr>
                <w:rFonts w:ascii="Angsana New" w:hAnsi="Angsana New"/>
                <w:sz w:val="28"/>
                <w:szCs w:val="28"/>
              </w:rPr>
            </w:pPr>
            <w:r w:rsidRPr="0059188B">
              <w:rPr>
                <w:rFonts w:ascii="Angsana New" w:hAnsi="Angsana New"/>
                <w:sz w:val="28"/>
                <w:szCs w:val="28"/>
                <w:lang w:val="en-US"/>
              </w:rPr>
              <w:t>(14,442)</w:t>
            </w:r>
          </w:p>
        </w:tc>
      </w:tr>
      <w:tr w:rsidR="00B30B65" w:rsidRPr="0059188B" w14:paraId="00FF65F3" w14:textId="77777777" w:rsidTr="00D71BE1">
        <w:trPr>
          <w:trHeight w:val="80"/>
        </w:trPr>
        <w:tc>
          <w:tcPr>
            <w:tcW w:w="3212" w:type="dxa"/>
            <w:shd w:val="clear" w:color="auto" w:fill="auto"/>
            <w:vAlign w:val="bottom"/>
          </w:tcPr>
          <w:p w14:paraId="65B95208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18CE2E3" w14:textId="77777777" w:rsidR="00B30B65" w:rsidRPr="0059188B" w:rsidRDefault="00B30B65" w:rsidP="00B30B65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E8DA1B" w14:textId="77777777" w:rsidR="00B30B65" w:rsidRPr="0059188B" w:rsidRDefault="00B30B65" w:rsidP="00B30B65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042E20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6A662E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DEC368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FFB5EAC" w14:textId="77777777" w:rsidR="00B30B65" w:rsidRPr="0059188B" w:rsidRDefault="00B30B65" w:rsidP="00B30B65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BC9EB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72E299E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0B65" w:rsidRPr="0059188B" w14:paraId="12F95B9A" w14:textId="77777777" w:rsidTr="00D71BE1">
        <w:tc>
          <w:tcPr>
            <w:tcW w:w="3212" w:type="dxa"/>
            <w:shd w:val="clear" w:color="auto" w:fill="auto"/>
            <w:vAlign w:val="bottom"/>
          </w:tcPr>
          <w:p w14:paraId="60F6BCB2" w14:textId="77777777" w:rsidR="00B30B65" w:rsidRPr="0059188B" w:rsidRDefault="00B30B65" w:rsidP="00B30B65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4B1D2F3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F6BB39" w14:textId="77777777" w:rsidR="00B30B65" w:rsidRPr="0059188B" w:rsidRDefault="00B30B65" w:rsidP="00B30B65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958CA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2502A7B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A7625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D132B86" w14:textId="77777777" w:rsidR="00B30B65" w:rsidRPr="0059188B" w:rsidRDefault="00B30B65" w:rsidP="00B30B65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79BBD3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0276924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B65" w:rsidRPr="0059188B" w14:paraId="125271DF" w14:textId="77777777" w:rsidTr="008A3032">
        <w:tc>
          <w:tcPr>
            <w:tcW w:w="3212" w:type="dxa"/>
            <w:shd w:val="clear" w:color="auto" w:fill="auto"/>
          </w:tcPr>
          <w:p w14:paraId="033BEE67" w14:textId="77777777" w:rsidR="00B30B65" w:rsidRPr="0059188B" w:rsidRDefault="00B30B65" w:rsidP="00B30B65">
            <w:pPr>
              <w:spacing w:line="240" w:lineRule="atLeast"/>
              <w:ind w:left="270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918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D359586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A3032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B600AF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5239A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737F52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A3032">
              <w:rPr>
                <w:rFonts w:asciiTheme="majorBidi" w:hAnsiTheme="majorBidi" w:cstheme="majorBidi"/>
                <w:sz w:val="28"/>
                <w:szCs w:val="28"/>
              </w:rPr>
              <w:t>6,237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8455B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DB9825C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AD624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086114C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A3032">
              <w:rPr>
                <w:rFonts w:asciiTheme="majorBidi" w:hAnsiTheme="majorBidi" w:cstheme="majorBidi"/>
                <w:sz w:val="28"/>
                <w:szCs w:val="28"/>
              </w:rPr>
              <w:t>6,237</w:t>
            </w:r>
          </w:p>
        </w:tc>
      </w:tr>
      <w:tr w:rsidR="00B30B65" w:rsidRPr="0059188B" w14:paraId="2CB27851" w14:textId="77777777" w:rsidTr="00D71BE1">
        <w:tc>
          <w:tcPr>
            <w:tcW w:w="3212" w:type="dxa"/>
            <w:shd w:val="clear" w:color="auto" w:fill="auto"/>
            <w:vAlign w:val="bottom"/>
          </w:tcPr>
          <w:p w14:paraId="7FE722A4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128FB57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3F2BEB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4C51E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8AD55B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7EC81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1A91902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13D36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F063880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</w:tr>
      <w:tr w:rsidR="00B30B65" w:rsidRPr="0059188B" w14:paraId="7A3BBBB8" w14:textId="77777777" w:rsidTr="00D71BE1">
        <w:tc>
          <w:tcPr>
            <w:tcW w:w="3212" w:type="dxa"/>
            <w:shd w:val="clear" w:color="auto" w:fill="auto"/>
            <w:vAlign w:val="bottom"/>
          </w:tcPr>
          <w:p w14:paraId="55BE91F8" w14:textId="77777777" w:rsidR="00B30B65" w:rsidRPr="0059188B" w:rsidRDefault="00B30B65" w:rsidP="00B30B65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AF2A912" w14:textId="77777777" w:rsidR="00B30B65" w:rsidRPr="0059188B" w:rsidRDefault="00B30B65" w:rsidP="00B30B65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32,250,000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4CC014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17D03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D582FA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32,490,049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E9512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979D516" w14:textId="77777777" w:rsidR="00B30B65" w:rsidRPr="0059188B" w:rsidRDefault="00B30B65" w:rsidP="00B30B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0AF71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9876509" w14:textId="77777777" w:rsidR="00B30B65" w:rsidRPr="0059188B" w:rsidRDefault="00B30B65" w:rsidP="00B30B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9188B">
              <w:rPr>
                <w:rFonts w:asciiTheme="majorBidi" w:hAnsiTheme="majorBidi" w:cstheme="majorBidi"/>
                <w:sz w:val="28"/>
                <w:szCs w:val="28"/>
              </w:rPr>
              <w:t>32,490,049</w:t>
            </w:r>
          </w:p>
        </w:tc>
      </w:tr>
    </w:tbl>
    <w:p w14:paraId="609D7D8C" w14:textId="77777777" w:rsidR="0059188B" w:rsidRDefault="0059188B">
      <w:pPr>
        <w:spacing w:line="240" w:lineRule="auto"/>
      </w:pPr>
      <w:r>
        <w:br w:type="page"/>
      </w:r>
    </w:p>
    <w:p w14:paraId="14E65FDE" w14:textId="77777777" w:rsidR="007E68D9" w:rsidRDefault="007E68D9"/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33"/>
        <w:gridCol w:w="1115"/>
        <w:gridCol w:w="1008"/>
        <w:gridCol w:w="236"/>
        <w:gridCol w:w="1195"/>
        <w:gridCol w:w="236"/>
        <w:gridCol w:w="964"/>
        <w:gridCol w:w="236"/>
        <w:gridCol w:w="1195"/>
      </w:tblGrid>
      <w:tr w:rsidR="00E40DC8" w:rsidRPr="00744476" w14:paraId="3D58248F" w14:textId="77777777" w:rsidTr="006642AE">
        <w:tc>
          <w:tcPr>
            <w:tcW w:w="2934" w:type="dxa"/>
            <w:vAlign w:val="bottom"/>
          </w:tcPr>
          <w:p w14:paraId="64F892BA" w14:textId="77777777"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84" w:type="dxa"/>
            <w:gridSpan w:val="8"/>
            <w:vAlign w:val="bottom"/>
          </w:tcPr>
          <w:p w14:paraId="2F21C38F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C8" w:rsidRPr="00744476" w14:paraId="564F3EC4" w14:textId="77777777" w:rsidTr="006642AE">
        <w:tc>
          <w:tcPr>
            <w:tcW w:w="2934" w:type="dxa"/>
            <w:vAlign w:val="bottom"/>
          </w:tcPr>
          <w:p w14:paraId="797F5318" w14:textId="77777777"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24A3B50F" w14:textId="77777777" w:rsidR="00E40DC8" w:rsidRPr="00744476" w:rsidRDefault="00E40DC8" w:rsidP="00E40D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5068" w:type="dxa"/>
            <w:gridSpan w:val="7"/>
            <w:tcBorders>
              <w:bottom w:val="single" w:sz="4" w:space="0" w:color="auto"/>
            </w:tcBorders>
            <w:vAlign w:val="bottom"/>
          </w:tcPr>
          <w:p w14:paraId="3765C54F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0DC8" w:rsidRPr="00744476" w14:paraId="7B4CAA64" w14:textId="77777777" w:rsidTr="006642AE">
        <w:tc>
          <w:tcPr>
            <w:tcW w:w="2934" w:type="dxa"/>
            <w:vAlign w:val="bottom"/>
          </w:tcPr>
          <w:p w14:paraId="3927C197" w14:textId="77777777"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53A9645" w14:textId="77777777" w:rsidR="00E40DC8" w:rsidRPr="00744476" w:rsidRDefault="00E40DC8" w:rsidP="00E40D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3A3BBCA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C97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B6835B5" w14:textId="77777777"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7E14E60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398888D3" w14:textId="77777777"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5F5D939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70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039B3FFE" w14:textId="77777777"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5F2B668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DC8" w:rsidRPr="00744476" w14:paraId="1C1ECF55" w14:textId="77777777" w:rsidTr="006642AE">
        <w:tc>
          <w:tcPr>
            <w:tcW w:w="2934" w:type="dxa"/>
            <w:vAlign w:val="bottom"/>
          </w:tcPr>
          <w:p w14:paraId="4731ACD9" w14:textId="77777777"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4" w:type="dxa"/>
            <w:gridSpan w:val="8"/>
            <w:vAlign w:val="bottom"/>
          </w:tcPr>
          <w:p w14:paraId="57C0D7AC" w14:textId="77777777"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DC8" w:rsidRPr="00744476" w14:paraId="7CF87DAC" w14:textId="77777777" w:rsidTr="006642AE">
        <w:tc>
          <w:tcPr>
            <w:tcW w:w="2934" w:type="dxa"/>
            <w:vAlign w:val="bottom"/>
          </w:tcPr>
          <w:p w14:paraId="6504AE4B" w14:textId="77777777" w:rsidR="00E40DC8" w:rsidRPr="00744476" w:rsidRDefault="00C9703C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="00E40DC8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116" w:type="dxa"/>
            <w:vAlign w:val="bottom"/>
          </w:tcPr>
          <w:p w14:paraId="7F9F58D8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F20625D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386A420F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F74FCBC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610967C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6569D2E2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7CC1F04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CCE9A0B" w14:textId="77777777"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884" w:rsidRPr="00744476" w14:paraId="35590C95" w14:textId="77777777" w:rsidTr="006642AE">
        <w:tc>
          <w:tcPr>
            <w:tcW w:w="2934" w:type="dxa"/>
            <w:vAlign w:val="bottom"/>
          </w:tcPr>
          <w:p w14:paraId="63FA1BFB" w14:textId="77777777" w:rsidR="00CE1884" w:rsidRPr="00744476" w:rsidRDefault="00CE1884" w:rsidP="00CE1884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0D1046A0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47224D1" w14:textId="77777777" w:rsidR="00CE1884" w:rsidRPr="00744476" w:rsidRDefault="00CE1884" w:rsidP="00CE1884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69FB44B5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787CB56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5F909E8C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A1F47D0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D12C012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35F2D48" w14:textId="77777777" w:rsidR="00CE1884" w:rsidRPr="00744476" w:rsidRDefault="00CE1884" w:rsidP="00CE188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A8B" w:rsidRPr="00744476" w14:paraId="10696DB5" w14:textId="77777777" w:rsidTr="006642AE">
        <w:tc>
          <w:tcPr>
            <w:tcW w:w="2934" w:type="dxa"/>
            <w:shd w:val="clear" w:color="auto" w:fill="auto"/>
            <w:vAlign w:val="bottom"/>
          </w:tcPr>
          <w:p w14:paraId="34447969" w14:textId="77777777" w:rsidR="00525A8B" w:rsidRPr="00744476" w:rsidRDefault="00525A8B" w:rsidP="00972DE2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="00AF4408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ที่เป็นหลักทรัพย์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F27D59" w14:textId="77777777" w:rsidR="00525A8B" w:rsidRPr="00744476" w:rsidRDefault="00521B21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EBF8EC2" w14:textId="77777777" w:rsidR="00525A8B" w:rsidRPr="00744476" w:rsidRDefault="00521B21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D470A1" w14:textId="77777777"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1F1CD9F" w14:textId="77777777" w:rsidR="00525A8B" w:rsidRPr="00744476" w:rsidRDefault="00521B21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46A0D46" w14:textId="77777777"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38C1F55" w14:textId="77777777" w:rsidR="00525A8B" w:rsidRPr="00744476" w:rsidRDefault="00521B21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9ABEBF" w14:textId="77777777"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8946813" w14:textId="77777777" w:rsidR="00525A8B" w:rsidRPr="00744476" w:rsidRDefault="00521B21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296840" w:rsidRPr="00744476" w14:paraId="4C09FCF2" w14:textId="77777777" w:rsidTr="006642AE">
        <w:tc>
          <w:tcPr>
            <w:tcW w:w="2934" w:type="dxa"/>
            <w:shd w:val="clear" w:color="auto" w:fill="auto"/>
            <w:vAlign w:val="bottom"/>
          </w:tcPr>
          <w:p w14:paraId="37A27333" w14:textId="77777777" w:rsidR="00296840" w:rsidRPr="00744476" w:rsidRDefault="00296840" w:rsidP="002E1068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E2A3913" w14:textId="77777777" w:rsidR="00296840" w:rsidRPr="00744476" w:rsidRDefault="00296840" w:rsidP="002E1068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4DC8E07" w14:textId="77777777" w:rsidR="00296840" w:rsidRPr="00744476" w:rsidRDefault="00296840" w:rsidP="002E106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C4193C2" w14:textId="77777777" w:rsidR="00296840" w:rsidRPr="00744476" w:rsidRDefault="00296840" w:rsidP="002E106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ACE64EC" w14:textId="77777777" w:rsidR="00296840" w:rsidRPr="00744476" w:rsidRDefault="00296840" w:rsidP="002E106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B029DDB" w14:textId="77777777" w:rsidR="00296840" w:rsidRPr="00744476" w:rsidRDefault="00296840" w:rsidP="002E106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E6EB899" w14:textId="77777777" w:rsidR="00296840" w:rsidRPr="00744476" w:rsidRDefault="00296840" w:rsidP="002E106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8AC777C" w14:textId="77777777" w:rsidR="00296840" w:rsidRPr="00744476" w:rsidRDefault="00296840" w:rsidP="002E106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B70A8D7" w14:textId="77777777" w:rsidR="00296840" w:rsidRPr="00744476" w:rsidRDefault="00296840" w:rsidP="002E106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3695" w:rsidRPr="00744476" w14:paraId="467917B8" w14:textId="77777777" w:rsidTr="006642AE">
        <w:tc>
          <w:tcPr>
            <w:tcW w:w="2934" w:type="dxa"/>
            <w:shd w:val="clear" w:color="auto" w:fill="auto"/>
            <w:vAlign w:val="bottom"/>
          </w:tcPr>
          <w:p w14:paraId="3639BCA3" w14:textId="77777777" w:rsidR="00AB3695" w:rsidRPr="0059188B" w:rsidRDefault="00AB3695" w:rsidP="00AB3695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0068232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4BD8EDA" w14:textId="77777777" w:rsidR="00AB3695" w:rsidRPr="00744476" w:rsidRDefault="00AB3695" w:rsidP="00AB3695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71E4778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A88D40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03FB51B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7139303" w14:textId="77777777" w:rsidR="00AB3695" w:rsidRPr="00744476" w:rsidRDefault="00AB3695" w:rsidP="00AB3695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4FBE1DC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E1493DC" w14:textId="77777777" w:rsidR="00AB3695" w:rsidRPr="00744476" w:rsidRDefault="00AB3695" w:rsidP="00AB369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B21" w:rsidRPr="00744476" w14:paraId="4EA5A161" w14:textId="77777777" w:rsidTr="00853143">
        <w:tc>
          <w:tcPr>
            <w:tcW w:w="2934" w:type="dxa"/>
            <w:shd w:val="clear" w:color="auto" w:fill="auto"/>
          </w:tcPr>
          <w:p w14:paraId="2E8FBB8C" w14:textId="77777777" w:rsidR="00521B21" w:rsidRPr="0059188B" w:rsidRDefault="00521B21" w:rsidP="00521B21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B1AAB32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11,71</w:t>
            </w:r>
            <w:r w:rsidR="00DC74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92685FE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5EF192B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A573CC" w14:textId="77777777" w:rsidR="00521B21" w:rsidRPr="00744476" w:rsidRDefault="00DC7443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39AB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7FF2C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8E51F50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EF2DAE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AB86273" w14:textId="77777777" w:rsidR="00521B21" w:rsidRPr="00744476" w:rsidRDefault="00DC7443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39AB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</w:tr>
      <w:tr w:rsidR="00521B21" w:rsidRPr="00744476" w14:paraId="03FF3D7A" w14:textId="77777777" w:rsidTr="006642AE">
        <w:tc>
          <w:tcPr>
            <w:tcW w:w="2934" w:type="dxa"/>
            <w:shd w:val="clear" w:color="auto" w:fill="auto"/>
            <w:vAlign w:val="bottom"/>
          </w:tcPr>
          <w:p w14:paraId="432CEAA4" w14:textId="77777777" w:rsidR="00521B21" w:rsidRPr="00744476" w:rsidRDefault="00521B21" w:rsidP="00521B21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327EB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533932A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6A16895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935EA0F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460F15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616FFFA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B66F93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873227F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</w:tr>
      <w:tr w:rsidR="00521B21" w:rsidRPr="00744476" w14:paraId="620A3D4F" w14:textId="77777777" w:rsidTr="006642AE">
        <w:tc>
          <w:tcPr>
            <w:tcW w:w="2934" w:type="dxa"/>
            <w:shd w:val="clear" w:color="auto" w:fill="auto"/>
            <w:vAlign w:val="bottom"/>
          </w:tcPr>
          <w:p w14:paraId="71E634E7" w14:textId="77777777" w:rsidR="00521B21" w:rsidRPr="00744476" w:rsidRDefault="00521B21" w:rsidP="00521B21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887BFA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30,675,000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08FB9D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5A98F0E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4E1B77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24856F3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C3C98BE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BBCA397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EDCA74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</w:tr>
      <w:tr w:rsidR="00521B21" w:rsidRPr="00744476" w14:paraId="762D5FB6" w14:textId="77777777" w:rsidTr="006642AE">
        <w:tc>
          <w:tcPr>
            <w:tcW w:w="2934" w:type="dxa"/>
            <w:shd w:val="clear" w:color="auto" w:fill="auto"/>
            <w:vAlign w:val="bottom"/>
          </w:tcPr>
          <w:p w14:paraId="3DDEFCD4" w14:textId="77777777" w:rsidR="00521B21" w:rsidRPr="00744476" w:rsidRDefault="00521B21" w:rsidP="00521B21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E9637E5" w14:textId="77777777" w:rsidR="00521B21" w:rsidRPr="00744476" w:rsidRDefault="00521B21" w:rsidP="00521B21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EB0EBA" w14:textId="77777777" w:rsidR="00521B21" w:rsidRPr="00744476" w:rsidRDefault="00521B21" w:rsidP="00521B2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BA0DACC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4F6AD2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65DCAD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73BAF37" w14:textId="77777777" w:rsidR="00521B21" w:rsidRPr="00744476" w:rsidRDefault="00521B21" w:rsidP="00521B21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7BD964B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F3B6F66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1B21" w:rsidRPr="00744476" w14:paraId="0C86C66A" w14:textId="77777777" w:rsidTr="006642AE">
        <w:tc>
          <w:tcPr>
            <w:tcW w:w="2934" w:type="dxa"/>
            <w:vAlign w:val="bottom"/>
          </w:tcPr>
          <w:p w14:paraId="45BDCA25" w14:textId="77777777" w:rsidR="00521B21" w:rsidRPr="00744476" w:rsidRDefault="00521B21" w:rsidP="00521B2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16" w:type="dxa"/>
            <w:vAlign w:val="bottom"/>
          </w:tcPr>
          <w:p w14:paraId="1D00BF31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0B374CC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3F948037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F078A1C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1F4A1CA1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793918C3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1E77ED99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9E2CAB0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B21" w:rsidRPr="00744476" w14:paraId="25FFE8F4" w14:textId="77777777" w:rsidTr="006642AE">
        <w:tc>
          <w:tcPr>
            <w:tcW w:w="2934" w:type="dxa"/>
            <w:vAlign w:val="bottom"/>
          </w:tcPr>
          <w:p w14:paraId="29768961" w14:textId="77777777" w:rsidR="00521B21" w:rsidRPr="00744476" w:rsidRDefault="00521B21" w:rsidP="00521B21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16" w:type="dxa"/>
            <w:vAlign w:val="bottom"/>
          </w:tcPr>
          <w:p w14:paraId="438122E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C2501DC" w14:textId="77777777" w:rsidR="00521B21" w:rsidRPr="00744476" w:rsidRDefault="00521B21" w:rsidP="00521B2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2C53E1F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3ED0600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570C0690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364B6FB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9CC678A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1AD075A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B21" w:rsidRPr="00744476" w14:paraId="5D801A01" w14:textId="77777777" w:rsidTr="006642AE">
        <w:tc>
          <w:tcPr>
            <w:tcW w:w="2934" w:type="dxa"/>
            <w:shd w:val="clear" w:color="auto" w:fill="auto"/>
            <w:vAlign w:val="bottom"/>
          </w:tcPr>
          <w:p w14:paraId="6598A9A3" w14:textId="77777777" w:rsidR="00521B21" w:rsidRPr="00744476" w:rsidRDefault="00521B21" w:rsidP="00521B21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ที่เป็นหลักทรัพย์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B0B99E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2CDAF5A" w14:textId="77777777" w:rsidR="00521B21" w:rsidRPr="00744476" w:rsidRDefault="00521B21" w:rsidP="00521B2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7CCD813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88A3C94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A42ADFE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B19B3E7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177B77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3E82FD6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521B21" w:rsidRPr="00744476" w14:paraId="6BAE4511" w14:textId="77777777" w:rsidTr="006642AE">
        <w:tc>
          <w:tcPr>
            <w:tcW w:w="2934" w:type="dxa"/>
            <w:shd w:val="clear" w:color="auto" w:fill="auto"/>
            <w:vAlign w:val="bottom"/>
          </w:tcPr>
          <w:p w14:paraId="16727C78" w14:textId="77777777" w:rsidR="00521B21" w:rsidRPr="0059188B" w:rsidRDefault="00521B21" w:rsidP="00521B21">
            <w:pPr>
              <w:spacing w:line="240" w:lineRule="atLeast"/>
              <w:ind w:left="1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918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1DD4D8" w14:textId="77777777" w:rsidR="00521B21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(551)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7B46B9" w14:textId="77777777" w:rsidR="00521B21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4550266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49B8B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(551)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3FAD5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CE9447B" w14:textId="77777777" w:rsidR="00521B21" w:rsidRPr="00744476" w:rsidRDefault="00521B21" w:rsidP="00521B2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BF5222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62B7182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(551)</w:t>
            </w:r>
          </w:p>
        </w:tc>
      </w:tr>
      <w:tr w:rsidR="00521B21" w:rsidRPr="00744476" w14:paraId="48802E47" w14:textId="77777777" w:rsidTr="006642AE">
        <w:tc>
          <w:tcPr>
            <w:tcW w:w="2934" w:type="dxa"/>
            <w:shd w:val="clear" w:color="auto" w:fill="auto"/>
            <w:vAlign w:val="bottom"/>
          </w:tcPr>
          <w:p w14:paraId="179C89E6" w14:textId="77777777" w:rsidR="00521B21" w:rsidRPr="00744476" w:rsidRDefault="00521B21" w:rsidP="00521B21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B63059C" w14:textId="77777777" w:rsidR="00521B21" w:rsidRPr="00744476" w:rsidRDefault="00521B21" w:rsidP="00521B21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0DB0F55" w14:textId="77777777" w:rsidR="00521B21" w:rsidRPr="00744476" w:rsidRDefault="00521B21" w:rsidP="00521B2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EE80BD0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71A25E5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12C9B6F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753B19E" w14:textId="77777777" w:rsidR="00521B21" w:rsidRPr="00744476" w:rsidRDefault="00521B21" w:rsidP="00521B21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0D1A809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6280623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1B21" w:rsidRPr="00744476" w14:paraId="4E467205" w14:textId="77777777" w:rsidTr="006642AE">
        <w:tc>
          <w:tcPr>
            <w:tcW w:w="2934" w:type="dxa"/>
            <w:shd w:val="clear" w:color="auto" w:fill="auto"/>
            <w:vAlign w:val="bottom"/>
          </w:tcPr>
          <w:p w14:paraId="787C3CA7" w14:textId="77777777" w:rsidR="00521B21" w:rsidRPr="0059188B" w:rsidRDefault="00521B21" w:rsidP="00521B2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918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12FD1F8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970850" w14:textId="77777777" w:rsidR="00521B21" w:rsidRPr="00744476" w:rsidRDefault="00521B21" w:rsidP="00521B21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726AA25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15A396A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D596789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9E5A5F2" w14:textId="77777777" w:rsidR="00521B21" w:rsidRPr="00744476" w:rsidRDefault="00521B21" w:rsidP="00521B21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A1C1114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1C7EFC6" w14:textId="77777777" w:rsidR="00521B21" w:rsidRPr="00744476" w:rsidRDefault="00521B21" w:rsidP="00521B2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02B" w:rsidRPr="00744476" w14:paraId="2369D91B" w14:textId="77777777" w:rsidTr="00FA3611">
        <w:tc>
          <w:tcPr>
            <w:tcW w:w="2934" w:type="dxa"/>
            <w:shd w:val="clear" w:color="auto" w:fill="auto"/>
          </w:tcPr>
          <w:p w14:paraId="7F9103A7" w14:textId="77777777" w:rsidR="003E002B" w:rsidRPr="0059188B" w:rsidRDefault="003E002B" w:rsidP="003E002B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18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94615B3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28,67</w:t>
            </w:r>
            <w:r w:rsidR="00DC74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BB73EF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25B4DB4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3C09683" w14:textId="77777777" w:rsidR="003E002B" w:rsidRPr="00744476" w:rsidRDefault="00853143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28,820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5AC1D6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ACAF996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7D5CBB0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FF41F85" w14:textId="77777777" w:rsidR="003E002B" w:rsidRPr="00744476" w:rsidRDefault="00853143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28,820</w:t>
            </w:r>
          </w:p>
        </w:tc>
      </w:tr>
      <w:tr w:rsidR="003E002B" w:rsidRPr="00744476" w14:paraId="797C9623" w14:textId="77777777" w:rsidTr="006642AE">
        <w:tc>
          <w:tcPr>
            <w:tcW w:w="2934" w:type="dxa"/>
            <w:shd w:val="clear" w:color="auto" w:fill="auto"/>
            <w:vAlign w:val="bottom"/>
          </w:tcPr>
          <w:p w14:paraId="2EBAA598" w14:textId="77777777" w:rsidR="003E002B" w:rsidRPr="00744476" w:rsidRDefault="003E002B" w:rsidP="003E002B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6F8851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6CD6BEF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1B287DE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9131388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BE137F9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A2D370F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3A5E7A1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EB3F9A3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</w:tr>
      <w:tr w:rsidR="003E002B" w:rsidRPr="00744476" w14:paraId="3C4949C8" w14:textId="77777777" w:rsidTr="006642AE">
        <w:tc>
          <w:tcPr>
            <w:tcW w:w="2934" w:type="dxa"/>
            <w:shd w:val="clear" w:color="auto" w:fill="auto"/>
            <w:vAlign w:val="bottom"/>
          </w:tcPr>
          <w:p w14:paraId="3B98B832" w14:textId="77777777" w:rsidR="003E002B" w:rsidRPr="00744476" w:rsidRDefault="003E002B" w:rsidP="003E002B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DF3D30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B3B5146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A9C791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559D70D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28,473,301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9BCB3D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DD0C1DF" w14:textId="77777777" w:rsidR="003E002B" w:rsidRPr="00744476" w:rsidRDefault="003E002B" w:rsidP="003E002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CAA5245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22D4C3" w14:textId="77777777" w:rsidR="003E002B" w:rsidRPr="00744476" w:rsidRDefault="003E002B" w:rsidP="003E002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28,473,301</w:t>
            </w:r>
          </w:p>
        </w:tc>
      </w:tr>
    </w:tbl>
    <w:p w14:paraId="62A04AC1" w14:textId="77777777" w:rsidR="007E68D9" w:rsidRPr="008B7DC8" w:rsidRDefault="007E68D9" w:rsidP="00246D6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60CACB" w14:textId="77777777" w:rsidR="005C53B3" w:rsidRDefault="005C53B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E50B12D" w14:textId="77777777" w:rsidR="00246D64" w:rsidRPr="008B7DC8" w:rsidRDefault="00246D64" w:rsidP="00246D6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68A9E69C" w14:textId="77777777" w:rsidR="00246D64" w:rsidRPr="008B7DC8" w:rsidRDefault="00246D64" w:rsidP="002F0F40">
      <w:pPr>
        <w:pStyle w:val="Bo-Blankline"/>
      </w:pPr>
    </w:p>
    <w:p w14:paraId="5900D1A7" w14:textId="77777777" w:rsidR="00246D64" w:rsidRPr="008B7DC8" w:rsidRDefault="00246D64" w:rsidP="00246D64">
      <w:pPr>
        <w:pStyle w:val="block"/>
        <w:tabs>
          <w:tab w:val="left" w:pos="567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14:paraId="0F77CB7D" w14:textId="77777777" w:rsidR="007154F8" w:rsidRPr="008B7DC8" w:rsidRDefault="007154F8" w:rsidP="002F0F40">
      <w:pPr>
        <w:pStyle w:val="Bo-Blankline"/>
      </w:pPr>
    </w:p>
    <w:p w14:paraId="01C62965" w14:textId="77777777" w:rsidR="00246D64" w:rsidRPr="008B7DC8" w:rsidRDefault="00246D64" w:rsidP="00246D64">
      <w:pPr>
        <w:pStyle w:val="block"/>
        <w:tabs>
          <w:tab w:val="left" w:pos="54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B7D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A2EB6E6" w14:textId="77777777" w:rsidR="00246D64" w:rsidRPr="008B7DC8" w:rsidRDefault="00246D64" w:rsidP="002F0F40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06"/>
        <w:gridCol w:w="236"/>
        <w:gridCol w:w="6638"/>
      </w:tblGrid>
      <w:tr w:rsidR="00246D64" w:rsidRPr="00744476" w14:paraId="254A7235" w14:textId="77777777" w:rsidTr="00323E82">
        <w:trPr>
          <w:tblHeader/>
        </w:trPr>
        <w:tc>
          <w:tcPr>
            <w:tcW w:w="2306" w:type="dxa"/>
            <w:shd w:val="clear" w:color="auto" w:fill="auto"/>
            <w:vAlign w:val="bottom"/>
          </w:tcPr>
          <w:p w14:paraId="5D2B59AA" w14:textId="77777777" w:rsidR="00246D64" w:rsidRPr="00744476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BC3DE" w14:textId="77777777" w:rsidR="00246D64" w:rsidRPr="00744476" w:rsidRDefault="00246D64" w:rsidP="00246D64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  <w:vAlign w:val="bottom"/>
          </w:tcPr>
          <w:p w14:paraId="3B36182E" w14:textId="77777777" w:rsidR="00246D64" w:rsidRPr="00744476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1353F" w:rsidRPr="00744476" w14:paraId="7ADF3AD3" w14:textId="77777777" w:rsidTr="00956FA3">
        <w:trPr>
          <w:tblHeader/>
        </w:trPr>
        <w:tc>
          <w:tcPr>
            <w:tcW w:w="2306" w:type="dxa"/>
            <w:shd w:val="clear" w:color="auto" w:fill="auto"/>
            <w:vAlign w:val="bottom"/>
          </w:tcPr>
          <w:p w14:paraId="0C0618F8" w14:textId="77777777" w:rsidR="00C1353F" w:rsidRPr="00E66FA0" w:rsidRDefault="00C1353F" w:rsidP="00C1353F">
            <w:pPr>
              <w:ind w:left="166" w:right="-163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FA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เงินลงทุนในหน่วยลงทุนในความต้องการของตลาดที่เป็นเงินลงทุนเพื่อค้าและเงินลงทุนเผื่อขาย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8A30E" w14:textId="77777777" w:rsidR="00C1353F" w:rsidRPr="00744476" w:rsidRDefault="00C1353F" w:rsidP="00C1353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</w:tcPr>
          <w:p w14:paraId="3D943C6F" w14:textId="77777777" w:rsidR="00C1353F" w:rsidRPr="00A96F8A" w:rsidRDefault="00C1353F" w:rsidP="00C1353F">
            <w:pPr>
              <w:tabs>
                <w:tab w:val="left" w:pos="340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F8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</w:t>
            </w:r>
            <w:r w:rsidRPr="00A96F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6F8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C1353F" w:rsidRPr="00744476" w14:paraId="7682168A" w14:textId="77777777" w:rsidTr="00323E82">
        <w:tc>
          <w:tcPr>
            <w:tcW w:w="2306" w:type="dxa"/>
            <w:shd w:val="clear" w:color="auto" w:fill="auto"/>
          </w:tcPr>
          <w:p w14:paraId="60E09BF3" w14:textId="77777777" w:rsidR="00C1353F" w:rsidRPr="00744476" w:rsidRDefault="00C1353F" w:rsidP="00C1353F">
            <w:pPr>
              <w:ind w:left="166" w:right="-163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236" w:type="dxa"/>
            <w:shd w:val="clear" w:color="auto" w:fill="auto"/>
          </w:tcPr>
          <w:p w14:paraId="23CB9750" w14:textId="77777777" w:rsidR="00C1353F" w:rsidRPr="00744476" w:rsidRDefault="00C1353F" w:rsidP="00C1353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</w:tcPr>
          <w:p w14:paraId="5478B054" w14:textId="77777777" w:rsidR="00C1353F" w:rsidRPr="00744476" w:rsidRDefault="00C1353F" w:rsidP="00C1353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  <w:p w14:paraId="35115F4F" w14:textId="77777777" w:rsidR="00C1353F" w:rsidRPr="00744476" w:rsidRDefault="00C1353F" w:rsidP="00C1353F">
            <w:pPr>
              <w:pStyle w:val="Bo-Blanklin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1353F" w:rsidRPr="00744476" w14:paraId="52C09E65" w14:textId="77777777" w:rsidTr="00323E82">
        <w:tc>
          <w:tcPr>
            <w:tcW w:w="2306" w:type="dxa"/>
            <w:shd w:val="clear" w:color="auto" w:fill="auto"/>
          </w:tcPr>
          <w:p w14:paraId="77A798DA" w14:textId="77777777" w:rsidR="00C1353F" w:rsidRPr="00A62F34" w:rsidRDefault="00C1353F" w:rsidP="00C1353F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14:paraId="739FD29C" w14:textId="77777777" w:rsidR="00C1353F" w:rsidRPr="00A62F34" w:rsidRDefault="00C1353F" w:rsidP="00C1353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</w:tcPr>
          <w:p w14:paraId="555FAEC5" w14:textId="77777777" w:rsidR="00C1353F" w:rsidRPr="00876F89" w:rsidRDefault="00C1353F" w:rsidP="00C1353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C1353F" w:rsidRPr="00744476" w14:paraId="6ACB11CE" w14:textId="77777777" w:rsidTr="00323E82">
        <w:tc>
          <w:tcPr>
            <w:tcW w:w="2306" w:type="dxa"/>
            <w:shd w:val="clear" w:color="auto" w:fill="auto"/>
          </w:tcPr>
          <w:p w14:paraId="428978EF" w14:textId="77777777" w:rsidR="00C1353F" w:rsidRPr="00744476" w:rsidRDefault="00C1353F" w:rsidP="00C135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  <w:p w14:paraId="2EF14669" w14:textId="77777777" w:rsidR="00C1353F" w:rsidRPr="00744476" w:rsidRDefault="00C1353F" w:rsidP="00C13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6FEF6" w14:textId="77777777" w:rsidR="00C1353F" w:rsidRPr="00744476" w:rsidRDefault="00C1353F" w:rsidP="00C135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1014E2" w14:textId="77777777" w:rsidR="00C1353F" w:rsidRPr="00744476" w:rsidRDefault="00C1353F" w:rsidP="00C1353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</w:tcPr>
          <w:p w14:paraId="4BFE0322" w14:textId="77777777" w:rsidR="00C1353F" w:rsidRPr="00AB3027" w:rsidRDefault="00C1353F" w:rsidP="00C1353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และค่าความเสี่ยงด้านอื่นๆเพื่อสะท้อนมูลค่าที่แท้จริงของตราสารอนุพันธ์</w:t>
            </w:r>
          </w:p>
        </w:tc>
      </w:tr>
      <w:tr w:rsidR="00C1353F" w:rsidRPr="00744476" w14:paraId="3FF0B007" w14:textId="77777777" w:rsidTr="00323E82">
        <w:tc>
          <w:tcPr>
            <w:tcW w:w="2306" w:type="dxa"/>
            <w:shd w:val="clear" w:color="auto" w:fill="auto"/>
          </w:tcPr>
          <w:p w14:paraId="0B76FF9B" w14:textId="01E8B670" w:rsidR="00C1353F" w:rsidRPr="00744476" w:rsidRDefault="00C1353F" w:rsidP="00C1353F">
            <w:pPr>
              <w:ind w:left="160" w:right="-163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B4761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างประเทศล่วงหน้า </w:t>
            </w:r>
          </w:p>
        </w:tc>
        <w:tc>
          <w:tcPr>
            <w:tcW w:w="236" w:type="dxa"/>
            <w:shd w:val="clear" w:color="auto" w:fill="auto"/>
          </w:tcPr>
          <w:p w14:paraId="6F3882D8" w14:textId="77777777" w:rsidR="00C1353F" w:rsidRPr="00744476" w:rsidRDefault="00C1353F" w:rsidP="00C1353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8" w:type="dxa"/>
            <w:shd w:val="clear" w:color="auto" w:fill="auto"/>
          </w:tcPr>
          <w:p w14:paraId="660098BE" w14:textId="77777777" w:rsidR="00C1353F" w:rsidRPr="00744476" w:rsidRDefault="00C1353F" w:rsidP="00C1353F">
            <w:pPr>
              <w:pStyle w:val="Bo-Blankline"/>
              <w:ind w:left="0"/>
              <w:jc w:val="thaiDistribute"/>
              <w:rPr>
                <w:rFonts w:asciiTheme="majorBidi" w:hAnsiTheme="majorBidi" w:cstheme="majorBidi"/>
                <w:cs/>
              </w:rPr>
            </w:pPr>
            <w:r w:rsidRPr="001957E9">
              <w:rPr>
                <w:rFonts w:asciiTheme="majorBidi" w:hAnsiTheme="majorBidi"/>
                <w:i/>
                <w:iCs/>
                <w:sz w:val="30"/>
                <w:szCs w:val="30"/>
                <w:cs/>
                <w:lang w:eastAsia="en-US"/>
              </w:rPr>
              <w:t>การกำหนดราคาสัญญาซื้อขายล่วงหน้า</w:t>
            </w:r>
            <w:r w:rsidRPr="001957E9">
              <w:rPr>
                <w:rFonts w:asciiTheme="majorBidi" w:hAnsiTheme="majorBidi"/>
                <w:sz w:val="30"/>
                <w:szCs w:val="30"/>
                <w:cs/>
                <w:lang w:eastAsia="en-US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F9DD1D1" w14:textId="77777777" w:rsidR="003C6BBF" w:rsidRPr="008B7DC8" w:rsidRDefault="003C6BBF" w:rsidP="005365A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486E72A" w14:textId="77777777" w:rsidR="005C53B3" w:rsidRDefault="005C53B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365EFE7D" w14:textId="77777777" w:rsidR="007E3725" w:rsidRPr="008B7DC8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555DF24" w14:textId="77777777" w:rsidR="007E3725" w:rsidRPr="008B7DC8" w:rsidRDefault="007E3725" w:rsidP="002F0F40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34223" w:rsidRPr="00744476" w14:paraId="79FF90AF" w14:textId="77777777" w:rsidTr="008B7DC8">
        <w:tc>
          <w:tcPr>
            <w:tcW w:w="3931" w:type="dxa"/>
          </w:tcPr>
          <w:p w14:paraId="7A5E7132" w14:textId="77777777" w:rsidR="00734223" w:rsidRPr="00744476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4297497" w14:textId="77777777"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A8E37" w14:textId="77777777" w:rsidR="00734223" w:rsidRPr="00744476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3DE80CA" w14:textId="77777777"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174" w:rsidRPr="00744476" w14:paraId="4D1AF747" w14:textId="77777777" w:rsidTr="008B7DC8">
        <w:tc>
          <w:tcPr>
            <w:tcW w:w="3931" w:type="dxa"/>
          </w:tcPr>
          <w:p w14:paraId="5C5E7877" w14:textId="77777777" w:rsidR="00781174" w:rsidRPr="00744476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4066D7" w14:textId="77777777" w:rsidR="00781174" w:rsidRPr="00744476" w:rsidRDefault="00C9703C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4B61860" w14:textId="77777777"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8D205A5" w14:textId="77777777" w:rsidR="00781174" w:rsidRPr="00744476" w:rsidRDefault="00C9703C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C2F84EC" w14:textId="77777777"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0B46D9" w14:textId="77777777" w:rsidR="00781174" w:rsidRPr="00744476" w:rsidRDefault="00C9703C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9A9C901" w14:textId="77777777"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190DA7F" w14:textId="77777777" w:rsidR="00781174" w:rsidRPr="00744476" w:rsidRDefault="00C9703C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81174" w:rsidRPr="00744476" w14:paraId="3F31F1D3" w14:textId="77777777" w:rsidTr="008B7DC8">
        <w:tc>
          <w:tcPr>
            <w:tcW w:w="3931" w:type="dxa"/>
          </w:tcPr>
          <w:p w14:paraId="1E8D4107" w14:textId="77777777" w:rsidR="00781174" w:rsidRPr="00744476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C04620A" w14:textId="77777777"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1174" w:rsidRPr="00744476" w14:paraId="1A363C75" w14:textId="77777777" w:rsidTr="008B7DC8">
        <w:tc>
          <w:tcPr>
            <w:tcW w:w="3931" w:type="dxa"/>
          </w:tcPr>
          <w:p w14:paraId="7A16FD79" w14:textId="77777777" w:rsidR="00781174" w:rsidRPr="00744476" w:rsidRDefault="00781174" w:rsidP="0078117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14:paraId="5F06F248" w14:textId="77777777"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89A094" w14:textId="77777777"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2E2213C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21E1F8" w14:textId="77777777"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E6EBDE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37865" w14:textId="77777777"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5E7EE0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1174" w:rsidRPr="00744476" w14:paraId="7033D3D7" w14:textId="77777777" w:rsidTr="004C480B">
        <w:tc>
          <w:tcPr>
            <w:tcW w:w="3931" w:type="dxa"/>
          </w:tcPr>
          <w:p w14:paraId="2DBA0941" w14:textId="77777777" w:rsidR="00781174" w:rsidRPr="00744476" w:rsidRDefault="00781174" w:rsidP="00781174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34" w:type="dxa"/>
          </w:tcPr>
          <w:p w14:paraId="5501D7A8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BB2817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0FDCEF4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F91CE4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6D61DC9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418263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F33C5B1" w14:textId="77777777"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68D9" w:rsidRPr="00744476" w14:paraId="1C1B949F" w14:textId="77777777" w:rsidTr="007E5BC3">
        <w:tc>
          <w:tcPr>
            <w:tcW w:w="3931" w:type="dxa"/>
          </w:tcPr>
          <w:p w14:paraId="0F52D652" w14:textId="77777777" w:rsidR="007E68D9" w:rsidRPr="00744476" w:rsidRDefault="007E68D9" w:rsidP="007E68D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7F4BAF6" w14:textId="77777777" w:rsidR="007E68D9" w:rsidRPr="004C480B" w:rsidRDefault="00DB1575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1,362,431</w:t>
            </w:r>
          </w:p>
        </w:tc>
        <w:tc>
          <w:tcPr>
            <w:tcW w:w="236" w:type="dxa"/>
          </w:tcPr>
          <w:p w14:paraId="02B571E5" w14:textId="77777777" w:rsidR="007E68D9" w:rsidRPr="004C480B" w:rsidRDefault="007E68D9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5DF21DB" w14:textId="77777777" w:rsidR="007E68D9" w:rsidRPr="004C480B" w:rsidRDefault="00C9703C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E68D9"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  <w:r w:rsidR="007E68D9"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</w:tcPr>
          <w:p w14:paraId="5C2282DC" w14:textId="77777777" w:rsidR="007E68D9" w:rsidRPr="004C480B" w:rsidRDefault="007E68D9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33031A83" w14:textId="77777777" w:rsidR="007E68D9" w:rsidRPr="004C480B" w:rsidRDefault="00DB1575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1,044,689</w:t>
            </w:r>
          </w:p>
        </w:tc>
        <w:tc>
          <w:tcPr>
            <w:tcW w:w="236" w:type="dxa"/>
          </w:tcPr>
          <w:p w14:paraId="191CF406" w14:textId="77777777" w:rsidR="007E68D9" w:rsidRPr="004C480B" w:rsidRDefault="007E68D9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6CA5B42" w14:textId="77777777" w:rsidR="007E68D9" w:rsidRPr="004C480B" w:rsidRDefault="00C9703C" w:rsidP="007E68D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E68D9"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</w:t>
            </w:r>
            <w:r w:rsidR="007E68D9"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</w:p>
        </w:tc>
      </w:tr>
      <w:tr w:rsidR="007E68D9" w:rsidRPr="008B7DC8" w14:paraId="3C5DCC0F" w14:textId="77777777" w:rsidTr="007E5BC3">
        <w:tc>
          <w:tcPr>
            <w:tcW w:w="3931" w:type="dxa"/>
          </w:tcPr>
          <w:p w14:paraId="69216097" w14:textId="77777777" w:rsidR="007E68D9" w:rsidRPr="008B7DC8" w:rsidRDefault="007E68D9" w:rsidP="00A73104">
            <w:pPr>
              <w:pStyle w:val="Bo-Blankline"/>
              <w:rPr>
                <w:cs/>
              </w:rPr>
            </w:pPr>
          </w:p>
        </w:tc>
        <w:tc>
          <w:tcPr>
            <w:tcW w:w="1134" w:type="dxa"/>
          </w:tcPr>
          <w:p w14:paraId="40836FF9" w14:textId="77777777" w:rsidR="007E68D9" w:rsidRPr="008B7DC8" w:rsidRDefault="007E68D9" w:rsidP="00A73104">
            <w:pPr>
              <w:pStyle w:val="Bo-Blankline"/>
              <w:rPr>
                <w:cs/>
              </w:rPr>
            </w:pPr>
          </w:p>
        </w:tc>
        <w:tc>
          <w:tcPr>
            <w:tcW w:w="236" w:type="dxa"/>
          </w:tcPr>
          <w:p w14:paraId="0D6B8B9C" w14:textId="77777777" w:rsidR="007E68D9" w:rsidRPr="008B7DC8" w:rsidRDefault="007E68D9" w:rsidP="00A73104">
            <w:pPr>
              <w:pStyle w:val="Bo-Blankline"/>
            </w:pPr>
          </w:p>
        </w:tc>
        <w:tc>
          <w:tcPr>
            <w:tcW w:w="1135" w:type="dxa"/>
          </w:tcPr>
          <w:p w14:paraId="71D7A594" w14:textId="77777777" w:rsidR="007E68D9" w:rsidRPr="008B7DC8" w:rsidRDefault="007E68D9" w:rsidP="00A73104">
            <w:pPr>
              <w:pStyle w:val="Bo-Blankline"/>
              <w:rPr>
                <w:cs/>
              </w:rPr>
            </w:pPr>
          </w:p>
        </w:tc>
        <w:tc>
          <w:tcPr>
            <w:tcW w:w="236" w:type="dxa"/>
          </w:tcPr>
          <w:p w14:paraId="78F80AA9" w14:textId="77777777" w:rsidR="007E68D9" w:rsidRPr="008B7DC8" w:rsidRDefault="007E68D9" w:rsidP="00A73104">
            <w:pPr>
              <w:pStyle w:val="Bo-Blankline"/>
            </w:pPr>
          </w:p>
        </w:tc>
        <w:tc>
          <w:tcPr>
            <w:tcW w:w="1135" w:type="dxa"/>
            <w:shd w:val="clear" w:color="auto" w:fill="auto"/>
          </w:tcPr>
          <w:p w14:paraId="5EBDE4D0" w14:textId="77777777" w:rsidR="007E68D9" w:rsidRPr="008B7DC8" w:rsidRDefault="007E68D9" w:rsidP="00A73104">
            <w:pPr>
              <w:pStyle w:val="Bo-Blankline"/>
            </w:pPr>
          </w:p>
        </w:tc>
        <w:tc>
          <w:tcPr>
            <w:tcW w:w="236" w:type="dxa"/>
          </w:tcPr>
          <w:p w14:paraId="35FFDD4C" w14:textId="77777777" w:rsidR="007E68D9" w:rsidRPr="008B7DC8" w:rsidRDefault="007E68D9" w:rsidP="00A73104">
            <w:pPr>
              <w:pStyle w:val="Bo-Blankline"/>
            </w:pPr>
          </w:p>
        </w:tc>
        <w:tc>
          <w:tcPr>
            <w:tcW w:w="1135" w:type="dxa"/>
          </w:tcPr>
          <w:p w14:paraId="33D98F5E" w14:textId="77777777" w:rsidR="007E68D9" w:rsidRPr="008B7DC8" w:rsidRDefault="007E68D9" w:rsidP="00A73104">
            <w:pPr>
              <w:pStyle w:val="Bo-Blankline"/>
            </w:pPr>
          </w:p>
        </w:tc>
      </w:tr>
      <w:tr w:rsidR="003E5043" w:rsidRPr="00744476" w14:paraId="58B5B8E3" w14:textId="77777777" w:rsidTr="007E5BC3">
        <w:tc>
          <w:tcPr>
            <w:tcW w:w="3931" w:type="dxa"/>
          </w:tcPr>
          <w:p w14:paraId="756A3D27" w14:textId="77777777" w:rsidR="003E5043" w:rsidRPr="005A64AC" w:rsidRDefault="003E5043" w:rsidP="00EB69E0">
            <w:pPr>
              <w:spacing w:line="240" w:lineRule="atLeast"/>
              <w:ind w:left="166" w:hanging="1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34" w:type="dxa"/>
            <w:vAlign w:val="bottom"/>
          </w:tcPr>
          <w:p w14:paraId="07B8FBFB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A77492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92FDB35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F955C0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5B63E4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140410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2EC924F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043" w:rsidRPr="00744476" w14:paraId="7CC79EF7" w14:textId="77777777" w:rsidTr="007E5BC3">
        <w:tc>
          <w:tcPr>
            <w:tcW w:w="3931" w:type="dxa"/>
          </w:tcPr>
          <w:p w14:paraId="4E82D4A6" w14:textId="77777777" w:rsidR="003E5043" w:rsidRPr="00744476" w:rsidRDefault="003E5043" w:rsidP="003E504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0C24CBA2" w14:textId="77777777" w:rsidR="003E5043" w:rsidRPr="00744476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87,575</w:t>
            </w:r>
          </w:p>
        </w:tc>
        <w:tc>
          <w:tcPr>
            <w:tcW w:w="236" w:type="dxa"/>
            <w:vAlign w:val="bottom"/>
          </w:tcPr>
          <w:p w14:paraId="7AA4CBD5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F2C9D3F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73,669</w:t>
            </w:r>
          </w:p>
        </w:tc>
        <w:tc>
          <w:tcPr>
            <w:tcW w:w="236" w:type="dxa"/>
            <w:vAlign w:val="bottom"/>
          </w:tcPr>
          <w:p w14:paraId="0D993EE6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0EBC32" w14:textId="77777777" w:rsidR="003E5043" w:rsidRPr="00744476" w:rsidRDefault="00E35B89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43,687</w:t>
            </w:r>
          </w:p>
        </w:tc>
        <w:tc>
          <w:tcPr>
            <w:tcW w:w="236" w:type="dxa"/>
            <w:vAlign w:val="bottom"/>
          </w:tcPr>
          <w:p w14:paraId="0F569E50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90415DE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37,235</w:t>
            </w:r>
          </w:p>
        </w:tc>
      </w:tr>
      <w:tr w:rsidR="003E5043" w:rsidRPr="00744476" w14:paraId="1E783DC1" w14:textId="77777777" w:rsidTr="007E5BC3">
        <w:tc>
          <w:tcPr>
            <w:tcW w:w="3931" w:type="dxa"/>
          </w:tcPr>
          <w:p w14:paraId="112A6836" w14:textId="77777777" w:rsidR="003E5043" w:rsidRPr="00744476" w:rsidRDefault="003E5043" w:rsidP="003E504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  <w:vAlign w:val="bottom"/>
          </w:tcPr>
          <w:p w14:paraId="22ECAA79" w14:textId="77777777" w:rsidR="003E5043" w:rsidRPr="00744476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110,196</w:t>
            </w:r>
          </w:p>
        </w:tc>
        <w:tc>
          <w:tcPr>
            <w:tcW w:w="236" w:type="dxa"/>
            <w:vAlign w:val="bottom"/>
          </w:tcPr>
          <w:p w14:paraId="6C54A90A" w14:textId="77777777" w:rsidR="003E5043" w:rsidRPr="00744476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6E5D09C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92,088</w:t>
            </w:r>
          </w:p>
        </w:tc>
        <w:tc>
          <w:tcPr>
            <w:tcW w:w="236" w:type="dxa"/>
            <w:vAlign w:val="bottom"/>
          </w:tcPr>
          <w:p w14:paraId="39809A68" w14:textId="77777777" w:rsidR="003E5043" w:rsidRPr="00744476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5B0684B" w14:textId="77777777" w:rsidR="003E5043" w:rsidRPr="00744476" w:rsidRDefault="00E35B89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58,111</w:t>
            </w:r>
          </w:p>
        </w:tc>
        <w:tc>
          <w:tcPr>
            <w:tcW w:w="236" w:type="dxa"/>
            <w:vAlign w:val="bottom"/>
          </w:tcPr>
          <w:p w14:paraId="2B9DB6ED" w14:textId="77777777" w:rsidR="003E5043" w:rsidRPr="00744476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C7F65FB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49,494</w:t>
            </w:r>
          </w:p>
        </w:tc>
      </w:tr>
      <w:tr w:rsidR="003E5043" w:rsidRPr="00744476" w14:paraId="184D118D" w14:textId="77777777" w:rsidTr="007E5BC3">
        <w:tc>
          <w:tcPr>
            <w:tcW w:w="3931" w:type="dxa"/>
            <w:vAlign w:val="bottom"/>
          </w:tcPr>
          <w:p w14:paraId="05E5DA5A" w14:textId="77777777" w:rsidR="003E5043" w:rsidRPr="00744476" w:rsidRDefault="003E5043" w:rsidP="003E504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65BE0" w14:textId="77777777" w:rsidR="003E5043" w:rsidRPr="00744476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197,771</w:t>
            </w:r>
          </w:p>
        </w:tc>
        <w:tc>
          <w:tcPr>
            <w:tcW w:w="236" w:type="dxa"/>
            <w:vAlign w:val="bottom"/>
          </w:tcPr>
          <w:p w14:paraId="4F2F8E85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B5E9A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165,757</w:t>
            </w:r>
          </w:p>
        </w:tc>
        <w:tc>
          <w:tcPr>
            <w:tcW w:w="236" w:type="dxa"/>
            <w:vAlign w:val="bottom"/>
          </w:tcPr>
          <w:p w14:paraId="0DE9356E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37DA0" w14:textId="77777777" w:rsidR="003E5043" w:rsidRPr="00744476" w:rsidRDefault="00E35B89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101,798</w:t>
            </w:r>
          </w:p>
        </w:tc>
        <w:tc>
          <w:tcPr>
            <w:tcW w:w="236" w:type="dxa"/>
            <w:vAlign w:val="bottom"/>
          </w:tcPr>
          <w:p w14:paraId="6EE73398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35192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86,729</w:t>
            </w:r>
          </w:p>
        </w:tc>
      </w:tr>
      <w:tr w:rsidR="003E5043" w:rsidRPr="008B7DC8" w14:paraId="4450A9A1" w14:textId="77777777" w:rsidTr="007E5BC3">
        <w:tc>
          <w:tcPr>
            <w:tcW w:w="3931" w:type="dxa"/>
          </w:tcPr>
          <w:p w14:paraId="5FA71AF3" w14:textId="77777777" w:rsidR="003E5043" w:rsidRPr="008B7DC8" w:rsidRDefault="003E5043" w:rsidP="003E5043">
            <w:pPr>
              <w:pStyle w:val="Bo-Blankline"/>
              <w:rPr>
                <w:cs/>
              </w:rPr>
            </w:pPr>
          </w:p>
        </w:tc>
        <w:tc>
          <w:tcPr>
            <w:tcW w:w="1134" w:type="dxa"/>
          </w:tcPr>
          <w:p w14:paraId="28C1B61E" w14:textId="77777777" w:rsidR="003E5043" w:rsidRPr="008B7DC8" w:rsidRDefault="003E5043" w:rsidP="003E5043">
            <w:pPr>
              <w:pStyle w:val="Bo-Blankline"/>
              <w:rPr>
                <w:cs/>
              </w:rPr>
            </w:pPr>
          </w:p>
        </w:tc>
        <w:tc>
          <w:tcPr>
            <w:tcW w:w="236" w:type="dxa"/>
          </w:tcPr>
          <w:p w14:paraId="2A746E92" w14:textId="77777777" w:rsidR="003E5043" w:rsidRPr="008B7DC8" w:rsidRDefault="003E5043" w:rsidP="003E5043">
            <w:pPr>
              <w:pStyle w:val="Bo-Blankline"/>
            </w:pPr>
          </w:p>
        </w:tc>
        <w:tc>
          <w:tcPr>
            <w:tcW w:w="1135" w:type="dxa"/>
          </w:tcPr>
          <w:p w14:paraId="4FC2B06E" w14:textId="77777777" w:rsidR="003E5043" w:rsidRPr="008B7DC8" w:rsidRDefault="003E5043" w:rsidP="003E5043">
            <w:pPr>
              <w:pStyle w:val="Bo-Blankline"/>
              <w:rPr>
                <w:cs/>
              </w:rPr>
            </w:pPr>
          </w:p>
        </w:tc>
        <w:tc>
          <w:tcPr>
            <w:tcW w:w="236" w:type="dxa"/>
          </w:tcPr>
          <w:p w14:paraId="7AF73A2F" w14:textId="77777777" w:rsidR="003E5043" w:rsidRPr="008B7DC8" w:rsidRDefault="003E5043" w:rsidP="003E5043">
            <w:pPr>
              <w:pStyle w:val="Bo-Blankline"/>
            </w:pPr>
          </w:p>
        </w:tc>
        <w:tc>
          <w:tcPr>
            <w:tcW w:w="1135" w:type="dxa"/>
            <w:shd w:val="clear" w:color="auto" w:fill="auto"/>
          </w:tcPr>
          <w:p w14:paraId="79800F30" w14:textId="77777777" w:rsidR="003E5043" w:rsidRPr="008B7DC8" w:rsidRDefault="003E5043" w:rsidP="003E5043">
            <w:pPr>
              <w:pStyle w:val="Bo-Blankline"/>
            </w:pPr>
          </w:p>
        </w:tc>
        <w:tc>
          <w:tcPr>
            <w:tcW w:w="236" w:type="dxa"/>
          </w:tcPr>
          <w:p w14:paraId="40D396DA" w14:textId="77777777" w:rsidR="003E5043" w:rsidRPr="008B7DC8" w:rsidRDefault="003E5043" w:rsidP="003E5043">
            <w:pPr>
              <w:pStyle w:val="Bo-Blankline"/>
            </w:pPr>
          </w:p>
        </w:tc>
        <w:tc>
          <w:tcPr>
            <w:tcW w:w="1135" w:type="dxa"/>
          </w:tcPr>
          <w:p w14:paraId="104F1120" w14:textId="77777777" w:rsidR="003E5043" w:rsidRPr="008B7DC8" w:rsidRDefault="003E5043" w:rsidP="003E5043">
            <w:pPr>
              <w:pStyle w:val="Bo-Blankline"/>
            </w:pPr>
          </w:p>
        </w:tc>
      </w:tr>
      <w:tr w:rsidR="003E5043" w:rsidRPr="00744476" w14:paraId="3232EFDD" w14:textId="77777777" w:rsidTr="007E5BC3">
        <w:tc>
          <w:tcPr>
            <w:tcW w:w="3931" w:type="dxa"/>
            <w:shd w:val="clear" w:color="auto" w:fill="auto"/>
          </w:tcPr>
          <w:p w14:paraId="65885762" w14:textId="77777777" w:rsidR="003E5043" w:rsidRPr="00744476" w:rsidRDefault="003E5043" w:rsidP="003E5043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8D38E6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CC916A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F382C0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C12A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5E31B1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A51293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EC68D98" w14:textId="77777777" w:rsidR="003E5043" w:rsidRPr="00744476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043" w:rsidRPr="00933382" w14:paraId="683CD875" w14:textId="77777777" w:rsidTr="00F74FA8">
        <w:tc>
          <w:tcPr>
            <w:tcW w:w="3931" w:type="dxa"/>
            <w:shd w:val="clear" w:color="auto" w:fill="auto"/>
          </w:tcPr>
          <w:p w14:paraId="6728BD7C" w14:textId="77777777" w:rsidR="003E5043" w:rsidRPr="00933382" w:rsidRDefault="003E5043" w:rsidP="003E504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A33D6" w14:textId="77777777" w:rsidR="003E5043" w:rsidRPr="00933382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1,117,349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360E6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C92E52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87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2E6AB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A57F0A9" w14:textId="77777777" w:rsidR="003E5043" w:rsidRPr="00933382" w:rsidRDefault="00DB1575" w:rsidP="00DB1575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84242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9D2D4DC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3E5043" w:rsidRPr="00933382" w14:paraId="6F691A8F" w14:textId="77777777" w:rsidTr="007E5BC3">
        <w:tc>
          <w:tcPr>
            <w:tcW w:w="3931" w:type="dxa"/>
            <w:shd w:val="clear" w:color="auto" w:fill="auto"/>
          </w:tcPr>
          <w:p w14:paraId="0148E6DC" w14:textId="77777777" w:rsidR="003E5043" w:rsidRPr="00933382" w:rsidRDefault="003E5043" w:rsidP="003E504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D3E0B" w14:textId="77777777" w:rsidR="003E5043" w:rsidRPr="00933382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207B6" w14:textId="77777777" w:rsidR="003E5043" w:rsidRPr="00933382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7E9CA6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C4361" w14:textId="77777777" w:rsidR="003E5043" w:rsidRPr="00933382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C1A71E" w14:textId="77777777" w:rsidR="003E5043" w:rsidRPr="00933382" w:rsidRDefault="00DB1575" w:rsidP="00DB157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523A8" w14:textId="77777777" w:rsidR="003E5043" w:rsidRPr="00933382" w:rsidRDefault="003E5043" w:rsidP="00DB157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A5C451" w14:textId="77777777" w:rsidR="003E5043" w:rsidRPr="00933382" w:rsidRDefault="003E5043" w:rsidP="003E50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5043" w:rsidRPr="00933382" w14:paraId="18906BC1" w14:textId="77777777" w:rsidTr="007E5BC3">
        <w:tc>
          <w:tcPr>
            <w:tcW w:w="3931" w:type="dxa"/>
          </w:tcPr>
          <w:p w14:paraId="2E2CD690" w14:textId="77777777" w:rsidR="003E5043" w:rsidRPr="00933382" w:rsidRDefault="003E5043" w:rsidP="003E504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01A79" w14:textId="77777777" w:rsidR="003E5043" w:rsidRPr="00933382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4445D" w14:textId="77777777" w:rsidR="003E5043" w:rsidRPr="00933382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86F644D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7A082" w14:textId="77777777" w:rsidR="003E5043" w:rsidRPr="00933382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858075" w14:textId="77777777" w:rsidR="003E5043" w:rsidRPr="00933382" w:rsidRDefault="00E35B89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173,01</w:t>
            </w:r>
            <w:r w:rsidR="00DB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DCB30" w14:textId="77777777" w:rsidR="003E5043" w:rsidRPr="00933382" w:rsidRDefault="003E5043" w:rsidP="003E504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88E39A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</w:tr>
      <w:tr w:rsidR="003E5043" w:rsidRPr="00933382" w14:paraId="11DCAB58" w14:textId="77777777" w:rsidTr="00C3140E">
        <w:tc>
          <w:tcPr>
            <w:tcW w:w="3931" w:type="dxa"/>
            <w:vAlign w:val="bottom"/>
          </w:tcPr>
          <w:p w14:paraId="778298A9" w14:textId="77777777" w:rsidR="003E5043" w:rsidRPr="00933382" w:rsidRDefault="003E5043" w:rsidP="003E504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77777777" w:rsidR="003E5043" w:rsidRPr="00933382" w:rsidDel="003F272D" w:rsidRDefault="00DB1575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1,632,627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205E88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77777777" w:rsidR="003E5043" w:rsidRPr="00933382" w:rsidDel="003F272D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E012A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77777777" w:rsidR="003E5043" w:rsidRPr="00933382" w:rsidRDefault="00DB1575" w:rsidP="003E504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1,038,962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5F97B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77777777" w:rsidR="003E5043" w:rsidRPr="00933382" w:rsidRDefault="003E5043" w:rsidP="003E504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</w:tbl>
    <w:p w14:paraId="59A61BB2" w14:textId="77777777" w:rsidR="00734223" w:rsidRPr="00933382" w:rsidRDefault="00734223" w:rsidP="002F0F40">
      <w:pPr>
        <w:pStyle w:val="Bo-Blankline"/>
        <w:rPr>
          <w:lang w:val="en-US"/>
        </w:rPr>
      </w:pPr>
    </w:p>
    <w:p w14:paraId="54816101" w14:textId="681A6A8E" w:rsidR="00333DB9" w:rsidRPr="003345EC" w:rsidRDefault="00D434C4" w:rsidP="00333DB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นอกจากนี้ ณ วันที่ </w:t>
      </w:r>
      <w:r w:rsidR="00C9703C" w:rsidRPr="00A55A06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5A0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C9703C"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256</w:t>
      </w:r>
      <w:r w:rsidR="00C9703C" w:rsidRPr="00A55A06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A55A0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บริษัทมีภาระผูกพันในการโอนเงินเข้ากองทุนพัฒนาหมู่บ้านรอบพื้นที่เหมืองแร่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ของบริษัท ปีละ </w:t>
      </w:r>
      <w:r w:rsidR="00C9703C"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>0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C9703C"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>5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(2561: 0.5 </w:t>
      </w:r>
      <w:r w:rsidR="003345EC" w:rsidRPr="003345E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  <w:r w:rsidR="003345E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ตามคำขอประทานบัตรเป็นจำนวนเงินรวม </w:t>
      </w:r>
      <w:r w:rsidR="00C9703C"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>11</w:t>
      </w:r>
      <w:r w:rsidRPr="00A55A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</w:t>
      </w:r>
      <w:r w:rsidR="003345E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345EC" w:rsidRPr="003345E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(2561: 11.5 </w:t>
      </w:r>
      <w:r w:rsidR="003345EC" w:rsidRPr="003345E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027343BA" w14:textId="77777777" w:rsidR="00333DB9" w:rsidRPr="008B7DC8" w:rsidRDefault="00333DB9" w:rsidP="002F0F40">
      <w:pPr>
        <w:pStyle w:val="Bo-Blankline"/>
        <w:rPr>
          <w:lang w:val="en-US"/>
        </w:rPr>
      </w:pPr>
    </w:p>
    <w:p w14:paraId="1AF9DA50" w14:textId="77777777" w:rsidR="00CE1CE7" w:rsidRDefault="00CE1C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p w14:paraId="7E38FB30" w14:textId="77777777" w:rsidR="00FF2DB6" w:rsidRPr="00BD5DC7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BD5DC7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6B096642" w14:textId="77777777" w:rsidR="002925ED" w:rsidRPr="004C480B" w:rsidRDefault="002925ED">
      <w:pPr>
        <w:pStyle w:val="Bo-Blankline"/>
      </w:pPr>
    </w:p>
    <w:p w14:paraId="5F6A5156" w14:textId="77777777" w:rsidR="00036AA9" w:rsidRDefault="00036AA9" w:rsidP="00036AA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77777777" w:rsidR="00036AA9" w:rsidRDefault="00036AA9" w:rsidP="00036AA9">
      <w:pPr>
        <w:pStyle w:val="Bo-Blankline"/>
        <w:rPr>
          <w:lang w:val="en-US"/>
        </w:rPr>
      </w:pPr>
    </w:p>
    <w:p w14:paraId="1DE36C1D" w14:textId="77777777" w:rsidR="00036AA9" w:rsidRDefault="00036AA9" w:rsidP="00036AA9">
      <w:pPr>
        <w:numPr>
          <w:ilvl w:val="0"/>
          <w:numId w:val="42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 w:hint="cs"/>
          <w:sz w:val="30"/>
          <w:szCs w:val="30"/>
          <w:lang w:val="en-US"/>
        </w:rPr>
        <w:t xml:space="preserve">2558 </w:t>
      </w:r>
      <w:r>
        <w:rPr>
          <w:rFonts w:ascii="Angsana New" w:hAnsi="Angsana New" w:hint="cs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</w:t>
      </w:r>
      <w:r>
        <w:rPr>
          <w:rFonts w:ascii="Angsana New" w:hAnsi="Angsana New" w:hint="cs"/>
          <w:sz w:val="30"/>
          <w:szCs w:val="30"/>
          <w:lang w:val="en-US"/>
        </w:rPr>
        <w:t>4/2559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>
        <w:rPr>
          <w:rFonts w:ascii="Angsana New" w:hAnsi="Angsana New" w:hint="cs"/>
          <w:sz w:val="30"/>
          <w:szCs w:val="30"/>
          <w:lang w:val="en-US"/>
        </w:rPr>
        <w:t xml:space="preserve">4,067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(ต่อมาพนักงานอัยการโจทก์ขอแก้ไขเพิ่มเติมทุนทรัพย์เป็น </w:t>
      </w:r>
      <w:r>
        <w:rPr>
          <w:rFonts w:ascii="Angsana New" w:hAnsi="Angsana New" w:hint="cs"/>
          <w:sz w:val="30"/>
          <w:szCs w:val="30"/>
          <w:lang w:val="en-US"/>
        </w:rPr>
        <w:t>4,339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ล้านบาท) 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 ต่อมาโจทก์ยื่นคำร้องขอให้โอนคดีไปยังศาลแพ่ง และศาลแพ่งมีคำสั่งอนุญาตให้รวมการพิจารณาคดีนี้กับคดีหมายเลขดำที่ สว.</w:t>
      </w:r>
      <w:r>
        <w:rPr>
          <w:rFonts w:ascii="Angsana New" w:hAnsi="Angsana New" w:hint="cs"/>
          <w:sz w:val="30"/>
          <w:szCs w:val="30"/>
          <w:lang w:val="en-US"/>
        </w:rPr>
        <w:t>6/2559</w:t>
      </w:r>
    </w:p>
    <w:p w14:paraId="38B74936" w14:textId="77777777" w:rsidR="00036AA9" w:rsidRDefault="00036AA9" w:rsidP="00036AA9">
      <w:pPr>
        <w:pStyle w:val="Bo-Blankline"/>
        <w:rPr>
          <w:lang w:val="en-US"/>
        </w:rPr>
      </w:pPr>
    </w:p>
    <w:p w14:paraId="6A806AB1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4/2559</w:t>
      </w:r>
      <w:r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lang w:val="en-US"/>
        </w:rPr>
        <w:t>(</w:t>
      </w:r>
      <w:r>
        <w:rPr>
          <w:rFonts w:hint="cs"/>
          <w:sz w:val="30"/>
          <w:szCs w:val="30"/>
          <w:cs/>
          <w:lang w:val="en-US"/>
        </w:rPr>
        <w:t>คดีหมายเลขแดงที่ สว.</w:t>
      </w:r>
      <w:r>
        <w:rPr>
          <w:rFonts w:hint="cs"/>
          <w:sz w:val="30"/>
          <w:szCs w:val="30"/>
          <w:lang w:val="en-US"/>
        </w:rPr>
        <w:t xml:space="preserve">7/2562) </w:t>
      </w:r>
      <w:r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31,522,374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26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4,047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  <w:lang w:val="en-US"/>
        </w:rPr>
        <w:t>7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</w:t>
      </w:r>
      <w:r>
        <w:rPr>
          <w:rFonts w:hint="cs"/>
          <w:sz w:val="30"/>
          <w:szCs w:val="30"/>
          <w:cs/>
          <w:lang w:val="en-US"/>
        </w:rPr>
        <w:t xml:space="preserve"> ต่อปี </w:t>
      </w:r>
      <w:r>
        <w:rPr>
          <w:rFonts w:hint="cs"/>
          <w:spacing w:val="-4"/>
          <w:sz w:val="30"/>
          <w:szCs w:val="30"/>
          <w:cs/>
          <w:lang w:val="en-US"/>
        </w:rPr>
        <w:t xml:space="preserve">นับแต่วันพบการลักลอบทำเหมืองแร่ (วันที่ </w:t>
      </w:r>
      <w:r>
        <w:rPr>
          <w:rFonts w:hint="cs"/>
          <w:spacing w:val="-4"/>
          <w:sz w:val="30"/>
          <w:szCs w:val="30"/>
          <w:lang w:val="en-US"/>
        </w:rPr>
        <w:t>24</w:t>
      </w:r>
      <w:r>
        <w:rPr>
          <w:rFonts w:hint="cs"/>
          <w:spacing w:val="-4"/>
          <w:sz w:val="30"/>
          <w:szCs w:val="30"/>
          <w:cs/>
          <w:lang w:val="en-US"/>
        </w:rPr>
        <w:t xml:space="preserve"> กรกฎาคม </w:t>
      </w:r>
      <w:r>
        <w:rPr>
          <w:rFonts w:hint="cs"/>
          <w:spacing w:val="-4"/>
          <w:sz w:val="30"/>
          <w:szCs w:val="30"/>
          <w:lang w:val="en-US"/>
        </w:rPr>
        <w:t>2557</w:t>
      </w:r>
      <w:r>
        <w:rPr>
          <w:rFonts w:hint="cs"/>
          <w:spacing w:val="-4"/>
          <w:sz w:val="30"/>
          <w:szCs w:val="30"/>
          <w:cs/>
          <w:lang w:val="en-US"/>
        </w:rPr>
        <w:t>) จนกว่าจะชำระเสร็จ กับให้ชำระค่าฤชาธรรมเนียม</w:t>
      </w:r>
      <w:r>
        <w:rPr>
          <w:rFonts w:hint="cs"/>
          <w:sz w:val="30"/>
          <w:szCs w:val="30"/>
          <w:cs/>
          <w:lang w:val="en-US"/>
        </w:rPr>
        <w:t>และค่าทนายความแทนโจทก์</w:t>
      </w:r>
    </w:p>
    <w:p w14:paraId="5B89EC7B" w14:textId="77777777" w:rsidR="00036AA9" w:rsidRDefault="00036AA9" w:rsidP="00036AA9">
      <w:pPr>
        <w:pStyle w:val="Bo-Blankline"/>
        <w:rPr>
          <w:lang w:val="en-US"/>
        </w:rPr>
      </w:pPr>
    </w:p>
    <w:p w14:paraId="5541FEE7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2563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pacing w:val="-4"/>
          <w:sz w:val="30"/>
          <w:szCs w:val="30"/>
          <w:cs/>
          <w:lang w:val="en-US"/>
        </w:rPr>
        <w:t>บริษัทและที่ปรึกษากฎหมายยืนยันถึงความมั่นใจในเหตุผลและความหนักแน่น</w:t>
      </w:r>
      <w:r>
        <w:rPr>
          <w:rFonts w:hint="cs"/>
          <w:sz w:val="30"/>
          <w:szCs w:val="30"/>
          <w:cs/>
          <w:lang w:val="en-US"/>
        </w:rPr>
        <w:t xml:space="preserve">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31,522,374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26</w:t>
      </w:r>
      <w:r>
        <w:rPr>
          <w:rFonts w:hint="cs"/>
          <w:sz w:val="30"/>
          <w:szCs w:val="30"/>
          <w:cs/>
          <w:lang w:val="en-US"/>
        </w:rPr>
        <w:t xml:space="preserve"> ตันไปถมกลับคืนยังพื้นที่เดิมที่เอาแร่ไป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4,047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lang w:val="en-US"/>
        </w:rPr>
        <w:br w:type="page"/>
      </w:r>
    </w:p>
    <w:p w14:paraId="5FDCC40D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lastRenderedPageBreak/>
        <w:t xml:space="preserve">นอกจากนี้เมื่อวันที่ </w:t>
      </w:r>
      <w:r>
        <w:rPr>
          <w:rFonts w:hint="cs"/>
          <w:sz w:val="30"/>
          <w:szCs w:val="30"/>
          <w:lang w:val="en-US"/>
        </w:rPr>
        <w:t>24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2559</w:t>
      </w:r>
      <w:r>
        <w:rPr>
          <w:rFonts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>
        <w:rPr>
          <w:rFonts w:hint="cs"/>
          <w:sz w:val="30"/>
          <w:szCs w:val="30"/>
          <w:lang w:val="en-US"/>
        </w:rPr>
        <w:t>2</w:t>
      </w:r>
      <w:r>
        <w:rPr>
          <w:rFonts w:hint="cs"/>
          <w:sz w:val="30"/>
          <w:szCs w:val="30"/>
          <w:cs/>
          <w:lang w:val="en-US"/>
        </w:rPr>
        <w:t xml:space="preserve"> คดี ในดคีหมายเลขดำที่ 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>
        <w:rPr>
          <w:rFonts w:hint="cs"/>
          <w:sz w:val="30"/>
          <w:szCs w:val="30"/>
          <w:lang w:val="en-US"/>
        </w:rPr>
        <w:t>328</w:t>
      </w:r>
      <w:r>
        <w:rPr>
          <w:rFonts w:hint="cs"/>
          <w:sz w:val="30"/>
          <w:szCs w:val="30"/>
          <w:cs/>
          <w:lang w:val="en-US"/>
        </w:rPr>
        <w:t xml:space="preserve"> ล้านบาท และสว.</w:t>
      </w:r>
      <w:r>
        <w:rPr>
          <w:rFonts w:hint="cs"/>
          <w:sz w:val="30"/>
          <w:szCs w:val="30"/>
          <w:lang w:val="en-US"/>
        </w:rPr>
        <w:t>5/2559</w:t>
      </w:r>
      <w:r>
        <w:rPr>
          <w:rFonts w:hint="cs"/>
          <w:sz w:val="30"/>
          <w:szCs w:val="30"/>
          <w:cs/>
          <w:lang w:val="en-US"/>
        </w:rPr>
        <w:t xml:space="preserve"> ฐานการทำเหมืองแร่โดยผิดเงื่อนไขในเขตประทานบัตรของบริษัทโดยเรียกค่าเสียหายเป็นจำนวนทุนทรัพย์ </w:t>
      </w:r>
      <w:r>
        <w:rPr>
          <w:rFonts w:hint="cs"/>
          <w:sz w:val="30"/>
          <w:szCs w:val="30"/>
          <w:lang w:val="en-US"/>
        </w:rPr>
        <w:t>1,671</w:t>
      </w:r>
      <w:r>
        <w:rPr>
          <w:rFonts w:hint="cs"/>
          <w:sz w:val="30"/>
          <w:szCs w:val="30"/>
          <w:cs/>
          <w:lang w:val="en-US"/>
        </w:rPr>
        <w:t xml:space="preserve"> ล้านบาท บริษัทเห็นว่าไม่ได้กระทำผิดตามคำฟ้องของพนักงานอัยการ</w:t>
      </w:r>
    </w:p>
    <w:p w14:paraId="335A0249" w14:textId="77777777" w:rsidR="00036AA9" w:rsidRDefault="00036AA9" w:rsidP="00036AA9">
      <w:pPr>
        <w:pStyle w:val="Bo-Blankline"/>
      </w:pPr>
    </w:p>
    <w:p w14:paraId="1F168303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rFonts w:hint="cs"/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</w:rPr>
        <w:t xml:space="preserve">5/2559 </w:t>
      </w:r>
      <w:r>
        <w:rPr>
          <w:rFonts w:hint="cs"/>
          <w:sz w:val="30"/>
          <w:szCs w:val="30"/>
          <w:cs/>
        </w:rPr>
        <w:t>(คดีหมายเลขแดงที่ สว.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lang w:val="en-US"/>
        </w:rPr>
        <w:t>/2562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</w:rPr>
        <w:t>12,484,023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 xml:space="preserve">50 </w:t>
      </w:r>
      <w:r>
        <w:rPr>
          <w:rFonts w:hint="cs"/>
          <w:sz w:val="30"/>
          <w:szCs w:val="30"/>
          <w:cs/>
        </w:rPr>
        <w:t xml:space="preserve">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</w:rPr>
        <w:t>1,603</w:t>
      </w:r>
      <w:r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ต่อปี นับแต่วันที่ทราบผลการรังวัด (วันที่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2558</w:t>
      </w:r>
      <w:r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3DACD16C" w14:textId="77777777" w:rsidR="00036AA9" w:rsidRDefault="00036AA9" w:rsidP="00036AA9">
      <w:pPr>
        <w:pStyle w:val="Bo-Blankline"/>
        <w:rPr>
          <w:lang w:val="en-US"/>
        </w:rPr>
      </w:pPr>
    </w:p>
    <w:p w14:paraId="29EAF314" w14:textId="65468050" w:rsidR="00036AA9" w:rsidRDefault="00036AA9" w:rsidP="00036AA9">
      <w:pPr>
        <w:spacing w:line="240" w:lineRule="auto"/>
        <w:ind w:left="90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ในวันที่ </w:t>
      </w:r>
      <w:r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ascii="Angsana New" w:hAnsi="Angsana New" w:hint="cs"/>
          <w:sz w:val="30"/>
          <w:szCs w:val="30"/>
          <w:lang w:val="en-US"/>
        </w:rPr>
        <w:t>12,484,023</w:t>
      </w:r>
      <w:r>
        <w:rPr>
          <w:rFonts w:ascii="Angsana New" w:hAnsi="Angsana New" w:hint="cs"/>
          <w:sz w:val="30"/>
          <w:szCs w:val="30"/>
          <w:cs/>
          <w:lang w:val="en-US"/>
        </w:rPr>
        <w:t>.</w:t>
      </w:r>
      <w:r>
        <w:rPr>
          <w:rFonts w:ascii="Angsana New" w:hAnsi="Angsana New" w:hint="cs"/>
          <w:sz w:val="30"/>
          <w:szCs w:val="30"/>
          <w:lang w:val="en-US"/>
        </w:rPr>
        <w:t>50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ascii="Angsana New" w:hAnsi="Angsana New" w:hint="cs"/>
          <w:sz w:val="30"/>
          <w:szCs w:val="30"/>
          <w:lang w:val="en-US"/>
        </w:rPr>
        <w:t>1,603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ascii="Angsana New" w:hAnsi="Angsana New" w:hint="cs"/>
          <w:sz w:val="30"/>
          <w:szCs w:val="30"/>
          <w:lang w:val="en-US"/>
        </w:rPr>
        <w:t xml:space="preserve">buffer zone)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="00C15687" w:rsidRPr="005E0E1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และ </w:t>
      </w:r>
      <w:r w:rsidR="00C15687" w:rsidRPr="005E0E1B">
        <w:rPr>
          <w:rFonts w:ascii="Angsana New" w:hAnsi="Angsana New"/>
          <w:spacing w:val="-4"/>
          <w:sz w:val="30"/>
          <w:szCs w:val="30"/>
          <w:lang w:val="en-US"/>
        </w:rPr>
        <w:t xml:space="preserve">Buffer zone </w:t>
      </w:r>
      <w:r w:rsidR="00C15687" w:rsidRPr="005E0E1B">
        <w:rPr>
          <w:rFonts w:ascii="Angsana New" w:hAnsi="Angsana New"/>
          <w:spacing w:val="-4"/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</w:t>
      </w:r>
      <w:r w:rsidR="00C15687" w:rsidRPr="00C15687">
        <w:rPr>
          <w:rFonts w:ascii="Angsana New" w:hAnsi="Angsana New"/>
          <w:sz w:val="30"/>
          <w:szCs w:val="30"/>
          <w:cs/>
          <w:lang w:val="en-US"/>
        </w:rPr>
        <w:t>จึงเป็นของบริษัทโดยชอบธรรม</w:t>
      </w:r>
      <w:r w:rsidR="005E0E1B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ascii="Angsana New" w:hAnsi="Angsana New" w:hint="cs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hint="cs"/>
          <w:sz w:val="30"/>
          <w:szCs w:val="30"/>
          <w:lang w:val="en-US"/>
        </w:rPr>
        <w:t>2562</w:t>
      </w:r>
    </w:p>
    <w:p w14:paraId="357C0DC0" w14:textId="77777777" w:rsidR="00036AA9" w:rsidRDefault="00036AA9" w:rsidP="00036AA9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3283D2A" w14:textId="77777777" w:rsidR="00036AA9" w:rsidRDefault="00036AA9" w:rsidP="00036AA9">
      <w:pPr>
        <w:spacing w:line="240" w:lineRule="auto"/>
        <w:rPr>
          <w:rFonts w:ascii="Angsana New" w:hAnsi="Angsana New"/>
          <w:sz w:val="30"/>
          <w:szCs w:val="30"/>
          <w:lang w:val="en-US" w:eastAsia="x-none"/>
        </w:rPr>
      </w:pPr>
      <w:r>
        <w:rPr>
          <w:rFonts w:hint="cs"/>
          <w:sz w:val="30"/>
          <w:szCs w:val="30"/>
          <w:cs/>
          <w:lang w:val="en-US"/>
        </w:rPr>
        <w:br w:type="page"/>
      </w:r>
    </w:p>
    <w:p w14:paraId="69BF59DC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>
        <w:rPr>
          <w:rFonts w:hint="cs"/>
          <w:sz w:val="30"/>
          <w:szCs w:val="30"/>
          <w:cs/>
          <w:lang w:val="en-US"/>
        </w:rPr>
        <w:lastRenderedPageBreak/>
        <w:t xml:space="preserve">และเมื่อวันที่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lang w:val="en-US"/>
        </w:rPr>
        <w:t>(</w:t>
      </w:r>
      <w:r>
        <w:rPr>
          <w:rFonts w:hint="cs"/>
          <w:sz w:val="30"/>
          <w:szCs w:val="30"/>
          <w:cs/>
          <w:lang w:val="en-US"/>
        </w:rPr>
        <w:t>คดีหมายเลขแดงที่ สว.</w:t>
      </w:r>
      <w:r>
        <w:rPr>
          <w:rFonts w:hint="cs"/>
          <w:sz w:val="30"/>
          <w:szCs w:val="30"/>
          <w:lang w:val="en-US"/>
        </w:rPr>
        <w:t xml:space="preserve">8/2562) </w:t>
      </w:r>
      <w:r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314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  <w:lang w:val="en-US"/>
        </w:rPr>
        <w:t>7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</w:t>
      </w:r>
      <w:r>
        <w:rPr>
          <w:rFonts w:hint="cs"/>
          <w:sz w:val="30"/>
          <w:szCs w:val="30"/>
          <w:cs/>
          <w:lang w:val="en-US"/>
        </w:rPr>
        <w:t xml:space="preserve"> ต่อปี นับแต่วันพบการลักลอบทำเหมืองแร่ (วันที่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สิงหาคม </w:t>
      </w:r>
      <w:r>
        <w:rPr>
          <w:rFonts w:hint="cs"/>
          <w:sz w:val="30"/>
          <w:szCs w:val="30"/>
          <w:lang w:val="en-US"/>
        </w:rPr>
        <w:t>2558</w:t>
      </w:r>
      <w:r>
        <w:rPr>
          <w:rFonts w:hint="cs"/>
          <w:sz w:val="30"/>
          <w:szCs w:val="30"/>
          <w:cs/>
          <w:lang w:val="en-US"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6CE73273" w14:textId="77777777" w:rsidR="00036AA9" w:rsidRDefault="00036AA9" w:rsidP="00036AA9">
      <w:pPr>
        <w:pStyle w:val="Bo-Blankline"/>
        <w:rPr>
          <w:lang w:val="en-US"/>
        </w:rPr>
      </w:pPr>
    </w:p>
    <w:p w14:paraId="7C874455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2563</w:t>
      </w:r>
      <w:r>
        <w:rPr>
          <w:rFonts w:hint="cs"/>
          <w:sz w:val="30"/>
          <w:szCs w:val="30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</w:t>
      </w:r>
      <w:r>
        <w:rPr>
          <w:rFonts w:hint="cs"/>
          <w:spacing w:val="-4"/>
          <w:sz w:val="30"/>
          <w:szCs w:val="30"/>
          <w:cs/>
          <w:lang w:val="en-US"/>
        </w:rPr>
        <w:t xml:space="preserve">ไปถมกลับคืนยังพื้นที่เดิมที่เอาแร่ไป หรือชำระเงินต้นจำนวน </w:t>
      </w:r>
      <w:r>
        <w:rPr>
          <w:rFonts w:hint="cs"/>
          <w:spacing w:val="-4"/>
          <w:sz w:val="30"/>
          <w:szCs w:val="30"/>
          <w:lang w:val="en-US"/>
        </w:rPr>
        <w:t>314</w:t>
      </w:r>
      <w:r>
        <w:rPr>
          <w:rFonts w:hint="cs"/>
          <w:spacing w:val="-4"/>
          <w:sz w:val="30"/>
          <w:szCs w:val="30"/>
          <w:cs/>
          <w:lang w:val="en-US"/>
        </w:rPr>
        <w:t xml:space="preserve"> ล้านบาท </w:t>
      </w:r>
      <w:r>
        <w:rPr>
          <w:rFonts w:hint="cs"/>
          <w:sz w:val="30"/>
          <w:szCs w:val="30"/>
          <w:cs/>
          <w:lang w:val="en-US"/>
        </w:rPr>
        <w:t xml:space="preserve">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</w:p>
    <w:p w14:paraId="6C557A12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</w:p>
    <w:p w14:paraId="2638F4DC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นอกจากนี้เมื่อวันที่ </w:t>
      </w:r>
      <w:r>
        <w:rPr>
          <w:rFonts w:hint="cs"/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rFonts w:hint="cs"/>
          <w:sz w:val="30"/>
          <w:szCs w:val="30"/>
        </w:rPr>
        <w:t>2560</w:t>
      </w:r>
      <w:r>
        <w:rPr>
          <w:rFonts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hint="cs"/>
          <w:sz w:val="30"/>
          <w:szCs w:val="30"/>
        </w:rPr>
        <w:t>1/2560</w:t>
      </w:r>
      <w:r>
        <w:rPr>
          <w:rFonts w:hint="cs"/>
          <w:sz w:val="30"/>
          <w:szCs w:val="30"/>
          <w:cs/>
        </w:rPr>
        <w:t xml:space="preserve"> ของศาลแพ่งฐานละเมิดเกี่ยวกับเรื่องการทำเหมืองแร่โดยผิดเงื่อนไขในเขตประทานบัตรของบริษัท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hint="cs"/>
          <w:sz w:val="30"/>
          <w:szCs w:val="30"/>
        </w:rPr>
        <w:t>345</w:t>
      </w:r>
      <w:r>
        <w:rPr>
          <w:rFonts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</w:t>
      </w:r>
    </w:p>
    <w:p w14:paraId="72165A2F" w14:textId="77777777" w:rsidR="00036AA9" w:rsidRDefault="00036AA9" w:rsidP="00036AA9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E8EBB1A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hint="cs"/>
          <w:sz w:val="30"/>
          <w:szCs w:val="30"/>
        </w:rPr>
        <w:t xml:space="preserve">13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1</w:t>
      </w:r>
      <w:r>
        <w:rPr>
          <w:rFonts w:hint="cs"/>
          <w:sz w:val="30"/>
          <w:szCs w:val="30"/>
        </w:rPr>
        <w:t xml:space="preserve">/2560 </w:t>
      </w:r>
      <w:r>
        <w:rPr>
          <w:rFonts w:hint="cs"/>
          <w:sz w:val="30"/>
          <w:szCs w:val="30"/>
          <w:cs/>
        </w:rPr>
        <w:t>(คดีหมายเลขแดงที่ สว.</w:t>
      </w:r>
      <w:r>
        <w:rPr>
          <w:rFonts w:hint="cs"/>
          <w:sz w:val="30"/>
          <w:szCs w:val="30"/>
        </w:rPr>
        <w:t>6</w:t>
      </w:r>
      <w:r>
        <w:rPr>
          <w:rFonts w:hint="cs"/>
          <w:sz w:val="30"/>
          <w:szCs w:val="30"/>
          <w:lang w:val="en-US"/>
        </w:rPr>
        <w:t>/2562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>
        <w:rPr>
          <w:rFonts w:hint="cs"/>
          <w:sz w:val="30"/>
          <w:szCs w:val="30"/>
        </w:rPr>
        <w:t>1,</w:t>
      </w:r>
      <w:r>
        <w:rPr>
          <w:rFonts w:hint="cs"/>
          <w:sz w:val="30"/>
          <w:szCs w:val="30"/>
          <w:lang w:val="en-US"/>
        </w:rPr>
        <w:t>220</w:t>
      </w:r>
      <w:r>
        <w:rPr>
          <w:rFonts w:hint="cs"/>
          <w:sz w:val="30"/>
          <w:szCs w:val="30"/>
        </w:rPr>
        <w:t>,559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82</w:t>
      </w:r>
      <w:r>
        <w:rPr>
          <w:rFonts w:hint="cs"/>
          <w:sz w:val="30"/>
          <w:szCs w:val="30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326</w:t>
      </w:r>
      <w:r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ต่อปี นับแต่วันที่ทำละเมิด (วันที่ </w:t>
      </w:r>
      <w:r>
        <w:rPr>
          <w:rFonts w:hint="cs"/>
          <w:sz w:val="30"/>
          <w:szCs w:val="30"/>
          <w:lang w:val="en-US"/>
        </w:rPr>
        <w:t xml:space="preserve">2 </w:t>
      </w:r>
      <w:r>
        <w:rPr>
          <w:rFonts w:hint="cs"/>
          <w:sz w:val="30"/>
          <w:szCs w:val="30"/>
          <w:cs/>
          <w:lang w:val="en-US"/>
        </w:rPr>
        <w:t>มิถุนายน</w:t>
      </w:r>
      <w:r>
        <w:rPr>
          <w:rFonts w:hint="cs"/>
          <w:sz w:val="30"/>
          <w:szCs w:val="30"/>
        </w:rPr>
        <w:t>255</w:t>
      </w:r>
      <w:r>
        <w:rPr>
          <w:rFonts w:hint="cs"/>
          <w:sz w:val="30"/>
          <w:szCs w:val="30"/>
          <w:lang w:val="en-US"/>
        </w:rPr>
        <w:t>9</w:t>
      </w:r>
      <w:r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24ACC25E" w14:textId="77777777" w:rsidR="00036AA9" w:rsidRDefault="00036AA9" w:rsidP="00036AA9">
      <w:pPr>
        <w:pStyle w:val="Bo-Blankline"/>
        <w:rPr>
          <w:lang w:val="en-US"/>
        </w:rPr>
      </w:pPr>
    </w:p>
    <w:p w14:paraId="12A95589" w14:textId="08EB3F20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2563</w:t>
      </w:r>
      <w:r>
        <w:rPr>
          <w:rFonts w:hint="cs"/>
          <w:sz w:val="30"/>
          <w:szCs w:val="30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1,220,559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82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326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hint="cs"/>
          <w:sz w:val="30"/>
          <w:szCs w:val="30"/>
          <w:lang w:val="en-US"/>
        </w:rPr>
        <w:t xml:space="preserve">buffer zone) </w:t>
      </w:r>
      <w:r>
        <w:rPr>
          <w:rFonts w:hint="cs"/>
          <w:sz w:val="30"/>
          <w:szCs w:val="30"/>
          <w:cs/>
          <w:lang w:val="en-US"/>
        </w:rPr>
        <w:t xml:space="preserve">และทำเหมืองแร่นอกเขตประทานบัตร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="00895EAD" w:rsidRPr="00895EAD">
        <w:rPr>
          <w:sz w:val="30"/>
          <w:szCs w:val="30"/>
          <w:cs/>
          <w:lang w:val="en-US"/>
        </w:rPr>
        <w:t xml:space="preserve">และ </w:t>
      </w:r>
      <w:r w:rsidR="00895EAD" w:rsidRPr="00895EAD">
        <w:rPr>
          <w:sz w:val="30"/>
          <w:szCs w:val="30"/>
          <w:lang w:val="en-US"/>
        </w:rPr>
        <w:t xml:space="preserve">Buffer zone </w:t>
      </w:r>
      <w:r w:rsidR="00895EAD" w:rsidRPr="00895EAD">
        <w:rPr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สิทธิในแร่ตามประทานบัตรจึงเป็นของบริษัทโดยชอบธรรม</w:t>
      </w:r>
      <w:r w:rsidR="00895EAD"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</w:p>
    <w:p w14:paraId="054323E4" w14:textId="77777777" w:rsidR="00036AA9" w:rsidRDefault="00036AA9" w:rsidP="00036AA9">
      <w:pPr>
        <w:pStyle w:val="Bo-Blankline"/>
      </w:pPr>
    </w:p>
    <w:p w14:paraId="7BC4A15D" w14:textId="77777777" w:rsidR="00036AA9" w:rsidRDefault="00036AA9" w:rsidP="00036AA9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hint="cs"/>
          <w:sz w:val="30"/>
          <w:szCs w:val="30"/>
          <w:cs/>
        </w:rPr>
        <w:br w:type="page"/>
      </w:r>
    </w:p>
    <w:p w14:paraId="416F6E30" w14:textId="77777777" w:rsidR="00036AA9" w:rsidRDefault="00036AA9" w:rsidP="00036AA9">
      <w:pPr>
        <w:pStyle w:val="Bo-Blankline"/>
        <w:ind w:left="90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lastRenderedPageBreak/>
        <w:t xml:space="preserve">นอกจากนี้เมื่อวันที่ </w:t>
      </w:r>
      <w:r>
        <w:rPr>
          <w:rFonts w:hint="cs"/>
          <w:sz w:val="30"/>
          <w:szCs w:val="30"/>
        </w:rPr>
        <w:t>21</w:t>
      </w:r>
      <w:r>
        <w:rPr>
          <w:rFonts w:hint="cs"/>
          <w:sz w:val="30"/>
          <w:szCs w:val="30"/>
          <w:cs/>
        </w:rPr>
        <w:t xml:space="preserve"> มิถุนายน 2561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hint="cs"/>
          <w:sz w:val="30"/>
          <w:szCs w:val="30"/>
        </w:rPr>
        <w:t>2/2561</w:t>
      </w:r>
      <w:r>
        <w:rPr>
          <w:rFonts w:hint="cs"/>
          <w:sz w:val="30"/>
          <w:szCs w:val="30"/>
          <w:cs/>
        </w:rPr>
        <w:t xml:space="preserve">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</w:t>
      </w:r>
      <w:r>
        <w:rPr>
          <w:rFonts w:hint="cs"/>
          <w:sz w:val="30"/>
          <w:szCs w:val="30"/>
        </w:rPr>
        <w:t>1/2560</w:t>
      </w:r>
      <w:r>
        <w:rPr>
          <w:rFonts w:hint="cs"/>
          <w:sz w:val="30"/>
          <w:szCs w:val="30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>
        <w:rPr>
          <w:rFonts w:hint="cs"/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</w:t>
      </w:r>
      <w:r>
        <w:rPr>
          <w:rFonts w:hint="cs"/>
          <w:sz w:val="30"/>
          <w:szCs w:val="30"/>
        </w:rPr>
        <w:t>72</w:t>
      </w:r>
      <w:r>
        <w:rPr>
          <w:rFonts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</w:t>
      </w:r>
      <w:r>
        <w:rPr>
          <w:rFonts w:hint="cs"/>
          <w:sz w:val="30"/>
          <w:szCs w:val="30"/>
        </w:rPr>
        <w:t xml:space="preserve"> 18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</w:t>
      </w:r>
      <w:r>
        <w:rPr>
          <w:rFonts w:hint="cs"/>
          <w:sz w:val="30"/>
          <w:szCs w:val="30"/>
          <w:cs/>
          <w:lang w:val="en-US"/>
        </w:rPr>
        <w:t xml:space="preserve">ปัจจุบันคดีสืบพยานเสร็จแล้ว ศาลนัดฟังคำพิพากษาในวันที่ </w:t>
      </w:r>
      <w:r>
        <w:rPr>
          <w:rFonts w:hint="cs"/>
          <w:sz w:val="30"/>
          <w:szCs w:val="30"/>
          <w:lang w:val="en-US"/>
        </w:rPr>
        <w:t>24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2563</w:t>
      </w:r>
      <w:r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14:paraId="6AE2F596" w14:textId="77777777" w:rsidR="00036AA9" w:rsidRDefault="00036AA9" w:rsidP="00036AA9">
      <w:pPr>
        <w:pStyle w:val="Bo-Blankline"/>
        <w:ind w:left="900"/>
        <w:jc w:val="thaiDistribute"/>
        <w:rPr>
          <w:lang w:val="en-US"/>
        </w:rPr>
      </w:pPr>
    </w:p>
    <w:p w14:paraId="1FF466A4" w14:textId="77777777" w:rsidR="00036AA9" w:rsidRDefault="00036AA9" w:rsidP="00036AA9">
      <w:pPr>
        <w:numPr>
          <w:ilvl w:val="0"/>
          <w:numId w:val="42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</w:t>
      </w:r>
      <w:r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 w:hint="cs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14:paraId="7E1271D3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4A59A19" w14:textId="77777777" w:rsidR="00036AA9" w:rsidRDefault="00036AA9" w:rsidP="00036AA9">
      <w:pPr>
        <w:numPr>
          <w:ilvl w:val="0"/>
          <w:numId w:val="42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18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ศาลมีหนังสือแจ้งคำสั่งว่ารับฟ้องผู้ถูกฟ้องคดีเป็นบางคน รวมทั้งบริษัท พร้อมกับมีคำสั่งไม่อนุญาตการคุ้มครองชั่วคราวระหว่างการพิจารณาคดีให้บริษัททราบ เพื่อให้บริษัทจัดทำคำให้การสู้คดีภายในระยะเวลาที่กำหนด ขณะนี้อยู่ระหว่างจัดทำคำให้การสู้คดีในข้อหาที่ศาลรับฟ้อง ทั้งนี้ ที่ปรึกษากฎหมายเห็นว่า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14:paraId="00158109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403E27A" w14:textId="77777777" w:rsidR="00036AA9" w:rsidRDefault="00036AA9" w:rsidP="00036AA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br w:type="page"/>
      </w:r>
    </w:p>
    <w:p w14:paraId="3414429B" w14:textId="77777777" w:rsidR="00036AA9" w:rsidRDefault="00036AA9" w:rsidP="00036AA9">
      <w:pPr>
        <w:numPr>
          <w:ilvl w:val="0"/>
          <w:numId w:val="42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hint="cs"/>
          <w:sz w:val="30"/>
          <w:szCs w:val="30"/>
          <w:lang w:val="en-US"/>
        </w:rPr>
        <w:t xml:space="preserve">2562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เอกชนรวม 222 คน ฟ้องคณะกรรมการกำกับกิจการพลังงาน กับพวกรวม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>
        <w:rPr>
          <w:rFonts w:asciiTheme="majorBidi" w:hAnsiTheme="majorBidi" w:hint="cs"/>
          <w:sz w:val="30"/>
          <w:szCs w:val="30"/>
          <w:lang w:val="en-US"/>
        </w:rPr>
        <w:t xml:space="preserve">EHIA)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84C0516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6BC91F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hint="cs"/>
          <w:sz w:val="30"/>
          <w:szCs w:val="30"/>
          <w:lang w:val="en-US"/>
        </w:rPr>
        <w:t>25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hint="cs"/>
          <w:sz w:val="30"/>
          <w:szCs w:val="30"/>
          <w:lang w:val="en-US"/>
        </w:rPr>
        <w:t>2562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>
        <w:rPr>
          <w:rFonts w:asciiTheme="majorBidi" w:hAnsiTheme="majorBidi" w:hint="cs"/>
          <w:sz w:val="30"/>
          <w:szCs w:val="30"/>
          <w:lang w:val="en-US"/>
        </w:rPr>
        <w:t>28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มกราคม </w:t>
      </w:r>
      <w:r>
        <w:rPr>
          <w:rFonts w:asciiTheme="majorBidi" w:hAnsiTheme="majorBidi" w:hint="cs"/>
          <w:sz w:val="30"/>
          <w:szCs w:val="30"/>
          <w:lang w:val="en-US"/>
        </w:rPr>
        <w:t>2563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</w:t>
      </w:r>
    </w:p>
    <w:p w14:paraId="2D0FA9F1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CF749CF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>
        <w:rPr>
          <w:rFonts w:asciiTheme="majorBidi" w:hAnsiTheme="majorBidi" w:hint="cs"/>
          <w:sz w:val="30"/>
          <w:szCs w:val="30"/>
          <w:lang w:val="en-US"/>
        </w:rPr>
        <w:t>31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มกราคม </w:t>
      </w:r>
      <w:r>
        <w:rPr>
          <w:rFonts w:asciiTheme="majorBidi" w:hAnsiTheme="majorBidi" w:hint="cs"/>
          <w:sz w:val="30"/>
          <w:szCs w:val="30"/>
          <w:lang w:val="en-US"/>
        </w:rPr>
        <w:t>2563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ศาลมีคำสั่งให้พิจารณาคดีต่อและเรียกให้บริษัทย่อยดังกล่าวทำคำให้การแก้คำฟ้องพร้อมด้วยพยานหลักฐานภายในระยะเวลาที่กำหนด ขณะนี้อยู่ระหว่างการจัดทำคำให้การแก้คำฟ้อง</w:t>
      </w:r>
    </w:p>
    <w:p w14:paraId="45D75A13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1A75681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ย่อยดังกล่าว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 คำฟ้องของผู้ฟ้องคดีไม่เป็นความจริง ในชั้นนี้เป็นเพียงขั้นตอนที่ต้องจัดทำคำให้การปฏิเสธคำฟ้องตามระยะเวลาที่กฎหมายกำหนด บริษัทย่อยดังกล่าวมีข้อต่อสู้เพียงพอที่ไม่ต้องรับผิดตามฟ้องแต่อย่างใด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บริษัทย่อยดังกล่าวได้แจ้งความร้องทุกข์กล่าวโทษผู้ฟ้องคดีทั้ง </w:t>
      </w:r>
      <w:r>
        <w:rPr>
          <w:rFonts w:asciiTheme="majorBidi" w:hAnsiTheme="majorBidi" w:hint="cs"/>
          <w:sz w:val="30"/>
          <w:szCs w:val="30"/>
          <w:lang w:val="en-US"/>
        </w:rPr>
        <w:t>222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3BAE7745" w14:textId="77777777" w:rsidR="00036AA9" w:rsidRDefault="00036AA9" w:rsidP="00036AA9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F2254D4" w14:textId="77777777" w:rsidR="00036AA9" w:rsidRDefault="00036AA9" w:rsidP="00036AA9">
      <w:pPr>
        <w:spacing w:line="240" w:lineRule="auto"/>
        <w:ind w:left="540" w:right="-36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31D1CC9" w14:textId="77777777" w:rsidR="00036AA9" w:rsidRDefault="00036AA9" w:rsidP="00036AA9">
      <w:pPr>
        <w:pStyle w:val="Bo-Blankline"/>
        <w:jc w:val="thaiDistribute"/>
        <w:rPr>
          <w:lang w:val="en-US"/>
        </w:rPr>
      </w:pPr>
    </w:p>
    <w:p w14:paraId="6DFEEC7A" w14:textId="77777777" w:rsidR="00027041" w:rsidRPr="00036AA9" w:rsidRDefault="00027041" w:rsidP="00027041">
      <w:pPr>
        <w:pStyle w:val="Bo-Blankline"/>
        <w:jc w:val="thaiDistribute"/>
        <w:rPr>
          <w:cs/>
        </w:rPr>
      </w:pPr>
    </w:p>
    <w:p w14:paraId="28981216" w14:textId="77777777" w:rsidR="00256AFB" w:rsidRDefault="00256A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7C2F95B" w14:textId="636EB163" w:rsidR="0072496D" w:rsidRDefault="0072496D" w:rsidP="00E22862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เหตุการณ์ภายหลังรอบระยะเวลารายงาน</w:t>
      </w:r>
    </w:p>
    <w:p w14:paraId="3DE50DC5" w14:textId="77777777" w:rsidR="0072496D" w:rsidRDefault="0072496D" w:rsidP="002F0F40">
      <w:pPr>
        <w:pStyle w:val="Bo-Blankline"/>
        <w:rPr>
          <w:lang w:val="en-US"/>
        </w:rPr>
      </w:pPr>
    </w:p>
    <w:p w14:paraId="174E261F" w14:textId="77777777" w:rsidR="00ED3C79" w:rsidRPr="00E15A12" w:rsidRDefault="00ED3C79" w:rsidP="00ED3C79">
      <w:pPr>
        <w:ind w:left="900" w:right="-43" w:hanging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E15A12">
        <w:rPr>
          <w:rFonts w:ascii="Angsana New" w:hAnsi="Angsana New"/>
          <w:sz w:val="30"/>
          <w:szCs w:val="30"/>
          <w:lang w:val="en-US"/>
        </w:rPr>
        <w:t>1)</w:t>
      </w:r>
      <w:r w:rsidRPr="00E15A12">
        <w:rPr>
          <w:rFonts w:ascii="Angsana New" w:hAnsi="Angsana New"/>
          <w:sz w:val="30"/>
          <w:szCs w:val="30"/>
          <w:lang w:val="en-US"/>
        </w:rPr>
        <w:tab/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15A12">
        <w:rPr>
          <w:rFonts w:ascii="Angsana New" w:hAnsi="Angsana New"/>
          <w:sz w:val="30"/>
          <w:szCs w:val="30"/>
          <w:lang w:val="en-US"/>
        </w:rPr>
        <w:t>16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>2563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บริษัทได้ออกหุ้นกู้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>3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 xml:space="preserve"> ปี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ไม่มีประกัน ชนิดระบุชื่อผู้ถือ ไม่ด้อยสิทธิ และมีผู้แทนผู้ถือหุ้นกู้ อัตราดอกเบี้ยคงที่ร้อยละ </w:t>
      </w:r>
      <w:r w:rsidRPr="00E15A12">
        <w:rPr>
          <w:rFonts w:ascii="Angsana New" w:hAnsi="Angsana New"/>
          <w:sz w:val="30"/>
          <w:szCs w:val="30"/>
          <w:lang w:val="en-US"/>
        </w:rPr>
        <w:t>3.50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ต่อปี ชำระดอกเบี้ยทุก </w:t>
      </w:r>
      <w:r w:rsidRPr="00E15A12">
        <w:rPr>
          <w:rFonts w:ascii="Angsana New" w:hAnsi="Angsana New"/>
          <w:sz w:val="30"/>
          <w:szCs w:val="30"/>
          <w:lang w:val="en-US"/>
        </w:rPr>
        <w:t>3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เดือน มูลค่า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รวม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>4,400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2C1927CA" w14:textId="77777777" w:rsidR="00ED3C79" w:rsidRPr="00E15A12" w:rsidRDefault="00ED3C79" w:rsidP="00ED3C79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C183085" w14:textId="47A3DEB9" w:rsidR="00ED3C79" w:rsidRDefault="00ED3C79" w:rsidP="00ED3C79">
      <w:pPr>
        <w:ind w:left="900" w:right="-43" w:hanging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E15A12">
        <w:rPr>
          <w:rFonts w:ascii="Angsana New" w:hAnsi="Angsana New"/>
          <w:sz w:val="30"/>
          <w:szCs w:val="30"/>
          <w:lang w:val="en-US"/>
        </w:rPr>
        <w:t>2)</w:t>
      </w:r>
      <w:r w:rsidRPr="00E15A12">
        <w:rPr>
          <w:rFonts w:ascii="Angsana New" w:hAnsi="Angsana New"/>
          <w:sz w:val="30"/>
          <w:szCs w:val="30"/>
          <w:lang w:val="en-US"/>
        </w:rPr>
        <w:tab/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E15A12">
        <w:rPr>
          <w:rFonts w:ascii="Angsana New" w:hAnsi="Angsana New"/>
          <w:sz w:val="30"/>
          <w:szCs w:val="30"/>
          <w:cs/>
          <w:lang w:val="en-US"/>
        </w:rPr>
        <w:t>ประชุมคณะกรรมการบริษัทเมื่อวันที่</w:t>
      </w:r>
      <w:r w:rsidRPr="00E15A12">
        <w:rPr>
          <w:rFonts w:ascii="Angsana New" w:hAnsi="Angsana New"/>
          <w:sz w:val="30"/>
          <w:szCs w:val="30"/>
          <w:lang w:val="en-US"/>
        </w:rPr>
        <w:t xml:space="preserve"> 30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 xml:space="preserve">2563 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</w:t>
      </w:r>
      <w:r w:rsidRPr="00E15A12">
        <w:rPr>
          <w:rFonts w:ascii="Angsana New" w:hAnsi="Angsana New"/>
          <w:sz w:val="30"/>
          <w:szCs w:val="30"/>
          <w:lang w:val="en-US"/>
        </w:rPr>
        <w:t>800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ล้านบาท จำนวนหุ้นที่จะซื้อคืนสูงสุดไม่เกิน</w:t>
      </w:r>
      <w:r w:rsidR="00177CFF" w:rsidRPr="00E15A12">
        <w:rPr>
          <w:rFonts w:ascii="Angsana New" w:hAnsi="Angsana New"/>
          <w:sz w:val="30"/>
          <w:szCs w:val="30"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>383</w:t>
      </w:r>
      <w:r w:rsidRPr="00E15A12">
        <w:rPr>
          <w:rFonts w:ascii="Angsana New" w:hAnsi="Angsana New"/>
          <w:sz w:val="30"/>
          <w:szCs w:val="30"/>
          <w:cs/>
          <w:lang w:val="en-US"/>
        </w:rPr>
        <w:t>.</w:t>
      </w:r>
      <w:r w:rsidRPr="00E15A12">
        <w:rPr>
          <w:rFonts w:ascii="Angsana New" w:hAnsi="Angsana New"/>
          <w:sz w:val="30"/>
          <w:szCs w:val="30"/>
          <w:lang w:val="en-US"/>
        </w:rPr>
        <w:t>61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Pr="00E15A12">
        <w:rPr>
          <w:rFonts w:ascii="Angsana New" w:hAnsi="Angsana New"/>
          <w:sz w:val="30"/>
          <w:szCs w:val="30"/>
          <w:lang w:val="en-US"/>
        </w:rPr>
        <w:t>1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บาท จำนวนหุ้นที่จะ</w:t>
      </w:r>
      <w:r w:rsidRPr="00A3360D">
        <w:rPr>
          <w:rFonts w:ascii="Angsana New" w:hAnsi="Angsana New"/>
          <w:sz w:val="30"/>
          <w:szCs w:val="30"/>
          <w:cs/>
          <w:lang w:val="en-US"/>
        </w:rPr>
        <w:t xml:space="preserve">ซื้อคืนคิดเป็นร้อยละ </w:t>
      </w:r>
      <w:r w:rsidRPr="00A3360D">
        <w:rPr>
          <w:rFonts w:ascii="Angsana New" w:hAnsi="Angsana New"/>
          <w:sz w:val="30"/>
          <w:szCs w:val="30"/>
          <w:lang w:val="en-US"/>
        </w:rPr>
        <w:t>2</w:t>
      </w:r>
      <w:r w:rsidRPr="00A3360D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ของหุ้นที่จำหน่าย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ได้แล้วทั้งหมด โดยมีกำหนดเวลาที่จะซื้อหุ้นคืนตั้งแต่วันที่ </w:t>
      </w:r>
      <w:r w:rsidRPr="00E15A12">
        <w:rPr>
          <w:rFonts w:ascii="Angsana New" w:hAnsi="Angsana New"/>
          <w:sz w:val="30"/>
          <w:szCs w:val="30"/>
          <w:lang w:val="en-US"/>
        </w:rPr>
        <w:t>14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>2563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Pr="00E15A12">
        <w:rPr>
          <w:rFonts w:ascii="Angsana New" w:hAnsi="Angsana New"/>
          <w:sz w:val="30"/>
          <w:szCs w:val="30"/>
          <w:lang w:val="en-US"/>
        </w:rPr>
        <w:t>13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15A12">
        <w:rPr>
          <w:rFonts w:ascii="Angsana New" w:hAnsi="Angsana New"/>
          <w:sz w:val="30"/>
          <w:szCs w:val="30"/>
          <w:lang w:val="en-US"/>
        </w:rPr>
        <w:t xml:space="preserve">2563 </w:t>
      </w:r>
      <w:r w:rsidRPr="00E15A12">
        <w:rPr>
          <w:rFonts w:ascii="Angsana New" w:hAnsi="Angsana New"/>
          <w:sz w:val="30"/>
          <w:szCs w:val="30"/>
          <w:cs/>
          <w:lang w:val="en-US"/>
        </w:rPr>
        <w:t>บริษัทได้ซื้อหุ้นคืนตามโครงการ</w:t>
      </w:r>
      <w:r w:rsidRPr="00E15A12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E15A12">
        <w:rPr>
          <w:rFonts w:ascii="Angsana New" w:hAnsi="Angsana New"/>
          <w:sz w:val="30"/>
          <w:szCs w:val="30"/>
          <w:cs/>
          <w:lang w:val="en-US"/>
        </w:rPr>
        <w:t xml:space="preserve">จนถึงวันที่ </w:t>
      </w:r>
      <w:r w:rsidRPr="00E15A12">
        <w:rPr>
          <w:rFonts w:ascii="Angsana New" w:hAnsi="Angsana New"/>
          <w:sz w:val="30"/>
          <w:szCs w:val="30"/>
          <w:lang w:val="en-US"/>
        </w:rPr>
        <w:t>2</w:t>
      </w:r>
      <w:r w:rsidR="003A2F79">
        <w:rPr>
          <w:rFonts w:ascii="Angsana New" w:hAnsi="Angsana New"/>
          <w:sz w:val="30"/>
          <w:szCs w:val="30"/>
          <w:lang w:val="en-US"/>
        </w:rPr>
        <w:t>5</w:t>
      </w:r>
      <w:r w:rsidRPr="00E15A12">
        <w:rPr>
          <w:rFonts w:ascii="Angsana New" w:hAnsi="Angsana New"/>
          <w:sz w:val="30"/>
          <w:szCs w:val="30"/>
          <w:lang w:val="en-US"/>
        </w:rPr>
        <w:t xml:space="preserve"> </w:t>
      </w:r>
      <w:r w:rsidRPr="00055E06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055E0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55E06">
        <w:rPr>
          <w:rFonts w:ascii="Angsana New" w:hAnsi="Angsana New"/>
          <w:sz w:val="30"/>
          <w:szCs w:val="30"/>
          <w:lang w:val="en-US"/>
        </w:rPr>
        <w:t>2563</w:t>
      </w:r>
      <w:r w:rsidRPr="00055E06">
        <w:rPr>
          <w:rFonts w:ascii="Angsana New" w:hAnsi="Angsana New"/>
          <w:sz w:val="30"/>
          <w:szCs w:val="30"/>
          <w:cs/>
          <w:lang w:val="en-US"/>
        </w:rPr>
        <w:t xml:space="preserve"> มีจำนว</w:t>
      </w:r>
      <w:r w:rsidR="00055E06" w:rsidRPr="00055E06">
        <w:rPr>
          <w:rFonts w:ascii="Angsana New" w:hAnsi="Angsana New" w:hint="cs"/>
          <w:sz w:val="30"/>
          <w:szCs w:val="30"/>
          <w:cs/>
          <w:lang w:val="en-US"/>
        </w:rPr>
        <w:t xml:space="preserve">น </w:t>
      </w:r>
      <w:r w:rsidR="00055E06" w:rsidRPr="00055E06">
        <w:rPr>
          <w:rFonts w:ascii="Angsana New" w:hAnsi="Angsana New"/>
          <w:sz w:val="30"/>
          <w:szCs w:val="30"/>
          <w:lang w:val="en-US"/>
        </w:rPr>
        <w:t xml:space="preserve">24.54 </w:t>
      </w:r>
      <w:r w:rsidRPr="00055E06">
        <w:rPr>
          <w:rFonts w:ascii="Angsana New" w:hAnsi="Angsana New"/>
          <w:sz w:val="30"/>
          <w:szCs w:val="30"/>
          <w:cs/>
          <w:lang w:val="en-US"/>
        </w:rPr>
        <w:t>ล้านหุ้น เป็นจำนวนเงินรวม</w:t>
      </w:r>
      <w:r w:rsidR="00055E06" w:rsidRPr="00055E06">
        <w:rPr>
          <w:rFonts w:ascii="Angsana New" w:hAnsi="Angsana New"/>
          <w:sz w:val="30"/>
          <w:szCs w:val="30"/>
          <w:lang w:val="en-US"/>
        </w:rPr>
        <w:t xml:space="preserve"> 38.14 </w:t>
      </w:r>
      <w:r w:rsidRPr="00055E06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70A4ABD" w14:textId="77777777" w:rsidR="00027041" w:rsidRPr="0072496D" w:rsidRDefault="00027041" w:rsidP="002F0F40">
      <w:pPr>
        <w:pStyle w:val="Bo-Blankline"/>
      </w:pPr>
    </w:p>
    <w:p w14:paraId="0A5EC12B" w14:textId="77777777" w:rsidR="008E1221" w:rsidRDefault="008E1221" w:rsidP="00E22862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มาตรฐานการรายงานทางการเงินที่ยังไม่ได้ใช้</w:t>
      </w:r>
    </w:p>
    <w:p w14:paraId="702546AA" w14:textId="77777777" w:rsidR="008E1221" w:rsidRPr="008E1221" w:rsidRDefault="008E1221" w:rsidP="002F0F40">
      <w:pPr>
        <w:pStyle w:val="Bo-Blankline"/>
        <w:rPr>
          <w:lang w:val="en-US"/>
        </w:rPr>
      </w:pPr>
    </w:p>
    <w:p w14:paraId="6114E2DD" w14:textId="77777777" w:rsidR="008E1221" w:rsidRDefault="008E1221" w:rsidP="008E1221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>มาตรฐานการรายงานทางการเงินที่ออกและปรับปรุง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ใหม่ที่เกี่ยวกับการดำเนินงานของกลุ่มบริษัท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F08B4" w:rsidRPr="00DF08B4">
        <w:rPr>
          <w:rFonts w:asciiTheme="majorBidi" w:hAnsiTheme="majorBidi"/>
          <w:spacing w:val="2"/>
          <w:sz w:val="30"/>
          <w:szCs w:val="30"/>
          <w:cs/>
        </w:rPr>
        <w:t>และคาดว่าจะมีผลกระทบที่มีสาระสำคัญต่อ</w:t>
      </w:r>
      <w:r w:rsidR="00923037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งบการเงินรวม</w:t>
      </w:r>
      <w:r w:rsidR="00F44098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>งบการเงิ</w:t>
      </w:r>
      <w:r w:rsidR="00923037">
        <w:rPr>
          <w:rFonts w:asciiTheme="majorBidi" w:hAnsiTheme="majorBidi" w:cstheme="majorBidi"/>
          <w:spacing w:val="2"/>
          <w:sz w:val="30"/>
          <w:szCs w:val="30"/>
          <w:cs/>
        </w:rPr>
        <w:t>นเฉพาะกิจการ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062EF" w:rsidRPr="005062EF">
        <w:rPr>
          <w:rFonts w:asciiTheme="majorBidi" w:hAnsiTheme="majorBidi"/>
          <w:spacing w:val="2"/>
          <w:sz w:val="30"/>
          <w:szCs w:val="30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C9703C">
        <w:rPr>
          <w:rFonts w:asciiTheme="majorBidi" w:hAnsiTheme="majorBidi"/>
          <w:spacing w:val="2"/>
          <w:sz w:val="30"/>
          <w:szCs w:val="30"/>
          <w:cs/>
        </w:rPr>
        <w:t>1</w:t>
      </w:r>
      <w:r w:rsidR="005062EF" w:rsidRPr="005062EF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C9703C">
        <w:rPr>
          <w:rFonts w:asciiTheme="majorBidi" w:hAnsiTheme="majorBidi"/>
          <w:spacing w:val="2"/>
          <w:sz w:val="30"/>
          <w:szCs w:val="30"/>
          <w:cs/>
        </w:rPr>
        <w:t>2563</w:t>
      </w:r>
      <w:r w:rsidR="005062EF" w:rsidRPr="005062EF">
        <w:rPr>
          <w:rFonts w:asciiTheme="majorBidi" w:hAnsiTheme="majorBidi"/>
          <w:spacing w:val="2"/>
          <w:sz w:val="30"/>
          <w:szCs w:val="30"/>
          <w:cs/>
        </w:rPr>
        <w:t xml:space="preserve"> มีดังต่อไปนี้</w:t>
      </w:r>
    </w:p>
    <w:p w14:paraId="795022E8" w14:textId="77777777" w:rsidR="00923037" w:rsidRDefault="00923037" w:rsidP="002F0F40">
      <w:pPr>
        <w:pStyle w:val="Bo-Blankline"/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050"/>
      </w:tblGrid>
      <w:tr w:rsidR="00FE22E6" w:rsidRPr="000E335E" w14:paraId="16128364" w14:textId="77777777" w:rsidTr="003F691A">
        <w:trPr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80A55" w14:textId="77777777" w:rsidR="00FE22E6" w:rsidRPr="000E335E" w:rsidRDefault="00FE22E6" w:rsidP="00CB526E">
            <w:pPr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0E3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10FA8" w14:textId="77777777" w:rsidR="00FE22E6" w:rsidRPr="000E335E" w:rsidRDefault="00FE22E6" w:rsidP="00CB526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E22E6" w:rsidRPr="000E335E" w14:paraId="3D689EB5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74142" w14:textId="77777777" w:rsidR="00FE22E6" w:rsidRPr="000E335E" w:rsidRDefault="00FE22E6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7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F6814" w14:textId="77777777" w:rsidR="00FE22E6" w:rsidRPr="000E335E" w:rsidRDefault="00FE22E6" w:rsidP="00CB52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E22E6" w:rsidRPr="000E335E" w14:paraId="6ACC72B6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5E9E" w14:textId="77777777" w:rsidR="00FE22E6" w:rsidRPr="000E335E" w:rsidRDefault="00FE22E6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9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BD93" w14:textId="77777777" w:rsidR="00FE22E6" w:rsidRPr="000E335E" w:rsidRDefault="00FE22E6" w:rsidP="00CB526E">
            <w:pPr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E22E6" w:rsidRPr="000E335E" w14:paraId="05ABFF25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A6CE" w14:textId="77777777" w:rsidR="00FE22E6" w:rsidRPr="00AA5CBC" w:rsidRDefault="00FE22E6" w:rsidP="00CB526E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1</w:t>
            </w:r>
            <w:r w:rsidR="00AA5CB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0FBE3" w14:textId="77777777" w:rsidR="00FE22E6" w:rsidRPr="000E335E" w:rsidRDefault="00AA5CBC" w:rsidP="00CB526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E22E6" w:rsidRPr="000E335E" w14:paraId="0CE137CE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F374" w14:textId="77777777" w:rsidR="00FE22E6" w:rsidRPr="000E335E" w:rsidRDefault="00FE22E6" w:rsidP="00CB526E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32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367C8" w14:textId="77777777" w:rsidR="00FE22E6" w:rsidRPr="000E335E" w:rsidRDefault="00FE22E6" w:rsidP="00CB526E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E22E6" w:rsidRPr="000E335E" w14:paraId="37A3D7AC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8CA3" w14:textId="77777777" w:rsidR="00FE22E6" w:rsidRPr="000E335E" w:rsidRDefault="00FE22E6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16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E28E6" w14:textId="77777777" w:rsidR="00FE22E6" w:rsidRPr="000E335E" w:rsidRDefault="00FE22E6" w:rsidP="00CB526E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E22E6" w:rsidRPr="000E335E" w14:paraId="0C9B2DEA" w14:textId="77777777" w:rsidTr="003F691A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5AC57" w14:textId="77777777" w:rsidR="00FE22E6" w:rsidRPr="000E335E" w:rsidRDefault="00FE22E6" w:rsidP="00CB526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C9703C">
              <w:rPr>
                <w:rFonts w:ascii="Angsana New" w:hAnsi="Angsana New"/>
                <w:sz w:val="30"/>
                <w:szCs w:val="30"/>
              </w:rPr>
              <w:t>19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4AB1" w14:textId="77777777" w:rsidR="00FE22E6" w:rsidRPr="000E335E" w:rsidRDefault="00FE22E6" w:rsidP="00CB526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83D13AB" w14:textId="77777777" w:rsidR="00923037" w:rsidRDefault="00923037" w:rsidP="00BC24CB">
      <w:pPr>
        <w:pStyle w:val="Bo-Blankline"/>
      </w:pPr>
    </w:p>
    <w:p w14:paraId="1A2860AA" w14:textId="77777777" w:rsidR="00923037" w:rsidRDefault="00923037" w:rsidP="0092303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92303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14:paraId="1A110F8F" w14:textId="77777777" w:rsidR="00EA23AD" w:rsidRPr="00EA23AD" w:rsidRDefault="00EA23AD" w:rsidP="00EA23AD">
      <w:pPr>
        <w:pStyle w:val="Bo-Blankline"/>
      </w:pPr>
    </w:p>
    <w:p w14:paraId="1B8EA476" w14:textId="649D9990" w:rsidR="00EA23AD" w:rsidRPr="00EA23AD" w:rsidRDefault="00EA23AD" w:rsidP="004F65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A23A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A480F98" w14:textId="77777777" w:rsidR="00EA23AD" w:rsidRPr="009D0B36" w:rsidRDefault="00EA23AD" w:rsidP="009D0B36">
      <w:pPr>
        <w:pStyle w:val="Bo-Blankline"/>
      </w:pPr>
    </w:p>
    <w:p w14:paraId="33418037" w14:textId="0556AD92" w:rsidR="00256AFB" w:rsidRDefault="001B3C4E" w:rsidP="004F6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1B3C4E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r w:rsidR="00256AFB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7550F4C7" w14:textId="77777777" w:rsidR="00D16D18" w:rsidRPr="00C4002D" w:rsidRDefault="00D16D18" w:rsidP="004F65F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4002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C9703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4002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DCB7DEA" w14:textId="497A7646" w:rsidR="00D16D18" w:rsidRDefault="00D16D18" w:rsidP="00256AFB">
      <w:pPr>
        <w:pStyle w:val="Bo-Blankline"/>
      </w:pPr>
    </w:p>
    <w:p w14:paraId="3E2D0B68" w14:textId="032475CA" w:rsidR="001B3C4E" w:rsidRDefault="001B3C4E" w:rsidP="004F65F1">
      <w:pPr>
        <w:pStyle w:val="Ang15"/>
        <w:ind w:left="990"/>
      </w:pPr>
      <w:r w:rsidRPr="00D30493">
        <w:rPr>
          <w:cs/>
        </w:rPr>
        <w:t xml:space="preserve">มาตรฐานการรายงานทางการเงิน ฉบับที่ </w:t>
      </w:r>
      <w:r w:rsidRPr="00D30493">
        <w:t>16</w:t>
      </w:r>
      <w:r w:rsidRPr="00D30493">
        <w:rPr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D30493">
        <w:t>31</w:t>
      </w:r>
      <w:r w:rsidRPr="00D30493">
        <w:rPr>
          <w:cs/>
        </w:rPr>
        <w:t xml:space="preserve"> ธันวาคม </w:t>
      </w:r>
      <w:r w:rsidRPr="00D30493">
        <w:t>2562</w:t>
      </w:r>
      <w:r w:rsidRPr="00D30493">
        <w:rPr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034520">
        <w:t>541.61</w:t>
      </w:r>
      <w:r w:rsidRPr="00D30493">
        <w:t xml:space="preserve"> </w:t>
      </w:r>
      <w:r w:rsidRPr="00D30493">
        <w:rPr>
          <w:cs/>
        </w:rPr>
        <w:t xml:space="preserve">ล้านบาท และ </w:t>
      </w:r>
      <w:r w:rsidR="00773D3A">
        <w:t>217.47</w:t>
      </w:r>
      <w:r w:rsidRPr="00D30493">
        <w:t xml:space="preserve"> </w:t>
      </w:r>
      <w:r w:rsidRPr="00D30493">
        <w:rPr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>
        <w:rPr>
          <w:cs/>
        </w:rPr>
        <w:t xml:space="preserve"> </w:t>
      </w:r>
    </w:p>
    <w:p w14:paraId="611B7104" w14:textId="37D779FE" w:rsidR="001B3C4E" w:rsidRDefault="001B3C4E" w:rsidP="004F65F1">
      <w:pPr>
        <w:pStyle w:val="Bo-Blankline"/>
        <w:ind w:left="990"/>
      </w:pPr>
    </w:p>
    <w:p w14:paraId="7A184560" w14:textId="74CB974B" w:rsidR="001B3C4E" w:rsidRDefault="001B3C4E" w:rsidP="001B3C4E">
      <w:pPr>
        <w:pStyle w:val="Ang15"/>
      </w:pPr>
      <w:r>
        <w:rPr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4E01D941" w14:textId="77777777" w:rsidR="001B3C4E" w:rsidRPr="00942276" w:rsidRDefault="001B3C4E" w:rsidP="00256AFB">
      <w:pPr>
        <w:pStyle w:val="Bo-Blankline"/>
      </w:pPr>
    </w:p>
    <w:sectPr w:rsidR="001B3C4E" w:rsidRPr="00942276" w:rsidSect="002925ED"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C8D08" w14:textId="77777777" w:rsidR="00F40E67" w:rsidRDefault="00F40E67">
      <w:r>
        <w:separator/>
      </w:r>
    </w:p>
  </w:endnote>
  <w:endnote w:type="continuationSeparator" w:id="0">
    <w:p w14:paraId="179444CB" w14:textId="77777777" w:rsidR="00F40E67" w:rsidRDefault="00F4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60109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E1B5B" w14:textId="77777777" w:rsidR="00A24EB2" w:rsidRPr="006170A6" w:rsidRDefault="00A24E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170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170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170A6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6170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AC4921" w14:textId="77777777" w:rsidR="00A24EB2" w:rsidRDefault="00A24EB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4853" w14:textId="77777777" w:rsidR="00A24EB2" w:rsidRPr="00896DD3" w:rsidRDefault="00A24EB2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101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917F6" w14:textId="77777777" w:rsidR="00A24EB2" w:rsidRPr="00896DD3" w:rsidRDefault="00A24EB2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102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D73B8" w14:textId="77777777" w:rsidR="00A24EB2" w:rsidRPr="00896DD3" w:rsidRDefault="00A24EB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A482" w14:textId="77777777" w:rsidR="00A24EB2" w:rsidRPr="006170A6" w:rsidRDefault="00A24EB2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1C60CF98" w14:textId="77777777" w:rsidR="00A24EB2" w:rsidRDefault="00A24E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E0F2" w14:textId="77777777" w:rsidR="00A24EB2" w:rsidRDefault="00A24EB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462B7CDB" w14:textId="77777777" w:rsidR="00A24EB2" w:rsidRDefault="00A24EB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CFB8" w14:textId="77777777" w:rsidR="00A24EB2" w:rsidRPr="00065DCA" w:rsidRDefault="00A24EB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68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A24EB2" w:rsidRPr="00EF2E6A" w:rsidRDefault="00A24EB2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77777777" w:rsidR="00A24EB2" w:rsidRPr="003B73D8" w:rsidRDefault="00A24EB2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72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3F229" w14:textId="77777777" w:rsidR="00A24EB2" w:rsidRPr="00896DD3" w:rsidRDefault="00A24EB2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7E5EC" w14:textId="77777777" w:rsidR="00A24EB2" w:rsidRPr="00896DD3" w:rsidRDefault="00A24EB2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2971" w14:textId="77777777" w:rsidR="00A24EB2" w:rsidRPr="00896DD3" w:rsidRDefault="00A24EB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77777777" w:rsidR="00A24EB2" w:rsidRPr="009C0306" w:rsidRDefault="00A24EB2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3AC9F" w14:textId="77777777" w:rsidR="00F40E67" w:rsidRDefault="00F40E67">
      <w:r>
        <w:separator/>
      </w:r>
    </w:p>
  </w:footnote>
  <w:footnote w:type="continuationSeparator" w:id="0">
    <w:p w14:paraId="0D46E9B7" w14:textId="77777777" w:rsidR="00F40E67" w:rsidRDefault="00F40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01C2F" w14:textId="77777777" w:rsidR="00A24EB2" w:rsidRPr="0000532C" w:rsidRDefault="00A24EB2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DD628BE" w14:textId="77777777" w:rsidR="00A24EB2" w:rsidRPr="0000532C" w:rsidRDefault="00A24EB2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E5C9A1" w14:textId="77777777" w:rsidR="00A24EB2" w:rsidRPr="0000532C" w:rsidRDefault="00A24EB2" w:rsidP="00ED6C5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7974FFB3" w14:textId="77777777" w:rsidR="00A24EB2" w:rsidRPr="00CD00B3" w:rsidRDefault="00A24EB2">
    <w:pPr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7565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DCF8BFE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3A631E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60F9598D" w14:textId="77777777" w:rsidR="00A24EB2" w:rsidRPr="006170A6" w:rsidRDefault="00A24EB2" w:rsidP="003345DB">
    <w:pPr>
      <w:rPr>
        <w:rFonts w:asciiTheme="majorBidi" w:hAnsiTheme="majorBidi" w:cstheme="majorBidi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A9E87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44CDB98F" w14:textId="77777777" w:rsidR="00A24EB2" w:rsidRPr="00D87050" w:rsidRDefault="00A24EB2" w:rsidP="003345DB">
    <w:pPr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FD3D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77777777" w:rsidR="00A24EB2" w:rsidRPr="0000532C" w:rsidRDefault="00A24EB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5BA4F32C" w14:textId="77777777" w:rsidR="00A24EB2" w:rsidRPr="00262D10" w:rsidRDefault="00A24EB2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09C091A"/>
    <w:multiLevelType w:val="hybridMultilevel"/>
    <w:tmpl w:val="4D949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50073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BD335D3"/>
    <w:multiLevelType w:val="hybridMultilevel"/>
    <w:tmpl w:val="327E5E12"/>
    <w:lvl w:ilvl="0" w:tplc="4078980A">
      <w:start w:val="11"/>
      <w:numFmt w:val="decimal"/>
      <w:lvlText w:val="%1"/>
      <w:lvlJc w:val="left"/>
      <w:pPr>
        <w:ind w:left="54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9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27"/>
  </w:num>
  <w:num w:numId="5">
    <w:abstractNumId w:val="10"/>
  </w:num>
  <w:num w:numId="6">
    <w:abstractNumId w:val="9"/>
  </w:num>
  <w:num w:numId="7">
    <w:abstractNumId w:val="26"/>
  </w:num>
  <w:num w:numId="8">
    <w:abstractNumId w:val="19"/>
  </w:num>
  <w:num w:numId="9">
    <w:abstractNumId w:val="20"/>
  </w:num>
  <w:num w:numId="10">
    <w:abstractNumId w:val="3"/>
  </w:num>
  <w:num w:numId="11">
    <w:abstractNumId w:val="29"/>
  </w:num>
  <w:num w:numId="12">
    <w:abstractNumId w:val="28"/>
  </w:num>
  <w:num w:numId="13">
    <w:abstractNumId w:val="21"/>
  </w:num>
  <w:num w:numId="14">
    <w:abstractNumId w:val="18"/>
  </w:num>
  <w:num w:numId="15">
    <w:abstractNumId w:val="0"/>
  </w:num>
  <w:num w:numId="16">
    <w:abstractNumId w:val="17"/>
  </w:num>
  <w:num w:numId="17">
    <w:abstractNumId w:val="8"/>
  </w:num>
  <w:num w:numId="18">
    <w:abstractNumId w:val="24"/>
  </w:num>
  <w:num w:numId="19">
    <w:abstractNumId w:val="11"/>
  </w:num>
  <w:num w:numId="20">
    <w:abstractNumId w:val="16"/>
  </w:num>
  <w:num w:numId="21">
    <w:abstractNumId w:val="15"/>
  </w:num>
  <w:num w:numId="22">
    <w:abstractNumId w:val="5"/>
  </w:num>
  <w:num w:numId="23">
    <w:abstractNumId w:val="22"/>
  </w:num>
  <w:num w:numId="24">
    <w:abstractNumId w:val="7"/>
  </w:num>
  <w:num w:numId="25">
    <w:abstractNumId w:val="14"/>
  </w:num>
  <w:num w:numId="26">
    <w:abstractNumId w:val="20"/>
  </w:num>
  <w:num w:numId="27">
    <w:abstractNumId w:val="20"/>
  </w:num>
  <w:num w:numId="28">
    <w:abstractNumId w:val="20"/>
  </w:num>
  <w:num w:numId="29">
    <w:abstractNumId w:val="4"/>
  </w:num>
  <w:num w:numId="30">
    <w:abstractNumId w:val="23"/>
  </w:num>
  <w:num w:numId="31">
    <w:abstractNumId w:val="2"/>
  </w:num>
  <w:num w:numId="32">
    <w:abstractNumId w:val="6"/>
  </w:num>
  <w:num w:numId="33">
    <w:abstractNumId w:val="13"/>
  </w:num>
  <w:num w:numId="34">
    <w:abstractNumId w:val="12"/>
  </w:num>
  <w:num w:numId="35">
    <w:abstractNumId w:val="12"/>
  </w:num>
  <w:num w:numId="36">
    <w:abstractNumId w:val="12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0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FD"/>
    <w:rsid w:val="00004E64"/>
    <w:rsid w:val="00004F7E"/>
    <w:rsid w:val="00005133"/>
    <w:rsid w:val="0000532C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E4F"/>
    <w:rsid w:val="00007FDB"/>
    <w:rsid w:val="00010439"/>
    <w:rsid w:val="00010620"/>
    <w:rsid w:val="000115C5"/>
    <w:rsid w:val="000116AA"/>
    <w:rsid w:val="00011709"/>
    <w:rsid w:val="00011A40"/>
    <w:rsid w:val="0001238D"/>
    <w:rsid w:val="00012953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200E6"/>
    <w:rsid w:val="000200E7"/>
    <w:rsid w:val="00020824"/>
    <w:rsid w:val="00020907"/>
    <w:rsid w:val="00020916"/>
    <w:rsid w:val="00020BCB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B66"/>
    <w:rsid w:val="00027B8E"/>
    <w:rsid w:val="00027BAB"/>
    <w:rsid w:val="00027DC6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99A"/>
    <w:rsid w:val="00032D62"/>
    <w:rsid w:val="000331AF"/>
    <w:rsid w:val="000333B0"/>
    <w:rsid w:val="00033902"/>
    <w:rsid w:val="00033AAE"/>
    <w:rsid w:val="00034044"/>
    <w:rsid w:val="00034161"/>
    <w:rsid w:val="00034520"/>
    <w:rsid w:val="00034935"/>
    <w:rsid w:val="00034A53"/>
    <w:rsid w:val="00034F54"/>
    <w:rsid w:val="0003573E"/>
    <w:rsid w:val="00035E5D"/>
    <w:rsid w:val="00035F5F"/>
    <w:rsid w:val="0003604F"/>
    <w:rsid w:val="000361D4"/>
    <w:rsid w:val="000363DC"/>
    <w:rsid w:val="00036553"/>
    <w:rsid w:val="00036AA9"/>
    <w:rsid w:val="00037204"/>
    <w:rsid w:val="000375D9"/>
    <w:rsid w:val="0003790D"/>
    <w:rsid w:val="000401D1"/>
    <w:rsid w:val="00040BEE"/>
    <w:rsid w:val="00040C8E"/>
    <w:rsid w:val="0004100D"/>
    <w:rsid w:val="0004140C"/>
    <w:rsid w:val="000415C9"/>
    <w:rsid w:val="00041729"/>
    <w:rsid w:val="000419E9"/>
    <w:rsid w:val="00041B75"/>
    <w:rsid w:val="00041C24"/>
    <w:rsid w:val="00041EB2"/>
    <w:rsid w:val="0004237F"/>
    <w:rsid w:val="0004249A"/>
    <w:rsid w:val="00042AEE"/>
    <w:rsid w:val="00042C42"/>
    <w:rsid w:val="00042D4C"/>
    <w:rsid w:val="00042EAE"/>
    <w:rsid w:val="00043565"/>
    <w:rsid w:val="000435DF"/>
    <w:rsid w:val="00043A61"/>
    <w:rsid w:val="00043AA2"/>
    <w:rsid w:val="00043ADC"/>
    <w:rsid w:val="00043B54"/>
    <w:rsid w:val="00043F34"/>
    <w:rsid w:val="00044363"/>
    <w:rsid w:val="000445C3"/>
    <w:rsid w:val="00044A42"/>
    <w:rsid w:val="00044B9E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CF7"/>
    <w:rsid w:val="00050DC0"/>
    <w:rsid w:val="00051100"/>
    <w:rsid w:val="00051B82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40BB"/>
    <w:rsid w:val="0005413E"/>
    <w:rsid w:val="0005425A"/>
    <w:rsid w:val="00055284"/>
    <w:rsid w:val="00055503"/>
    <w:rsid w:val="000555AD"/>
    <w:rsid w:val="000557E0"/>
    <w:rsid w:val="00055BFA"/>
    <w:rsid w:val="00055D70"/>
    <w:rsid w:val="00055E06"/>
    <w:rsid w:val="00055E3C"/>
    <w:rsid w:val="000560AD"/>
    <w:rsid w:val="00056112"/>
    <w:rsid w:val="00056162"/>
    <w:rsid w:val="000569F6"/>
    <w:rsid w:val="00056B0E"/>
    <w:rsid w:val="00056C84"/>
    <w:rsid w:val="00056D87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914"/>
    <w:rsid w:val="00061A8A"/>
    <w:rsid w:val="00061BBD"/>
    <w:rsid w:val="00061FBC"/>
    <w:rsid w:val="00062556"/>
    <w:rsid w:val="00062870"/>
    <w:rsid w:val="000629B5"/>
    <w:rsid w:val="00063824"/>
    <w:rsid w:val="000639B2"/>
    <w:rsid w:val="00063A04"/>
    <w:rsid w:val="000640AD"/>
    <w:rsid w:val="0006434A"/>
    <w:rsid w:val="000643AD"/>
    <w:rsid w:val="00064A10"/>
    <w:rsid w:val="00064B7B"/>
    <w:rsid w:val="00064BF9"/>
    <w:rsid w:val="00064D40"/>
    <w:rsid w:val="00064F82"/>
    <w:rsid w:val="0006563B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41D"/>
    <w:rsid w:val="00067543"/>
    <w:rsid w:val="00067AB2"/>
    <w:rsid w:val="00067AFD"/>
    <w:rsid w:val="00070377"/>
    <w:rsid w:val="00070A23"/>
    <w:rsid w:val="00070EE1"/>
    <w:rsid w:val="000712EB"/>
    <w:rsid w:val="000718D6"/>
    <w:rsid w:val="00071902"/>
    <w:rsid w:val="00071B16"/>
    <w:rsid w:val="00071D4D"/>
    <w:rsid w:val="00071EB7"/>
    <w:rsid w:val="00072143"/>
    <w:rsid w:val="00072781"/>
    <w:rsid w:val="000728A0"/>
    <w:rsid w:val="00072D3C"/>
    <w:rsid w:val="00072E0F"/>
    <w:rsid w:val="00072EF3"/>
    <w:rsid w:val="000734A8"/>
    <w:rsid w:val="00073848"/>
    <w:rsid w:val="00073A37"/>
    <w:rsid w:val="00073A92"/>
    <w:rsid w:val="00073C8D"/>
    <w:rsid w:val="00073DFC"/>
    <w:rsid w:val="00073F7A"/>
    <w:rsid w:val="000744A1"/>
    <w:rsid w:val="0007456B"/>
    <w:rsid w:val="00074B0F"/>
    <w:rsid w:val="00075496"/>
    <w:rsid w:val="0007576D"/>
    <w:rsid w:val="000757D0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2D4"/>
    <w:rsid w:val="000809BC"/>
    <w:rsid w:val="00080AC3"/>
    <w:rsid w:val="00080ECF"/>
    <w:rsid w:val="00080F53"/>
    <w:rsid w:val="00081146"/>
    <w:rsid w:val="000814A3"/>
    <w:rsid w:val="000818B2"/>
    <w:rsid w:val="0008299F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8CF"/>
    <w:rsid w:val="00085A69"/>
    <w:rsid w:val="00085D23"/>
    <w:rsid w:val="00085D4F"/>
    <w:rsid w:val="00085DA6"/>
    <w:rsid w:val="00085DE0"/>
    <w:rsid w:val="000860EB"/>
    <w:rsid w:val="00086559"/>
    <w:rsid w:val="000869BA"/>
    <w:rsid w:val="00086A7B"/>
    <w:rsid w:val="00086BA0"/>
    <w:rsid w:val="00087526"/>
    <w:rsid w:val="00087692"/>
    <w:rsid w:val="00087B4C"/>
    <w:rsid w:val="00090310"/>
    <w:rsid w:val="000905CD"/>
    <w:rsid w:val="00090728"/>
    <w:rsid w:val="00090CD3"/>
    <w:rsid w:val="0009116D"/>
    <w:rsid w:val="000912A8"/>
    <w:rsid w:val="00091831"/>
    <w:rsid w:val="00091A06"/>
    <w:rsid w:val="00091C4F"/>
    <w:rsid w:val="00092292"/>
    <w:rsid w:val="000922A7"/>
    <w:rsid w:val="00092309"/>
    <w:rsid w:val="000926D0"/>
    <w:rsid w:val="00092C11"/>
    <w:rsid w:val="00093613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5BB"/>
    <w:rsid w:val="000A55D3"/>
    <w:rsid w:val="000A5658"/>
    <w:rsid w:val="000A5C50"/>
    <w:rsid w:val="000A5D2C"/>
    <w:rsid w:val="000A5F75"/>
    <w:rsid w:val="000A67CD"/>
    <w:rsid w:val="000A7163"/>
    <w:rsid w:val="000A7659"/>
    <w:rsid w:val="000A78BD"/>
    <w:rsid w:val="000A7CC9"/>
    <w:rsid w:val="000A7E2D"/>
    <w:rsid w:val="000A7EF4"/>
    <w:rsid w:val="000A7F9E"/>
    <w:rsid w:val="000A7FE7"/>
    <w:rsid w:val="000B0103"/>
    <w:rsid w:val="000B037C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3C37"/>
    <w:rsid w:val="000C410B"/>
    <w:rsid w:val="000C4294"/>
    <w:rsid w:val="000C4878"/>
    <w:rsid w:val="000C4E04"/>
    <w:rsid w:val="000C511F"/>
    <w:rsid w:val="000C51E8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5"/>
    <w:rsid w:val="000D08AC"/>
    <w:rsid w:val="000D093F"/>
    <w:rsid w:val="000D0AAC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40F"/>
    <w:rsid w:val="000D2709"/>
    <w:rsid w:val="000D27C6"/>
    <w:rsid w:val="000D2832"/>
    <w:rsid w:val="000D2D60"/>
    <w:rsid w:val="000D3476"/>
    <w:rsid w:val="000D384B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EB8"/>
    <w:rsid w:val="000E2116"/>
    <w:rsid w:val="000E2186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E84"/>
    <w:rsid w:val="000E7F3C"/>
    <w:rsid w:val="000F0A49"/>
    <w:rsid w:val="000F0E11"/>
    <w:rsid w:val="000F0E8D"/>
    <w:rsid w:val="000F10D9"/>
    <w:rsid w:val="000F1243"/>
    <w:rsid w:val="000F1614"/>
    <w:rsid w:val="000F16CB"/>
    <w:rsid w:val="000F19D1"/>
    <w:rsid w:val="000F1C40"/>
    <w:rsid w:val="000F1F78"/>
    <w:rsid w:val="000F1FB3"/>
    <w:rsid w:val="000F242F"/>
    <w:rsid w:val="000F2639"/>
    <w:rsid w:val="000F2A9A"/>
    <w:rsid w:val="000F2CE1"/>
    <w:rsid w:val="000F2F59"/>
    <w:rsid w:val="000F3074"/>
    <w:rsid w:val="000F3EFE"/>
    <w:rsid w:val="000F4377"/>
    <w:rsid w:val="000F4859"/>
    <w:rsid w:val="000F53ED"/>
    <w:rsid w:val="000F5702"/>
    <w:rsid w:val="000F5A8E"/>
    <w:rsid w:val="000F62BB"/>
    <w:rsid w:val="000F6DF2"/>
    <w:rsid w:val="000F75F6"/>
    <w:rsid w:val="000F7D57"/>
    <w:rsid w:val="001005B5"/>
    <w:rsid w:val="0010077E"/>
    <w:rsid w:val="001008A0"/>
    <w:rsid w:val="00100FF1"/>
    <w:rsid w:val="001011A0"/>
    <w:rsid w:val="001016AE"/>
    <w:rsid w:val="001016DC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ADB"/>
    <w:rsid w:val="00103DD9"/>
    <w:rsid w:val="00104453"/>
    <w:rsid w:val="001046AB"/>
    <w:rsid w:val="00104C15"/>
    <w:rsid w:val="00104ED3"/>
    <w:rsid w:val="00105101"/>
    <w:rsid w:val="00105738"/>
    <w:rsid w:val="00105D04"/>
    <w:rsid w:val="00105D78"/>
    <w:rsid w:val="00105E25"/>
    <w:rsid w:val="00105F4F"/>
    <w:rsid w:val="00105FFD"/>
    <w:rsid w:val="00106321"/>
    <w:rsid w:val="00106A9B"/>
    <w:rsid w:val="00106AAC"/>
    <w:rsid w:val="00106CBB"/>
    <w:rsid w:val="00106E62"/>
    <w:rsid w:val="001072C1"/>
    <w:rsid w:val="001074D8"/>
    <w:rsid w:val="001076DD"/>
    <w:rsid w:val="001076E3"/>
    <w:rsid w:val="00107AD5"/>
    <w:rsid w:val="00107C47"/>
    <w:rsid w:val="00107C97"/>
    <w:rsid w:val="00110019"/>
    <w:rsid w:val="001116A5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41F6"/>
    <w:rsid w:val="001143E4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7C9"/>
    <w:rsid w:val="0012182E"/>
    <w:rsid w:val="00121C77"/>
    <w:rsid w:val="0012212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37F5"/>
    <w:rsid w:val="0013438A"/>
    <w:rsid w:val="00134745"/>
    <w:rsid w:val="00134E9F"/>
    <w:rsid w:val="001356A3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C24"/>
    <w:rsid w:val="00146F7E"/>
    <w:rsid w:val="00146FF1"/>
    <w:rsid w:val="00147011"/>
    <w:rsid w:val="0014711F"/>
    <w:rsid w:val="00147414"/>
    <w:rsid w:val="00147836"/>
    <w:rsid w:val="00147B66"/>
    <w:rsid w:val="00147CA4"/>
    <w:rsid w:val="00150740"/>
    <w:rsid w:val="001509F1"/>
    <w:rsid w:val="00150B23"/>
    <w:rsid w:val="00150FAD"/>
    <w:rsid w:val="001512E9"/>
    <w:rsid w:val="00151365"/>
    <w:rsid w:val="00151785"/>
    <w:rsid w:val="00151F18"/>
    <w:rsid w:val="001524A4"/>
    <w:rsid w:val="001525C0"/>
    <w:rsid w:val="001527D6"/>
    <w:rsid w:val="001530E7"/>
    <w:rsid w:val="00153283"/>
    <w:rsid w:val="0015385C"/>
    <w:rsid w:val="0015393F"/>
    <w:rsid w:val="00153E8D"/>
    <w:rsid w:val="0015416B"/>
    <w:rsid w:val="00154216"/>
    <w:rsid w:val="001543A0"/>
    <w:rsid w:val="00154625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486"/>
    <w:rsid w:val="0016655F"/>
    <w:rsid w:val="0016687E"/>
    <w:rsid w:val="00166EF3"/>
    <w:rsid w:val="00167286"/>
    <w:rsid w:val="00167650"/>
    <w:rsid w:val="001676F0"/>
    <w:rsid w:val="001678E1"/>
    <w:rsid w:val="00167B46"/>
    <w:rsid w:val="0017007D"/>
    <w:rsid w:val="0017008A"/>
    <w:rsid w:val="001703A0"/>
    <w:rsid w:val="001707AC"/>
    <w:rsid w:val="00170AF0"/>
    <w:rsid w:val="00171049"/>
    <w:rsid w:val="00171264"/>
    <w:rsid w:val="001713EE"/>
    <w:rsid w:val="00171414"/>
    <w:rsid w:val="001714E8"/>
    <w:rsid w:val="0017223A"/>
    <w:rsid w:val="00172290"/>
    <w:rsid w:val="001727F7"/>
    <w:rsid w:val="001730DE"/>
    <w:rsid w:val="001733EF"/>
    <w:rsid w:val="00173C2E"/>
    <w:rsid w:val="00173D5A"/>
    <w:rsid w:val="00174265"/>
    <w:rsid w:val="00174600"/>
    <w:rsid w:val="001748AB"/>
    <w:rsid w:val="00174A83"/>
    <w:rsid w:val="00174F9A"/>
    <w:rsid w:val="0017520B"/>
    <w:rsid w:val="00175397"/>
    <w:rsid w:val="00175993"/>
    <w:rsid w:val="001764AE"/>
    <w:rsid w:val="001766CA"/>
    <w:rsid w:val="0017688F"/>
    <w:rsid w:val="00177477"/>
    <w:rsid w:val="0017754D"/>
    <w:rsid w:val="00177CFF"/>
    <w:rsid w:val="001807EF"/>
    <w:rsid w:val="0018096D"/>
    <w:rsid w:val="00180A29"/>
    <w:rsid w:val="00180DF9"/>
    <w:rsid w:val="001812D5"/>
    <w:rsid w:val="00181642"/>
    <w:rsid w:val="00181846"/>
    <w:rsid w:val="00181904"/>
    <w:rsid w:val="00181AE2"/>
    <w:rsid w:val="00181B43"/>
    <w:rsid w:val="00181F46"/>
    <w:rsid w:val="001821E2"/>
    <w:rsid w:val="0018230E"/>
    <w:rsid w:val="00182395"/>
    <w:rsid w:val="0018269B"/>
    <w:rsid w:val="00182A3E"/>
    <w:rsid w:val="00182B95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F39"/>
    <w:rsid w:val="0018597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4DE3"/>
    <w:rsid w:val="00195216"/>
    <w:rsid w:val="0019541F"/>
    <w:rsid w:val="0019545D"/>
    <w:rsid w:val="001957E9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9BB"/>
    <w:rsid w:val="001A6CDD"/>
    <w:rsid w:val="001A6D48"/>
    <w:rsid w:val="001A6F47"/>
    <w:rsid w:val="001A7443"/>
    <w:rsid w:val="001A7558"/>
    <w:rsid w:val="001A770D"/>
    <w:rsid w:val="001A7714"/>
    <w:rsid w:val="001A7994"/>
    <w:rsid w:val="001A7F31"/>
    <w:rsid w:val="001B0684"/>
    <w:rsid w:val="001B0A9E"/>
    <w:rsid w:val="001B1B16"/>
    <w:rsid w:val="001B27E0"/>
    <w:rsid w:val="001B297A"/>
    <w:rsid w:val="001B2B07"/>
    <w:rsid w:val="001B2D00"/>
    <w:rsid w:val="001B2D57"/>
    <w:rsid w:val="001B36EC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33E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109A"/>
    <w:rsid w:val="001C1D9D"/>
    <w:rsid w:val="001C1DAA"/>
    <w:rsid w:val="001C2190"/>
    <w:rsid w:val="001C2959"/>
    <w:rsid w:val="001C2DE0"/>
    <w:rsid w:val="001C3014"/>
    <w:rsid w:val="001C37CA"/>
    <w:rsid w:val="001C39C9"/>
    <w:rsid w:val="001C3AFE"/>
    <w:rsid w:val="001C3BBD"/>
    <w:rsid w:val="001C40EA"/>
    <w:rsid w:val="001C4510"/>
    <w:rsid w:val="001C5C4D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AFA"/>
    <w:rsid w:val="001D1DA9"/>
    <w:rsid w:val="001D266E"/>
    <w:rsid w:val="001D2A5A"/>
    <w:rsid w:val="001D2BA1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96"/>
    <w:rsid w:val="001D3ADC"/>
    <w:rsid w:val="001D3B84"/>
    <w:rsid w:val="001D40E1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EC6"/>
    <w:rsid w:val="001E0F53"/>
    <w:rsid w:val="001E0FF1"/>
    <w:rsid w:val="001E17DF"/>
    <w:rsid w:val="001E1AE1"/>
    <w:rsid w:val="001E1D30"/>
    <w:rsid w:val="001E2B1E"/>
    <w:rsid w:val="001E319B"/>
    <w:rsid w:val="001E32C6"/>
    <w:rsid w:val="001E339C"/>
    <w:rsid w:val="001E346C"/>
    <w:rsid w:val="001E365F"/>
    <w:rsid w:val="001E381B"/>
    <w:rsid w:val="001E3DDC"/>
    <w:rsid w:val="001E40CC"/>
    <w:rsid w:val="001E45F1"/>
    <w:rsid w:val="001E4BB4"/>
    <w:rsid w:val="001E4CE8"/>
    <w:rsid w:val="001E4EE4"/>
    <w:rsid w:val="001E5843"/>
    <w:rsid w:val="001E5A41"/>
    <w:rsid w:val="001E64A7"/>
    <w:rsid w:val="001E6708"/>
    <w:rsid w:val="001E67C3"/>
    <w:rsid w:val="001E6A0C"/>
    <w:rsid w:val="001E6B60"/>
    <w:rsid w:val="001E6C88"/>
    <w:rsid w:val="001E6E78"/>
    <w:rsid w:val="001E72B3"/>
    <w:rsid w:val="001E7312"/>
    <w:rsid w:val="001E744F"/>
    <w:rsid w:val="001E7586"/>
    <w:rsid w:val="001E762E"/>
    <w:rsid w:val="001E7724"/>
    <w:rsid w:val="001F0372"/>
    <w:rsid w:val="001F0448"/>
    <w:rsid w:val="001F0F8A"/>
    <w:rsid w:val="001F10CC"/>
    <w:rsid w:val="001F1215"/>
    <w:rsid w:val="001F1750"/>
    <w:rsid w:val="001F17B3"/>
    <w:rsid w:val="001F18EE"/>
    <w:rsid w:val="001F2188"/>
    <w:rsid w:val="001F2699"/>
    <w:rsid w:val="001F26E9"/>
    <w:rsid w:val="001F2B92"/>
    <w:rsid w:val="001F2BD0"/>
    <w:rsid w:val="001F2C2E"/>
    <w:rsid w:val="001F2E65"/>
    <w:rsid w:val="001F31AB"/>
    <w:rsid w:val="001F3283"/>
    <w:rsid w:val="001F3849"/>
    <w:rsid w:val="001F3BEB"/>
    <w:rsid w:val="001F3DC1"/>
    <w:rsid w:val="001F44C6"/>
    <w:rsid w:val="001F4F4B"/>
    <w:rsid w:val="001F5243"/>
    <w:rsid w:val="001F5254"/>
    <w:rsid w:val="001F52D2"/>
    <w:rsid w:val="001F55D2"/>
    <w:rsid w:val="001F5895"/>
    <w:rsid w:val="001F6146"/>
    <w:rsid w:val="001F625F"/>
    <w:rsid w:val="001F64B2"/>
    <w:rsid w:val="001F6806"/>
    <w:rsid w:val="001F68AC"/>
    <w:rsid w:val="001F6E71"/>
    <w:rsid w:val="001F70E4"/>
    <w:rsid w:val="001F7549"/>
    <w:rsid w:val="001F7559"/>
    <w:rsid w:val="001F7848"/>
    <w:rsid w:val="001F7909"/>
    <w:rsid w:val="001F79BF"/>
    <w:rsid w:val="002001F3"/>
    <w:rsid w:val="002002E5"/>
    <w:rsid w:val="002008A4"/>
    <w:rsid w:val="00201688"/>
    <w:rsid w:val="00201E9F"/>
    <w:rsid w:val="002020B9"/>
    <w:rsid w:val="00202402"/>
    <w:rsid w:val="00202639"/>
    <w:rsid w:val="00202BF8"/>
    <w:rsid w:val="00202DAA"/>
    <w:rsid w:val="00202EDB"/>
    <w:rsid w:val="00202F2C"/>
    <w:rsid w:val="0020320A"/>
    <w:rsid w:val="002033B6"/>
    <w:rsid w:val="00203531"/>
    <w:rsid w:val="002039BB"/>
    <w:rsid w:val="00203EEF"/>
    <w:rsid w:val="00203FF7"/>
    <w:rsid w:val="002043EA"/>
    <w:rsid w:val="002047B5"/>
    <w:rsid w:val="00204829"/>
    <w:rsid w:val="00204942"/>
    <w:rsid w:val="00204A38"/>
    <w:rsid w:val="00204CFE"/>
    <w:rsid w:val="00204DAA"/>
    <w:rsid w:val="002050D2"/>
    <w:rsid w:val="002052A6"/>
    <w:rsid w:val="002055A2"/>
    <w:rsid w:val="002055AD"/>
    <w:rsid w:val="0020565E"/>
    <w:rsid w:val="00205BC4"/>
    <w:rsid w:val="00205D92"/>
    <w:rsid w:val="00206470"/>
    <w:rsid w:val="0020649C"/>
    <w:rsid w:val="00206A5F"/>
    <w:rsid w:val="00206DDF"/>
    <w:rsid w:val="002077B5"/>
    <w:rsid w:val="002077F9"/>
    <w:rsid w:val="00207840"/>
    <w:rsid w:val="00207ABD"/>
    <w:rsid w:val="00207FF0"/>
    <w:rsid w:val="0021006F"/>
    <w:rsid w:val="002101E7"/>
    <w:rsid w:val="00210E1F"/>
    <w:rsid w:val="00211234"/>
    <w:rsid w:val="0021127E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C42"/>
    <w:rsid w:val="00215F6C"/>
    <w:rsid w:val="002162A6"/>
    <w:rsid w:val="002164C4"/>
    <w:rsid w:val="002165D6"/>
    <w:rsid w:val="00216B27"/>
    <w:rsid w:val="00216D90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3688"/>
    <w:rsid w:val="00224189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029"/>
    <w:rsid w:val="002333F3"/>
    <w:rsid w:val="0023363E"/>
    <w:rsid w:val="002338AF"/>
    <w:rsid w:val="0023393B"/>
    <w:rsid w:val="00233A32"/>
    <w:rsid w:val="00233B5B"/>
    <w:rsid w:val="00233DB4"/>
    <w:rsid w:val="002349CD"/>
    <w:rsid w:val="00234B62"/>
    <w:rsid w:val="00234D20"/>
    <w:rsid w:val="00234FF9"/>
    <w:rsid w:val="0023504B"/>
    <w:rsid w:val="002351CB"/>
    <w:rsid w:val="00235202"/>
    <w:rsid w:val="002353BC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2094"/>
    <w:rsid w:val="00242972"/>
    <w:rsid w:val="00242BD5"/>
    <w:rsid w:val="00242EA4"/>
    <w:rsid w:val="00243131"/>
    <w:rsid w:val="002432F3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80F"/>
    <w:rsid w:val="00247B42"/>
    <w:rsid w:val="0025041E"/>
    <w:rsid w:val="0025073A"/>
    <w:rsid w:val="0025077E"/>
    <w:rsid w:val="00250C83"/>
    <w:rsid w:val="00250F42"/>
    <w:rsid w:val="00250FBE"/>
    <w:rsid w:val="00251143"/>
    <w:rsid w:val="002513D2"/>
    <w:rsid w:val="002515D7"/>
    <w:rsid w:val="00251737"/>
    <w:rsid w:val="002517C0"/>
    <w:rsid w:val="0025196B"/>
    <w:rsid w:val="00251EFD"/>
    <w:rsid w:val="0025243D"/>
    <w:rsid w:val="002524B3"/>
    <w:rsid w:val="0025273F"/>
    <w:rsid w:val="0025279C"/>
    <w:rsid w:val="00252869"/>
    <w:rsid w:val="002528E6"/>
    <w:rsid w:val="00252AC8"/>
    <w:rsid w:val="00252BFB"/>
    <w:rsid w:val="0025313D"/>
    <w:rsid w:val="00253713"/>
    <w:rsid w:val="00253EA0"/>
    <w:rsid w:val="002540DA"/>
    <w:rsid w:val="0025458D"/>
    <w:rsid w:val="00254723"/>
    <w:rsid w:val="00254A2A"/>
    <w:rsid w:val="0025532B"/>
    <w:rsid w:val="00255432"/>
    <w:rsid w:val="00255763"/>
    <w:rsid w:val="002557A5"/>
    <w:rsid w:val="002558CF"/>
    <w:rsid w:val="00255933"/>
    <w:rsid w:val="00255C96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0D2"/>
    <w:rsid w:val="0026420D"/>
    <w:rsid w:val="0026433C"/>
    <w:rsid w:val="002645F0"/>
    <w:rsid w:val="00264EE0"/>
    <w:rsid w:val="00265067"/>
    <w:rsid w:val="002658C6"/>
    <w:rsid w:val="00265A1F"/>
    <w:rsid w:val="00265B3E"/>
    <w:rsid w:val="00265DA6"/>
    <w:rsid w:val="00265F7E"/>
    <w:rsid w:val="00265FD5"/>
    <w:rsid w:val="00266101"/>
    <w:rsid w:val="002662B2"/>
    <w:rsid w:val="0026641D"/>
    <w:rsid w:val="00266755"/>
    <w:rsid w:val="00266825"/>
    <w:rsid w:val="00266A03"/>
    <w:rsid w:val="00266A67"/>
    <w:rsid w:val="00266EF7"/>
    <w:rsid w:val="002671AA"/>
    <w:rsid w:val="00267267"/>
    <w:rsid w:val="00267E24"/>
    <w:rsid w:val="00267E34"/>
    <w:rsid w:val="00267F0D"/>
    <w:rsid w:val="00267F25"/>
    <w:rsid w:val="002708A5"/>
    <w:rsid w:val="00270A9D"/>
    <w:rsid w:val="00271788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DAE"/>
    <w:rsid w:val="0027650F"/>
    <w:rsid w:val="00276601"/>
    <w:rsid w:val="00276936"/>
    <w:rsid w:val="002769E8"/>
    <w:rsid w:val="00276C8B"/>
    <w:rsid w:val="00276D71"/>
    <w:rsid w:val="00277920"/>
    <w:rsid w:val="00277A87"/>
    <w:rsid w:val="002800D6"/>
    <w:rsid w:val="0028035B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BCA"/>
    <w:rsid w:val="0028210B"/>
    <w:rsid w:val="002821A3"/>
    <w:rsid w:val="002821ED"/>
    <w:rsid w:val="00282405"/>
    <w:rsid w:val="002826F2"/>
    <w:rsid w:val="0028280D"/>
    <w:rsid w:val="00282D31"/>
    <w:rsid w:val="002830C1"/>
    <w:rsid w:val="00283176"/>
    <w:rsid w:val="00283631"/>
    <w:rsid w:val="00283CAF"/>
    <w:rsid w:val="00284382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51B"/>
    <w:rsid w:val="002925ED"/>
    <w:rsid w:val="0029284B"/>
    <w:rsid w:val="00292E08"/>
    <w:rsid w:val="002933B7"/>
    <w:rsid w:val="0029358E"/>
    <w:rsid w:val="00293663"/>
    <w:rsid w:val="00293A4D"/>
    <w:rsid w:val="00293EC8"/>
    <w:rsid w:val="0029433B"/>
    <w:rsid w:val="002949A9"/>
    <w:rsid w:val="00294B0D"/>
    <w:rsid w:val="00294E1B"/>
    <w:rsid w:val="002952F9"/>
    <w:rsid w:val="00295617"/>
    <w:rsid w:val="00295A02"/>
    <w:rsid w:val="00295B2B"/>
    <w:rsid w:val="002961C0"/>
    <w:rsid w:val="00296775"/>
    <w:rsid w:val="002967D0"/>
    <w:rsid w:val="00296821"/>
    <w:rsid w:val="00296840"/>
    <w:rsid w:val="00296DCA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291"/>
    <w:rsid w:val="002A22DD"/>
    <w:rsid w:val="002A26BB"/>
    <w:rsid w:val="002A28DA"/>
    <w:rsid w:val="002A2C40"/>
    <w:rsid w:val="002A2FC1"/>
    <w:rsid w:val="002A3209"/>
    <w:rsid w:val="002A3393"/>
    <w:rsid w:val="002A3500"/>
    <w:rsid w:val="002A3933"/>
    <w:rsid w:val="002A40F2"/>
    <w:rsid w:val="002A44B7"/>
    <w:rsid w:val="002A48BA"/>
    <w:rsid w:val="002A5535"/>
    <w:rsid w:val="002A560C"/>
    <w:rsid w:val="002A5903"/>
    <w:rsid w:val="002A68B6"/>
    <w:rsid w:val="002A6BFE"/>
    <w:rsid w:val="002A6C4B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13A"/>
    <w:rsid w:val="002B32D5"/>
    <w:rsid w:val="002B32D8"/>
    <w:rsid w:val="002B36E5"/>
    <w:rsid w:val="002B42DB"/>
    <w:rsid w:val="002B4780"/>
    <w:rsid w:val="002B48D8"/>
    <w:rsid w:val="002B4BDB"/>
    <w:rsid w:val="002B4DCC"/>
    <w:rsid w:val="002B5428"/>
    <w:rsid w:val="002B59E2"/>
    <w:rsid w:val="002B5EBB"/>
    <w:rsid w:val="002B5EC1"/>
    <w:rsid w:val="002B69D4"/>
    <w:rsid w:val="002B6FCF"/>
    <w:rsid w:val="002B7B99"/>
    <w:rsid w:val="002B7BBC"/>
    <w:rsid w:val="002C02DA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86C"/>
    <w:rsid w:val="002C495A"/>
    <w:rsid w:val="002C497B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AA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2F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C09"/>
    <w:rsid w:val="002D65C1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068"/>
    <w:rsid w:val="002E10DA"/>
    <w:rsid w:val="002E153D"/>
    <w:rsid w:val="002E15F3"/>
    <w:rsid w:val="002E1B47"/>
    <w:rsid w:val="002E1E09"/>
    <w:rsid w:val="002E1FD1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782"/>
    <w:rsid w:val="002F0D82"/>
    <w:rsid w:val="002F0F40"/>
    <w:rsid w:val="002F12C4"/>
    <w:rsid w:val="002F1AEA"/>
    <w:rsid w:val="002F291B"/>
    <w:rsid w:val="002F2AF0"/>
    <w:rsid w:val="002F2CE2"/>
    <w:rsid w:val="002F2E58"/>
    <w:rsid w:val="002F3294"/>
    <w:rsid w:val="002F366B"/>
    <w:rsid w:val="002F37B3"/>
    <w:rsid w:val="002F3C82"/>
    <w:rsid w:val="002F4550"/>
    <w:rsid w:val="002F48CB"/>
    <w:rsid w:val="002F4DEB"/>
    <w:rsid w:val="002F505F"/>
    <w:rsid w:val="002F531B"/>
    <w:rsid w:val="002F579C"/>
    <w:rsid w:val="002F5A62"/>
    <w:rsid w:val="002F5C30"/>
    <w:rsid w:val="002F5FC6"/>
    <w:rsid w:val="002F64F2"/>
    <w:rsid w:val="002F6D39"/>
    <w:rsid w:val="002F7076"/>
    <w:rsid w:val="002F71F2"/>
    <w:rsid w:val="002F758E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D59"/>
    <w:rsid w:val="00301E8F"/>
    <w:rsid w:val="0030233B"/>
    <w:rsid w:val="0030237C"/>
    <w:rsid w:val="003024B0"/>
    <w:rsid w:val="003024CA"/>
    <w:rsid w:val="003025D6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10"/>
    <w:rsid w:val="003063F4"/>
    <w:rsid w:val="003068D3"/>
    <w:rsid w:val="0030714F"/>
    <w:rsid w:val="003077D4"/>
    <w:rsid w:val="00307900"/>
    <w:rsid w:val="00307A2A"/>
    <w:rsid w:val="00307CC5"/>
    <w:rsid w:val="003101E8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E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731"/>
    <w:rsid w:val="0032192D"/>
    <w:rsid w:val="00321B4D"/>
    <w:rsid w:val="003224C3"/>
    <w:rsid w:val="00322666"/>
    <w:rsid w:val="00322AA5"/>
    <w:rsid w:val="00322AEE"/>
    <w:rsid w:val="00322C8A"/>
    <w:rsid w:val="00322F33"/>
    <w:rsid w:val="0032309F"/>
    <w:rsid w:val="003230A3"/>
    <w:rsid w:val="00323723"/>
    <w:rsid w:val="00323756"/>
    <w:rsid w:val="00323873"/>
    <w:rsid w:val="00323E82"/>
    <w:rsid w:val="00323F49"/>
    <w:rsid w:val="00323FE0"/>
    <w:rsid w:val="003242F9"/>
    <w:rsid w:val="0032440E"/>
    <w:rsid w:val="00324642"/>
    <w:rsid w:val="003248EC"/>
    <w:rsid w:val="00325147"/>
    <w:rsid w:val="0032594F"/>
    <w:rsid w:val="00325AA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D73"/>
    <w:rsid w:val="003321BA"/>
    <w:rsid w:val="003326B7"/>
    <w:rsid w:val="0033283B"/>
    <w:rsid w:val="00332856"/>
    <w:rsid w:val="00332E00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DB"/>
    <w:rsid w:val="003345EC"/>
    <w:rsid w:val="00334C21"/>
    <w:rsid w:val="003353BD"/>
    <w:rsid w:val="00335B2A"/>
    <w:rsid w:val="00335D11"/>
    <w:rsid w:val="00335F7C"/>
    <w:rsid w:val="00335FF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311"/>
    <w:rsid w:val="00340410"/>
    <w:rsid w:val="003408DB"/>
    <w:rsid w:val="00340D60"/>
    <w:rsid w:val="00340D6C"/>
    <w:rsid w:val="0034162E"/>
    <w:rsid w:val="003417C6"/>
    <w:rsid w:val="00341DAC"/>
    <w:rsid w:val="00342079"/>
    <w:rsid w:val="00342460"/>
    <w:rsid w:val="003424A1"/>
    <w:rsid w:val="003426F8"/>
    <w:rsid w:val="00342876"/>
    <w:rsid w:val="00342B69"/>
    <w:rsid w:val="0034320F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D25"/>
    <w:rsid w:val="00350E78"/>
    <w:rsid w:val="00350E90"/>
    <w:rsid w:val="00351044"/>
    <w:rsid w:val="0035173D"/>
    <w:rsid w:val="00351A0D"/>
    <w:rsid w:val="00351FAB"/>
    <w:rsid w:val="003522D0"/>
    <w:rsid w:val="00352524"/>
    <w:rsid w:val="00352D19"/>
    <w:rsid w:val="00352ECF"/>
    <w:rsid w:val="00352ED0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D8D"/>
    <w:rsid w:val="00355006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5E19"/>
    <w:rsid w:val="00356AC8"/>
    <w:rsid w:val="0035715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F0D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4054"/>
    <w:rsid w:val="00364A47"/>
    <w:rsid w:val="00365004"/>
    <w:rsid w:val="00365431"/>
    <w:rsid w:val="00365564"/>
    <w:rsid w:val="003656D0"/>
    <w:rsid w:val="00365B4D"/>
    <w:rsid w:val="00365D84"/>
    <w:rsid w:val="00365E42"/>
    <w:rsid w:val="003661E3"/>
    <w:rsid w:val="003662FA"/>
    <w:rsid w:val="003663E9"/>
    <w:rsid w:val="003663FF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8F3"/>
    <w:rsid w:val="00371984"/>
    <w:rsid w:val="00371FAB"/>
    <w:rsid w:val="00371FF4"/>
    <w:rsid w:val="00372B6E"/>
    <w:rsid w:val="00372B99"/>
    <w:rsid w:val="00373155"/>
    <w:rsid w:val="003739E6"/>
    <w:rsid w:val="00373CB0"/>
    <w:rsid w:val="00373F4D"/>
    <w:rsid w:val="003740D2"/>
    <w:rsid w:val="00374382"/>
    <w:rsid w:val="00374526"/>
    <w:rsid w:val="0037452C"/>
    <w:rsid w:val="00374ABD"/>
    <w:rsid w:val="00374C37"/>
    <w:rsid w:val="0037559A"/>
    <w:rsid w:val="00375D79"/>
    <w:rsid w:val="0037609F"/>
    <w:rsid w:val="003763A2"/>
    <w:rsid w:val="00376448"/>
    <w:rsid w:val="00376683"/>
    <w:rsid w:val="00376C77"/>
    <w:rsid w:val="00376E0C"/>
    <w:rsid w:val="0037713A"/>
    <w:rsid w:val="00377286"/>
    <w:rsid w:val="00377423"/>
    <w:rsid w:val="0037743A"/>
    <w:rsid w:val="003776E4"/>
    <w:rsid w:val="003776F3"/>
    <w:rsid w:val="00377E26"/>
    <w:rsid w:val="00380A70"/>
    <w:rsid w:val="00380D5A"/>
    <w:rsid w:val="0038106F"/>
    <w:rsid w:val="0038141C"/>
    <w:rsid w:val="00381592"/>
    <w:rsid w:val="003816EB"/>
    <w:rsid w:val="0038177F"/>
    <w:rsid w:val="00381F0F"/>
    <w:rsid w:val="00382427"/>
    <w:rsid w:val="003824DA"/>
    <w:rsid w:val="0038250C"/>
    <w:rsid w:val="00382788"/>
    <w:rsid w:val="003828BE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8C9"/>
    <w:rsid w:val="003848E3"/>
    <w:rsid w:val="00385448"/>
    <w:rsid w:val="00385B64"/>
    <w:rsid w:val="003861C2"/>
    <w:rsid w:val="003861D5"/>
    <w:rsid w:val="00386514"/>
    <w:rsid w:val="00386EAF"/>
    <w:rsid w:val="00386F1F"/>
    <w:rsid w:val="00387312"/>
    <w:rsid w:val="003873B6"/>
    <w:rsid w:val="00387D2B"/>
    <w:rsid w:val="00387FFE"/>
    <w:rsid w:val="00390360"/>
    <w:rsid w:val="00390493"/>
    <w:rsid w:val="003904DE"/>
    <w:rsid w:val="003907B4"/>
    <w:rsid w:val="00390A6F"/>
    <w:rsid w:val="00390F02"/>
    <w:rsid w:val="0039141F"/>
    <w:rsid w:val="00391508"/>
    <w:rsid w:val="0039153C"/>
    <w:rsid w:val="00391705"/>
    <w:rsid w:val="0039186F"/>
    <w:rsid w:val="003919FC"/>
    <w:rsid w:val="00391AED"/>
    <w:rsid w:val="00391E6E"/>
    <w:rsid w:val="00392662"/>
    <w:rsid w:val="0039267C"/>
    <w:rsid w:val="0039316B"/>
    <w:rsid w:val="003934E3"/>
    <w:rsid w:val="00393555"/>
    <w:rsid w:val="003938DB"/>
    <w:rsid w:val="003938E2"/>
    <w:rsid w:val="00393F27"/>
    <w:rsid w:val="00393F98"/>
    <w:rsid w:val="003941D8"/>
    <w:rsid w:val="00394338"/>
    <w:rsid w:val="003945D7"/>
    <w:rsid w:val="00394674"/>
    <w:rsid w:val="00394717"/>
    <w:rsid w:val="00394A59"/>
    <w:rsid w:val="00394A7E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79"/>
    <w:rsid w:val="003A2FA0"/>
    <w:rsid w:val="003A3146"/>
    <w:rsid w:val="003A3596"/>
    <w:rsid w:val="003A36FF"/>
    <w:rsid w:val="003A373A"/>
    <w:rsid w:val="003A38A7"/>
    <w:rsid w:val="003A3CB8"/>
    <w:rsid w:val="003A3E5F"/>
    <w:rsid w:val="003A3E64"/>
    <w:rsid w:val="003A4055"/>
    <w:rsid w:val="003A471C"/>
    <w:rsid w:val="003A4A74"/>
    <w:rsid w:val="003A5707"/>
    <w:rsid w:val="003A57B6"/>
    <w:rsid w:val="003A5975"/>
    <w:rsid w:val="003A5ABD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20F"/>
    <w:rsid w:val="003B15BC"/>
    <w:rsid w:val="003B179B"/>
    <w:rsid w:val="003B194E"/>
    <w:rsid w:val="003B1C1C"/>
    <w:rsid w:val="003B1D07"/>
    <w:rsid w:val="003B1EF3"/>
    <w:rsid w:val="003B27C6"/>
    <w:rsid w:val="003B291D"/>
    <w:rsid w:val="003B2EE4"/>
    <w:rsid w:val="003B2EEB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52FD"/>
    <w:rsid w:val="003B575A"/>
    <w:rsid w:val="003B597E"/>
    <w:rsid w:val="003B6507"/>
    <w:rsid w:val="003B6B50"/>
    <w:rsid w:val="003B6D95"/>
    <w:rsid w:val="003B6DD1"/>
    <w:rsid w:val="003B6E7B"/>
    <w:rsid w:val="003B6F9A"/>
    <w:rsid w:val="003B733C"/>
    <w:rsid w:val="003B73D2"/>
    <w:rsid w:val="003B73D8"/>
    <w:rsid w:val="003B7480"/>
    <w:rsid w:val="003B75C2"/>
    <w:rsid w:val="003B7857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F66"/>
    <w:rsid w:val="003C450C"/>
    <w:rsid w:val="003C4B57"/>
    <w:rsid w:val="003C4BA1"/>
    <w:rsid w:val="003C4CF5"/>
    <w:rsid w:val="003C4FD1"/>
    <w:rsid w:val="003C5552"/>
    <w:rsid w:val="003C575D"/>
    <w:rsid w:val="003C6248"/>
    <w:rsid w:val="003C62B6"/>
    <w:rsid w:val="003C6410"/>
    <w:rsid w:val="003C65EC"/>
    <w:rsid w:val="003C678C"/>
    <w:rsid w:val="003C6BBF"/>
    <w:rsid w:val="003C7245"/>
    <w:rsid w:val="003C7291"/>
    <w:rsid w:val="003C72A3"/>
    <w:rsid w:val="003C732A"/>
    <w:rsid w:val="003C734D"/>
    <w:rsid w:val="003C748C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5CC"/>
    <w:rsid w:val="003D66AF"/>
    <w:rsid w:val="003D6A4F"/>
    <w:rsid w:val="003D6B91"/>
    <w:rsid w:val="003D6D34"/>
    <w:rsid w:val="003D70B3"/>
    <w:rsid w:val="003D7844"/>
    <w:rsid w:val="003D7CF9"/>
    <w:rsid w:val="003D7D0E"/>
    <w:rsid w:val="003D7D1D"/>
    <w:rsid w:val="003D7D5B"/>
    <w:rsid w:val="003E002B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273"/>
    <w:rsid w:val="003E4538"/>
    <w:rsid w:val="003E45A2"/>
    <w:rsid w:val="003E4F07"/>
    <w:rsid w:val="003E5043"/>
    <w:rsid w:val="003E5A45"/>
    <w:rsid w:val="003E5D93"/>
    <w:rsid w:val="003E5F33"/>
    <w:rsid w:val="003E6137"/>
    <w:rsid w:val="003E65E2"/>
    <w:rsid w:val="003E6E69"/>
    <w:rsid w:val="003E7132"/>
    <w:rsid w:val="003E7530"/>
    <w:rsid w:val="003E7B84"/>
    <w:rsid w:val="003F0315"/>
    <w:rsid w:val="003F0724"/>
    <w:rsid w:val="003F0F54"/>
    <w:rsid w:val="003F134D"/>
    <w:rsid w:val="003F161E"/>
    <w:rsid w:val="003F1945"/>
    <w:rsid w:val="003F1AD6"/>
    <w:rsid w:val="003F1ADA"/>
    <w:rsid w:val="003F1D96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6E7"/>
    <w:rsid w:val="003F6155"/>
    <w:rsid w:val="003F691A"/>
    <w:rsid w:val="003F6BD9"/>
    <w:rsid w:val="003F6EFA"/>
    <w:rsid w:val="003F6F21"/>
    <w:rsid w:val="003F7137"/>
    <w:rsid w:val="003F7822"/>
    <w:rsid w:val="003F7874"/>
    <w:rsid w:val="003F79D2"/>
    <w:rsid w:val="00400029"/>
    <w:rsid w:val="004001A1"/>
    <w:rsid w:val="00400254"/>
    <w:rsid w:val="0040033A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475"/>
    <w:rsid w:val="004047B3"/>
    <w:rsid w:val="00404E6D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76"/>
    <w:rsid w:val="004153CE"/>
    <w:rsid w:val="00415928"/>
    <w:rsid w:val="00415B89"/>
    <w:rsid w:val="0041617A"/>
    <w:rsid w:val="004161C7"/>
    <w:rsid w:val="0041645D"/>
    <w:rsid w:val="00416508"/>
    <w:rsid w:val="00416644"/>
    <w:rsid w:val="00416EBE"/>
    <w:rsid w:val="00417550"/>
    <w:rsid w:val="00417690"/>
    <w:rsid w:val="004178F5"/>
    <w:rsid w:val="00417A74"/>
    <w:rsid w:val="00417AA3"/>
    <w:rsid w:val="00417F0A"/>
    <w:rsid w:val="00417F81"/>
    <w:rsid w:val="004202D0"/>
    <w:rsid w:val="00420519"/>
    <w:rsid w:val="00420CB5"/>
    <w:rsid w:val="00420D9E"/>
    <w:rsid w:val="0042120B"/>
    <w:rsid w:val="00421B8F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18"/>
    <w:rsid w:val="0042626D"/>
    <w:rsid w:val="00426486"/>
    <w:rsid w:val="00426873"/>
    <w:rsid w:val="004268E3"/>
    <w:rsid w:val="00426D21"/>
    <w:rsid w:val="00426EBD"/>
    <w:rsid w:val="004270D0"/>
    <w:rsid w:val="00427948"/>
    <w:rsid w:val="00427AC6"/>
    <w:rsid w:val="00430147"/>
    <w:rsid w:val="004305E2"/>
    <w:rsid w:val="00430DFD"/>
    <w:rsid w:val="004313AE"/>
    <w:rsid w:val="004313E8"/>
    <w:rsid w:val="00431D63"/>
    <w:rsid w:val="00431DFA"/>
    <w:rsid w:val="0043230D"/>
    <w:rsid w:val="0043270E"/>
    <w:rsid w:val="00432AC4"/>
    <w:rsid w:val="004330AA"/>
    <w:rsid w:val="00433146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1FD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62A"/>
    <w:rsid w:val="00437B94"/>
    <w:rsid w:val="00437DA9"/>
    <w:rsid w:val="00440C29"/>
    <w:rsid w:val="004410AF"/>
    <w:rsid w:val="004411FE"/>
    <w:rsid w:val="00441224"/>
    <w:rsid w:val="00441843"/>
    <w:rsid w:val="00441887"/>
    <w:rsid w:val="004418A8"/>
    <w:rsid w:val="00441AF7"/>
    <w:rsid w:val="0044231A"/>
    <w:rsid w:val="0044255C"/>
    <w:rsid w:val="00442709"/>
    <w:rsid w:val="00442EF4"/>
    <w:rsid w:val="00443099"/>
    <w:rsid w:val="004433ED"/>
    <w:rsid w:val="00443444"/>
    <w:rsid w:val="00443522"/>
    <w:rsid w:val="00443944"/>
    <w:rsid w:val="00443AD2"/>
    <w:rsid w:val="00443B02"/>
    <w:rsid w:val="00444241"/>
    <w:rsid w:val="00444631"/>
    <w:rsid w:val="004447A2"/>
    <w:rsid w:val="00444840"/>
    <w:rsid w:val="00444887"/>
    <w:rsid w:val="00444B42"/>
    <w:rsid w:val="00445221"/>
    <w:rsid w:val="004453B0"/>
    <w:rsid w:val="004455C9"/>
    <w:rsid w:val="00445AFE"/>
    <w:rsid w:val="00445D2B"/>
    <w:rsid w:val="00445E6D"/>
    <w:rsid w:val="00445F88"/>
    <w:rsid w:val="004464F5"/>
    <w:rsid w:val="00446504"/>
    <w:rsid w:val="0044657D"/>
    <w:rsid w:val="00446806"/>
    <w:rsid w:val="00446B9E"/>
    <w:rsid w:val="00446DD0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798"/>
    <w:rsid w:val="00453891"/>
    <w:rsid w:val="00453C8E"/>
    <w:rsid w:val="004544D5"/>
    <w:rsid w:val="0045464B"/>
    <w:rsid w:val="004546A6"/>
    <w:rsid w:val="00454852"/>
    <w:rsid w:val="00454EC6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A21"/>
    <w:rsid w:val="00456AAB"/>
    <w:rsid w:val="00456C57"/>
    <w:rsid w:val="00456CDA"/>
    <w:rsid w:val="00456EC4"/>
    <w:rsid w:val="004577B1"/>
    <w:rsid w:val="00457E43"/>
    <w:rsid w:val="00457FAC"/>
    <w:rsid w:val="00460206"/>
    <w:rsid w:val="00460239"/>
    <w:rsid w:val="004604A0"/>
    <w:rsid w:val="004607BA"/>
    <w:rsid w:val="00460838"/>
    <w:rsid w:val="00460C78"/>
    <w:rsid w:val="00460F7F"/>
    <w:rsid w:val="004611CD"/>
    <w:rsid w:val="00461B8C"/>
    <w:rsid w:val="00461DEE"/>
    <w:rsid w:val="0046250C"/>
    <w:rsid w:val="00462593"/>
    <w:rsid w:val="00462782"/>
    <w:rsid w:val="00462A06"/>
    <w:rsid w:val="0046313F"/>
    <w:rsid w:val="00463410"/>
    <w:rsid w:val="00463618"/>
    <w:rsid w:val="00463849"/>
    <w:rsid w:val="00463A2C"/>
    <w:rsid w:val="004642B5"/>
    <w:rsid w:val="004644ED"/>
    <w:rsid w:val="00464537"/>
    <w:rsid w:val="004645C8"/>
    <w:rsid w:val="00464B01"/>
    <w:rsid w:val="00464D20"/>
    <w:rsid w:val="00464E27"/>
    <w:rsid w:val="00465AC8"/>
    <w:rsid w:val="00465BFE"/>
    <w:rsid w:val="00465C7D"/>
    <w:rsid w:val="00465D0C"/>
    <w:rsid w:val="004663F5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F11"/>
    <w:rsid w:val="004702D8"/>
    <w:rsid w:val="004702ED"/>
    <w:rsid w:val="00470751"/>
    <w:rsid w:val="00470AD3"/>
    <w:rsid w:val="00470B69"/>
    <w:rsid w:val="00470C49"/>
    <w:rsid w:val="00470E15"/>
    <w:rsid w:val="00470E5F"/>
    <w:rsid w:val="00470EA6"/>
    <w:rsid w:val="00471117"/>
    <w:rsid w:val="004713EA"/>
    <w:rsid w:val="004714B5"/>
    <w:rsid w:val="004716C4"/>
    <w:rsid w:val="004716EA"/>
    <w:rsid w:val="0047198F"/>
    <w:rsid w:val="00472390"/>
    <w:rsid w:val="00472C3D"/>
    <w:rsid w:val="00472D0D"/>
    <w:rsid w:val="00472FD7"/>
    <w:rsid w:val="00473054"/>
    <w:rsid w:val="004732B9"/>
    <w:rsid w:val="00473819"/>
    <w:rsid w:val="00473858"/>
    <w:rsid w:val="00473BBB"/>
    <w:rsid w:val="00473F47"/>
    <w:rsid w:val="00473FAA"/>
    <w:rsid w:val="00474333"/>
    <w:rsid w:val="004743B4"/>
    <w:rsid w:val="004744FB"/>
    <w:rsid w:val="00474B5F"/>
    <w:rsid w:val="00474DC4"/>
    <w:rsid w:val="004750BC"/>
    <w:rsid w:val="0047512B"/>
    <w:rsid w:val="004752E9"/>
    <w:rsid w:val="0047532A"/>
    <w:rsid w:val="004754E4"/>
    <w:rsid w:val="00475A30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268"/>
    <w:rsid w:val="004772CD"/>
    <w:rsid w:val="0047733F"/>
    <w:rsid w:val="004778FC"/>
    <w:rsid w:val="00477AFC"/>
    <w:rsid w:val="00477D3C"/>
    <w:rsid w:val="00477D6D"/>
    <w:rsid w:val="004805F7"/>
    <w:rsid w:val="00480B86"/>
    <w:rsid w:val="00480C1F"/>
    <w:rsid w:val="00481691"/>
    <w:rsid w:val="0048187D"/>
    <w:rsid w:val="00481A47"/>
    <w:rsid w:val="00481ED1"/>
    <w:rsid w:val="004821DE"/>
    <w:rsid w:val="004822F6"/>
    <w:rsid w:val="00482367"/>
    <w:rsid w:val="00482C2C"/>
    <w:rsid w:val="004831B5"/>
    <w:rsid w:val="0048347E"/>
    <w:rsid w:val="00483B4D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12F"/>
    <w:rsid w:val="004862C2"/>
    <w:rsid w:val="004864CC"/>
    <w:rsid w:val="00486774"/>
    <w:rsid w:val="00486EE8"/>
    <w:rsid w:val="00487BB6"/>
    <w:rsid w:val="00487CEF"/>
    <w:rsid w:val="00490424"/>
    <w:rsid w:val="0049062B"/>
    <w:rsid w:val="00490C12"/>
    <w:rsid w:val="004913F4"/>
    <w:rsid w:val="0049146D"/>
    <w:rsid w:val="0049155D"/>
    <w:rsid w:val="004922D3"/>
    <w:rsid w:val="004924F4"/>
    <w:rsid w:val="00492557"/>
    <w:rsid w:val="0049293B"/>
    <w:rsid w:val="00492BC4"/>
    <w:rsid w:val="00492C70"/>
    <w:rsid w:val="004932E3"/>
    <w:rsid w:val="00493505"/>
    <w:rsid w:val="004936D1"/>
    <w:rsid w:val="004937B4"/>
    <w:rsid w:val="00493F9B"/>
    <w:rsid w:val="00494102"/>
    <w:rsid w:val="0049414A"/>
    <w:rsid w:val="0049424D"/>
    <w:rsid w:val="00494457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7AF"/>
    <w:rsid w:val="004A09D3"/>
    <w:rsid w:val="004A0B2E"/>
    <w:rsid w:val="004A0CD9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B31"/>
    <w:rsid w:val="004A7CF3"/>
    <w:rsid w:val="004B051D"/>
    <w:rsid w:val="004B06BE"/>
    <w:rsid w:val="004B0843"/>
    <w:rsid w:val="004B10ED"/>
    <w:rsid w:val="004B135B"/>
    <w:rsid w:val="004B137B"/>
    <w:rsid w:val="004B16C5"/>
    <w:rsid w:val="004B1CC4"/>
    <w:rsid w:val="004B1EA3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37D"/>
    <w:rsid w:val="004B3590"/>
    <w:rsid w:val="004B35C8"/>
    <w:rsid w:val="004B376B"/>
    <w:rsid w:val="004B3B27"/>
    <w:rsid w:val="004B3EA7"/>
    <w:rsid w:val="004B475F"/>
    <w:rsid w:val="004B4877"/>
    <w:rsid w:val="004B4CA0"/>
    <w:rsid w:val="004B6930"/>
    <w:rsid w:val="004B6A02"/>
    <w:rsid w:val="004B6A06"/>
    <w:rsid w:val="004B6AC4"/>
    <w:rsid w:val="004B6C3D"/>
    <w:rsid w:val="004B6C68"/>
    <w:rsid w:val="004B6CE7"/>
    <w:rsid w:val="004B6D78"/>
    <w:rsid w:val="004B6F57"/>
    <w:rsid w:val="004B745D"/>
    <w:rsid w:val="004B74CD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3AA"/>
    <w:rsid w:val="004C14E1"/>
    <w:rsid w:val="004C1986"/>
    <w:rsid w:val="004C1C8B"/>
    <w:rsid w:val="004C1DE1"/>
    <w:rsid w:val="004C231F"/>
    <w:rsid w:val="004C2543"/>
    <w:rsid w:val="004C2583"/>
    <w:rsid w:val="004C2826"/>
    <w:rsid w:val="004C2906"/>
    <w:rsid w:val="004C2B3A"/>
    <w:rsid w:val="004C30B9"/>
    <w:rsid w:val="004C342B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785"/>
    <w:rsid w:val="004C7810"/>
    <w:rsid w:val="004C7823"/>
    <w:rsid w:val="004C793C"/>
    <w:rsid w:val="004C7C08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17F7"/>
    <w:rsid w:val="004D18D6"/>
    <w:rsid w:val="004D196F"/>
    <w:rsid w:val="004D1E29"/>
    <w:rsid w:val="004D1FD1"/>
    <w:rsid w:val="004D21AF"/>
    <w:rsid w:val="004D2464"/>
    <w:rsid w:val="004D2BF5"/>
    <w:rsid w:val="004D2C14"/>
    <w:rsid w:val="004D2CC9"/>
    <w:rsid w:val="004D2EF0"/>
    <w:rsid w:val="004D307D"/>
    <w:rsid w:val="004D3900"/>
    <w:rsid w:val="004D3955"/>
    <w:rsid w:val="004D3A0B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5EC0"/>
    <w:rsid w:val="004D5FD6"/>
    <w:rsid w:val="004D624B"/>
    <w:rsid w:val="004D65FC"/>
    <w:rsid w:val="004D660A"/>
    <w:rsid w:val="004D664F"/>
    <w:rsid w:val="004D69CD"/>
    <w:rsid w:val="004D6E50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175"/>
    <w:rsid w:val="004E2325"/>
    <w:rsid w:val="004E293D"/>
    <w:rsid w:val="004E2E28"/>
    <w:rsid w:val="004E38C0"/>
    <w:rsid w:val="004E3D77"/>
    <w:rsid w:val="004E3D83"/>
    <w:rsid w:val="004E40A3"/>
    <w:rsid w:val="004E410B"/>
    <w:rsid w:val="004E44D9"/>
    <w:rsid w:val="004E4983"/>
    <w:rsid w:val="004E4AFB"/>
    <w:rsid w:val="004E4FE0"/>
    <w:rsid w:val="004E5650"/>
    <w:rsid w:val="004E5DA6"/>
    <w:rsid w:val="004E5DD3"/>
    <w:rsid w:val="004E649B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BD"/>
    <w:rsid w:val="004F1C14"/>
    <w:rsid w:val="004F2108"/>
    <w:rsid w:val="004F2219"/>
    <w:rsid w:val="004F2381"/>
    <w:rsid w:val="004F2666"/>
    <w:rsid w:val="004F2676"/>
    <w:rsid w:val="004F26FF"/>
    <w:rsid w:val="004F2809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DAD"/>
    <w:rsid w:val="004F4E5F"/>
    <w:rsid w:val="004F505E"/>
    <w:rsid w:val="004F5069"/>
    <w:rsid w:val="004F52D1"/>
    <w:rsid w:val="004F52E6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CD5"/>
    <w:rsid w:val="0050043F"/>
    <w:rsid w:val="005005F2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4172"/>
    <w:rsid w:val="00504682"/>
    <w:rsid w:val="00504789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C3F"/>
    <w:rsid w:val="00507192"/>
    <w:rsid w:val="00507901"/>
    <w:rsid w:val="00507A84"/>
    <w:rsid w:val="00507B2E"/>
    <w:rsid w:val="00507E55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B5B"/>
    <w:rsid w:val="0051237A"/>
    <w:rsid w:val="0051239F"/>
    <w:rsid w:val="0051243D"/>
    <w:rsid w:val="005129B7"/>
    <w:rsid w:val="00512AA8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265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C06"/>
    <w:rsid w:val="00520CAD"/>
    <w:rsid w:val="00520D7A"/>
    <w:rsid w:val="005215B3"/>
    <w:rsid w:val="00521743"/>
    <w:rsid w:val="00521B21"/>
    <w:rsid w:val="00521F2B"/>
    <w:rsid w:val="005222E5"/>
    <w:rsid w:val="005222F6"/>
    <w:rsid w:val="0052232F"/>
    <w:rsid w:val="0052241B"/>
    <w:rsid w:val="00522797"/>
    <w:rsid w:val="00522C88"/>
    <w:rsid w:val="00522DF6"/>
    <w:rsid w:val="00522FDA"/>
    <w:rsid w:val="00523518"/>
    <w:rsid w:val="00523B7F"/>
    <w:rsid w:val="00523FD3"/>
    <w:rsid w:val="00524895"/>
    <w:rsid w:val="00524A5A"/>
    <w:rsid w:val="00525172"/>
    <w:rsid w:val="0052557E"/>
    <w:rsid w:val="005255A4"/>
    <w:rsid w:val="0052583B"/>
    <w:rsid w:val="00525A06"/>
    <w:rsid w:val="00525A8B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1BB"/>
    <w:rsid w:val="005272FC"/>
    <w:rsid w:val="00527380"/>
    <w:rsid w:val="0052774B"/>
    <w:rsid w:val="005277AB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224B"/>
    <w:rsid w:val="0053245A"/>
    <w:rsid w:val="0053247E"/>
    <w:rsid w:val="005326EF"/>
    <w:rsid w:val="00532D4A"/>
    <w:rsid w:val="005330D7"/>
    <w:rsid w:val="005331D7"/>
    <w:rsid w:val="00533425"/>
    <w:rsid w:val="00533D8E"/>
    <w:rsid w:val="00533DFA"/>
    <w:rsid w:val="00534F3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857"/>
    <w:rsid w:val="005409E6"/>
    <w:rsid w:val="00540C8E"/>
    <w:rsid w:val="00540CBF"/>
    <w:rsid w:val="005420D9"/>
    <w:rsid w:val="00542649"/>
    <w:rsid w:val="005431B5"/>
    <w:rsid w:val="0054331D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125"/>
    <w:rsid w:val="00546AD8"/>
    <w:rsid w:val="00546BE4"/>
    <w:rsid w:val="00546D1D"/>
    <w:rsid w:val="00546D3D"/>
    <w:rsid w:val="00546F97"/>
    <w:rsid w:val="00547484"/>
    <w:rsid w:val="00547489"/>
    <w:rsid w:val="005478EB"/>
    <w:rsid w:val="00547951"/>
    <w:rsid w:val="005479A6"/>
    <w:rsid w:val="00547B68"/>
    <w:rsid w:val="00547D3E"/>
    <w:rsid w:val="00547E22"/>
    <w:rsid w:val="00547F68"/>
    <w:rsid w:val="005502E0"/>
    <w:rsid w:val="00550371"/>
    <w:rsid w:val="005507AE"/>
    <w:rsid w:val="005508ED"/>
    <w:rsid w:val="0055101B"/>
    <w:rsid w:val="00551516"/>
    <w:rsid w:val="00551790"/>
    <w:rsid w:val="00551FA3"/>
    <w:rsid w:val="005520BF"/>
    <w:rsid w:val="00552424"/>
    <w:rsid w:val="005525B0"/>
    <w:rsid w:val="005527E5"/>
    <w:rsid w:val="00552821"/>
    <w:rsid w:val="0055297E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E55"/>
    <w:rsid w:val="00562054"/>
    <w:rsid w:val="00562674"/>
    <w:rsid w:val="00562869"/>
    <w:rsid w:val="00562B97"/>
    <w:rsid w:val="00562D19"/>
    <w:rsid w:val="005630C8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D3F"/>
    <w:rsid w:val="00565E79"/>
    <w:rsid w:val="0056619C"/>
    <w:rsid w:val="0056621E"/>
    <w:rsid w:val="005665F9"/>
    <w:rsid w:val="00566696"/>
    <w:rsid w:val="00566935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5F"/>
    <w:rsid w:val="00572465"/>
    <w:rsid w:val="005726BF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EAA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284"/>
    <w:rsid w:val="00582761"/>
    <w:rsid w:val="00582CE7"/>
    <w:rsid w:val="00582D7D"/>
    <w:rsid w:val="00582E10"/>
    <w:rsid w:val="00582F44"/>
    <w:rsid w:val="005831CF"/>
    <w:rsid w:val="005831E2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8B"/>
    <w:rsid w:val="00591C70"/>
    <w:rsid w:val="00591CCD"/>
    <w:rsid w:val="00592694"/>
    <w:rsid w:val="0059289F"/>
    <w:rsid w:val="00592955"/>
    <w:rsid w:val="00592A8F"/>
    <w:rsid w:val="00592AC3"/>
    <w:rsid w:val="00592CAE"/>
    <w:rsid w:val="00592E06"/>
    <w:rsid w:val="00593558"/>
    <w:rsid w:val="00593576"/>
    <w:rsid w:val="00593B52"/>
    <w:rsid w:val="00593BF6"/>
    <w:rsid w:val="00593E2F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7"/>
    <w:rsid w:val="00597570"/>
    <w:rsid w:val="005977B0"/>
    <w:rsid w:val="005978D4"/>
    <w:rsid w:val="00597ACA"/>
    <w:rsid w:val="005A0040"/>
    <w:rsid w:val="005A0201"/>
    <w:rsid w:val="005A080D"/>
    <w:rsid w:val="005A0F8D"/>
    <w:rsid w:val="005A1274"/>
    <w:rsid w:val="005A1DF3"/>
    <w:rsid w:val="005A211C"/>
    <w:rsid w:val="005A22C5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37F"/>
    <w:rsid w:val="005A3D54"/>
    <w:rsid w:val="005A3E45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6DA"/>
    <w:rsid w:val="005A78FB"/>
    <w:rsid w:val="005A7D6D"/>
    <w:rsid w:val="005B02F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87F"/>
    <w:rsid w:val="005B60FA"/>
    <w:rsid w:val="005B6320"/>
    <w:rsid w:val="005B638F"/>
    <w:rsid w:val="005B652C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2E20"/>
    <w:rsid w:val="005C32F2"/>
    <w:rsid w:val="005C335B"/>
    <w:rsid w:val="005C40EE"/>
    <w:rsid w:val="005C4557"/>
    <w:rsid w:val="005C47F3"/>
    <w:rsid w:val="005C4CD1"/>
    <w:rsid w:val="005C529E"/>
    <w:rsid w:val="005C53B3"/>
    <w:rsid w:val="005C5A8B"/>
    <w:rsid w:val="005C5E17"/>
    <w:rsid w:val="005C5E63"/>
    <w:rsid w:val="005C5FED"/>
    <w:rsid w:val="005C603A"/>
    <w:rsid w:val="005C6504"/>
    <w:rsid w:val="005C6813"/>
    <w:rsid w:val="005C7525"/>
    <w:rsid w:val="005C758C"/>
    <w:rsid w:val="005C786F"/>
    <w:rsid w:val="005C7E6D"/>
    <w:rsid w:val="005C7F7A"/>
    <w:rsid w:val="005D0080"/>
    <w:rsid w:val="005D036D"/>
    <w:rsid w:val="005D0375"/>
    <w:rsid w:val="005D0797"/>
    <w:rsid w:val="005D1110"/>
    <w:rsid w:val="005D125C"/>
    <w:rsid w:val="005D187B"/>
    <w:rsid w:val="005D1CFE"/>
    <w:rsid w:val="005D1EC3"/>
    <w:rsid w:val="005D21AC"/>
    <w:rsid w:val="005D2233"/>
    <w:rsid w:val="005D24AE"/>
    <w:rsid w:val="005D2773"/>
    <w:rsid w:val="005D29CC"/>
    <w:rsid w:val="005D3032"/>
    <w:rsid w:val="005D315B"/>
    <w:rsid w:val="005D3255"/>
    <w:rsid w:val="005D3804"/>
    <w:rsid w:val="005D3912"/>
    <w:rsid w:val="005D3D00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70ED"/>
    <w:rsid w:val="005D72EB"/>
    <w:rsid w:val="005D7E96"/>
    <w:rsid w:val="005E01CA"/>
    <w:rsid w:val="005E02D7"/>
    <w:rsid w:val="005E045A"/>
    <w:rsid w:val="005E0774"/>
    <w:rsid w:val="005E0D20"/>
    <w:rsid w:val="005E0D6D"/>
    <w:rsid w:val="005E0E1B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597"/>
    <w:rsid w:val="005E2621"/>
    <w:rsid w:val="005E2838"/>
    <w:rsid w:val="005E295A"/>
    <w:rsid w:val="005E2960"/>
    <w:rsid w:val="005E2BBF"/>
    <w:rsid w:val="005E3524"/>
    <w:rsid w:val="005E3E65"/>
    <w:rsid w:val="005E4131"/>
    <w:rsid w:val="005E44AA"/>
    <w:rsid w:val="005E490F"/>
    <w:rsid w:val="005E4F12"/>
    <w:rsid w:val="005E55F3"/>
    <w:rsid w:val="005E5661"/>
    <w:rsid w:val="005E5842"/>
    <w:rsid w:val="005E585C"/>
    <w:rsid w:val="005E58F9"/>
    <w:rsid w:val="005E596F"/>
    <w:rsid w:val="005E5BA1"/>
    <w:rsid w:val="005E6186"/>
    <w:rsid w:val="005E6348"/>
    <w:rsid w:val="005E6ADD"/>
    <w:rsid w:val="005E6ED1"/>
    <w:rsid w:val="005E7CBB"/>
    <w:rsid w:val="005E7F3E"/>
    <w:rsid w:val="005E7FED"/>
    <w:rsid w:val="005F0396"/>
    <w:rsid w:val="005F03CF"/>
    <w:rsid w:val="005F05D5"/>
    <w:rsid w:val="005F05F8"/>
    <w:rsid w:val="005F0767"/>
    <w:rsid w:val="005F07A3"/>
    <w:rsid w:val="005F0A28"/>
    <w:rsid w:val="005F0AAD"/>
    <w:rsid w:val="005F0B53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4D7D"/>
    <w:rsid w:val="005F5A48"/>
    <w:rsid w:val="005F5E4E"/>
    <w:rsid w:val="005F647D"/>
    <w:rsid w:val="005F64E2"/>
    <w:rsid w:val="005F67E4"/>
    <w:rsid w:val="005F6807"/>
    <w:rsid w:val="005F6BFA"/>
    <w:rsid w:val="005F6C18"/>
    <w:rsid w:val="005F6C4C"/>
    <w:rsid w:val="005F6D08"/>
    <w:rsid w:val="005F6DD7"/>
    <w:rsid w:val="005F73F3"/>
    <w:rsid w:val="005F74AE"/>
    <w:rsid w:val="005F7A87"/>
    <w:rsid w:val="005F7C80"/>
    <w:rsid w:val="005F7E69"/>
    <w:rsid w:val="006002C5"/>
    <w:rsid w:val="00600A40"/>
    <w:rsid w:val="00600AFF"/>
    <w:rsid w:val="00600D60"/>
    <w:rsid w:val="00600F10"/>
    <w:rsid w:val="0060104F"/>
    <w:rsid w:val="00601601"/>
    <w:rsid w:val="00601888"/>
    <w:rsid w:val="00601C4A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FBC"/>
    <w:rsid w:val="006100FC"/>
    <w:rsid w:val="00610483"/>
    <w:rsid w:val="00610EAE"/>
    <w:rsid w:val="0061170C"/>
    <w:rsid w:val="00611A07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DBB"/>
    <w:rsid w:val="0061505C"/>
    <w:rsid w:val="0061509B"/>
    <w:rsid w:val="006152E0"/>
    <w:rsid w:val="006154D5"/>
    <w:rsid w:val="00615997"/>
    <w:rsid w:val="00615F80"/>
    <w:rsid w:val="006160FA"/>
    <w:rsid w:val="006163D2"/>
    <w:rsid w:val="006166FD"/>
    <w:rsid w:val="0061690B"/>
    <w:rsid w:val="006170A3"/>
    <w:rsid w:val="006170A6"/>
    <w:rsid w:val="006171B1"/>
    <w:rsid w:val="00617695"/>
    <w:rsid w:val="00617AF0"/>
    <w:rsid w:val="00617B54"/>
    <w:rsid w:val="00620BAA"/>
    <w:rsid w:val="00620D51"/>
    <w:rsid w:val="00620F1A"/>
    <w:rsid w:val="00621395"/>
    <w:rsid w:val="0062145F"/>
    <w:rsid w:val="006214A0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216"/>
    <w:rsid w:val="00625547"/>
    <w:rsid w:val="006256A2"/>
    <w:rsid w:val="00625A17"/>
    <w:rsid w:val="00625BD4"/>
    <w:rsid w:val="00625C3A"/>
    <w:rsid w:val="00626008"/>
    <w:rsid w:val="0062616D"/>
    <w:rsid w:val="00626274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4"/>
    <w:rsid w:val="00627859"/>
    <w:rsid w:val="00627929"/>
    <w:rsid w:val="00627F51"/>
    <w:rsid w:val="0063026A"/>
    <w:rsid w:val="00630838"/>
    <w:rsid w:val="0063131E"/>
    <w:rsid w:val="00631473"/>
    <w:rsid w:val="00631BAF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2AD"/>
    <w:rsid w:val="00636680"/>
    <w:rsid w:val="006367F7"/>
    <w:rsid w:val="00636950"/>
    <w:rsid w:val="00636EAE"/>
    <w:rsid w:val="00636F56"/>
    <w:rsid w:val="00637104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4F1"/>
    <w:rsid w:val="00643A87"/>
    <w:rsid w:val="00643B3D"/>
    <w:rsid w:val="00643DA7"/>
    <w:rsid w:val="00643E1A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46A"/>
    <w:rsid w:val="00646728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5027A"/>
    <w:rsid w:val="00650BAA"/>
    <w:rsid w:val="0065146C"/>
    <w:rsid w:val="006518E0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C4"/>
    <w:rsid w:val="0065555F"/>
    <w:rsid w:val="00655E31"/>
    <w:rsid w:val="006563C8"/>
    <w:rsid w:val="00656B0A"/>
    <w:rsid w:val="00656E1C"/>
    <w:rsid w:val="006570C2"/>
    <w:rsid w:val="0065747F"/>
    <w:rsid w:val="006607F5"/>
    <w:rsid w:val="00660811"/>
    <w:rsid w:val="00660890"/>
    <w:rsid w:val="0066098C"/>
    <w:rsid w:val="0066107F"/>
    <w:rsid w:val="00661110"/>
    <w:rsid w:val="0066127F"/>
    <w:rsid w:val="00661E28"/>
    <w:rsid w:val="0066233C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FCE"/>
    <w:rsid w:val="006642AE"/>
    <w:rsid w:val="00664C19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E20"/>
    <w:rsid w:val="00670EF1"/>
    <w:rsid w:val="00671008"/>
    <w:rsid w:val="006713B1"/>
    <w:rsid w:val="00671448"/>
    <w:rsid w:val="00671879"/>
    <w:rsid w:val="0067307A"/>
    <w:rsid w:val="00673837"/>
    <w:rsid w:val="00673C6C"/>
    <w:rsid w:val="00673D53"/>
    <w:rsid w:val="00673EF2"/>
    <w:rsid w:val="00673FFB"/>
    <w:rsid w:val="00674A68"/>
    <w:rsid w:val="0067500A"/>
    <w:rsid w:val="00675440"/>
    <w:rsid w:val="00675A4F"/>
    <w:rsid w:val="00675D2A"/>
    <w:rsid w:val="006763F4"/>
    <w:rsid w:val="0067650D"/>
    <w:rsid w:val="00676548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1F33"/>
    <w:rsid w:val="00682475"/>
    <w:rsid w:val="0068262A"/>
    <w:rsid w:val="00682828"/>
    <w:rsid w:val="00682904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66E"/>
    <w:rsid w:val="00683698"/>
    <w:rsid w:val="0068381F"/>
    <w:rsid w:val="0068438D"/>
    <w:rsid w:val="006844A5"/>
    <w:rsid w:val="0068455E"/>
    <w:rsid w:val="006845A5"/>
    <w:rsid w:val="006848D3"/>
    <w:rsid w:val="00684A65"/>
    <w:rsid w:val="00684C0F"/>
    <w:rsid w:val="006855DE"/>
    <w:rsid w:val="0068567F"/>
    <w:rsid w:val="00685749"/>
    <w:rsid w:val="00685820"/>
    <w:rsid w:val="0068597C"/>
    <w:rsid w:val="00685ECC"/>
    <w:rsid w:val="0068618D"/>
    <w:rsid w:val="00686266"/>
    <w:rsid w:val="00686335"/>
    <w:rsid w:val="006868D4"/>
    <w:rsid w:val="00686A8B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901C9"/>
    <w:rsid w:val="00690705"/>
    <w:rsid w:val="00690765"/>
    <w:rsid w:val="0069090F"/>
    <w:rsid w:val="00690A94"/>
    <w:rsid w:val="00690AFD"/>
    <w:rsid w:val="00691353"/>
    <w:rsid w:val="006914F0"/>
    <w:rsid w:val="00691748"/>
    <w:rsid w:val="00691809"/>
    <w:rsid w:val="006922C9"/>
    <w:rsid w:val="0069238D"/>
    <w:rsid w:val="006925E6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FAC"/>
    <w:rsid w:val="006942C6"/>
    <w:rsid w:val="006943EA"/>
    <w:rsid w:val="0069452E"/>
    <w:rsid w:val="00694805"/>
    <w:rsid w:val="00694916"/>
    <w:rsid w:val="00694E39"/>
    <w:rsid w:val="00695235"/>
    <w:rsid w:val="00695407"/>
    <w:rsid w:val="00695971"/>
    <w:rsid w:val="00695C18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A0612"/>
    <w:rsid w:val="006A0618"/>
    <w:rsid w:val="006A089B"/>
    <w:rsid w:val="006A0A4D"/>
    <w:rsid w:val="006A0BE9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ECA"/>
    <w:rsid w:val="006A3083"/>
    <w:rsid w:val="006A374C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88E"/>
    <w:rsid w:val="006A59A9"/>
    <w:rsid w:val="006A5D9B"/>
    <w:rsid w:val="006A5E7F"/>
    <w:rsid w:val="006A601E"/>
    <w:rsid w:val="006A662F"/>
    <w:rsid w:val="006A6DC7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58A"/>
    <w:rsid w:val="006B68C5"/>
    <w:rsid w:val="006B695B"/>
    <w:rsid w:val="006B6C5E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3EB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310"/>
    <w:rsid w:val="006C352B"/>
    <w:rsid w:val="006C35B8"/>
    <w:rsid w:val="006C3801"/>
    <w:rsid w:val="006C3AF5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B83"/>
    <w:rsid w:val="006C6E30"/>
    <w:rsid w:val="006C6EE0"/>
    <w:rsid w:val="006C71FD"/>
    <w:rsid w:val="006C74E6"/>
    <w:rsid w:val="006C7634"/>
    <w:rsid w:val="006C7776"/>
    <w:rsid w:val="006C79B0"/>
    <w:rsid w:val="006C7CB7"/>
    <w:rsid w:val="006C7D66"/>
    <w:rsid w:val="006D09C1"/>
    <w:rsid w:val="006D0B94"/>
    <w:rsid w:val="006D10D7"/>
    <w:rsid w:val="006D1841"/>
    <w:rsid w:val="006D1B35"/>
    <w:rsid w:val="006D1BA1"/>
    <w:rsid w:val="006D1C5A"/>
    <w:rsid w:val="006D1D30"/>
    <w:rsid w:val="006D202A"/>
    <w:rsid w:val="006D2369"/>
    <w:rsid w:val="006D2393"/>
    <w:rsid w:val="006D24C8"/>
    <w:rsid w:val="006D2568"/>
    <w:rsid w:val="006D26F5"/>
    <w:rsid w:val="006D29C5"/>
    <w:rsid w:val="006D2D43"/>
    <w:rsid w:val="006D2DC9"/>
    <w:rsid w:val="006D2E48"/>
    <w:rsid w:val="006D3A77"/>
    <w:rsid w:val="006D3EA2"/>
    <w:rsid w:val="006D4087"/>
    <w:rsid w:val="006D421F"/>
    <w:rsid w:val="006D4D25"/>
    <w:rsid w:val="006D569A"/>
    <w:rsid w:val="006D5E47"/>
    <w:rsid w:val="006D5F83"/>
    <w:rsid w:val="006D610E"/>
    <w:rsid w:val="006D61CD"/>
    <w:rsid w:val="006D62E2"/>
    <w:rsid w:val="006D6773"/>
    <w:rsid w:val="006D6817"/>
    <w:rsid w:val="006D72B9"/>
    <w:rsid w:val="006D7813"/>
    <w:rsid w:val="006D7B7C"/>
    <w:rsid w:val="006D7C15"/>
    <w:rsid w:val="006E0FBD"/>
    <w:rsid w:val="006E1092"/>
    <w:rsid w:val="006E1215"/>
    <w:rsid w:val="006E149F"/>
    <w:rsid w:val="006E15D1"/>
    <w:rsid w:val="006E1619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2F82"/>
    <w:rsid w:val="006E30CA"/>
    <w:rsid w:val="006E3134"/>
    <w:rsid w:val="006E328F"/>
    <w:rsid w:val="006E357B"/>
    <w:rsid w:val="006E36F1"/>
    <w:rsid w:val="006E391B"/>
    <w:rsid w:val="006E4288"/>
    <w:rsid w:val="006E4338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A72"/>
    <w:rsid w:val="006F1039"/>
    <w:rsid w:val="006F13D0"/>
    <w:rsid w:val="006F178B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32C"/>
    <w:rsid w:val="006F48B1"/>
    <w:rsid w:val="006F4941"/>
    <w:rsid w:val="006F4B18"/>
    <w:rsid w:val="006F4C63"/>
    <w:rsid w:val="006F4CC8"/>
    <w:rsid w:val="006F4FEA"/>
    <w:rsid w:val="006F50FE"/>
    <w:rsid w:val="006F5D32"/>
    <w:rsid w:val="006F65F2"/>
    <w:rsid w:val="006F69A1"/>
    <w:rsid w:val="006F6C49"/>
    <w:rsid w:val="006F7210"/>
    <w:rsid w:val="006F7791"/>
    <w:rsid w:val="006F7991"/>
    <w:rsid w:val="006F7A52"/>
    <w:rsid w:val="006F7DE1"/>
    <w:rsid w:val="006F7EF0"/>
    <w:rsid w:val="0070039B"/>
    <w:rsid w:val="0070068E"/>
    <w:rsid w:val="00700826"/>
    <w:rsid w:val="00700AB8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7CC"/>
    <w:rsid w:val="00703907"/>
    <w:rsid w:val="00703A6C"/>
    <w:rsid w:val="00703DAF"/>
    <w:rsid w:val="00703DB4"/>
    <w:rsid w:val="00703F07"/>
    <w:rsid w:val="00703F85"/>
    <w:rsid w:val="00703FA5"/>
    <w:rsid w:val="0070480C"/>
    <w:rsid w:val="007049FA"/>
    <w:rsid w:val="00704CB3"/>
    <w:rsid w:val="00704CD7"/>
    <w:rsid w:val="00705299"/>
    <w:rsid w:val="0070538B"/>
    <w:rsid w:val="00705797"/>
    <w:rsid w:val="007058FA"/>
    <w:rsid w:val="00705A25"/>
    <w:rsid w:val="00705CCE"/>
    <w:rsid w:val="00705DF6"/>
    <w:rsid w:val="00706102"/>
    <w:rsid w:val="00706106"/>
    <w:rsid w:val="00706483"/>
    <w:rsid w:val="0070678C"/>
    <w:rsid w:val="00706A28"/>
    <w:rsid w:val="00706FF1"/>
    <w:rsid w:val="0070786C"/>
    <w:rsid w:val="007079FB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1C38"/>
    <w:rsid w:val="007121E8"/>
    <w:rsid w:val="0071220F"/>
    <w:rsid w:val="007122CA"/>
    <w:rsid w:val="0071283D"/>
    <w:rsid w:val="00712C6E"/>
    <w:rsid w:val="00712D34"/>
    <w:rsid w:val="00712E1D"/>
    <w:rsid w:val="00713059"/>
    <w:rsid w:val="0071310D"/>
    <w:rsid w:val="007133F0"/>
    <w:rsid w:val="0071352F"/>
    <w:rsid w:val="00713B28"/>
    <w:rsid w:val="00713DA0"/>
    <w:rsid w:val="00714088"/>
    <w:rsid w:val="007141CD"/>
    <w:rsid w:val="00714381"/>
    <w:rsid w:val="0071455E"/>
    <w:rsid w:val="007146BC"/>
    <w:rsid w:val="00714A02"/>
    <w:rsid w:val="007151D9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21"/>
    <w:rsid w:val="007230D1"/>
    <w:rsid w:val="007237B2"/>
    <w:rsid w:val="00724072"/>
    <w:rsid w:val="007243FA"/>
    <w:rsid w:val="0072448E"/>
    <w:rsid w:val="007247D1"/>
    <w:rsid w:val="007248E6"/>
    <w:rsid w:val="0072496D"/>
    <w:rsid w:val="007256AE"/>
    <w:rsid w:val="0072575E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A53"/>
    <w:rsid w:val="00731B4D"/>
    <w:rsid w:val="00731B5D"/>
    <w:rsid w:val="00731DCF"/>
    <w:rsid w:val="0073212E"/>
    <w:rsid w:val="007323A5"/>
    <w:rsid w:val="0073247D"/>
    <w:rsid w:val="007327DB"/>
    <w:rsid w:val="00732855"/>
    <w:rsid w:val="0073327A"/>
    <w:rsid w:val="00733624"/>
    <w:rsid w:val="00733713"/>
    <w:rsid w:val="00733DD2"/>
    <w:rsid w:val="00733E3B"/>
    <w:rsid w:val="00733F0A"/>
    <w:rsid w:val="00734223"/>
    <w:rsid w:val="00734499"/>
    <w:rsid w:val="0073463D"/>
    <w:rsid w:val="0073467A"/>
    <w:rsid w:val="007346EF"/>
    <w:rsid w:val="00734BD1"/>
    <w:rsid w:val="00734FEE"/>
    <w:rsid w:val="0073581C"/>
    <w:rsid w:val="00735D0F"/>
    <w:rsid w:val="00735FE8"/>
    <w:rsid w:val="00736463"/>
    <w:rsid w:val="007364A1"/>
    <w:rsid w:val="00736600"/>
    <w:rsid w:val="00736A09"/>
    <w:rsid w:val="00736BAE"/>
    <w:rsid w:val="00736D73"/>
    <w:rsid w:val="00736EF4"/>
    <w:rsid w:val="00737154"/>
    <w:rsid w:val="00737579"/>
    <w:rsid w:val="0073757F"/>
    <w:rsid w:val="00737858"/>
    <w:rsid w:val="00737DB8"/>
    <w:rsid w:val="00740528"/>
    <w:rsid w:val="00740F02"/>
    <w:rsid w:val="0074134E"/>
    <w:rsid w:val="00741408"/>
    <w:rsid w:val="00741645"/>
    <w:rsid w:val="00741904"/>
    <w:rsid w:val="00741D90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874"/>
    <w:rsid w:val="007440CE"/>
    <w:rsid w:val="00744476"/>
    <w:rsid w:val="0074463A"/>
    <w:rsid w:val="007447EB"/>
    <w:rsid w:val="00744C6E"/>
    <w:rsid w:val="00744C7D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5E1"/>
    <w:rsid w:val="007468DC"/>
    <w:rsid w:val="007468E1"/>
    <w:rsid w:val="00746A02"/>
    <w:rsid w:val="00746C48"/>
    <w:rsid w:val="007471DB"/>
    <w:rsid w:val="00747303"/>
    <w:rsid w:val="007479D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7B0"/>
    <w:rsid w:val="00751D3B"/>
    <w:rsid w:val="0075237B"/>
    <w:rsid w:val="007523EB"/>
    <w:rsid w:val="007524A3"/>
    <w:rsid w:val="007527E6"/>
    <w:rsid w:val="007529BC"/>
    <w:rsid w:val="00752EC4"/>
    <w:rsid w:val="007535EE"/>
    <w:rsid w:val="00753D90"/>
    <w:rsid w:val="00753E06"/>
    <w:rsid w:val="0075408F"/>
    <w:rsid w:val="0075429D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57F77"/>
    <w:rsid w:val="00760230"/>
    <w:rsid w:val="0076029F"/>
    <w:rsid w:val="00760387"/>
    <w:rsid w:val="00760D49"/>
    <w:rsid w:val="00760DCB"/>
    <w:rsid w:val="00761A88"/>
    <w:rsid w:val="00761B78"/>
    <w:rsid w:val="007625A9"/>
    <w:rsid w:val="00762AFC"/>
    <w:rsid w:val="00762F3A"/>
    <w:rsid w:val="00763301"/>
    <w:rsid w:val="007633BE"/>
    <w:rsid w:val="007634DF"/>
    <w:rsid w:val="00763B90"/>
    <w:rsid w:val="007640D9"/>
    <w:rsid w:val="0076427C"/>
    <w:rsid w:val="007642A3"/>
    <w:rsid w:val="007642A9"/>
    <w:rsid w:val="00764856"/>
    <w:rsid w:val="00764C5F"/>
    <w:rsid w:val="00764D3A"/>
    <w:rsid w:val="007650CA"/>
    <w:rsid w:val="0076511E"/>
    <w:rsid w:val="0076516B"/>
    <w:rsid w:val="00765810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5D5"/>
    <w:rsid w:val="00770908"/>
    <w:rsid w:val="0077099F"/>
    <w:rsid w:val="00770F56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6A7"/>
    <w:rsid w:val="0077273D"/>
    <w:rsid w:val="007727C5"/>
    <w:rsid w:val="00772A78"/>
    <w:rsid w:val="0077301B"/>
    <w:rsid w:val="007734D4"/>
    <w:rsid w:val="00773D30"/>
    <w:rsid w:val="00773D3A"/>
    <w:rsid w:val="007743A5"/>
    <w:rsid w:val="00774962"/>
    <w:rsid w:val="00774E45"/>
    <w:rsid w:val="00774EE9"/>
    <w:rsid w:val="00774F51"/>
    <w:rsid w:val="00774FFF"/>
    <w:rsid w:val="0077510C"/>
    <w:rsid w:val="007752BF"/>
    <w:rsid w:val="00775431"/>
    <w:rsid w:val="00775623"/>
    <w:rsid w:val="00775AFB"/>
    <w:rsid w:val="00775D3C"/>
    <w:rsid w:val="00775F9C"/>
    <w:rsid w:val="007762F0"/>
    <w:rsid w:val="0077693A"/>
    <w:rsid w:val="0077694F"/>
    <w:rsid w:val="007769AE"/>
    <w:rsid w:val="00776A60"/>
    <w:rsid w:val="00776E58"/>
    <w:rsid w:val="00776EF6"/>
    <w:rsid w:val="0077778D"/>
    <w:rsid w:val="00777B1C"/>
    <w:rsid w:val="00777F1D"/>
    <w:rsid w:val="00780594"/>
    <w:rsid w:val="00780780"/>
    <w:rsid w:val="007807F2"/>
    <w:rsid w:val="00781174"/>
    <w:rsid w:val="00781523"/>
    <w:rsid w:val="0078152C"/>
    <w:rsid w:val="007815F2"/>
    <w:rsid w:val="00781D14"/>
    <w:rsid w:val="00781DB6"/>
    <w:rsid w:val="00781DFE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B05"/>
    <w:rsid w:val="00783B6D"/>
    <w:rsid w:val="00783E88"/>
    <w:rsid w:val="00784018"/>
    <w:rsid w:val="0078435F"/>
    <w:rsid w:val="007843CA"/>
    <w:rsid w:val="00784400"/>
    <w:rsid w:val="0078444D"/>
    <w:rsid w:val="00784562"/>
    <w:rsid w:val="0078469C"/>
    <w:rsid w:val="007846CC"/>
    <w:rsid w:val="00784B0D"/>
    <w:rsid w:val="00784D90"/>
    <w:rsid w:val="00784F64"/>
    <w:rsid w:val="00785091"/>
    <w:rsid w:val="007859DF"/>
    <w:rsid w:val="00785BB0"/>
    <w:rsid w:val="00785F2C"/>
    <w:rsid w:val="007864AC"/>
    <w:rsid w:val="00786770"/>
    <w:rsid w:val="00786939"/>
    <w:rsid w:val="00786A4C"/>
    <w:rsid w:val="00786E65"/>
    <w:rsid w:val="00786F2E"/>
    <w:rsid w:val="00787024"/>
    <w:rsid w:val="00787A9A"/>
    <w:rsid w:val="00787C7A"/>
    <w:rsid w:val="00787CD6"/>
    <w:rsid w:val="00787D8A"/>
    <w:rsid w:val="00787FD5"/>
    <w:rsid w:val="007905E1"/>
    <w:rsid w:val="007906C5"/>
    <w:rsid w:val="00790827"/>
    <w:rsid w:val="00790BFF"/>
    <w:rsid w:val="00790DA7"/>
    <w:rsid w:val="00790FB9"/>
    <w:rsid w:val="00791100"/>
    <w:rsid w:val="00791261"/>
    <w:rsid w:val="00791CA8"/>
    <w:rsid w:val="00791DF1"/>
    <w:rsid w:val="0079206C"/>
    <w:rsid w:val="007923BE"/>
    <w:rsid w:val="007924DE"/>
    <w:rsid w:val="0079268D"/>
    <w:rsid w:val="007927D0"/>
    <w:rsid w:val="00792F2E"/>
    <w:rsid w:val="0079303D"/>
    <w:rsid w:val="00793153"/>
    <w:rsid w:val="00793225"/>
    <w:rsid w:val="007932BE"/>
    <w:rsid w:val="0079332F"/>
    <w:rsid w:val="00793804"/>
    <w:rsid w:val="00793C72"/>
    <w:rsid w:val="00793C80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707A"/>
    <w:rsid w:val="0079725D"/>
    <w:rsid w:val="007976FE"/>
    <w:rsid w:val="00797CC1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DA2"/>
    <w:rsid w:val="007A1E8E"/>
    <w:rsid w:val="007A22EA"/>
    <w:rsid w:val="007A2EF3"/>
    <w:rsid w:val="007A32D6"/>
    <w:rsid w:val="007A3722"/>
    <w:rsid w:val="007A3802"/>
    <w:rsid w:val="007A3BDD"/>
    <w:rsid w:val="007A44AB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E3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AC6"/>
    <w:rsid w:val="007B3BBB"/>
    <w:rsid w:val="007B3F70"/>
    <w:rsid w:val="007B40C0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47"/>
    <w:rsid w:val="007B68C8"/>
    <w:rsid w:val="007B6BB7"/>
    <w:rsid w:val="007B7006"/>
    <w:rsid w:val="007B700C"/>
    <w:rsid w:val="007B7511"/>
    <w:rsid w:val="007B7645"/>
    <w:rsid w:val="007B76BA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CBB"/>
    <w:rsid w:val="007C1F84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51BF"/>
    <w:rsid w:val="007C51EA"/>
    <w:rsid w:val="007C5449"/>
    <w:rsid w:val="007C5808"/>
    <w:rsid w:val="007C5A80"/>
    <w:rsid w:val="007C5F7F"/>
    <w:rsid w:val="007C64FB"/>
    <w:rsid w:val="007C6D06"/>
    <w:rsid w:val="007C70B9"/>
    <w:rsid w:val="007C71EB"/>
    <w:rsid w:val="007C7373"/>
    <w:rsid w:val="007C740C"/>
    <w:rsid w:val="007C764E"/>
    <w:rsid w:val="007C79C2"/>
    <w:rsid w:val="007D02B8"/>
    <w:rsid w:val="007D0A77"/>
    <w:rsid w:val="007D0A8B"/>
    <w:rsid w:val="007D1248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42F"/>
    <w:rsid w:val="007D2478"/>
    <w:rsid w:val="007D257F"/>
    <w:rsid w:val="007D299E"/>
    <w:rsid w:val="007D347C"/>
    <w:rsid w:val="007D36E0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2F"/>
    <w:rsid w:val="007D6852"/>
    <w:rsid w:val="007D6F1C"/>
    <w:rsid w:val="007D7507"/>
    <w:rsid w:val="007D7F6E"/>
    <w:rsid w:val="007D7FD0"/>
    <w:rsid w:val="007D7FD6"/>
    <w:rsid w:val="007E010C"/>
    <w:rsid w:val="007E0935"/>
    <w:rsid w:val="007E0B38"/>
    <w:rsid w:val="007E1447"/>
    <w:rsid w:val="007E1B43"/>
    <w:rsid w:val="007E1CC1"/>
    <w:rsid w:val="007E1D60"/>
    <w:rsid w:val="007E1F15"/>
    <w:rsid w:val="007E1F47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53E4"/>
    <w:rsid w:val="007E5472"/>
    <w:rsid w:val="007E550B"/>
    <w:rsid w:val="007E575A"/>
    <w:rsid w:val="007E5BC3"/>
    <w:rsid w:val="007E5CA2"/>
    <w:rsid w:val="007E61D6"/>
    <w:rsid w:val="007E6469"/>
    <w:rsid w:val="007E64DC"/>
    <w:rsid w:val="007E665C"/>
    <w:rsid w:val="007E68D9"/>
    <w:rsid w:val="007E78B9"/>
    <w:rsid w:val="007E7DEF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D46"/>
    <w:rsid w:val="007F2174"/>
    <w:rsid w:val="007F2350"/>
    <w:rsid w:val="007F24DC"/>
    <w:rsid w:val="007F25C0"/>
    <w:rsid w:val="007F2E05"/>
    <w:rsid w:val="007F3DFA"/>
    <w:rsid w:val="007F4116"/>
    <w:rsid w:val="007F421E"/>
    <w:rsid w:val="007F4432"/>
    <w:rsid w:val="007F44E9"/>
    <w:rsid w:val="007F4561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5DE"/>
    <w:rsid w:val="008026BF"/>
    <w:rsid w:val="00802774"/>
    <w:rsid w:val="008029EC"/>
    <w:rsid w:val="00803289"/>
    <w:rsid w:val="0080336F"/>
    <w:rsid w:val="0080375E"/>
    <w:rsid w:val="0080402C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37A"/>
    <w:rsid w:val="0080649C"/>
    <w:rsid w:val="00806620"/>
    <w:rsid w:val="00806956"/>
    <w:rsid w:val="008071A7"/>
    <w:rsid w:val="00807A0C"/>
    <w:rsid w:val="0081038A"/>
    <w:rsid w:val="00810564"/>
    <w:rsid w:val="008105CD"/>
    <w:rsid w:val="008106A0"/>
    <w:rsid w:val="008107D4"/>
    <w:rsid w:val="00810940"/>
    <w:rsid w:val="00810C7B"/>
    <w:rsid w:val="008114E8"/>
    <w:rsid w:val="008123B6"/>
    <w:rsid w:val="00812901"/>
    <w:rsid w:val="00813520"/>
    <w:rsid w:val="00813C9F"/>
    <w:rsid w:val="00813D1F"/>
    <w:rsid w:val="00813E94"/>
    <w:rsid w:val="00814B2F"/>
    <w:rsid w:val="0081515D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89E"/>
    <w:rsid w:val="00817FE2"/>
    <w:rsid w:val="0082002C"/>
    <w:rsid w:val="0082036A"/>
    <w:rsid w:val="008206A4"/>
    <w:rsid w:val="008208F3"/>
    <w:rsid w:val="00820E1C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462"/>
    <w:rsid w:val="008234CA"/>
    <w:rsid w:val="008236B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3CB"/>
    <w:rsid w:val="008265FC"/>
    <w:rsid w:val="00826699"/>
    <w:rsid w:val="00826C3B"/>
    <w:rsid w:val="00826FEC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A01"/>
    <w:rsid w:val="00841867"/>
    <w:rsid w:val="00841EB8"/>
    <w:rsid w:val="00842007"/>
    <w:rsid w:val="00842344"/>
    <w:rsid w:val="008428D5"/>
    <w:rsid w:val="00842E99"/>
    <w:rsid w:val="0084335F"/>
    <w:rsid w:val="008437E1"/>
    <w:rsid w:val="00843E7F"/>
    <w:rsid w:val="00844223"/>
    <w:rsid w:val="00844690"/>
    <w:rsid w:val="00844ABE"/>
    <w:rsid w:val="00844B7C"/>
    <w:rsid w:val="00844F85"/>
    <w:rsid w:val="00844FC5"/>
    <w:rsid w:val="00845313"/>
    <w:rsid w:val="008454BB"/>
    <w:rsid w:val="00845CE5"/>
    <w:rsid w:val="00845DB5"/>
    <w:rsid w:val="00845F9C"/>
    <w:rsid w:val="00846214"/>
    <w:rsid w:val="00846552"/>
    <w:rsid w:val="0084665B"/>
    <w:rsid w:val="00846698"/>
    <w:rsid w:val="0084691E"/>
    <w:rsid w:val="00846FE2"/>
    <w:rsid w:val="00847572"/>
    <w:rsid w:val="00847670"/>
    <w:rsid w:val="0084779A"/>
    <w:rsid w:val="00847B32"/>
    <w:rsid w:val="00847C0A"/>
    <w:rsid w:val="008503B1"/>
    <w:rsid w:val="008503BF"/>
    <w:rsid w:val="008503F2"/>
    <w:rsid w:val="00850C88"/>
    <w:rsid w:val="00850F45"/>
    <w:rsid w:val="0085106C"/>
    <w:rsid w:val="008510BE"/>
    <w:rsid w:val="00851426"/>
    <w:rsid w:val="008516EE"/>
    <w:rsid w:val="00851892"/>
    <w:rsid w:val="008527A2"/>
    <w:rsid w:val="0085302E"/>
    <w:rsid w:val="00853094"/>
    <w:rsid w:val="008530E1"/>
    <w:rsid w:val="008530FE"/>
    <w:rsid w:val="00853143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6AEC"/>
    <w:rsid w:val="00856D8E"/>
    <w:rsid w:val="0085725D"/>
    <w:rsid w:val="00857512"/>
    <w:rsid w:val="008576CD"/>
    <w:rsid w:val="00857C54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902"/>
    <w:rsid w:val="008639AB"/>
    <w:rsid w:val="00863D73"/>
    <w:rsid w:val="00863EC3"/>
    <w:rsid w:val="008646F2"/>
    <w:rsid w:val="00864A0E"/>
    <w:rsid w:val="00864AD8"/>
    <w:rsid w:val="008655C2"/>
    <w:rsid w:val="0086594F"/>
    <w:rsid w:val="00865D81"/>
    <w:rsid w:val="00865EBD"/>
    <w:rsid w:val="00866195"/>
    <w:rsid w:val="00866217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B32"/>
    <w:rsid w:val="00867D63"/>
    <w:rsid w:val="00867EED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329"/>
    <w:rsid w:val="0087366F"/>
    <w:rsid w:val="008738D7"/>
    <w:rsid w:val="00873A9D"/>
    <w:rsid w:val="00873FD9"/>
    <w:rsid w:val="008741E9"/>
    <w:rsid w:val="00874B60"/>
    <w:rsid w:val="00874D14"/>
    <w:rsid w:val="00874FF4"/>
    <w:rsid w:val="00875675"/>
    <w:rsid w:val="00875B69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C4A"/>
    <w:rsid w:val="0088539C"/>
    <w:rsid w:val="008854AA"/>
    <w:rsid w:val="00885B5C"/>
    <w:rsid w:val="00885BDB"/>
    <w:rsid w:val="00886278"/>
    <w:rsid w:val="008864A3"/>
    <w:rsid w:val="00886E4F"/>
    <w:rsid w:val="00886ED9"/>
    <w:rsid w:val="00887018"/>
    <w:rsid w:val="008870FB"/>
    <w:rsid w:val="00887285"/>
    <w:rsid w:val="008879F0"/>
    <w:rsid w:val="00887D89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D06"/>
    <w:rsid w:val="00891E28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D5"/>
    <w:rsid w:val="00895511"/>
    <w:rsid w:val="008959A8"/>
    <w:rsid w:val="00895D1A"/>
    <w:rsid w:val="00895EAD"/>
    <w:rsid w:val="00896299"/>
    <w:rsid w:val="008965B7"/>
    <w:rsid w:val="0089675E"/>
    <w:rsid w:val="0089677D"/>
    <w:rsid w:val="00896AFD"/>
    <w:rsid w:val="00896B9D"/>
    <w:rsid w:val="00896C18"/>
    <w:rsid w:val="00896DD3"/>
    <w:rsid w:val="00897266"/>
    <w:rsid w:val="008972AA"/>
    <w:rsid w:val="008973F1"/>
    <w:rsid w:val="008A007C"/>
    <w:rsid w:val="008A0372"/>
    <w:rsid w:val="008A0DE6"/>
    <w:rsid w:val="008A1278"/>
    <w:rsid w:val="008A1531"/>
    <w:rsid w:val="008A1E19"/>
    <w:rsid w:val="008A20D7"/>
    <w:rsid w:val="008A2105"/>
    <w:rsid w:val="008A270C"/>
    <w:rsid w:val="008A27A6"/>
    <w:rsid w:val="008A2E8A"/>
    <w:rsid w:val="008A2F4C"/>
    <w:rsid w:val="008A3032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60"/>
    <w:rsid w:val="008A4FB3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593"/>
    <w:rsid w:val="008B0A8E"/>
    <w:rsid w:val="008B0FB8"/>
    <w:rsid w:val="008B11D4"/>
    <w:rsid w:val="008B1A8C"/>
    <w:rsid w:val="008B2303"/>
    <w:rsid w:val="008B2978"/>
    <w:rsid w:val="008B2EDE"/>
    <w:rsid w:val="008B32D5"/>
    <w:rsid w:val="008B34E9"/>
    <w:rsid w:val="008B367A"/>
    <w:rsid w:val="008B40EC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602F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B7DC8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41AD"/>
    <w:rsid w:val="008C4204"/>
    <w:rsid w:val="008C4463"/>
    <w:rsid w:val="008C461D"/>
    <w:rsid w:val="008C4A29"/>
    <w:rsid w:val="008C4B50"/>
    <w:rsid w:val="008C505B"/>
    <w:rsid w:val="008C53E7"/>
    <w:rsid w:val="008C542D"/>
    <w:rsid w:val="008C5762"/>
    <w:rsid w:val="008C5AF0"/>
    <w:rsid w:val="008C5D73"/>
    <w:rsid w:val="008C5EA2"/>
    <w:rsid w:val="008C612E"/>
    <w:rsid w:val="008C66F9"/>
    <w:rsid w:val="008C687F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F63"/>
    <w:rsid w:val="008D059C"/>
    <w:rsid w:val="008D065C"/>
    <w:rsid w:val="008D083F"/>
    <w:rsid w:val="008D096C"/>
    <w:rsid w:val="008D0A4D"/>
    <w:rsid w:val="008D0AC7"/>
    <w:rsid w:val="008D11DF"/>
    <w:rsid w:val="008D1384"/>
    <w:rsid w:val="008D1501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7BD"/>
    <w:rsid w:val="008E4CEB"/>
    <w:rsid w:val="008E4E33"/>
    <w:rsid w:val="008E523A"/>
    <w:rsid w:val="008E53BD"/>
    <w:rsid w:val="008E549A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12C5"/>
    <w:rsid w:val="008F12EE"/>
    <w:rsid w:val="008F148B"/>
    <w:rsid w:val="008F14FB"/>
    <w:rsid w:val="008F1739"/>
    <w:rsid w:val="008F189A"/>
    <w:rsid w:val="008F2425"/>
    <w:rsid w:val="008F2468"/>
    <w:rsid w:val="008F2639"/>
    <w:rsid w:val="008F269F"/>
    <w:rsid w:val="008F26A3"/>
    <w:rsid w:val="008F30B1"/>
    <w:rsid w:val="008F38B0"/>
    <w:rsid w:val="008F398C"/>
    <w:rsid w:val="008F3E5B"/>
    <w:rsid w:val="008F4441"/>
    <w:rsid w:val="008F485B"/>
    <w:rsid w:val="008F4A34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1C9"/>
    <w:rsid w:val="008F6207"/>
    <w:rsid w:val="008F645B"/>
    <w:rsid w:val="008F6721"/>
    <w:rsid w:val="008F6ABC"/>
    <w:rsid w:val="008F702C"/>
    <w:rsid w:val="008F7094"/>
    <w:rsid w:val="008F7400"/>
    <w:rsid w:val="008F74C5"/>
    <w:rsid w:val="008F79B7"/>
    <w:rsid w:val="008F7C46"/>
    <w:rsid w:val="008F7D72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134"/>
    <w:rsid w:val="00904724"/>
    <w:rsid w:val="00904CAE"/>
    <w:rsid w:val="00904EF5"/>
    <w:rsid w:val="009057FB"/>
    <w:rsid w:val="0090605F"/>
    <w:rsid w:val="0090620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D5A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2CB7"/>
    <w:rsid w:val="009131B7"/>
    <w:rsid w:val="009132C0"/>
    <w:rsid w:val="009132D9"/>
    <w:rsid w:val="00913593"/>
    <w:rsid w:val="009139A2"/>
    <w:rsid w:val="00913C1C"/>
    <w:rsid w:val="00913CBA"/>
    <w:rsid w:val="00913FC2"/>
    <w:rsid w:val="0091489C"/>
    <w:rsid w:val="00914D4A"/>
    <w:rsid w:val="00915360"/>
    <w:rsid w:val="009154B5"/>
    <w:rsid w:val="00915691"/>
    <w:rsid w:val="009157F5"/>
    <w:rsid w:val="0091614A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266"/>
    <w:rsid w:val="00920952"/>
    <w:rsid w:val="0092108E"/>
    <w:rsid w:val="0092188C"/>
    <w:rsid w:val="00921DF0"/>
    <w:rsid w:val="00921ECC"/>
    <w:rsid w:val="00921F28"/>
    <w:rsid w:val="0092260D"/>
    <w:rsid w:val="00922ADE"/>
    <w:rsid w:val="00922BE5"/>
    <w:rsid w:val="00923037"/>
    <w:rsid w:val="009232DE"/>
    <w:rsid w:val="00923B0B"/>
    <w:rsid w:val="009243D1"/>
    <w:rsid w:val="009244DA"/>
    <w:rsid w:val="00924C36"/>
    <w:rsid w:val="00924DA7"/>
    <w:rsid w:val="0092514C"/>
    <w:rsid w:val="009256FB"/>
    <w:rsid w:val="0092580B"/>
    <w:rsid w:val="009259A2"/>
    <w:rsid w:val="0092606D"/>
    <w:rsid w:val="00926687"/>
    <w:rsid w:val="00926808"/>
    <w:rsid w:val="0092772A"/>
    <w:rsid w:val="00927768"/>
    <w:rsid w:val="0092799A"/>
    <w:rsid w:val="00927C99"/>
    <w:rsid w:val="00927E85"/>
    <w:rsid w:val="009306B9"/>
    <w:rsid w:val="0093084C"/>
    <w:rsid w:val="0093086F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690"/>
    <w:rsid w:val="00933D3F"/>
    <w:rsid w:val="00933FAC"/>
    <w:rsid w:val="009343CB"/>
    <w:rsid w:val="00934545"/>
    <w:rsid w:val="0093528C"/>
    <w:rsid w:val="0093536B"/>
    <w:rsid w:val="00935919"/>
    <w:rsid w:val="0093593B"/>
    <w:rsid w:val="009359D6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62F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2A"/>
    <w:rsid w:val="0094364A"/>
    <w:rsid w:val="009439E2"/>
    <w:rsid w:val="00943B08"/>
    <w:rsid w:val="009440DD"/>
    <w:rsid w:val="0094418C"/>
    <w:rsid w:val="0094423E"/>
    <w:rsid w:val="00945127"/>
    <w:rsid w:val="00945483"/>
    <w:rsid w:val="0094548E"/>
    <w:rsid w:val="0094568F"/>
    <w:rsid w:val="00945863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C9D"/>
    <w:rsid w:val="00950179"/>
    <w:rsid w:val="0095022C"/>
    <w:rsid w:val="0095025F"/>
    <w:rsid w:val="00950B14"/>
    <w:rsid w:val="00950B36"/>
    <w:rsid w:val="00951654"/>
    <w:rsid w:val="00951668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C07"/>
    <w:rsid w:val="00952D22"/>
    <w:rsid w:val="00953C0A"/>
    <w:rsid w:val="00953DAE"/>
    <w:rsid w:val="00954D3A"/>
    <w:rsid w:val="00954DBF"/>
    <w:rsid w:val="00954E9F"/>
    <w:rsid w:val="0095569A"/>
    <w:rsid w:val="00955B10"/>
    <w:rsid w:val="00955B11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2DA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619"/>
    <w:rsid w:val="009676A1"/>
    <w:rsid w:val="00967881"/>
    <w:rsid w:val="00967AEF"/>
    <w:rsid w:val="0097014E"/>
    <w:rsid w:val="00970154"/>
    <w:rsid w:val="009701E5"/>
    <w:rsid w:val="0097099E"/>
    <w:rsid w:val="009709F8"/>
    <w:rsid w:val="00970A39"/>
    <w:rsid w:val="00970C1A"/>
    <w:rsid w:val="00970C66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9FB"/>
    <w:rsid w:val="00976A21"/>
    <w:rsid w:val="00976AA0"/>
    <w:rsid w:val="00976AA5"/>
    <w:rsid w:val="00976C79"/>
    <w:rsid w:val="00976CC5"/>
    <w:rsid w:val="00976E20"/>
    <w:rsid w:val="0097723E"/>
    <w:rsid w:val="0097761B"/>
    <w:rsid w:val="00977BB6"/>
    <w:rsid w:val="00977C6A"/>
    <w:rsid w:val="00977CD6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B18"/>
    <w:rsid w:val="00981B70"/>
    <w:rsid w:val="0098265E"/>
    <w:rsid w:val="00982B3E"/>
    <w:rsid w:val="00982C1B"/>
    <w:rsid w:val="0098307A"/>
    <w:rsid w:val="00983290"/>
    <w:rsid w:val="00983377"/>
    <w:rsid w:val="00983541"/>
    <w:rsid w:val="00984481"/>
    <w:rsid w:val="009845D2"/>
    <w:rsid w:val="00984985"/>
    <w:rsid w:val="00984A77"/>
    <w:rsid w:val="00984C7F"/>
    <w:rsid w:val="00984CF2"/>
    <w:rsid w:val="00984DF7"/>
    <w:rsid w:val="00984FE5"/>
    <w:rsid w:val="00985194"/>
    <w:rsid w:val="00985597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EAB"/>
    <w:rsid w:val="00990FA9"/>
    <w:rsid w:val="009912E6"/>
    <w:rsid w:val="00991AEC"/>
    <w:rsid w:val="00991B05"/>
    <w:rsid w:val="00991B12"/>
    <w:rsid w:val="00991BE0"/>
    <w:rsid w:val="00991D12"/>
    <w:rsid w:val="00991DD2"/>
    <w:rsid w:val="00991EED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6DE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F64"/>
    <w:rsid w:val="009A2FA7"/>
    <w:rsid w:val="009A30EC"/>
    <w:rsid w:val="009A3238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5D4D"/>
    <w:rsid w:val="009A64D3"/>
    <w:rsid w:val="009A6E01"/>
    <w:rsid w:val="009A7610"/>
    <w:rsid w:val="009B02FE"/>
    <w:rsid w:val="009B040E"/>
    <w:rsid w:val="009B081C"/>
    <w:rsid w:val="009B13F9"/>
    <w:rsid w:val="009B151F"/>
    <w:rsid w:val="009B1573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6F9"/>
    <w:rsid w:val="009B3DC8"/>
    <w:rsid w:val="009B3E42"/>
    <w:rsid w:val="009B40D7"/>
    <w:rsid w:val="009B46D7"/>
    <w:rsid w:val="009B491E"/>
    <w:rsid w:val="009B49C5"/>
    <w:rsid w:val="009B4EF3"/>
    <w:rsid w:val="009B4F19"/>
    <w:rsid w:val="009B4F85"/>
    <w:rsid w:val="009B599B"/>
    <w:rsid w:val="009B59FA"/>
    <w:rsid w:val="009B5A48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66EF"/>
    <w:rsid w:val="009C67A5"/>
    <w:rsid w:val="009C6947"/>
    <w:rsid w:val="009C6C46"/>
    <w:rsid w:val="009C6E88"/>
    <w:rsid w:val="009C72B8"/>
    <w:rsid w:val="009C7941"/>
    <w:rsid w:val="009C7B09"/>
    <w:rsid w:val="009C7CEF"/>
    <w:rsid w:val="009C7D6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2294"/>
    <w:rsid w:val="009D2779"/>
    <w:rsid w:val="009D2BD6"/>
    <w:rsid w:val="009D30D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5014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8CA"/>
    <w:rsid w:val="009D7B86"/>
    <w:rsid w:val="009D7C81"/>
    <w:rsid w:val="009E0077"/>
    <w:rsid w:val="009E0A19"/>
    <w:rsid w:val="009E0A58"/>
    <w:rsid w:val="009E0BD5"/>
    <w:rsid w:val="009E0BFA"/>
    <w:rsid w:val="009E1258"/>
    <w:rsid w:val="009E15FD"/>
    <w:rsid w:val="009E1848"/>
    <w:rsid w:val="009E1A8C"/>
    <w:rsid w:val="009E284A"/>
    <w:rsid w:val="009E2AF6"/>
    <w:rsid w:val="009E3103"/>
    <w:rsid w:val="009E365A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919"/>
    <w:rsid w:val="009E59B8"/>
    <w:rsid w:val="009E5D6D"/>
    <w:rsid w:val="009E62F8"/>
    <w:rsid w:val="009E63C0"/>
    <w:rsid w:val="009E6559"/>
    <w:rsid w:val="009E6706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2E3E"/>
    <w:rsid w:val="009F36C7"/>
    <w:rsid w:val="009F3C22"/>
    <w:rsid w:val="009F3F9B"/>
    <w:rsid w:val="009F406E"/>
    <w:rsid w:val="009F4DA9"/>
    <w:rsid w:val="009F51E4"/>
    <w:rsid w:val="009F5939"/>
    <w:rsid w:val="009F5C81"/>
    <w:rsid w:val="009F5C9E"/>
    <w:rsid w:val="009F5CC7"/>
    <w:rsid w:val="009F5DD9"/>
    <w:rsid w:val="009F65BE"/>
    <w:rsid w:val="009F674D"/>
    <w:rsid w:val="009F6782"/>
    <w:rsid w:val="009F6BB9"/>
    <w:rsid w:val="009F6D77"/>
    <w:rsid w:val="009F7362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34E"/>
    <w:rsid w:val="00A03566"/>
    <w:rsid w:val="00A0380E"/>
    <w:rsid w:val="00A03928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202"/>
    <w:rsid w:val="00A0551F"/>
    <w:rsid w:val="00A05647"/>
    <w:rsid w:val="00A05C49"/>
    <w:rsid w:val="00A05E06"/>
    <w:rsid w:val="00A05F3D"/>
    <w:rsid w:val="00A06418"/>
    <w:rsid w:val="00A065EA"/>
    <w:rsid w:val="00A068F3"/>
    <w:rsid w:val="00A06B93"/>
    <w:rsid w:val="00A07037"/>
    <w:rsid w:val="00A073EC"/>
    <w:rsid w:val="00A07581"/>
    <w:rsid w:val="00A077BB"/>
    <w:rsid w:val="00A1048D"/>
    <w:rsid w:val="00A105B1"/>
    <w:rsid w:val="00A105F0"/>
    <w:rsid w:val="00A10749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3115"/>
    <w:rsid w:val="00A133F4"/>
    <w:rsid w:val="00A13513"/>
    <w:rsid w:val="00A136E0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5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4D45"/>
    <w:rsid w:val="00A24EB2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528"/>
    <w:rsid w:val="00A3360D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95D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199"/>
    <w:rsid w:val="00A402FC"/>
    <w:rsid w:val="00A40437"/>
    <w:rsid w:val="00A40512"/>
    <w:rsid w:val="00A406C3"/>
    <w:rsid w:val="00A4099C"/>
    <w:rsid w:val="00A40EB5"/>
    <w:rsid w:val="00A416A2"/>
    <w:rsid w:val="00A4191C"/>
    <w:rsid w:val="00A419A3"/>
    <w:rsid w:val="00A41F68"/>
    <w:rsid w:val="00A421FC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60D8"/>
    <w:rsid w:val="00A46498"/>
    <w:rsid w:val="00A4653B"/>
    <w:rsid w:val="00A46779"/>
    <w:rsid w:val="00A4708D"/>
    <w:rsid w:val="00A470A6"/>
    <w:rsid w:val="00A476DF"/>
    <w:rsid w:val="00A5006E"/>
    <w:rsid w:val="00A50213"/>
    <w:rsid w:val="00A50F04"/>
    <w:rsid w:val="00A51026"/>
    <w:rsid w:val="00A516FE"/>
    <w:rsid w:val="00A51B41"/>
    <w:rsid w:val="00A5233C"/>
    <w:rsid w:val="00A525A6"/>
    <w:rsid w:val="00A528D3"/>
    <w:rsid w:val="00A52A8C"/>
    <w:rsid w:val="00A52B86"/>
    <w:rsid w:val="00A5334B"/>
    <w:rsid w:val="00A53393"/>
    <w:rsid w:val="00A53855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0CFC"/>
    <w:rsid w:val="00A6102D"/>
    <w:rsid w:val="00A6103E"/>
    <w:rsid w:val="00A61836"/>
    <w:rsid w:val="00A6184D"/>
    <w:rsid w:val="00A61AFA"/>
    <w:rsid w:val="00A61C57"/>
    <w:rsid w:val="00A61DA2"/>
    <w:rsid w:val="00A61DDD"/>
    <w:rsid w:val="00A62042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42C"/>
    <w:rsid w:val="00A736CD"/>
    <w:rsid w:val="00A73893"/>
    <w:rsid w:val="00A73C6D"/>
    <w:rsid w:val="00A73CC7"/>
    <w:rsid w:val="00A7451B"/>
    <w:rsid w:val="00A7468E"/>
    <w:rsid w:val="00A747A1"/>
    <w:rsid w:val="00A74970"/>
    <w:rsid w:val="00A74C27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75"/>
    <w:rsid w:val="00A76DF7"/>
    <w:rsid w:val="00A80153"/>
    <w:rsid w:val="00A804C3"/>
    <w:rsid w:val="00A8084B"/>
    <w:rsid w:val="00A80A0B"/>
    <w:rsid w:val="00A80D48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A44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97E"/>
    <w:rsid w:val="00A86996"/>
    <w:rsid w:val="00A86A2C"/>
    <w:rsid w:val="00A86C15"/>
    <w:rsid w:val="00A87303"/>
    <w:rsid w:val="00A875F7"/>
    <w:rsid w:val="00A875FC"/>
    <w:rsid w:val="00A877CA"/>
    <w:rsid w:val="00A87965"/>
    <w:rsid w:val="00A87AB9"/>
    <w:rsid w:val="00A87AFF"/>
    <w:rsid w:val="00A90505"/>
    <w:rsid w:val="00A90DA8"/>
    <w:rsid w:val="00A91158"/>
    <w:rsid w:val="00A91398"/>
    <w:rsid w:val="00A9159A"/>
    <w:rsid w:val="00A9173D"/>
    <w:rsid w:val="00A91907"/>
    <w:rsid w:val="00A91954"/>
    <w:rsid w:val="00A91EBB"/>
    <w:rsid w:val="00A923D7"/>
    <w:rsid w:val="00A92850"/>
    <w:rsid w:val="00A92874"/>
    <w:rsid w:val="00A92C55"/>
    <w:rsid w:val="00A92D60"/>
    <w:rsid w:val="00A92F92"/>
    <w:rsid w:val="00A93245"/>
    <w:rsid w:val="00A93551"/>
    <w:rsid w:val="00A94497"/>
    <w:rsid w:val="00A94980"/>
    <w:rsid w:val="00A94FF4"/>
    <w:rsid w:val="00A95763"/>
    <w:rsid w:val="00A96194"/>
    <w:rsid w:val="00A9686C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29C"/>
    <w:rsid w:val="00AA47E2"/>
    <w:rsid w:val="00AA4A80"/>
    <w:rsid w:val="00AA55EE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169B"/>
    <w:rsid w:val="00AB1724"/>
    <w:rsid w:val="00AB1983"/>
    <w:rsid w:val="00AB2508"/>
    <w:rsid w:val="00AB25A8"/>
    <w:rsid w:val="00AB283D"/>
    <w:rsid w:val="00AB2953"/>
    <w:rsid w:val="00AB2EDD"/>
    <w:rsid w:val="00AB2F44"/>
    <w:rsid w:val="00AB3027"/>
    <w:rsid w:val="00AB32A4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8B2"/>
    <w:rsid w:val="00AB7ED2"/>
    <w:rsid w:val="00AB7FD7"/>
    <w:rsid w:val="00AC0028"/>
    <w:rsid w:val="00AC06B4"/>
    <w:rsid w:val="00AC08B7"/>
    <w:rsid w:val="00AC0CD0"/>
    <w:rsid w:val="00AC18E4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73BC"/>
    <w:rsid w:val="00AC77E5"/>
    <w:rsid w:val="00AC7CBC"/>
    <w:rsid w:val="00AC7E2E"/>
    <w:rsid w:val="00AD014C"/>
    <w:rsid w:val="00AD0678"/>
    <w:rsid w:val="00AD06B0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335"/>
    <w:rsid w:val="00AD4A18"/>
    <w:rsid w:val="00AD4BEC"/>
    <w:rsid w:val="00AD4D30"/>
    <w:rsid w:val="00AD5722"/>
    <w:rsid w:val="00AD5896"/>
    <w:rsid w:val="00AD5BE7"/>
    <w:rsid w:val="00AD5D80"/>
    <w:rsid w:val="00AD5E92"/>
    <w:rsid w:val="00AD6284"/>
    <w:rsid w:val="00AD66DA"/>
    <w:rsid w:val="00AD6B78"/>
    <w:rsid w:val="00AD6BF0"/>
    <w:rsid w:val="00AD786F"/>
    <w:rsid w:val="00AD7ABF"/>
    <w:rsid w:val="00AD7CB7"/>
    <w:rsid w:val="00AD7E75"/>
    <w:rsid w:val="00AE0907"/>
    <w:rsid w:val="00AE0A16"/>
    <w:rsid w:val="00AE0ACF"/>
    <w:rsid w:val="00AE0CC3"/>
    <w:rsid w:val="00AE1E2E"/>
    <w:rsid w:val="00AE2495"/>
    <w:rsid w:val="00AE276D"/>
    <w:rsid w:val="00AE2F24"/>
    <w:rsid w:val="00AE2FAE"/>
    <w:rsid w:val="00AE2FD7"/>
    <w:rsid w:val="00AE3132"/>
    <w:rsid w:val="00AE3185"/>
    <w:rsid w:val="00AE319A"/>
    <w:rsid w:val="00AE37E6"/>
    <w:rsid w:val="00AE41D3"/>
    <w:rsid w:val="00AE487C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C54"/>
    <w:rsid w:val="00AE7D37"/>
    <w:rsid w:val="00AE7E07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408"/>
    <w:rsid w:val="00AF4528"/>
    <w:rsid w:val="00AF49EE"/>
    <w:rsid w:val="00AF4F48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7A4"/>
    <w:rsid w:val="00AF7C7C"/>
    <w:rsid w:val="00B00354"/>
    <w:rsid w:val="00B005F1"/>
    <w:rsid w:val="00B007B1"/>
    <w:rsid w:val="00B00A7D"/>
    <w:rsid w:val="00B00AB8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E5D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98C"/>
    <w:rsid w:val="00B05BA4"/>
    <w:rsid w:val="00B05EE6"/>
    <w:rsid w:val="00B060FD"/>
    <w:rsid w:val="00B0624D"/>
    <w:rsid w:val="00B0673F"/>
    <w:rsid w:val="00B06749"/>
    <w:rsid w:val="00B06D30"/>
    <w:rsid w:val="00B0756A"/>
    <w:rsid w:val="00B0765F"/>
    <w:rsid w:val="00B07675"/>
    <w:rsid w:val="00B07B47"/>
    <w:rsid w:val="00B07D2B"/>
    <w:rsid w:val="00B07EDD"/>
    <w:rsid w:val="00B10708"/>
    <w:rsid w:val="00B108B9"/>
    <w:rsid w:val="00B10A1D"/>
    <w:rsid w:val="00B11188"/>
    <w:rsid w:val="00B113DA"/>
    <w:rsid w:val="00B117DD"/>
    <w:rsid w:val="00B11841"/>
    <w:rsid w:val="00B11969"/>
    <w:rsid w:val="00B119F0"/>
    <w:rsid w:val="00B12271"/>
    <w:rsid w:val="00B12397"/>
    <w:rsid w:val="00B1260A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67D0"/>
    <w:rsid w:val="00B16A14"/>
    <w:rsid w:val="00B1700A"/>
    <w:rsid w:val="00B173E1"/>
    <w:rsid w:val="00B175A2"/>
    <w:rsid w:val="00B1773D"/>
    <w:rsid w:val="00B177D3"/>
    <w:rsid w:val="00B178A7"/>
    <w:rsid w:val="00B17A25"/>
    <w:rsid w:val="00B2003F"/>
    <w:rsid w:val="00B201E2"/>
    <w:rsid w:val="00B20405"/>
    <w:rsid w:val="00B20792"/>
    <w:rsid w:val="00B20BB2"/>
    <w:rsid w:val="00B21117"/>
    <w:rsid w:val="00B2151A"/>
    <w:rsid w:val="00B21622"/>
    <w:rsid w:val="00B218C9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49D"/>
    <w:rsid w:val="00B304A7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100"/>
    <w:rsid w:val="00B368F9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892"/>
    <w:rsid w:val="00B414E2"/>
    <w:rsid w:val="00B4168F"/>
    <w:rsid w:val="00B4174E"/>
    <w:rsid w:val="00B41D01"/>
    <w:rsid w:val="00B4290C"/>
    <w:rsid w:val="00B42D61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936"/>
    <w:rsid w:val="00B4595E"/>
    <w:rsid w:val="00B45F38"/>
    <w:rsid w:val="00B46D09"/>
    <w:rsid w:val="00B46F6B"/>
    <w:rsid w:val="00B47389"/>
    <w:rsid w:val="00B475FE"/>
    <w:rsid w:val="00B47615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1D5"/>
    <w:rsid w:val="00B53D09"/>
    <w:rsid w:val="00B53EBE"/>
    <w:rsid w:val="00B53F61"/>
    <w:rsid w:val="00B53F97"/>
    <w:rsid w:val="00B54067"/>
    <w:rsid w:val="00B54716"/>
    <w:rsid w:val="00B54D9D"/>
    <w:rsid w:val="00B554B4"/>
    <w:rsid w:val="00B55862"/>
    <w:rsid w:val="00B5590A"/>
    <w:rsid w:val="00B55B18"/>
    <w:rsid w:val="00B56131"/>
    <w:rsid w:val="00B56181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BC"/>
    <w:rsid w:val="00B60199"/>
    <w:rsid w:val="00B602A7"/>
    <w:rsid w:val="00B60814"/>
    <w:rsid w:val="00B60B1E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F41"/>
    <w:rsid w:val="00B671F1"/>
    <w:rsid w:val="00B6791E"/>
    <w:rsid w:val="00B67AC7"/>
    <w:rsid w:val="00B67B4C"/>
    <w:rsid w:val="00B67B6F"/>
    <w:rsid w:val="00B67DED"/>
    <w:rsid w:val="00B67F66"/>
    <w:rsid w:val="00B67FEB"/>
    <w:rsid w:val="00B70249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63B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893"/>
    <w:rsid w:val="00B77AFD"/>
    <w:rsid w:val="00B77C16"/>
    <w:rsid w:val="00B77C97"/>
    <w:rsid w:val="00B77D64"/>
    <w:rsid w:val="00B77EA6"/>
    <w:rsid w:val="00B80424"/>
    <w:rsid w:val="00B804F7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30B"/>
    <w:rsid w:val="00B82517"/>
    <w:rsid w:val="00B82A52"/>
    <w:rsid w:val="00B838A7"/>
    <w:rsid w:val="00B84224"/>
    <w:rsid w:val="00B84404"/>
    <w:rsid w:val="00B8488F"/>
    <w:rsid w:val="00B84CE7"/>
    <w:rsid w:val="00B85161"/>
    <w:rsid w:val="00B851D0"/>
    <w:rsid w:val="00B85B0A"/>
    <w:rsid w:val="00B85BD5"/>
    <w:rsid w:val="00B85E74"/>
    <w:rsid w:val="00B863C9"/>
    <w:rsid w:val="00B86714"/>
    <w:rsid w:val="00B86B30"/>
    <w:rsid w:val="00B86D89"/>
    <w:rsid w:val="00B86F1F"/>
    <w:rsid w:val="00B875F2"/>
    <w:rsid w:val="00B8791C"/>
    <w:rsid w:val="00B87A64"/>
    <w:rsid w:val="00B90090"/>
    <w:rsid w:val="00B901B5"/>
    <w:rsid w:val="00B9055A"/>
    <w:rsid w:val="00B90AAB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834"/>
    <w:rsid w:val="00B939F0"/>
    <w:rsid w:val="00B93C5F"/>
    <w:rsid w:val="00B93D47"/>
    <w:rsid w:val="00B94B8F"/>
    <w:rsid w:val="00B94E78"/>
    <w:rsid w:val="00B950A1"/>
    <w:rsid w:val="00B950B1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DE4"/>
    <w:rsid w:val="00B96F40"/>
    <w:rsid w:val="00B96FDD"/>
    <w:rsid w:val="00B97147"/>
    <w:rsid w:val="00B97244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232"/>
    <w:rsid w:val="00BA242C"/>
    <w:rsid w:val="00BA2BCF"/>
    <w:rsid w:val="00BA2DF6"/>
    <w:rsid w:val="00BA30A2"/>
    <w:rsid w:val="00BA30C8"/>
    <w:rsid w:val="00BA36D9"/>
    <w:rsid w:val="00BA3BD2"/>
    <w:rsid w:val="00BA40B6"/>
    <w:rsid w:val="00BA431E"/>
    <w:rsid w:val="00BA474B"/>
    <w:rsid w:val="00BA4852"/>
    <w:rsid w:val="00BA4B10"/>
    <w:rsid w:val="00BA4C61"/>
    <w:rsid w:val="00BA5120"/>
    <w:rsid w:val="00BA5402"/>
    <w:rsid w:val="00BA553A"/>
    <w:rsid w:val="00BA5CAA"/>
    <w:rsid w:val="00BA5CB7"/>
    <w:rsid w:val="00BA60EE"/>
    <w:rsid w:val="00BA6187"/>
    <w:rsid w:val="00BA66C9"/>
    <w:rsid w:val="00BA6A53"/>
    <w:rsid w:val="00BA6EF3"/>
    <w:rsid w:val="00BA74CD"/>
    <w:rsid w:val="00BA79EF"/>
    <w:rsid w:val="00BA7F9E"/>
    <w:rsid w:val="00BB00C5"/>
    <w:rsid w:val="00BB00CB"/>
    <w:rsid w:val="00BB1643"/>
    <w:rsid w:val="00BB1A96"/>
    <w:rsid w:val="00BB1C61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0C9"/>
    <w:rsid w:val="00BC02F0"/>
    <w:rsid w:val="00BC08D8"/>
    <w:rsid w:val="00BC0D3C"/>
    <w:rsid w:val="00BC0E74"/>
    <w:rsid w:val="00BC173E"/>
    <w:rsid w:val="00BC175A"/>
    <w:rsid w:val="00BC1982"/>
    <w:rsid w:val="00BC24CB"/>
    <w:rsid w:val="00BC25E2"/>
    <w:rsid w:val="00BC2D4A"/>
    <w:rsid w:val="00BC2E7B"/>
    <w:rsid w:val="00BC2FF7"/>
    <w:rsid w:val="00BC32AB"/>
    <w:rsid w:val="00BC33B0"/>
    <w:rsid w:val="00BC3515"/>
    <w:rsid w:val="00BC352A"/>
    <w:rsid w:val="00BC374C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5A49"/>
    <w:rsid w:val="00BC5B27"/>
    <w:rsid w:val="00BC5CBE"/>
    <w:rsid w:val="00BC5D7A"/>
    <w:rsid w:val="00BC6031"/>
    <w:rsid w:val="00BC6275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448"/>
    <w:rsid w:val="00BD0C1C"/>
    <w:rsid w:val="00BD0F94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EB"/>
    <w:rsid w:val="00BD6633"/>
    <w:rsid w:val="00BD67AB"/>
    <w:rsid w:val="00BD6811"/>
    <w:rsid w:val="00BD6A24"/>
    <w:rsid w:val="00BD6AB9"/>
    <w:rsid w:val="00BD6C3B"/>
    <w:rsid w:val="00BD7434"/>
    <w:rsid w:val="00BD7484"/>
    <w:rsid w:val="00BD763C"/>
    <w:rsid w:val="00BE0695"/>
    <w:rsid w:val="00BE0AD8"/>
    <w:rsid w:val="00BE0BCE"/>
    <w:rsid w:val="00BE0CCE"/>
    <w:rsid w:val="00BE1116"/>
    <w:rsid w:val="00BE1341"/>
    <w:rsid w:val="00BE17AE"/>
    <w:rsid w:val="00BE229E"/>
    <w:rsid w:val="00BE2712"/>
    <w:rsid w:val="00BE2998"/>
    <w:rsid w:val="00BE2D73"/>
    <w:rsid w:val="00BE2EFD"/>
    <w:rsid w:val="00BE3888"/>
    <w:rsid w:val="00BE39B8"/>
    <w:rsid w:val="00BE3A73"/>
    <w:rsid w:val="00BE3B62"/>
    <w:rsid w:val="00BE3CB0"/>
    <w:rsid w:val="00BE3E48"/>
    <w:rsid w:val="00BE4DD9"/>
    <w:rsid w:val="00BE4EDD"/>
    <w:rsid w:val="00BE58B3"/>
    <w:rsid w:val="00BE626B"/>
    <w:rsid w:val="00BE6434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440"/>
    <w:rsid w:val="00BF05BC"/>
    <w:rsid w:val="00BF089B"/>
    <w:rsid w:val="00BF0978"/>
    <w:rsid w:val="00BF13E7"/>
    <w:rsid w:val="00BF1533"/>
    <w:rsid w:val="00BF162A"/>
    <w:rsid w:val="00BF16CB"/>
    <w:rsid w:val="00BF1B63"/>
    <w:rsid w:val="00BF1DE2"/>
    <w:rsid w:val="00BF1EB2"/>
    <w:rsid w:val="00BF26F0"/>
    <w:rsid w:val="00BF2D72"/>
    <w:rsid w:val="00BF325B"/>
    <w:rsid w:val="00BF3711"/>
    <w:rsid w:val="00BF37E0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764"/>
    <w:rsid w:val="00BF5C1D"/>
    <w:rsid w:val="00BF5C43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6D"/>
    <w:rsid w:val="00C01382"/>
    <w:rsid w:val="00C014EF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135"/>
    <w:rsid w:val="00C1199B"/>
    <w:rsid w:val="00C11AB8"/>
    <w:rsid w:val="00C11AC9"/>
    <w:rsid w:val="00C11CCF"/>
    <w:rsid w:val="00C11D58"/>
    <w:rsid w:val="00C11E7E"/>
    <w:rsid w:val="00C121DF"/>
    <w:rsid w:val="00C1222B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558D"/>
    <w:rsid w:val="00C25751"/>
    <w:rsid w:val="00C25A32"/>
    <w:rsid w:val="00C25E57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82D"/>
    <w:rsid w:val="00C358FB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02D"/>
    <w:rsid w:val="00C40884"/>
    <w:rsid w:val="00C40E69"/>
    <w:rsid w:val="00C413CE"/>
    <w:rsid w:val="00C4160A"/>
    <w:rsid w:val="00C41962"/>
    <w:rsid w:val="00C41B46"/>
    <w:rsid w:val="00C41FE4"/>
    <w:rsid w:val="00C4243E"/>
    <w:rsid w:val="00C43349"/>
    <w:rsid w:val="00C43930"/>
    <w:rsid w:val="00C43F7F"/>
    <w:rsid w:val="00C43FC7"/>
    <w:rsid w:val="00C44137"/>
    <w:rsid w:val="00C447E7"/>
    <w:rsid w:val="00C44AF8"/>
    <w:rsid w:val="00C44C93"/>
    <w:rsid w:val="00C44C98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71F6"/>
    <w:rsid w:val="00C477AE"/>
    <w:rsid w:val="00C47821"/>
    <w:rsid w:val="00C47870"/>
    <w:rsid w:val="00C478C6"/>
    <w:rsid w:val="00C478D9"/>
    <w:rsid w:val="00C47AC3"/>
    <w:rsid w:val="00C47D13"/>
    <w:rsid w:val="00C47DD7"/>
    <w:rsid w:val="00C503D7"/>
    <w:rsid w:val="00C507D2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7C7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2FB4"/>
    <w:rsid w:val="00C63B76"/>
    <w:rsid w:val="00C63EBA"/>
    <w:rsid w:val="00C641E5"/>
    <w:rsid w:val="00C64277"/>
    <w:rsid w:val="00C648DB"/>
    <w:rsid w:val="00C650E2"/>
    <w:rsid w:val="00C65240"/>
    <w:rsid w:val="00C65445"/>
    <w:rsid w:val="00C656B0"/>
    <w:rsid w:val="00C658D2"/>
    <w:rsid w:val="00C65EA5"/>
    <w:rsid w:val="00C65F4A"/>
    <w:rsid w:val="00C66609"/>
    <w:rsid w:val="00C66A68"/>
    <w:rsid w:val="00C66CC8"/>
    <w:rsid w:val="00C66D9E"/>
    <w:rsid w:val="00C66DCA"/>
    <w:rsid w:val="00C6747F"/>
    <w:rsid w:val="00C67751"/>
    <w:rsid w:val="00C67BC3"/>
    <w:rsid w:val="00C67CF4"/>
    <w:rsid w:val="00C67DB8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20C2"/>
    <w:rsid w:val="00C726BF"/>
    <w:rsid w:val="00C7284F"/>
    <w:rsid w:val="00C72874"/>
    <w:rsid w:val="00C72A1C"/>
    <w:rsid w:val="00C72A4B"/>
    <w:rsid w:val="00C72D65"/>
    <w:rsid w:val="00C72EC9"/>
    <w:rsid w:val="00C72EDA"/>
    <w:rsid w:val="00C73040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4F2"/>
    <w:rsid w:val="00C74633"/>
    <w:rsid w:val="00C7467D"/>
    <w:rsid w:val="00C746BB"/>
    <w:rsid w:val="00C7482E"/>
    <w:rsid w:val="00C74912"/>
    <w:rsid w:val="00C74C43"/>
    <w:rsid w:val="00C74C5B"/>
    <w:rsid w:val="00C74DAE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10"/>
    <w:rsid w:val="00C76782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E5"/>
    <w:rsid w:val="00C8072F"/>
    <w:rsid w:val="00C8086E"/>
    <w:rsid w:val="00C809B1"/>
    <w:rsid w:val="00C80B43"/>
    <w:rsid w:val="00C80DE4"/>
    <w:rsid w:val="00C810EE"/>
    <w:rsid w:val="00C8134A"/>
    <w:rsid w:val="00C81959"/>
    <w:rsid w:val="00C81ACC"/>
    <w:rsid w:val="00C81DA7"/>
    <w:rsid w:val="00C82053"/>
    <w:rsid w:val="00C8205F"/>
    <w:rsid w:val="00C82179"/>
    <w:rsid w:val="00C824B9"/>
    <w:rsid w:val="00C825A7"/>
    <w:rsid w:val="00C82F60"/>
    <w:rsid w:val="00C82FED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F06"/>
    <w:rsid w:val="00C84F29"/>
    <w:rsid w:val="00C850DC"/>
    <w:rsid w:val="00C853F9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C4B"/>
    <w:rsid w:val="00C90F0B"/>
    <w:rsid w:val="00C90F62"/>
    <w:rsid w:val="00C9103C"/>
    <w:rsid w:val="00C91248"/>
    <w:rsid w:val="00C915BD"/>
    <w:rsid w:val="00C91DCD"/>
    <w:rsid w:val="00C91FA7"/>
    <w:rsid w:val="00C93763"/>
    <w:rsid w:val="00C93B35"/>
    <w:rsid w:val="00C93B86"/>
    <w:rsid w:val="00C93C8E"/>
    <w:rsid w:val="00C93D9F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03C"/>
    <w:rsid w:val="00C9729C"/>
    <w:rsid w:val="00C97854"/>
    <w:rsid w:val="00C979AF"/>
    <w:rsid w:val="00C97A3B"/>
    <w:rsid w:val="00C97DCF"/>
    <w:rsid w:val="00CA0C15"/>
    <w:rsid w:val="00CA10F7"/>
    <w:rsid w:val="00CA13D6"/>
    <w:rsid w:val="00CA155F"/>
    <w:rsid w:val="00CA1604"/>
    <w:rsid w:val="00CA173E"/>
    <w:rsid w:val="00CA1830"/>
    <w:rsid w:val="00CA21C6"/>
    <w:rsid w:val="00CA22F2"/>
    <w:rsid w:val="00CA237F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F65"/>
    <w:rsid w:val="00CA6070"/>
    <w:rsid w:val="00CA64C9"/>
    <w:rsid w:val="00CA6D7D"/>
    <w:rsid w:val="00CA74A4"/>
    <w:rsid w:val="00CA7AE7"/>
    <w:rsid w:val="00CA7D15"/>
    <w:rsid w:val="00CA7D2D"/>
    <w:rsid w:val="00CB000E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CD2"/>
    <w:rsid w:val="00CB3EB0"/>
    <w:rsid w:val="00CB4592"/>
    <w:rsid w:val="00CB4B98"/>
    <w:rsid w:val="00CB4DE6"/>
    <w:rsid w:val="00CB4EC2"/>
    <w:rsid w:val="00CB4FA4"/>
    <w:rsid w:val="00CB526E"/>
    <w:rsid w:val="00CB5D33"/>
    <w:rsid w:val="00CB5E55"/>
    <w:rsid w:val="00CB5F26"/>
    <w:rsid w:val="00CB642C"/>
    <w:rsid w:val="00CB6DA6"/>
    <w:rsid w:val="00CB6FAA"/>
    <w:rsid w:val="00CB7485"/>
    <w:rsid w:val="00CB7B3F"/>
    <w:rsid w:val="00CB7B81"/>
    <w:rsid w:val="00CB7C53"/>
    <w:rsid w:val="00CB7CFB"/>
    <w:rsid w:val="00CB7D80"/>
    <w:rsid w:val="00CC0312"/>
    <w:rsid w:val="00CC0635"/>
    <w:rsid w:val="00CC06EA"/>
    <w:rsid w:val="00CC0ADA"/>
    <w:rsid w:val="00CC0E30"/>
    <w:rsid w:val="00CC145C"/>
    <w:rsid w:val="00CC16C0"/>
    <w:rsid w:val="00CC1ABD"/>
    <w:rsid w:val="00CC1ACE"/>
    <w:rsid w:val="00CC1CB4"/>
    <w:rsid w:val="00CC1CC0"/>
    <w:rsid w:val="00CC2053"/>
    <w:rsid w:val="00CC29E4"/>
    <w:rsid w:val="00CC30A0"/>
    <w:rsid w:val="00CC3892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929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1C2"/>
    <w:rsid w:val="00CD25D4"/>
    <w:rsid w:val="00CD283E"/>
    <w:rsid w:val="00CD312F"/>
    <w:rsid w:val="00CD313E"/>
    <w:rsid w:val="00CD34D6"/>
    <w:rsid w:val="00CD3551"/>
    <w:rsid w:val="00CD356A"/>
    <w:rsid w:val="00CD3592"/>
    <w:rsid w:val="00CD3A60"/>
    <w:rsid w:val="00CD3C03"/>
    <w:rsid w:val="00CD3CAB"/>
    <w:rsid w:val="00CD3DB9"/>
    <w:rsid w:val="00CD3E62"/>
    <w:rsid w:val="00CD3FF2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F3"/>
    <w:rsid w:val="00CD7343"/>
    <w:rsid w:val="00CE0275"/>
    <w:rsid w:val="00CE07AE"/>
    <w:rsid w:val="00CE09AE"/>
    <w:rsid w:val="00CE0DBE"/>
    <w:rsid w:val="00CE1884"/>
    <w:rsid w:val="00CE1CE7"/>
    <w:rsid w:val="00CE1FCF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9F4"/>
    <w:rsid w:val="00CE4A03"/>
    <w:rsid w:val="00CE539B"/>
    <w:rsid w:val="00CE58FE"/>
    <w:rsid w:val="00CE5973"/>
    <w:rsid w:val="00CE5CD2"/>
    <w:rsid w:val="00CE5D9A"/>
    <w:rsid w:val="00CE5F52"/>
    <w:rsid w:val="00CE627C"/>
    <w:rsid w:val="00CE66C0"/>
    <w:rsid w:val="00CE6883"/>
    <w:rsid w:val="00CE71A3"/>
    <w:rsid w:val="00CE7405"/>
    <w:rsid w:val="00CE798B"/>
    <w:rsid w:val="00CE7C4B"/>
    <w:rsid w:val="00CE7D55"/>
    <w:rsid w:val="00CE7F4F"/>
    <w:rsid w:val="00CF064F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3FA5"/>
    <w:rsid w:val="00CF4480"/>
    <w:rsid w:val="00CF44B0"/>
    <w:rsid w:val="00CF4E44"/>
    <w:rsid w:val="00CF4F62"/>
    <w:rsid w:val="00CF5A4E"/>
    <w:rsid w:val="00CF5A98"/>
    <w:rsid w:val="00CF5D0E"/>
    <w:rsid w:val="00CF6029"/>
    <w:rsid w:val="00CF61FE"/>
    <w:rsid w:val="00CF633E"/>
    <w:rsid w:val="00CF63FB"/>
    <w:rsid w:val="00CF6EE0"/>
    <w:rsid w:val="00CF6FF4"/>
    <w:rsid w:val="00CF6FFA"/>
    <w:rsid w:val="00CF7498"/>
    <w:rsid w:val="00CF797E"/>
    <w:rsid w:val="00CF7FDA"/>
    <w:rsid w:val="00D001A4"/>
    <w:rsid w:val="00D0035D"/>
    <w:rsid w:val="00D00F57"/>
    <w:rsid w:val="00D00F7C"/>
    <w:rsid w:val="00D016B6"/>
    <w:rsid w:val="00D016C8"/>
    <w:rsid w:val="00D01A7C"/>
    <w:rsid w:val="00D022CD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38F"/>
    <w:rsid w:val="00D04726"/>
    <w:rsid w:val="00D04C77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C31"/>
    <w:rsid w:val="00D130F0"/>
    <w:rsid w:val="00D133B7"/>
    <w:rsid w:val="00D136DB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36E"/>
    <w:rsid w:val="00D1667D"/>
    <w:rsid w:val="00D168F7"/>
    <w:rsid w:val="00D1694E"/>
    <w:rsid w:val="00D16D18"/>
    <w:rsid w:val="00D17276"/>
    <w:rsid w:val="00D1776F"/>
    <w:rsid w:val="00D178D5"/>
    <w:rsid w:val="00D17902"/>
    <w:rsid w:val="00D17D15"/>
    <w:rsid w:val="00D17D74"/>
    <w:rsid w:val="00D17E85"/>
    <w:rsid w:val="00D202BB"/>
    <w:rsid w:val="00D202BC"/>
    <w:rsid w:val="00D20680"/>
    <w:rsid w:val="00D20896"/>
    <w:rsid w:val="00D20BC1"/>
    <w:rsid w:val="00D21124"/>
    <w:rsid w:val="00D21332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493"/>
    <w:rsid w:val="00D30A70"/>
    <w:rsid w:val="00D30B2F"/>
    <w:rsid w:val="00D30C20"/>
    <w:rsid w:val="00D30C84"/>
    <w:rsid w:val="00D30D07"/>
    <w:rsid w:val="00D31200"/>
    <w:rsid w:val="00D31683"/>
    <w:rsid w:val="00D317A6"/>
    <w:rsid w:val="00D317CD"/>
    <w:rsid w:val="00D319F6"/>
    <w:rsid w:val="00D31A40"/>
    <w:rsid w:val="00D320B8"/>
    <w:rsid w:val="00D32328"/>
    <w:rsid w:val="00D3250C"/>
    <w:rsid w:val="00D32765"/>
    <w:rsid w:val="00D32769"/>
    <w:rsid w:val="00D32FF8"/>
    <w:rsid w:val="00D3335A"/>
    <w:rsid w:val="00D34408"/>
    <w:rsid w:val="00D344CA"/>
    <w:rsid w:val="00D34508"/>
    <w:rsid w:val="00D349C2"/>
    <w:rsid w:val="00D34C53"/>
    <w:rsid w:val="00D355F5"/>
    <w:rsid w:val="00D3561E"/>
    <w:rsid w:val="00D358AA"/>
    <w:rsid w:val="00D358ED"/>
    <w:rsid w:val="00D36338"/>
    <w:rsid w:val="00D36AB2"/>
    <w:rsid w:val="00D36D3F"/>
    <w:rsid w:val="00D36F54"/>
    <w:rsid w:val="00D3712F"/>
    <w:rsid w:val="00D373D4"/>
    <w:rsid w:val="00D37B33"/>
    <w:rsid w:val="00D37BD0"/>
    <w:rsid w:val="00D37C6F"/>
    <w:rsid w:val="00D403FC"/>
    <w:rsid w:val="00D40887"/>
    <w:rsid w:val="00D40908"/>
    <w:rsid w:val="00D409D6"/>
    <w:rsid w:val="00D40A37"/>
    <w:rsid w:val="00D40E31"/>
    <w:rsid w:val="00D4106F"/>
    <w:rsid w:val="00D4139B"/>
    <w:rsid w:val="00D41766"/>
    <w:rsid w:val="00D41B4A"/>
    <w:rsid w:val="00D41E3B"/>
    <w:rsid w:val="00D41EBA"/>
    <w:rsid w:val="00D420A7"/>
    <w:rsid w:val="00D423FC"/>
    <w:rsid w:val="00D4277D"/>
    <w:rsid w:val="00D428AF"/>
    <w:rsid w:val="00D42F01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C1C"/>
    <w:rsid w:val="00D44C8D"/>
    <w:rsid w:val="00D4501B"/>
    <w:rsid w:val="00D45112"/>
    <w:rsid w:val="00D456F0"/>
    <w:rsid w:val="00D4573C"/>
    <w:rsid w:val="00D45FFD"/>
    <w:rsid w:val="00D460C8"/>
    <w:rsid w:val="00D4636F"/>
    <w:rsid w:val="00D464EB"/>
    <w:rsid w:val="00D46653"/>
    <w:rsid w:val="00D46D73"/>
    <w:rsid w:val="00D47709"/>
    <w:rsid w:val="00D47E36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E4"/>
    <w:rsid w:val="00D5398A"/>
    <w:rsid w:val="00D53FF9"/>
    <w:rsid w:val="00D540FE"/>
    <w:rsid w:val="00D542B3"/>
    <w:rsid w:val="00D544B3"/>
    <w:rsid w:val="00D546F2"/>
    <w:rsid w:val="00D546FD"/>
    <w:rsid w:val="00D547E2"/>
    <w:rsid w:val="00D54A11"/>
    <w:rsid w:val="00D54C73"/>
    <w:rsid w:val="00D55905"/>
    <w:rsid w:val="00D5591D"/>
    <w:rsid w:val="00D559B1"/>
    <w:rsid w:val="00D56268"/>
    <w:rsid w:val="00D562CC"/>
    <w:rsid w:val="00D563F5"/>
    <w:rsid w:val="00D56508"/>
    <w:rsid w:val="00D56995"/>
    <w:rsid w:val="00D56D3A"/>
    <w:rsid w:val="00D56EFF"/>
    <w:rsid w:val="00D57505"/>
    <w:rsid w:val="00D576DE"/>
    <w:rsid w:val="00D57B21"/>
    <w:rsid w:val="00D57BD1"/>
    <w:rsid w:val="00D57F45"/>
    <w:rsid w:val="00D60019"/>
    <w:rsid w:val="00D6053F"/>
    <w:rsid w:val="00D60833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98"/>
    <w:rsid w:val="00D623A7"/>
    <w:rsid w:val="00D62A48"/>
    <w:rsid w:val="00D62CFF"/>
    <w:rsid w:val="00D63F02"/>
    <w:rsid w:val="00D63F47"/>
    <w:rsid w:val="00D63F71"/>
    <w:rsid w:val="00D63FD9"/>
    <w:rsid w:val="00D64702"/>
    <w:rsid w:val="00D64C2D"/>
    <w:rsid w:val="00D65433"/>
    <w:rsid w:val="00D65AB0"/>
    <w:rsid w:val="00D66434"/>
    <w:rsid w:val="00D665FA"/>
    <w:rsid w:val="00D66728"/>
    <w:rsid w:val="00D667B7"/>
    <w:rsid w:val="00D669D3"/>
    <w:rsid w:val="00D669E7"/>
    <w:rsid w:val="00D6734A"/>
    <w:rsid w:val="00D675BB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E2B"/>
    <w:rsid w:val="00D71FDF"/>
    <w:rsid w:val="00D72038"/>
    <w:rsid w:val="00D72664"/>
    <w:rsid w:val="00D72848"/>
    <w:rsid w:val="00D72A12"/>
    <w:rsid w:val="00D72B5F"/>
    <w:rsid w:val="00D72D3C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5C5"/>
    <w:rsid w:val="00D757E6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722F"/>
    <w:rsid w:val="00D77291"/>
    <w:rsid w:val="00D7766C"/>
    <w:rsid w:val="00D77CA1"/>
    <w:rsid w:val="00D802D6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5E3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9F4"/>
    <w:rsid w:val="00D93AC9"/>
    <w:rsid w:val="00D93C15"/>
    <w:rsid w:val="00D93FC9"/>
    <w:rsid w:val="00D940BD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2EDC"/>
    <w:rsid w:val="00DA31C8"/>
    <w:rsid w:val="00DA3206"/>
    <w:rsid w:val="00DA3251"/>
    <w:rsid w:val="00DA3997"/>
    <w:rsid w:val="00DA39DF"/>
    <w:rsid w:val="00DA3D68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18"/>
    <w:rsid w:val="00DA74CC"/>
    <w:rsid w:val="00DA7587"/>
    <w:rsid w:val="00DA7A35"/>
    <w:rsid w:val="00DA7BC7"/>
    <w:rsid w:val="00DA7E94"/>
    <w:rsid w:val="00DB017E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BFF"/>
    <w:rsid w:val="00DB3C15"/>
    <w:rsid w:val="00DB3C20"/>
    <w:rsid w:val="00DB4489"/>
    <w:rsid w:val="00DB4525"/>
    <w:rsid w:val="00DB4565"/>
    <w:rsid w:val="00DB45B2"/>
    <w:rsid w:val="00DB4C97"/>
    <w:rsid w:val="00DB4CD2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E2C"/>
    <w:rsid w:val="00DB71E0"/>
    <w:rsid w:val="00DB722A"/>
    <w:rsid w:val="00DB7707"/>
    <w:rsid w:val="00DB7885"/>
    <w:rsid w:val="00DB7A9B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529"/>
    <w:rsid w:val="00DC2725"/>
    <w:rsid w:val="00DC2784"/>
    <w:rsid w:val="00DC2895"/>
    <w:rsid w:val="00DC2CA5"/>
    <w:rsid w:val="00DC2F45"/>
    <w:rsid w:val="00DC2F7C"/>
    <w:rsid w:val="00DC3A12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D71"/>
    <w:rsid w:val="00DC5022"/>
    <w:rsid w:val="00DC5B34"/>
    <w:rsid w:val="00DC5C08"/>
    <w:rsid w:val="00DC5C9E"/>
    <w:rsid w:val="00DC5D3A"/>
    <w:rsid w:val="00DC604D"/>
    <w:rsid w:val="00DC688A"/>
    <w:rsid w:val="00DC7309"/>
    <w:rsid w:val="00DC7443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B6"/>
    <w:rsid w:val="00DD44DB"/>
    <w:rsid w:val="00DD4768"/>
    <w:rsid w:val="00DD4A08"/>
    <w:rsid w:val="00DD4A2A"/>
    <w:rsid w:val="00DD4B37"/>
    <w:rsid w:val="00DD4C87"/>
    <w:rsid w:val="00DD4F7E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69E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25AE"/>
    <w:rsid w:val="00DE2863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342A"/>
    <w:rsid w:val="00DF3B21"/>
    <w:rsid w:val="00DF402C"/>
    <w:rsid w:val="00DF45BB"/>
    <w:rsid w:val="00DF4996"/>
    <w:rsid w:val="00DF4DA1"/>
    <w:rsid w:val="00DF56A5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A8D"/>
    <w:rsid w:val="00E00EA2"/>
    <w:rsid w:val="00E01988"/>
    <w:rsid w:val="00E01C32"/>
    <w:rsid w:val="00E0213D"/>
    <w:rsid w:val="00E0235F"/>
    <w:rsid w:val="00E02CE1"/>
    <w:rsid w:val="00E031FE"/>
    <w:rsid w:val="00E038B4"/>
    <w:rsid w:val="00E03D7B"/>
    <w:rsid w:val="00E03E2B"/>
    <w:rsid w:val="00E04106"/>
    <w:rsid w:val="00E04237"/>
    <w:rsid w:val="00E0448D"/>
    <w:rsid w:val="00E0477C"/>
    <w:rsid w:val="00E04AF9"/>
    <w:rsid w:val="00E04DFC"/>
    <w:rsid w:val="00E05A51"/>
    <w:rsid w:val="00E05B01"/>
    <w:rsid w:val="00E06188"/>
    <w:rsid w:val="00E068F1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685"/>
    <w:rsid w:val="00E1380A"/>
    <w:rsid w:val="00E13BA2"/>
    <w:rsid w:val="00E14813"/>
    <w:rsid w:val="00E148E2"/>
    <w:rsid w:val="00E14E26"/>
    <w:rsid w:val="00E15598"/>
    <w:rsid w:val="00E1587B"/>
    <w:rsid w:val="00E15A12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102"/>
    <w:rsid w:val="00E21507"/>
    <w:rsid w:val="00E21829"/>
    <w:rsid w:val="00E2192D"/>
    <w:rsid w:val="00E21C6F"/>
    <w:rsid w:val="00E21FAB"/>
    <w:rsid w:val="00E2228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E3D"/>
    <w:rsid w:val="00E23F5B"/>
    <w:rsid w:val="00E245A3"/>
    <w:rsid w:val="00E24646"/>
    <w:rsid w:val="00E24772"/>
    <w:rsid w:val="00E252C0"/>
    <w:rsid w:val="00E2543C"/>
    <w:rsid w:val="00E256E4"/>
    <w:rsid w:val="00E257F6"/>
    <w:rsid w:val="00E258CF"/>
    <w:rsid w:val="00E25C00"/>
    <w:rsid w:val="00E25D72"/>
    <w:rsid w:val="00E261B0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B98"/>
    <w:rsid w:val="00E31FB0"/>
    <w:rsid w:val="00E3200A"/>
    <w:rsid w:val="00E320E0"/>
    <w:rsid w:val="00E322AB"/>
    <w:rsid w:val="00E32407"/>
    <w:rsid w:val="00E3273B"/>
    <w:rsid w:val="00E3284A"/>
    <w:rsid w:val="00E32B94"/>
    <w:rsid w:val="00E32C9A"/>
    <w:rsid w:val="00E33149"/>
    <w:rsid w:val="00E33301"/>
    <w:rsid w:val="00E3338F"/>
    <w:rsid w:val="00E333A2"/>
    <w:rsid w:val="00E3353D"/>
    <w:rsid w:val="00E338FD"/>
    <w:rsid w:val="00E33EC1"/>
    <w:rsid w:val="00E34678"/>
    <w:rsid w:val="00E346A2"/>
    <w:rsid w:val="00E34AB8"/>
    <w:rsid w:val="00E34B5B"/>
    <w:rsid w:val="00E34EF5"/>
    <w:rsid w:val="00E35851"/>
    <w:rsid w:val="00E35B89"/>
    <w:rsid w:val="00E35F51"/>
    <w:rsid w:val="00E3602C"/>
    <w:rsid w:val="00E363AC"/>
    <w:rsid w:val="00E363E4"/>
    <w:rsid w:val="00E36774"/>
    <w:rsid w:val="00E36D45"/>
    <w:rsid w:val="00E36DE3"/>
    <w:rsid w:val="00E36EC5"/>
    <w:rsid w:val="00E37126"/>
    <w:rsid w:val="00E37735"/>
    <w:rsid w:val="00E37A6F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205"/>
    <w:rsid w:val="00E422A6"/>
    <w:rsid w:val="00E423CF"/>
    <w:rsid w:val="00E424CE"/>
    <w:rsid w:val="00E42811"/>
    <w:rsid w:val="00E42B3F"/>
    <w:rsid w:val="00E42B4F"/>
    <w:rsid w:val="00E43398"/>
    <w:rsid w:val="00E4359F"/>
    <w:rsid w:val="00E43841"/>
    <w:rsid w:val="00E43F64"/>
    <w:rsid w:val="00E4435B"/>
    <w:rsid w:val="00E44B44"/>
    <w:rsid w:val="00E44EFF"/>
    <w:rsid w:val="00E44FBA"/>
    <w:rsid w:val="00E45078"/>
    <w:rsid w:val="00E456E2"/>
    <w:rsid w:val="00E45790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3E"/>
    <w:rsid w:val="00E46C8B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FC2"/>
    <w:rsid w:val="00E6157C"/>
    <w:rsid w:val="00E616CB"/>
    <w:rsid w:val="00E61913"/>
    <w:rsid w:val="00E61CFC"/>
    <w:rsid w:val="00E61EDD"/>
    <w:rsid w:val="00E6204D"/>
    <w:rsid w:val="00E62BE9"/>
    <w:rsid w:val="00E62EAF"/>
    <w:rsid w:val="00E63854"/>
    <w:rsid w:val="00E6402F"/>
    <w:rsid w:val="00E6423B"/>
    <w:rsid w:val="00E64515"/>
    <w:rsid w:val="00E646B7"/>
    <w:rsid w:val="00E6473F"/>
    <w:rsid w:val="00E6492E"/>
    <w:rsid w:val="00E64B36"/>
    <w:rsid w:val="00E64F6E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D09"/>
    <w:rsid w:val="00E66F60"/>
    <w:rsid w:val="00E66FA0"/>
    <w:rsid w:val="00E67057"/>
    <w:rsid w:val="00E673FD"/>
    <w:rsid w:val="00E67B2B"/>
    <w:rsid w:val="00E67BA4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222"/>
    <w:rsid w:val="00E7334C"/>
    <w:rsid w:val="00E73579"/>
    <w:rsid w:val="00E73DBE"/>
    <w:rsid w:val="00E74145"/>
    <w:rsid w:val="00E74186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08"/>
    <w:rsid w:val="00E75B2D"/>
    <w:rsid w:val="00E75BAB"/>
    <w:rsid w:val="00E766D9"/>
    <w:rsid w:val="00E7697C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14AE"/>
    <w:rsid w:val="00E81ECD"/>
    <w:rsid w:val="00E82349"/>
    <w:rsid w:val="00E82781"/>
    <w:rsid w:val="00E831E4"/>
    <w:rsid w:val="00E8340A"/>
    <w:rsid w:val="00E8346E"/>
    <w:rsid w:val="00E8350F"/>
    <w:rsid w:val="00E83A85"/>
    <w:rsid w:val="00E83CA2"/>
    <w:rsid w:val="00E83D12"/>
    <w:rsid w:val="00E8406A"/>
    <w:rsid w:val="00E84123"/>
    <w:rsid w:val="00E841C2"/>
    <w:rsid w:val="00E84594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5B3"/>
    <w:rsid w:val="00E87BFF"/>
    <w:rsid w:val="00E90153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03"/>
    <w:rsid w:val="00E9326A"/>
    <w:rsid w:val="00E93366"/>
    <w:rsid w:val="00E93A97"/>
    <w:rsid w:val="00E93BA2"/>
    <w:rsid w:val="00E940B3"/>
    <w:rsid w:val="00E94196"/>
    <w:rsid w:val="00E943AB"/>
    <w:rsid w:val="00E94A1A"/>
    <w:rsid w:val="00E95708"/>
    <w:rsid w:val="00E96699"/>
    <w:rsid w:val="00E966DF"/>
    <w:rsid w:val="00E96C6D"/>
    <w:rsid w:val="00E9749B"/>
    <w:rsid w:val="00E974BF"/>
    <w:rsid w:val="00E97DD9"/>
    <w:rsid w:val="00EA02C2"/>
    <w:rsid w:val="00EA042E"/>
    <w:rsid w:val="00EA045F"/>
    <w:rsid w:val="00EA060A"/>
    <w:rsid w:val="00EA06E6"/>
    <w:rsid w:val="00EA0886"/>
    <w:rsid w:val="00EA0D02"/>
    <w:rsid w:val="00EA0E00"/>
    <w:rsid w:val="00EA12CA"/>
    <w:rsid w:val="00EA1459"/>
    <w:rsid w:val="00EA1629"/>
    <w:rsid w:val="00EA187A"/>
    <w:rsid w:val="00EA1966"/>
    <w:rsid w:val="00EA1F05"/>
    <w:rsid w:val="00EA23AD"/>
    <w:rsid w:val="00EA25C5"/>
    <w:rsid w:val="00EA29C4"/>
    <w:rsid w:val="00EA2F53"/>
    <w:rsid w:val="00EA34BE"/>
    <w:rsid w:val="00EA358A"/>
    <w:rsid w:val="00EA35EF"/>
    <w:rsid w:val="00EA3B2E"/>
    <w:rsid w:val="00EA3D41"/>
    <w:rsid w:val="00EA439D"/>
    <w:rsid w:val="00EA45AB"/>
    <w:rsid w:val="00EA4609"/>
    <w:rsid w:val="00EA4718"/>
    <w:rsid w:val="00EA472D"/>
    <w:rsid w:val="00EA4984"/>
    <w:rsid w:val="00EA4DC6"/>
    <w:rsid w:val="00EA4E1F"/>
    <w:rsid w:val="00EA4F4A"/>
    <w:rsid w:val="00EA569B"/>
    <w:rsid w:val="00EA5B58"/>
    <w:rsid w:val="00EA5BB7"/>
    <w:rsid w:val="00EA5C56"/>
    <w:rsid w:val="00EA628D"/>
    <w:rsid w:val="00EA6416"/>
    <w:rsid w:val="00EA646C"/>
    <w:rsid w:val="00EA650C"/>
    <w:rsid w:val="00EA65EB"/>
    <w:rsid w:val="00EA6607"/>
    <w:rsid w:val="00EA6794"/>
    <w:rsid w:val="00EA68A4"/>
    <w:rsid w:val="00EA7728"/>
    <w:rsid w:val="00EA789E"/>
    <w:rsid w:val="00EA7AE7"/>
    <w:rsid w:val="00EA7B36"/>
    <w:rsid w:val="00EB037E"/>
    <w:rsid w:val="00EB07DF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DEC"/>
    <w:rsid w:val="00EB2EF3"/>
    <w:rsid w:val="00EB3328"/>
    <w:rsid w:val="00EB3A11"/>
    <w:rsid w:val="00EB3BE2"/>
    <w:rsid w:val="00EB3F3A"/>
    <w:rsid w:val="00EB440F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20EE"/>
    <w:rsid w:val="00EC246A"/>
    <w:rsid w:val="00EC2F7C"/>
    <w:rsid w:val="00EC31D2"/>
    <w:rsid w:val="00EC32ED"/>
    <w:rsid w:val="00EC3844"/>
    <w:rsid w:val="00EC387C"/>
    <w:rsid w:val="00EC4117"/>
    <w:rsid w:val="00EC4417"/>
    <w:rsid w:val="00EC442A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B7C"/>
    <w:rsid w:val="00EC6B9D"/>
    <w:rsid w:val="00EC6DF7"/>
    <w:rsid w:val="00EC6EC4"/>
    <w:rsid w:val="00EC6F41"/>
    <w:rsid w:val="00EC704C"/>
    <w:rsid w:val="00EC7052"/>
    <w:rsid w:val="00EC73DB"/>
    <w:rsid w:val="00EC74AB"/>
    <w:rsid w:val="00EC7800"/>
    <w:rsid w:val="00EC7985"/>
    <w:rsid w:val="00EC7CAC"/>
    <w:rsid w:val="00ED0235"/>
    <w:rsid w:val="00ED0850"/>
    <w:rsid w:val="00ED0951"/>
    <w:rsid w:val="00ED0B95"/>
    <w:rsid w:val="00ED0C6F"/>
    <w:rsid w:val="00ED1008"/>
    <w:rsid w:val="00ED1150"/>
    <w:rsid w:val="00ED1AC3"/>
    <w:rsid w:val="00ED1BA7"/>
    <w:rsid w:val="00ED1C1F"/>
    <w:rsid w:val="00ED1E96"/>
    <w:rsid w:val="00ED203B"/>
    <w:rsid w:val="00ED20F2"/>
    <w:rsid w:val="00ED2132"/>
    <w:rsid w:val="00ED25AC"/>
    <w:rsid w:val="00ED2837"/>
    <w:rsid w:val="00ED2A73"/>
    <w:rsid w:val="00ED3246"/>
    <w:rsid w:val="00ED3579"/>
    <w:rsid w:val="00ED39EB"/>
    <w:rsid w:val="00ED3C79"/>
    <w:rsid w:val="00ED47E4"/>
    <w:rsid w:val="00ED48EE"/>
    <w:rsid w:val="00ED4A42"/>
    <w:rsid w:val="00ED4BE5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78AA"/>
    <w:rsid w:val="00ED797F"/>
    <w:rsid w:val="00ED7B78"/>
    <w:rsid w:val="00ED7D53"/>
    <w:rsid w:val="00ED7DF9"/>
    <w:rsid w:val="00EE046E"/>
    <w:rsid w:val="00EE069C"/>
    <w:rsid w:val="00EE0B05"/>
    <w:rsid w:val="00EE0B62"/>
    <w:rsid w:val="00EE0D68"/>
    <w:rsid w:val="00EE10A2"/>
    <w:rsid w:val="00EE1202"/>
    <w:rsid w:val="00EE1501"/>
    <w:rsid w:val="00EE1593"/>
    <w:rsid w:val="00EE1BF2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BA"/>
    <w:rsid w:val="00EE40AD"/>
    <w:rsid w:val="00EE43C9"/>
    <w:rsid w:val="00EE4A92"/>
    <w:rsid w:val="00EE4EA1"/>
    <w:rsid w:val="00EE4EBD"/>
    <w:rsid w:val="00EE501E"/>
    <w:rsid w:val="00EE5277"/>
    <w:rsid w:val="00EE55AE"/>
    <w:rsid w:val="00EE5616"/>
    <w:rsid w:val="00EE57C2"/>
    <w:rsid w:val="00EE590E"/>
    <w:rsid w:val="00EE5D22"/>
    <w:rsid w:val="00EE5E74"/>
    <w:rsid w:val="00EE61F6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E78E1"/>
    <w:rsid w:val="00EE7EB8"/>
    <w:rsid w:val="00EF0169"/>
    <w:rsid w:val="00EF08C8"/>
    <w:rsid w:val="00EF09FD"/>
    <w:rsid w:val="00EF0BFB"/>
    <w:rsid w:val="00EF0E06"/>
    <w:rsid w:val="00EF1427"/>
    <w:rsid w:val="00EF1516"/>
    <w:rsid w:val="00EF177B"/>
    <w:rsid w:val="00EF1C83"/>
    <w:rsid w:val="00EF1CA0"/>
    <w:rsid w:val="00EF20B2"/>
    <w:rsid w:val="00EF21B4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67C"/>
    <w:rsid w:val="00EF46AC"/>
    <w:rsid w:val="00EF46D5"/>
    <w:rsid w:val="00EF475C"/>
    <w:rsid w:val="00EF49C3"/>
    <w:rsid w:val="00EF5467"/>
    <w:rsid w:val="00EF549C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54A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14D"/>
    <w:rsid w:val="00F04344"/>
    <w:rsid w:val="00F04808"/>
    <w:rsid w:val="00F05672"/>
    <w:rsid w:val="00F05756"/>
    <w:rsid w:val="00F05775"/>
    <w:rsid w:val="00F057B2"/>
    <w:rsid w:val="00F05B2A"/>
    <w:rsid w:val="00F05C9E"/>
    <w:rsid w:val="00F05E31"/>
    <w:rsid w:val="00F05EF2"/>
    <w:rsid w:val="00F060E5"/>
    <w:rsid w:val="00F06133"/>
    <w:rsid w:val="00F0634B"/>
    <w:rsid w:val="00F071FE"/>
    <w:rsid w:val="00F0744F"/>
    <w:rsid w:val="00F078C2"/>
    <w:rsid w:val="00F07ADF"/>
    <w:rsid w:val="00F10500"/>
    <w:rsid w:val="00F10D7C"/>
    <w:rsid w:val="00F10E0D"/>
    <w:rsid w:val="00F10EEE"/>
    <w:rsid w:val="00F11052"/>
    <w:rsid w:val="00F11276"/>
    <w:rsid w:val="00F119BF"/>
    <w:rsid w:val="00F11AEC"/>
    <w:rsid w:val="00F126A7"/>
    <w:rsid w:val="00F12CA4"/>
    <w:rsid w:val="00F130FE"/>
    <w:rsid w:val="00F13DE5"/>
    <w:rsid w:val="00F140F9"/>
    <w:rsid w:val="00F14141"/>
    <w:rsid w:val="00F1426B"/>
    <w:rsid w:val="00F142A3"/>
    <w:rsid w:val="00F143DA"/>
    <w:rsid w:val="00F145B8"/>
    <w:rsid w:val="00F145FD"/>
    <w:rsid w:val="00F147BA"/>
    <w:rsid w:val="00F14C8F"/>
    <w:rsid w:val="00F14CC9"/>
    <w:rsid w:val="00F14F5D"/>
    <w:rsid w:val="00F15002"/>
    <w:rsid w:val="00F151E8"/>
    <w:rsid w:val="00F15631"/>
    <w:rsid w:val="00F15737"/>
    <w:rsid w:val="00F1680F"/>
    <w:rsid w:val="00F16DEB"/>
    <w:rsid w:val="00F1701A"/>
    <w:rsid w:val="00F172C5"/>
    <w:rsid w:val="00F174FB"/>
    <w:rsid w:val="00F175DB"/>
    <w:rsid w:val="00F17794"/>
    <w:rsid w:val="00F17C1B"/>
    <w:rsid w:val="00F17E72"/>
    <w:rsid w:val="00F17F3B"/>
    <w:rsid w:val="00F201E9"/>
    <w:rsid w:val="00F202BD"/>
    <w:rsid w:val="00F2063F"/>
    <w:rsid w:val="00F20936"/>
    <w:rsid w:val="00F209BA"/>
    <w:rsid w:val="00F209F3"/>
    <w:rsid w:val="00F20F0D"/>
    <w:rsid w:val="00F20FB9"/>
    <w:rsid w:val="00F20FC5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0851"/>
    <w:rsid w:val="00F30A9B"/>
    <w:rsid w:val="00F30DFC"/>
    <w:rsid w:val="00F31272"/>
    <w:rsid w:val="00F31890"/>
    <w:rsid w:val="00F31DBB"/>
    <w:rsid w:val="00F321D1"/>
    <w:rsid w:val="00F32353"/>
    <w:rsid w:val="00F324D3"/>
    <w:rsid w:val="00F328F8"/>
    <w:rsid w:val="00F32D96"/>
    <w:rsid w:val="00F32DBD"/>
    <w:rsid w:val="00F335EB"/>
    <w:rsid w:val="00F3393D"/>
    <w:rsid w:val="00F33A4B"/>
    <w:rsid w:val="00F34122"/>
    <w:rsid w:val="00F34133"/>
    <w:rsid w:val="00F34307"/>
    <w:rsid w:val="00F347AF"/>
    <w:rsid w:val="00F34D79"/>
    <w:rsid w:val="00F34E4B"/>
    <w:rsid w:val="00F35442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F1"/>
    <w:rsid w:val="00F40056"/>
    <w:rsid w:val="00F40E67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98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42"/>
    <w:rsid w:val="00F52E6D"/>
    <w:rsid w:val="00F53C42"/>
    <w:rsid w:val="00F53E6E"/>
    <w:rsid w:val="00F53F5C"/>
    <w:rsid w:val="00F54072"/>
    <w:rsid w:val="00F54156"/>
    <w:rsid w:val="00F543BB"/>
    <w:rsid w:val="00F543D1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E43"/>
    <w:rsid w:val="00F55E46"/>
    <w:rsid w:val="00F56C01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102F"/>
    <w:rsid w:val="00F617EB"/>
    <w:rsid w:val="00F61808"/>
    <w:rsid w:val="00F61AD0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33DA"/>
    <w:rsid w:val="00F6387A"/>
    <w:rsid w:val="00F639F2"/>
    <w:rsid w:val="00F63A44"/>
    <w:rsid w:val="00F63DCE"/>
    <w:rsid w:val="00F63EC7"/>
    <w:rsid w:val="00F63F70"/>
    <w:rsid w:val="00F6413B"/>
    <w:rsid w:val="00F64186"/>
    <w:rsid w:val="00F6428A"/>
    <w:rsid w:val="00F646EA"/>
    <w:rsid w:val="00F64A2C"/>
    <w:rsid w:val="00F64BA5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1AD2"/>
    <w:rsid w:val="00F71BAC"/>
    <w:rsid w:val="00F7207D"/>
    <w:rsid w:val="00F720A8"/>
    <w:rsid w:val="00F72743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B71"/>
    <w:rsid w:val="00F77146"/>
    <w:rsid w:val="00F77515"/>
    <w:rsid w:val="00F776BD"/>
    <w:rsid w:val="00F77B43"/>
    <w:rsid w:val="00F77C39"/>
    <w:rsid w:val="00F77CB8"/>
    <w:rsid w:val="00F805CE"/>
    <w:rsid w:val="00F81198"/>
    <w:rsid w:val="00F81206"/>
    <w:rsid w:val="00F813F9"/>
    <w:rsid w:val="00F814CF"/>
    <w:rsid w:val="00F8183B"/>
    <w:rsid w:val="00F81B40"/>
    <w:rsid w:val="00F81C32"/>
    <w:rsid w:val="00F81DA3"/>
    <w:rsid w:val="00F82315"/>
    <w:rsid w:val="00F8248F"/>
    <w:rsid w:val="00F825B7"/>
    <w:rsid w:val="00F82658"/>
    <w:rsid w:val="00F826D8"/>
    <w:rsid w:val="00F82BA0"/>
    <w:rsid w:val="00F82C81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315"/>
    <w:rsid w:val="00F854A9"/>
    <w:rsid w:val="00F8550E"/>
    <w:rsid w:val="00F855CB"/>
    <w:rsid w:val="00F8577D"/>
    <w:rsid w:val="00F85C37"/>
    <w:rsid w:val="00F85E16"/>
    <w:rsid w:val="00F861DF"/>
    <w:rsid w:val="00F864DD"/>
    <w:rsid w:val="00F869AC"/>
    <w:rsid w:val="00F86AE6"/>
    <w:rsid w:val="00F86BAA"/>
    <w:rsid w:val="00F86C31"/>
    <w:rsid w:val="00F86FB8"/>
    <w:rsid w:val="00F8704E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ABC"/>
    <w:rsid w:val="00F91DFD"/>
    <w:rsid w:val="00F91F19"/>
    <w:rsid w:val="00F9220C"/>
    <w:rsid w:val="00F92433"/>
    <w:rsid w:val="00F9278C"/>
    <w:rsid w:val="00F9288E"/>
    <w:rsid w:val="00F92F3C"/>
    <w:rsid w:val="00F935DA"/>
    <w:rsid w:val="00F937E0"/>
    <w:rsid w:val="00F93A72"/>
    <w:rsid w:val="00F9431C"/>
    <w:rsid w:val="00F94687"/>
    <w:rsid w:val="00F946C8"/>
    <w:rsid w:val="00F948B1"/>
    <w:rsid w:val="00F94C42"/>
    <w:rsid w:val="00F94E56"/>
    <w:rsid w:val="00F951EE"/>
    <w:rsid w:val="00F95261"/>
    <w:rsid w:val="00F95C81"/>
    <w:rsid w:val="00F95D82"/>
    <w:rsid w:val="00F95E61"/>
    <w:rsid w:val="00F95F3E"/>
    <w:rsid w:val="00F964E0"/>
    <w:rsid w:val="00F96896"/>
    <w:rsid w:val="00F96BFF"/>
    <w:rsid w:val="00F97334"/>
    <w:rsid w:val="00F97793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015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7FE"/>
    <w:rsid w:val="00FA58A3"/>
    <w:rsid w:val="00FA599D"/>
    <w:rsid w:val="00FA5EB1"/>
    <w:rsid w:val="00FA6201"/>
    <w:rsid w:val="00FA62D5"/>
    <w:rsid w:val="00FA64D5"/>
    <w:rsid w:val="00FA65B8"/>
    <w:rsid w:val="00FA68CC"/>
    <w:rsid w:val="00FA6B1B"/>
    <w:rsid w:val="00FA6CF2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453"/>
    <w:rsid w:val="00FB1590"/>
    <w:rsid w:val="00FB1C75"/>
    <w:rsid w:val="00FB2313"/>
    <w:rsid w:val="00FB23BE"/>
    <w:rsid w:val="00FB2C7A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CB"/>
    <w:rsid w:val="00FB64C1"/>
    <w:rsid w:val="00FB64F7"/>
    <w:rsid w:val="00FB674C"/>
    <w:rsid w:val="00FB7013"/>
    <w:rsid w:val="00FB784B"/>
    <w:rsid w:val="00FB79A1"/>
    <w:rsid w:val="00FB7A6A"/>
    <w:rsid w:val="00FB7ADB"/>
    <w:rsid w:val="00FB7B67"/>
    <w:rsid w:val="00FB7D3D"/>
    <w:rsid w:val="00FC0162"/>
    <w:rsid w:val="00FC0254"/>
    <w:rsid w:val="00FC0418"/>
    <w:rsid w:val="00FC06E5"/>
    <w:rsid w:val="00FC080D"/>
    <w:rsid w:val="00FC0881"/>
    <w:rsid w:val="00FC0944"/>
    <w:rsid w:val="00FC0CB9"/>
    <w:rsid w:val="00FC0CCB"/>
    <w:rsid w:val="00FC0EFB"/>
    <w:rsid w:val="00FC10BF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717"/>
    <w:rsid w:val="00FC284B"/>
    <w:rsid w:val="00FC29A6"/>
    <w:rsid w:val="00FC2A7D"/>
    <w:rsid w:val="00FC2C7C"/>
    <w:rsid w:val="00FC2EB4"/>
    <w:rsid w:val="00FC32FB"/>
    <w:rsid w:val="00FC38AF"/>
    <w:rsid w:val="00FC3B7F"/>
    <w:rsid w:val="00FC3D09"/>
    <w:rsid w:val="00FC3D5E"/>
    <w:rsid w:val="00FC3F61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A8E"/>
    <w:rsid w:val="00FC5B7F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10"/>
    <w:rsid w:val="00FD217F"/>
    <w:rsid w:val="00FD27B0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19F"/>
    <w:rsid w:val="00FD520C"/>
    <w:rsid w:val="00FD52E4"/>
    <w:rsid w:val="00FD549C"/>
    <w:rsid w:val="00FD54CB"/>
    <w:rsid w:val="00FD583E"/>
    <w:rsid w:val="00FD599E"/>
    <w:rsid w:val="00FD5B31"/>
    <w:rsid w:val="00FD5B91"/>
    <w:rsid w:val="00FD5BB9"/>
    <w:rsid w:val="00FD5FCC"/>
    <w:rsid w:val="00FD6027"/>
    <w:rsid w:val="00FD665A"/>
    <w:rsid w:val="00FD67B1"/>
    <w:rsid w:val="00FD6C68"/>
    <w:rsid w:val="00FD7162"/>
    <w:rsid w:val="00FD77C8"/>
    <w:rsid w:val="00FD7C83"/>
    <w:rsid w:val="00FD7E28"/>
    <w:rsid w:val="00FE0155"/>
    <w:rsid w:val="00FE01AB"/>
    <w:rsid w:val="00FE031F"/>
    <w:rsid w:val="00FE0406"/>
    <w:rsid w:val="00FE0574"/>
    <w:rsid w:val="00FE0682"/>
    <w:rsid w:val="00FE06B7"/>
    <w:rsid w:val="00FE0738"/>
    <w:rsid w:val="00FE08CA"/>
    <w:rsid w:val="00FE0AEE"/>
    <w:rsid w:val="00FE0E45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3775"/>
    <w:rsid w:val="00FE388A"/>
    <w:rsid w:val="00FE3992"/>
    <w:rsid w:val="00FE39E1"/>
    <w:rsid w:val="00FE3F8D"/>
    <w:rsid w:val="00FE4208"/>
    <w:rsid w:val="00FE45D8"/>
    <w:rsid w:val="00FE4725"/>
    <w:rsid w:val="00FE4B87"/>
    <w:rsid w:val="00FE4DC3"/>
    <w:rsid w:val="00FE5534"/>
    <w:rsid w:val="00FE5928"/>
    <w:rsid w:val="00FE6120"/>
    <w:rsid w:val="00FE6281"/>
    <w:rsid w:val="00FE659D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602"/>
    <w:rsid w:val="00FF4833"/>
    <w:rsid w:val="00FF4A52"/>
    <w:rsid w:val="00FF4CFE"/>
    <w:rsid w:val="00FF4EA1"/>
    <w:rsid w:val="00FF4F66"/>
    <w:rsid w:val="00FF4F89"/>
    <w:rsid w:val="00FF4FCB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AEB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5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B0295-4F31-4691-913F-DA7AEF0E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107</Pages>
  <Words>22525</Words>
  <Characters>128394</Characters>
  <Application>Microsoft Office Word</Application>
  <DocSecurity>0</DocSecurity>
  <Lines>1069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Wasita, Jirapatwarakul</cp:lastModifiedBy>
  <cp:revision>2</cp:revision>
  <cp:lastPrinted>2020-02-25T13:52:00Z</cp:lastPrinted>
  <dcterms:created xsi:type="dcterms:W3CDTF">2020-02-26T03:48:00Z</dcterms:created>
  <dcterms:modified xsi:type="dcterms:W3CDTF">2020-02-26T03:48:00Z</dcterms:modified>
</cp:coreProperties>
</file>