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74EDE" w14:textId="77777777" w:rsidR="00DB308D" w:rsidRPr="00206E87" w:rsidRDefault="00DB308D" w:rsidP="004C2111">
      <w:pPr>
        <w:pStyle w:val="Reference"/>
        <w:rPr>
          <w:rFonts w:cstheme="minorBidi"/>
          <w:cs/>
          <w:lang w:bidi="th-TH"/>
        </w:rPr>
      </w:pPr>
      <w:bookmarkStart w:id="1" w:name="_GoBack"/>
      <w:bookmarkEnd w:id="1"/>
    </w:p>
    <w:p w14:paraId="4AC978C2" w14:textId="77777777" w:rsidR="00DD1E47" w:rsidRDefault="00DD1E47" w:rsidP="00112871">
      <w:pPr>
        <w:pStyle w:val="BodyText"/>
        <w:jc w:val="right"/>
      </w:pPr>
    </w:p>
    <w:p w14:paraId="2E2A89B6" w14:textId="1808CE48" w:rsidR="00D15EA5" w:rsidRDefault="006F1B19" w:rsidP="00112871">
      <w:pPr>
        <w:pStyle w:val="BodyText"/>
        <w:tabs>
          <w:tab w:val="left" w:pos="7044"/>
        </w:tabs>
      </w:pPr>
      <w:r w:rsidRPr="004A0DFE">
        <w:br w:type="textWrapping" w:clear="all"/>
      </w:r>
    </w:p>
    <w:p w14:paraId="30F1DFCA" w14:textId="77777777" w:rsidR="00D15EA5" w:rsidRDefault="00D15EA5" w:rsidP="00D15EA5">
      <w:pPr>
        <w:pStyle w:val="BodyText"/>
      </w:pPr>
    </w:p>
    <w:p w14:paraId="4A230599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3C9AA7C8" w14:textId="4C0806DD" w:rsidR="005F64FC" w:rsidRDefault="005F64FC" w:rsidP="00D15EA5">
      <w:pPr>
        <w:pStyle w:val="BodyText"/>
        <w:rPr>
          <w:rFonts w:cstheme="minorBidi"/>
          <w:lang w:bidi="th-TH"/>
        </w:rPr>
      </w:pPr>
    </w:p>
    <w:p w14:paraId="6AFC217A" w14:textId="77777777" w:rsidR="006C6E8C" w:rsidRDefault="006C6E8C" w:rsidP="00D15EA5">
      <w:pPr>
        <w:pStyle w:val="BodyText"/>
        <w:rPr>
          <w:rFonts w:cstheme="minorBidi"/>
          <w:lang w:bidi="th-TH"/>
        </w:rPr>
      </w:pPr>
    </w:p>
    <w:p w14:paraId="14237E66" w14:textId="77777777" w:rsidR="00AD3B26" w:rsidRPr="00D35A8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D35A88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>2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</w:t>
      </w:r>
      <w:proofErr w:type="spellStart"/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30B4C142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166CF47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02AA985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7FB5F4CE" w14:textId="269C14C0" w:rsidR="003F16DE" w:rsidRDefault="00727FC9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r w:rsidR="00005570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เมท</w:t>
      </w:r>
      <w:proofErr w:type="spellStart"/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557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D35A88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D35A88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F65E6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77603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</w:t>
      </w:r>
      <w:r w:rsidR="00B7284F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F2DA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D35A8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กำไรขาดทุนเบ็ดเสร็จอื่นรวม</w:t>
      </w:r>
      <w:r w:rsidR="00882D56" w:rsidRPr="00882D5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1A2060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B170EF" w:rsidRPr="00B170E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26072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B170EF" w:rsidRPr="00B170E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="0026072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</w:t>
      </w:r>
      <w:r w:rsidR="004F21DF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</w:p>
    <w:p w14:paraId="027D8A76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253589E4" w14:textId="2A3385B3" w:rsidR="00CD4D4E" w:rsidRPr="007C2D33" w:rsidRDefault="00727FC9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641FA0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 w:rsidR="004F21DF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DB7F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B7F05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สดงฐานะการเงินรวม</w:t>
      </w:r>
      <w:r w:rsidR="004F21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="002D329D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FE6F1E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FE6F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เอส เมท</w:t>
      </w:r>
      <w:proofErr w:type="spellStart"/>
      <w:r w:rsidR="00FE6F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ัล</w:t>
      </w:r>
      <w:proofErr w:type="spellEnd"/>
      <w:r w:rsidR="00FE6F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 </w:t>
      </w:r>
      <w:r w:rsidR="00FE6F1E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FE6F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FE6F1E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BB67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95C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FE6F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E85D94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E85D94" w:rsidRPr="00E85D9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756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E85D94" w:rsidRPr="00E85D9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E85D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</w:t>
      </w:r>
      <w:r w:rsidR="002D329D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1F7AC13" w14:textId="77777777" w:rsidR="00CD4D4E" w:rsidRPr="00314808" w:rsidRDefault="00CD4D4E" w:rsidP="00727FC9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59120E1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BA738A0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9340048" w14:textId="170E2887" w:rsidR="00CD4D4E" w:rsidRDefault="00D35A8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D35A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</w:t>
      </w:r>
      <w:r w:rsidR="00641FA0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D35A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="004A6F4E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20C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B70AB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4A6F4E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4A6F4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</w:t>
      </w:r>
      <w:r w:rsidR="00B70AB1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รวบรวมมานั้น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42C6DF58" w14:textId="62730DDB" w:rsidR="00314808" w:rsidRDefault="0031480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E7710F" w14:textId="16FF0D7E" w:rsidR="00314808" w:rsidRDefault="0031480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B55777" w14:textId="34E94F04" w:rsidR="00020985" w:rsidRDefault="00020985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891DAC" w14:textId="77777777" w:rsidR="00020985" w:rsidRDefault="00020985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FB9FCD" w14:textId="77777777"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22E468D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4556936" w14:textId="0EC603BD" w:rsidR="003B5E47" w:rsidRPr="00B30FEB" w:rsidRDefault="00B30FEB" w:rsidP="00B30FE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</w:t>
      </w:r>
      <w:proofErr w:type="spellStart"/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9B6981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B30FEB">
        <w:rPr>
          <w:rFonts w:ascii="Browallia New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  <w:r w:rsidR="00734D83" w:rsidRPr="00B30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CE2B162" w14:textId="77777777" w:rsidR="00727FC9" w:rsidRPr="00520C21" w:rsidRDefault="00727FC9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4132"/>
      </w:tblGrid>
      <w:tr w:rsidR="000C3696" w:rsidRPr="004C3D8F" w14:paraId="2C23A901" w14:textId="77777777" w:rsidTr="008B0E31">
        <w:trPr>
          <w:tblHeader/>
        </w:trPr>
        <w:tc>
          <w:tcPr>
            <w:tcW w:w="4148" w:type="dxa"/>
            <w:tcBorders>
              <w:bottom w:val="single" w:sz="4" w:space="0" w:color="auto"/>
            </w:tcBorders>
            <w:shd w:val="clear" w:color="auto" w:fill="auto"/>
          </w:tcPr>
          <w:p w14:paraId="3FBBB3E6" w14:textId="77777777" w:rsidR="000C3696" w:rsidRPr="004C3D8F" w:rsidRDefault="000C3696" w:rsidP="00385BC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</w:t>
            </w:r>
            <w:r w:rsidR="005F07B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จาก</w:t>
            </w: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14:paraId="1EF15A58" w14:textId="77777777" w:rsidR="000C3696" w:rsidRPr="004C3D8F" w:rsidRDefault="005F07B6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F07B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0C3696" w:rsidRPr="004C3D8F" w14:paraId="53C381E4" w14:textId="77777777" w:rsidTr="008B0E31">
        <w:tc>
          <w:tcPr>
            <w:tcW w:w="41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74654" w14:textId="77777777" w:rsidR="000C3696" w:rsidRPr="004C3D8F" w:rsidRDefault="000C3696" w:rsidP="00385BC6">
            <w:pPr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  <w:p w14:paraId="6AF202D8" w14:textId="730A6433" w:rsidR="000C3696" w:rsidRPr="004C3D8F" w:rsidRDefault="00C564A6" w:rsidP="00385BC6">
            <w:pPr>
              <w:rPr>
                <w:rFonts w:ascii="Browallia New" w:hAnsi="Browallia New" w:cs="Browallia New"/>
                <w:i/>
                <w:iCs/>
                <w:sz w:val="28"/>
                <w:szCs w:val="28"/>
                <w:u w:val="single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เงินลงทุนใน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บริษัทย่อยและค่าความนิยม</w:t>
            </w:r>
          </w:p>
        </w:tc>
        <w:tc>
          <w:tcPr>
            <w:tcW w:w="41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63FBE6" w14:textId="77777777" w:rsidR="000C3696" w:rsidRPr="004C3D8F" w:rsidRDefault="000C3696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0E31" w:rsidRPr="004C3D8F" w14:paraId="08DA38B5" w14:textId="77777777" w:rsidTr="008B0E31"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D3E4" w14:textId="77777777" w:rsidR="008B0E31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Pr="004C3D8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งบการเงินเฉพาะของบริษัท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มีเงิน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ลงทุนในบริษัทย่อยจำนวน </w:t>
            </w:r>
            <w:r w:rsidRPr="00CE3500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216.77 </w:t>
            </w:r>
            <w:r w:rsidRPr="00CE350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CE350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และในงบการเงินรวมแสดงรายการ           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Pr="00CE3500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15.09 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CE350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ซึ่งเป็นค่าความนิยมที่เกิด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Pr="00CE350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Pr="00CE3500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CE350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ความนิยมทุกปีและต้องทดสอบการด้อยค่าของเงินลงทุนในบริษัทย่อยเมื่อมีข้อบ่งชี้ตามมาตรฐานการรายงานทางการเงิน </w:t>
            </w:r>
          </w:p>
          <w:p w14:paraId="496EC5F7" w14:textId="77777777" w:rsidR="008B0E31" w:rsidRPr="008B0E31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9AD838D" w14:textId="77777777" w:rsidR="008B0E31" w:rsidRPr="004C3D8F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09C8480" w14:textId="77777777" w:rsidR="008B0E31" w:rsidRPr="004C3D8F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F93F8E5" w14:textId="77777777" w:rsidR="008B0E31" w:rsidRDefault="008B0E31" w:rsidP="00F3388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>4.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21</w:t>
            </w:r>
            <w:r w:rsidRPr="000E5B43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11 </w:t>
            </w: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7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ด้อยค่าโดยผู้บริหาร</w:t>
            </w:r>
          </w:p>
          <w:p w14:paraId="1333A594" w14:textId="71035498" w:rsidR="008B0E31" w:rsidRDefault="008B0E31" w:rsidP="008B0E31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12F2D79" w14:textId="77777777" w:rsidR="008B0E31" w:rsidRDefault="008B0E31" w:rsidP="008B0E31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09C2E32" w14:textId="77777777" w:rsidR="00F77133" w:rsidRDefault="00F77133" w:rsidP="008B0E31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ABC173C" w14:textId="77777777" w:rsidR="00F77133" w:rsidRDefault="00F77133" w:rsidP="008B0E31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270F6DB" w14:textId="77777777" w:rsidR="00F77133" w:rsidRDefault="00F77133" w:rsidP="008B0E31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A08BAE2" w14:textId="77777777" w:rsidR="00F77133" w:rsidRDefault="00F77133" w:rsidP="008B0E31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42C061C" w14:textId="32BAF9AA" w:rsidR="00F77133" w:rsidRPr="008B0E31" w:rsidRDefault="00F77133" w:rsidP="008B0E31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2D3B" w14:textId="77777777" w:rsidR="008B0E31" w:rsidRPr="004C3D8F" w:rsidRDefault="008B0E31" w:rsidP="008B0E3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หลักๆ มีดังนี้</w:t>
            </w:r>
          </w:p>
          <w:p w14:paraId="0993E137" w14:textId="77777777" w:rsidR="008B0E31" w:rsidRPr="000C3696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0933B7FA" w14:textId="77777777" w:rsidR="008B0E31" w:rsidRPr="007923AB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20259FC1" w14:textId="77777777" w:rsidR="008B0E31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5E6E6FDA" w14:textId="77777777" w:rsidR="008B0E31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4DC5D5A3" w14:textId="77777777" w:rsidR="008B0E31" w:rsidRPr="00761524" w:rsidRDefault="008B0E31" w:rsidP="008B0E31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37F338E3" w14:textId="39A1A715" w:rsidR="008B0E31" w:rsidRPr="004C3D8F" w:rsidRDefault="008B0E31" w:rsidP="008B0E3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 และมูลค่าที่คาดว่าจะได้รับคืนของค่าความนิยมและเงินลงทุนในบริษัทย่อย</w:t>
            </w:r>
          </w:p>
        </w:tc>
      </w:tr>
      <w:tr w:rsidR="008B0E31" w:rsidRPr="004C3D8F" w14:paraId="6D652322" w14:textId="77777777" w:rsidTr="008B0E31">
        <w:tc>
          <w:tcPr>
            <w:tcW w:w="41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456CF" w14:textId="77777777" w:rsidR="00940FC7" w:rsidRDefault="00940FC7" w:rsidP="008B0E31">
            <w:pPr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</w:p>
          <w:p w14:paraId="202B22A2" w14:textId="58E020A9" w:rsidR="008B0E31" w:rsidRPr="004C3D8F" w:rsidRDefault="008B0E31" w:rsidP="008B0E31">
            <w:pPr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สินค้าคงเหลือ</w:t>
            </w:r>
          </w:p>
        </w:tc>
        <w:tc>
          <w:tcPr>
            <w:tcW w:w="41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DC5993" w14:textId="77777777" w:rsidR="008B0E31" w:rsidRPr="004C3D8F" w:rsidRDefault="008B0E31" w:rsidP="008B0E3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0E31" w:rsidRPr="004C3D8F" w14:paraId="1FF1EB27" w14:textId="77777777" w:rsidTr="008B0E31">
        <w:tc>
          <w:tcPr>
            <w:tcW w:w="41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AF1C8" w14:textId="00F335AD" w:rsidR="008B0E31" w:rsidRPr="004C3D8F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กลุ่มบริษัทและบริษัทมีสินค้าคงเหลือ จำนวน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557.25</w:t>
            </w:r>
            <w:r w:rsidRPr="00D04F1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04F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490.73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ตามลำดับ </w:t>
            </w:r>
          </w:p>
          <w:p w14:paraId="51FA32FD" w14:textId="77777777" w:rsidR="008B0E31" w:rsidRPr="004C3D8F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682E9A2" w14:textId="759D33FC" w:rsidR="008B0E31" w:rsidRPr="004C3D8F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14:paraId="67499788" w14:textId="77777777" w:rsidR="008B0E31" w:rsidRPr="004C3D8F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D4738A4" w14:textId="617BB6AF" w:rsidR="008B0E31" w:rsidRPr="004C3D8F" w:rsidRDefault="008B0E31" w:rsidP="008B0E3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อย่างไรก็ตาม ราคาเหล็กมีความผันผวน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อย่างมาก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</w:t>
            </w:r>
            <w:proofErr w:type="spellStart"/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อุป</w:t>
            </w:r>
            <w:proofErr w:type="spellEnd"/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สงค์และอุปทานในตลาดโลกซึ่งมีผลกับการใช้ดุลยพินิจของผู้บริหาร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ของกลุ่มบริษัท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ในการกำหนดราคาขายและ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การพิจารณา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มูลค่าสุทธิที่คาดว่าจะได้รับ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ของสินค้าคงเหลือในการจัดทำงบการเงิน</w:t>
            </w:r>
          </w:p>
          <w:p w14:paraId="0054A534" w14:textId="77777777" w:rsidR="008B0E31" w:rsidRPr="004C3D8F" w:rsidRDefault="008B0E31" w:rsidP="008B0E3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B719C74" w14:textId="05ED84E4" w:rsidR="008B0E31" w:rsidRDefault="008B0E31" w:rsidP="008B0E31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4</w:t>
            </w:r>
            <w:r>
              <w:rPr>
                <w:rFonts w:ascii="Browallia New" w:hAnsi="Browallia New" w:cs="Browallia New"/>
                <w:sz w:val="28"/>
                <w:szCs w:val="28"/>
              </w:rPr>
              <w:t>.12 4.21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และข้อ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9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ซึ่งอธิบายเกี่ยวกับรายละเอียดในการกำหนดมูลค่าของสินค้าคงเหลือ</w:t>
            </w:r>
            <w:r w:rsidRPr="004C3D8F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14:paraId="4A526327" w14:textId="28478979" w:rsidR="008B0E31" w:rsidRPr="00017E28" w:rsidRDefault="008B0E31" w:rsidP="008B0E31">
            <w:pPr>
              <w:jc w:val="thaiDistribute"/>
              <w:rPr>
                <w:rFonts w:ascii="Browallia New" w:hAnsi="Browallia New" w:cs="Browallia New"/>
                <w:szCs w:val="18"/>
                <w:u w:val="single"/>
                <w:rtl/>
                <w:cs/>
              </w:rPr>
            </w:pPr>
          </w:p>
        </w:tc>
        <w:tc>
          <w:tcPr>
            <w:tcW w:w="4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B2AFE7" w14:textId="77777777" w:rsidR="008B0E31" w:rsidRPr="000C3696" w:rsidRDefault="008B0E31" w:rsidP="008B0E3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หลักๆ มีดังนี้</w:t>
            </w:r>
          </w:p>
          <w:p w14:paraId="431305E3" w14:textId="2B2C84F2" w:rsidR="008B0E31" w:rsidRPr="000C3696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ความเข้าใจในกระบวนการกำหนดมูลค่าสุทธิที่คาดว่าจะได้รับ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สินค้าคงเหลือโดยการสอบถามผู้บริหารของบริษัท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และสอบทานราคาตลาดปัจจุบันและราคาที่ตกลงซื้อขายสินค้าล่วงหน้า (ถ้ามี)</w:t>
            </w:r>
          </w:p>
          <w:p w14:paraId="4BD5AE8E" w14:textId="77777777" w:rsidR="008B0E31" w:rsidRPr="000C3696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ประเมินการออกแบบระบบการควบคุมภายในและทดสอบประสิทธิภาพของการควบคุม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</w:t>
            </w:r>
          </w:p>
          <w:p w14:paraId="5F96564D" w14:textId="77777777" w:rsidR="008B0E31" w:rsidRPr="00C1425C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ตรวจสอบเนื้อหาสาระของมูลค่าสุทธิที่คาดว่าจะได้รับจาก</w:t>
            </w:r>
            <w:r w:rsidRPr="00C1425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สินค้าโดยการเลือก</w:t>
            </w: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กลุ่มตัวอย่าง</w:t>
            </w:r>
          </w:p>
          <w:p w14:paraId="2579A436" w14:textId="77777777" w:rsidR="008B0E31" w:rsidRPr="000C3696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ผลที่เกิดขึ้นจริงในระหว่างปีกับประมาณการในอดีตของค่าเผื่อการลดมูลค่าของสินค้าคงเหลือและแผนการดำเนินงานในอนาคตเพื่อประเมินความเหมาะสมของการประมาณการของบริษัทเกี่ยวกับมูลค่าของสินค้าคงเหลือ และ</w:t>
            </w:r>
          </w:p>
          <w:p w14:paraId="469D7619" w14:textId="77777777" w:rsidR="008B0E31" w:rsidRPr="00D73B0A" w:rsidRDefault="008B0E31" w:rsidP="008B0E3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21C865B1" w14:textId="77777777" w:rsidR="008B0E31" w:rsidRPr="00D73B0A" w:rsidRDefault="008B0E31" w:rsidP="008B0E31">
            <w:pPr>
              <w:pStyle w:val="ListParagraph"/>
              <w:spacing w:after="0" w:line="240" w:lineRule="auto"/>
              <w:ind w:left="313"/>
              <w:jc w:val="thaiDistribute"/>
              <w:rPr>
                <w:rFonts w:ascii="Browallia New" w:hAnsi="Browallia New" w:cs="Browallia New"/>
                <w:szCs w:val="18"/>
              </w:rPr>
            </w:pPr>
          </w:p>
        </w:tc>
      </w:tr>
    </w:tbl>
    <w:p w14:paraId="1E8EB009" w14:textId="63040F53" w:rsidR="00372F7C" w:rsidRDefault="00372F7C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F3DF93" w14:textId="77777777"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5BD4DA80" w14:textId="77777777"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14:paraId="0FCF4103" w14:textId="687AD56C" w:rsidR="004C77BF" w:rsidRPr="004C77BF" w:rsidRDefault="000C3696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 w:rsidR="006628BC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28BC">
        <w:rPr>
          <w:rFonts w:ascii="Browallia New" w:hAnsi="Browallia New" w:cs="Browallia New" w:hint="cs"/>
          <w:sz w:val="28"/>
          <w:szCs w:val="28"/>
          <w:cs/>
          <w:lang w:bidi="th-TH"/>
        </w:rPr>
        <w:t>แต่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ไม่รวมถึงงบการเงิน</w:t>
      </w:r>
      <w:r w:rsidR="003053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ของบริษัทและรายงานของผู้สอบบัญชีที่</w:t>
      </w:r>
      <w:r w:rsidR="00017E28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อยู่ในรายงานนั้น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085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</w:t>
      </w:r>
      <w:r w:rsidR="00E11243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รายงานประจำปี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="00385A7C">
        <w:rPr>
          <w:rFonts w:ascii="Browallia New" w:hAnsi="Browallia New" w:cs="Browallia New" w:hint="cs"/>
          <w:sz w:val="28"/>
          <w:szCs w:val="28"/>
          <w:cs/>
          <w:lang w:bidi="th-TH"/>
        </w:rPr>
        <w:t>ถูกจัดเตรียมให้ข้าพเจ้าสอบทานได้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CFDC1C5" w14:textId="77777777"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F6673" w14:textId="42D0BB33" w:rsidR="00330AA1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 w:rsidR="00DE7E3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C471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03E0387E" w14:textId="0BB6F463" w:rsidR="007B0457" w:rsidRDefault="007B0457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CA2C78" w14:textId="5B18BB67" w:rsidR="00F77133" w:rsidRDefault="00F77133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DA4704" w14:textId="76E3542B" w:rsidR="00F77133" w:rsidRDefault="00F77133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20EF29" w14:textId="77777777" w:rsidR="00F77133" w:rsidRPr="004C77BF" w:rsidRDefault="00F77133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E3EDB3" w14:textId="5D8C7A38" w:rsid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2A12B8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7B04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คือการอ่าน</w:t>
      </w:r>
      <w:r w:rsidR="007B0457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ข้อมูลอื่นตามที่ระบุข้างต้นเมื่อจัดทำแล้ว และพิจารณาว่า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</w:t>
      </w:r>
      <w:r w:rsidR="002A12B8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ของบริษัทหรือกับ</w:t>
      </w:r>
      <w:r w:rsidR="008B0459">
        <w:rPr>
          <w:rFonts w:ascii="Browallia New" w:hAnsi="Browallia New" w:cs="Browallia New" w:hint="cs"/>
          <w:sz w:val="28"/>
          <w:szCs w:val="28"/>
          <w:cs/>
          <w:lang w:bidi="th-TH"/>
        </w:rPr>
        <w:t>สิ่งที่ข้าพเจ้าได้รับรู้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จากการตรวจสอบของข้าพเจ้า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222C126" w14:textId="77777777"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0"/>
        </w:rPr>
      </w:pPr>
    </w:p>
    <w:p w14:paraId="0A588F79" w14:textId="77777777" w:rsid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</w:t>
      </w:r>
      <w:r w:rsidR="00893652"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ให้ผู้มีหน้าที่ในการกำกับดูแล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</w:t>
      </w:r>
      <w:r w:rsidR="007434DA">
        <w:rPr>
          <w:rFonts w:ascii="Browallia New" w:hAnsi="Browallia New" w:cs="Browallia New" w:hint="cs"/>
          <w:sz w:val="28"/>
          <w:szCs w:val="28"/>
          <w:cs/>
          <w:lang w:bidi="th-TH"/>
        </w:rPr>
        <w:t>แย้ง</w:t>
      </w:r>
      <w:r w:rsidR="00893652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</w:t>
      </w:r>
    </w:p>
    <w:p w14:paraId="0284BF13" w14:textId="77777777"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39A2E328" w14:textId="21423DF0" w:rsidR="000C3696" w:rsidRPr="000C3696" w:rsidRDefault="000C3696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62E8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="00FB61C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</w:t>
      </w:r>
      <w:r w:rsidR="0033238A" w:rsidRPr="00DB1D7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38F14702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</w:rPr>
      </w:pPr>
    </w:p>
    <w:p w14:paraId="1B3DFAA2" w14:textId="3E01E6BE" w:rsidR="000C3696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33238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C0488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33238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ของบริษัทที่ปราศจากการแสดงข้อมูลที่ขัดต่อข้อเท็จจริงอันเป็นสาระสำคัญ</w:t>
      </w:r>
      <w:r w:rsidR="00017E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33C4E9B3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446517E" w14:textId="1622DCE7" w:rsidR="000C3696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</w:t>
      </w:r>
      <w:r w:rsidR="0081623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27675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0276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ในกรณีที่มีเรื่องดังกล่าว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017E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 w:rsidR="00AA064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38B123F8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7EBDA8B9" w14:textId="77777777" w:rsidR="004C77BF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</w:t>
      </w:r>
      <w:r w:rsidR="007434DA">
        <w:rPr>
          <w:rFonts w:ascii="Browallia New" w:hAnsi="Browallia New" w:cs="Browallia New" w:hint="cs"/>
          <w:sz w:val="28"/>
          <w:szCs w:val="28"/>
          <w:cs/>
          <w:lang w:bidi="th-TH"/>
        </w:rPr>
        <w:t>กระบวน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การจัดทำรายงานทางการเงินของกลุ่มบริษัท</w:t>
      </w:r>
    </w:p>
    <w:p w14:paraId="143BF73E" w14:textId="77777777" w:rsidR="00BF0B4F" w:rsidRPr="006910F4" w:rsidRDefault="00BF0B4F" w:rsidP="000C3696">
      <w:pPr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6249422B" w14:textId="42E0406F" w:rsidR="000C3696" w:rsidRPr="000C3696" w:rsidRDefault="000C3696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003F4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ตรวจสอบงบการเงิน</w:t>
      </w:r>
      <w:r w:rsidR="003015CE" w:rsidRPr="00DB1D7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2F7C58DE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06A100B" w14:textId="32D01472" w:rsidR="000C3696" w:rsidRDefault="000C3696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F470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ของบริษัทโดยรวมปราศจากการแสดงข้อมูลที่ขัดต่อข้อเท็จจริงอันเป็นสาระสำคัญหรือไม่</w:t>
      </w:r>
      <w:r w:rsidR="000607D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 w:rsidR="000607DC"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 w:rsidR="004208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="001E23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A91F2A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</w:t>
      </w:r>
      <w:r w:rsidR="00577A96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ผู้ใช้งบการเงินจากการใช้งบการเงิ</w:t>
      </w:r>
      <w:r w:rsidR="009870F8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B251D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0FF65635" w14:textId="7FB1F6B6" w:rsidR="006C21EA" w:rsidRDefault="006C21EA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9529C86" w14:textId="214BBCFD" w:rsidR="00E40CA3" w:rsidRDefault="00E40CA3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19DF67F" w14:textId="54065601" w:rsidR="00E40CA3" w:rsidRDefault="00E40CA3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21E458C" w14:textId="2E5ED5E4" w:rsidR="00E40CA3" w:rsidRDefault="00E40CA3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74050FE" w14:textId="496FC67D" w:rsidR="00E40CA3" w:rsidRDefault="00E40CA3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01E7550" w14:textId="77777777" w:rsidR="00E40CA3" w:rsidRDefault="00E40CA3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855EB6B" w14:textId="56DE7458" w:rsidR="000C3696" w:rsidRPr="000C3696" w:rsidRDefault="000C3696" w:rsidP="004625E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ในการตรวจสอบ</w:t>
      </w:r>
      <w:r w:rsidR="00545206"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="002D547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D5474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335629B" w14:textId="3DB827A7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BB43B5">
        <w:rPr>
          <w:rFonts w:ascii="Browallia New" w:hAnsi="Browallia New" w:cs="Browallia New" w:hint="cs"/>
          <w:sz w:val="28"/>
          <w:szCs w:val="28"/>
          <w:cs/>
          <w:lang w:bidi="th-TH"/>
        </w:rPr>
        <w:t>ระบุ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14D2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51BC">
        <w:rPr>
          <w:rFonts w:ascii="Browallia New" w:hAnsi="Browallia New" w:cs="Browallia New" w:hint="cs"/>
          <w:sz w:val="28"/>
          <w:szCs w:val="28"/>
          <w:cs/>
          <w:lang w:bidi="th-TH"/>
        </w:rPr>
        <w:t>ให้ได้รับ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</w:t>
      </w:r>
      <w:r w:rsidR="00E41F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หรือการแทรกแซงการควบคุมภายใน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2149C2B" w14:textId="77777777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</w:t>
      </w:r>
      <w:r w:rsidR="00B42887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BB7D883" w14:textId="77777777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06FA10F5" w14:textId="5CD61805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</w:t>
      </w:r>
      <w:r w:rsidR="00CE092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 w:rsidR="001200B5">
        <w:rPr>
          <w:rFonts w:ascii="Browallia New" w:hAnsi="Browallia New" w:cs="Browallia New" w:hint="cs"/>
          <w:sz w:val="28"/>
          <w:szCs w:val="28"/>
          <w:cs/>
          <w:lang w:bidi="th-TH"/>
        </w:rPr>
        <w:t>สาระ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</w:t>
      </w:r>
      <w:r w:rsidR="00B14D2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1200B5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</w:t>
      </w:r>
      <w:r w:rsidR="00E749A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 w:rsidR="00BD57F9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426938AE" w14:textId="39025329" w:rsid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</w:t>
      </w:r>
      <w:r w:rsidR="00433DD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ว่างบการเงิน</w:t>
      </w:r>
      <w:r w:rsidR="00AC594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ของบริษัทแสดงรายการและเหตุการณ์</w:t>
      </w:r>
      <w:r w:rsidR="005E4F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59B05575" w14:textId="66285AC4" w:rsid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184924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</w:t>
      </w:r>
      <w:r w:rsidR="006445B4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 w:rsidR="00177C9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 w:rsidR="00653C85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CB5912" w14:textId="77777777" w:rsidR="000C3696" w:rsidRPr="000C3696" w:rsidRDefault="000C3696" w:rsidP="000C369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0024F324" w14:textId="77777777" w:rsidR="004C77BF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37276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6C21EA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24905943" w14:textId="0B8757FB" w:rsidR="000C3696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46EA75" w14:textId="559D8622" w:rsidR="00E40CA3" w:rsidRDefault="00E40CA3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2FBB51" w14:textId="1D31DAA9" w:rsidR="00E40CA3" w:rsidRDefault="00E40CA3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9E3CC5" w14:textId="77777777" w:rsidR="00E40CA3" w:rsidRDefault="00E40CA3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BD271F" w14:textId="77777777" w:rsidR="000C3696" w:rsidRPr="000C3696" w:rsidRDefault="000C3696" w:rsidP="00D35A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392B8F1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CD9F83" w14:textId="3D840A52" w:rsidR="000C3696" w:rsidRPr="000C3696" w:rsidRDefault="000C3696" w:rsidP="00D35A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</w:t>
      </w:r>
      <w:r w:rsidR="00FF7270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ในการตรวจสอบงบการเงิน</w:t>
      </w:r>
      <w:r w:rsidR="00DA470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DC48F2">
        <w:rPr>
          <w:rFonts w:ascii="Browallia New" w:hAnsi="Browallia New" w:cs="Browallia New" w:hint="cs"/>
          <w:sz w:val="28"/>
          <w:szCs w:val="28"/>
          <w:cs/>
          <w:lang w:bidi="th-TH"/>
        </w:rPr>
        <w:t>ในงวด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61C2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C1FDF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="001125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216D33A4" w14:textId="77777777" w:rsidR="000C3696" w:rsidRPr="000C3696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62E641" w14:textId="77777777" w:rsidR="000C3696" w:rsidRPr="009162EF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E2836FC" w14:textId="77777777" w:rsidR="000C3696" w:rsidRPr="000C3696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D246A1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C77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78EC434F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ADF3014" w14:textId="77777777"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2785</w:t>
      </w:r>
      <w:r w:rsidR="000C3696"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14:paraId="7F4424D6" w14:textId="77777777"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462112" w14:textId="77777777"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16FAF24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49EDECD" w14:textId="0EE758BA" w:rsidR="000C3696" w:rsidRPr="00652E93" w:rsidRDefault="00E823C4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823C4">
        <w:rPr>
          <w:rFonts w:ascii="Browallia New" w:hAnsi="Browallia New" w:cs="Browallia New"/>
          <w:sz w:val="28"/>
          <w:szCs w:val="28"/>
          <w:lang w:val="en-US"/>
        </w:rPr>
        <w:t>26</w:t>
      </w:r>
      <w:r w:rsidR="00577A96" w:rsidRPr="00E823C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823C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577A96" w:rsidRPr="00E823C4">
        <w:rPr>
          <w:rFonts w:ascii="Browallia New" w:hAnsi="Browallia New" w:cs="Browallia New"/>
          <w:sz w:val="28"/>
          <w:szCs w:val="28"/>
          <w:lang w:val="en-US"/>
        </w:rPr>
        <w:t xml:space="preserve"> 2563</w:t>
      </w:r>
    </w:p>
    <w:p w14:paraId="0DD65FCD" w14:textId="77777777" w:rsidR="004C77BF" w:rsidRDefault="004C77BF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2602BA" w14:textId="77777777"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sectPr w:rsid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13AE6" w14:textId="77777777" w:rsidR="00914B62" w:rsidRDefault="00914B62">
      <w:r>
        <w:separator/>
      </w:r>
    </w:p>
  </w:endnote>
  <w:endnote w:type="continuationSeparator" w:id="0">
    <w:p w14:paraId="1F477E90" w14:textId="77777777" w:rsidR="00914B62" w:rsidRDefault="0091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E2FCC" w14:textId="77777777" w:rsidR="00914B62" w:rsidRDefault="00914B62">
      <w:bookmarkStart w:id="0" w:name="_Hlk482348182"/>
      <w:bookmarkEnd w:id="0"/>
      <w:r>
        <w:separator/>
      </w:r>
    </w:p>
  </w:footnote>
  <w:footnote w:type="continuationSeparator" w:id="0">
    <w:p w14:paraId="49FE2426" w14:textId="77777777" w:rsidR="00914B62" w:rsidRDefault="00914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C3F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F528" w14:textId="28F76149" w:rsidR="00B63D0E" w:rsidRDefault="00B63D0E" w:rsidP="00D96128">
    <w:pPr>
      <w:pStyle w:val="Header"/>
      <w:jc w:val="right"/>
    </w:pPr>
  </w:p>
  <w:p w14:paraId="7A72A9B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3281C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9E6A0E5" w14:textId="5A906F7E" w:rsidR="00D460E7" w:rsidRDefault="00CD4D4E" w:rsidP="00F275A2">
    <w:pPr>
      <w:pStyle w:val="Header"/>
      <w:tabs>
        <w:tab w:val="clear" w:pos="8562"/>
        <w:tab w:val="left" w:pos="5328"/>
      </w:tabs>
      <w:spacing w:line="276" w:lineRule="auto"/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F45"/>
    <w:rsid w:val="00004B8D"/>
    <w:rsid w:val="00005570"/>
    <w:rsid w:val="000162B0"/>
    <w:rsid w:val="00017E28"/>
    <w:rsid w:val="00020985"/>
    <w:rsid w:val="00023475"/>
    <w:rsid w:val="00023709"/>
    <w:rsid w:val="00027675"/>
    <w:rsid w:val="0003023B"/>
    <w:rsid w:val="00031D17"/>
    <w:rsid w:val="00044ACE"/>
    <w:rsid w:val="0004550E"/>
    <w:rsid w:val="00052614"/>
    <w:rsid w:val="000607DC"/>
    <w:rsid w:val="00062E85"/>
    <w:rsid w:val="000723F7"/>
    <w:rsid w:val="00074485"/>
    <w:rsid w:val="00082043"/>
    <w:rsid w:val="000828F1"/>
    <w:rsid w:val="00082F59"/>
    <w:rsid w:val="00094333"/>
    <w:rsid w:val="00097FAB"/>
    <w:rsid w:val="000B65E3"/>
    <w:rsid w:val="000B7090"/>
    <w:rsid w:val="000C0217"/>
    <w:rsid w:val="000C3696"/>
    <w:rsid w:val="000C59FC"/>
    <w:rsid w:val="000C6E2B"/>
    <w:rsid w:val="000D28BD"/>
    <w:rsid w:val="000E52CE"/>
    <w:rsid w:val="000E5B43"/>
    <w:rsid w:val="000E7C45"/>
    <w:rsid w:val="000F3AAB"/>
    <w:rsid w:val="000F4EE8"/>
    <w:rsid w:val="000F6880"/>
    <w:rsid w:val="000F6E25"/>
    <w:rsid w:val="001011DF"/>
    <w:rsid w:val="00105179"/>
    <w:rsid w:val="001125D5"/>
    <w:rsid w:val="00112871"/>
    <w:rsid w:val="00112B69"/>
    <w:rsid w:val="001200B5"/>
    <w:rsid w:val="00131396"/>
    <w:rsid w:val="001316D3"/>
    <w:rsid w:val="00134B1D"/>
    <w:rsid w:val="001554CD"/>
    <w:rsid w:val="00155A91"/>
    <w:rsid w:val="001613E2"/>
    <w:rsid w:val="00163B70"/>
    <w:rsid w:val="0016459D"/>
    <w:rsid w:val="00167017"/>
    <w:rsid w:val="00177C97"/>
    <w:rsid w:val="00184924"/>
    <w:rsid w:val="0019210D"/>
    <w:rsid w:val="00195DE9"/>
    <w:rsid w:val="001A0942"/>
    <w:rsid w:val="001A2060"/>
    <w:rsid w:val="001A2424"/>
    <w:rsid w:val="001A3BFB"/>
    <w:rsid w:val="001A3C20"/>
    <w:rsid w:val="001A62B0"/>
    <w:rsid w:val="001B198C"/>
    <w:rsid w:val="001B7388"/>
    <w:rsid w:val="001C032C"/>
    <w:rsid w:val="001C7B0D"/>
    <w:rsid w:val="001D2302"/>
    <w:rsid w:val="001D7BB3"/>
    <w:rsid w:val="001E12A6"/>
    <w:rsid w:val="001E2314"/>
    <w:rsid w:val="001E3189"/>
    <w:rsid w:val="001E3EB4"/>
    <w:rsid w:val="001E498F"/>
    <w:rsid w:val="00206E87"/>
    <w:rsid w:val="002072CF"/>
    <w:rsid w:val="0022518C"/>
    <w:rsid w:val="00236FD5"/>
    <w:rsid w:val="00237A7E"/>
    <w:rsid w:val="00241F16"/>
    <w:rsid w:val="00246D21"/>
    <w:rsid w:val="00247365"/>
    <w:rsid w:val="00247969"/>
    <w:rsid w:val="00250ADA"/>
    <w:rsid w:val="0026072E"/>
    <w:rsid w:val="0026182A"/>
    <w:rsid w:val="00277EBE"/>
    <w:rsid w:val="002838FB"/>
    <w:rsid w:val="00285249"/>
    <w:rsid w:val="00295C25"/>
    <w:rsid w:val="002A12B8"/>
    <w:rsid w:val="002A252E"/>
    <w:rsid w:val="002A5915"/>
    <w:rsid w:val="002B5A4A"/>
    <w:rsid w:val="002C623D"/>
    <w:rsid w:val="002D329D"/>
    <w:rsid w:val="002D5474"/>
    <w:rsid w:val="002D5A0F"/>
    <w:rsid w:val="002D6166"/>
    <w:rsid w:val="002D6E25"/>
    <w:rsid w:val="002E02F4"/>
    <w:rsid w:val="002E1B04"/>
    <w:rsid w:val="002E40E6"/>
    <w:rsid w:val="002E4FA2"/>
    <w:rsid w:val="002E7F1E"/>
    <w:rsid w:val="002F0FA4"/>
    <w:rsid w:val="002F2DEB"/>
    <w:rsid w:val="002F3903"/>
    <w:rsid w:val="002F4A52"/>
    <w:rsid w:val="002F7D90"/>
    <w:rsid w:val="00300221"/>
    <w:rsid w:val="0030026A"/>
    <w:rsid w:val="003015CE"/>
    <w:rsid w:val="00305173"/>
    <w:rsid w:val="0030537A"/>
    <w:rsid w:val="00310764"/>
    <w:rsid w:val="00314808"/>
    <w:rsid w:val="0031535A"/>
    <w:rsid w:val="003167C7"/>
    <w:rsid w:val="00321A76"/>
    <w:rsid w:val="00322B62"/>
    <w:rsid w:val="00330AA1"/>
    <w:rsid w:val="0033238A"/>
    <w:rsid w:val="00335E5B"/>
    <w:rsid w:val="00346EB3"/>
    <w:rsid w:val="00350852"/>
    <w:rsid w:val="00353277"/>
    <w:rsid w:val="00354F5D"/>
    <w:rsid w:val="0036396F"/>
    <w:rsid w:val="00365ECE"/>
    <w:rsid w:val="0037276F"/>
    <w:rsid w:val="00372F7C"/>
    <w:rsid w:val="003744DA"/>
    <w:rsid w:val="003769C5"/>
    <w:rsid w:val="00380863"/>
    <w:rsid w:val="003838AD"/>
    <w:rsid w:val="00384904"/>
    <w:rsid w:val="00385A7C"/>
    <w:rsid w:val="003A01CA"/>
    <w:rsid w:val="003B4CCD"/>
    <w:rsid w:val="003B4DED"/>
    <w:rsid w:val="003B5E47"/>
    <w:rsid w:val="003C12C5"/>
    <w:rsid w:val="003C27EF"/>
    <w:rsid w:val="003C32E9"/>
    <w:rsid w:val="003C3898"/>
    <w:rsid w:val="003D0BFB"/>
    <w:rsid w:val="003D2605"/>
    <w:rsid w:val="003D64D6"/>
    <w:rsid w:val="003E034A"/>
    <w:rsid w:val="003E3E21"/>
    <w:rsid w:val="003E53C2"/>
    <w:rsid w:val="003F16DE"/>
    <w:rsid w:val="00416281"/>
    <w:rsid w:val="00420896"/>
    <w:rsid w:val="00422353"/>
    <w:rsid w:val="00426915"/>
    <w:rsid w:val="0042747D"/>
    <w:rsid w:val="00433DD9"/>
    <w:rsid w:val="00433F63"/>
    <w:rsid w:val="00435788"/>
    <w:rsid w:val="004359E6"/>
    <w:rsid w:val="004422BC"/>
    <w:rsid w:val="00443CE3"/>
    <w:rsid w:val="00452E7B"/>
    <w:rsid w:val="004546FA"/>
    <w:rsid w:val="00460366"/>
    <w:rsid w:val="004625ED"/>
    <w:rsid w:val="00467454"/>
    <w:rsid w:val="00481FE7"/>
    <w:rsid w:val="00484212"/>
    <w:rsid w:val="0048532C"/>
    <w:rsid w:val="00487866"/>
    <w:rsid w:val="0049103F"/>
    <w:rsid w:val="004A0DFE"/>
    <w:rsid w:val="004A3C62"/>
    <w:rsid w:val="004A6F4E"/>
    <w:rsid w:val="004B08D3"/>
    <w:rsid w:val="004B1DD4"/>
    <w:rsid w:val="004C06FA"/>
    <w:rsid w:val="004C0971"/>
    <w:rsid w:val="004C0C25"/>
    <w:rsid w:val="004C2111"/>
    <w:rsid w:val="004C732E"/>
    <w:rsid w:val="004C77BF"/>
    <w:rsid w:val="004D12E2"/>
    <w:rsid w:val="004D20AE"/>
    <w:rsid w:val="004D3578"/>
    <w:rsid w:val="004F1A16"/>
    <w:rsid w:val="004F207F"/>
    <w:rsid w:val="004F21DF"/>
    <w:rsid w:val="004F33D1"/>
    <w:rsid w:val="004F5D91"/>
    <w:rsid w:val="005070FA"/>
    <w:rsid w:val="00520C21"/>
    <w:rsid w:val="0052186A"/>
    <w:rsid w:val="00523C78"/>
    <w:rsid w:val="005321DA"/>
    <w:rsid w:val="0054076A"/>
    <w:rsid w:val="00542158"/>
    <w:rsid w:val="00545206"/>
    <w:rsid w:val="00547541"/>
    <w:rsid w:val="00551365"/>
    <w:rsid w:val="00555543"/>
    <w:rsid w:val="005627FF"/>
    <w:rsid w:val="00577A96"/>
    <w:rsid w:val="00577D61"/>
    <w:rsid w:val="005822AC"/>
    <w:rsid w:val="005B405A"/>
    <w:rsid w:val="005B49DB"/>
    <w:rsid w:val="005C1F5C"/>
    <w:rsid w:val="005C2CCB"/>
    <w:rsid w:val="005C6479"/>
    <w:rsid w:val="005C69FD"/>
    <w:rsid w:val="005D5B34"/>
    <w:rsid w:val="005D7025"/>
    <w:rsid w:val="005E2D67"/>
    <w:rsid w:val="005E30D5"/>
    <w:rsid w:val="005E4FE3"/>
    <w:rsid w:val="005E5578"/>
    <w:rsid w:val="005E65F3"/>
    <w:rsid w:val="005F07B6"/>
    <w:rsid w:val="005F4709"/>
    <w:rsid w:val="005F4D62"/>
    <w:rsid w:val="005F64FC"/>
    <w:rsid w:val="00610ED7"/>
    <w:rsid w:val="00620CE3"/>
    <w:rsid w:val="00621086"/>
    <w:rsid w:val="006312DD"/>
    <w:rsid w:val="00632EA2"/>
    <w:rsid w:val="006365A1"/>
    <w:rsid w:val="00636AA2"/>
    <w:rsid w:val="00641FA0"/>
    <w:rsid w:val="006445B4"/>
    <w:rsid w:val="00645462"/>
    <w:rsid w:val="00652E93"/>
    <w:rsid w:val="00653C85"/>
    <w:rsid w:val="00657B0F"/>
    <w:rsid w:val="006628BC"/>
    <w:rsid w:val="00666764"/>
    <w:rsid w:val="0066694B"/>
    <w:rsid w:val="00667DB6"/>
    <w:rsid w:val="006771E8"/>
    <w:rsid w:val="00677C01"/>
    <w:rsid w:val="00683CC7"/>
    <w:rsid w:val="00684B9B"/>
    <w:rsid w:val="006873FD"/>
    <w:rsid w:val="006910F4"/>
    <w:rsid w:val="00692CA5"/>
    <w:rsid w:val="006932D7"/>
    <w:rsid w:val="00694ACE"/>
    <w:rsid w:val="006A0C3B"/>
    <w:rsid w:val="006A221B"/>
    <w:rsid w:val="006B06A2"/>
    <w:rsid w:val="006B2FE4"/>
    <w:rsid w:val="006C05E4"/>
    <w:rsid w:val="006C21EA"/>
    <w:rsid w:val="006C38D4"/>
    <w:rsid w:val="006C3D37"/>
    <w:rsid w:val="006C6376"/>
    <w:rsid w:val="006C6E8C"/>
    <w:rsid w:val="006C7CCA"/>
    <w:rsid w:val="006D6FF5"/>
    <w:rsid w:val="006E186D"/>
    <w:rsid w:val="006E749E"/>
    <w:rsid w:val="006F1B19"/>
    <w:rsid w:val="006F29ED"/>
    <w:rsid w:val="006F4F77"/>
    <w:rsid w:val="006F7580"/>
    <w:rsid w:val="006F77EB"/>
    <w:rsid w:val="0070147C"/>
    <w:rsid w:val="007052EC"/>
    <w:rsid w:val="0071205C"/>
    <w:rsid w:val="00714FD6"/>
    <w:rsid w:val="007265F7"/>
    <w:rsid w:val="00727FC9"/>
    <w:rsid w:val="00731894"/>
    <w:rsid w:val="00734D83"/>
    <w:rsid w:val="007434DA"/>
    <w:rsid w:val="007466F8"/>
    <w:rsid w:val="00746796"/>
    <w:rsid w:val="00746D91"/>
    <w:rsid w:val="0075598A"/>
    <w:rsid w:val="00761524"/>
    <w:rsid w:val="00761813"/>
    <w:rsid w:val="00761C20"/>
    <w:rsid w:val="00770A84"/>
    <w:rsid w:val="00771B85"/>
    <w:rsid w:val="00775627"/>
    <w:rsid w:val="00775DA6"/>
    <w:rsid w:val="00776033"/>
    <w:rsid w:val="0078170A"/>
    <w:rsid w:val="00786102"/>
    <w:rsid w:val="00790956"/>
    <w:rsid w:val="00791139"/>
    <w:rsid w:val="007923AB"/>
    <w:rsid w:val="0079502D"/>
    <w:rsid w:val="00796BBF"/>
    <w:rsid w:val="007A0755"/>
    <w:rsid w:val="007A31D9"/>
    <w:rsid w:val="007A3283"/>
    <w:rsid w:val="007A74F9"/>
    <w:rsid w:val="007B0457"/>
    <w:rsid w:val="007B10B4"/>
    <w:rsid w:val="007B35A8"/>
    <w:rsid w:val="007C32D8"/>
    <w:rsid w:val="007D41A1"/>
    <w:rsid w:val="007F40E1"/>
    <w:rsid w:val="00802730"/>
    <w:rsid w:val="008033D0"/>
    <w:rsid w:val="00803FB6"/>
    <w:rsid w:val="008059EF"/>
    <w:rsid w:val="008128F7"/>
    <w:rsid w:val="00812938"/>
    <w:rsid w:val="00816233"/>
    <w:rsid w:val="0082128A"/>
    <w:rsid w:val="00826CEA"/>
    <w:rsid w:val="00827B71"/>
    <w:rsid w:val="00830DAC"/>
    <w:rsid w:val="0083134C"/>
    <w:rsid w:val="00832F51"/>
    <w:rsid w:val="00834F4A"/>
    <w:rsid w:val="00841F87"/>
    <w:rsid w:val="00843100"/>
    <w:rsid w:val="00847054"/>
    <w:rsid w:val="00850F25"/>
    <w:rsid w:val="008534AA"/>
    <w:rsid w:val="008575C6"/>
    <w:rsid w:val="00857D2A"/>
    <w:rsid w:val="008719C2"/>
    <w:rsid w:val="008762D5"/>
    <w:rsid w:val="00882D56"/>
    <w:rsid w:val="00884FF7"/>
    <w:rsid w:val="00893652"/>
    <w:rsid w:val="008937D9"/>
    <w:rsid w:val="00894ACE"/>
    <w:rsid w:val="008B0459"/>
    <w:rsid w:val="008B0E31"/>
    <w:rsid w:val="008B19D9"/>
    <w:rsid w:val="008B1FD3"/>
    <w:rsid w:val="008B204B"/>
    <w:rsid w:val="008C2F6A"/>
    <w:rsid w:val="008C49AE"/>
    <w:rsid w:val="008C4AFB"/>
    <w:rsid w:val="008C59F7"/>
    <w:rsid w:val="008E620D"/>
    <w:rsid w:val="008E7687"/>
    <w:rsid w:val="008F0E3C"/>
    <w:rsid w:val="008F0FDD"/>
    <w:rsid w:val="008F11FA"/>
    <w:rsid w:val="008F33AE"/>
    <w:rsid w:val="008F4ACA"/>
    <w:rsid w:val="008F7A4D"/>
    <w:rsid w:val="00912F98"/>
    <w:rsid w:val="00914B62"/>
    <w:rsid w:val="009162CF"/>
    <w:rsid w:val="009162EF"/>
    <w:rsid w:val="00917FBB"/>
    <w:rsid w:val="009219CA"/>
    <w:rsid w:val="009223D3"/>
    <w:rsid w:val="00931D7A"/>
    <w:rsid w:val="00935D8D"/>
    <w:rsid w:val="00940FC7"/>
    <w:rsid w:val="00941DB8"/>
    <w:rsid w:val="00942FE8"/>
    <w:rsid w:val="00957E70"/>
    <w:rsid w:val="00963F03"/>
    <w:rsid w:val="00970DAB"/>
    <w:rsid w:val="00972925"/>
    <w:rsid w:val="0097321D"/>
    <w:rsid w:val="00984FF4"/>
    <w:rsid w:val="009859F3"/>
    <w:rsid w:val="009870F8"/>
    <w:rsid w:val="00990F10"/>
    <w:rsid w:val="00992531"/>
    <w:rsid w:val="00995CD5"/>
    <w:rsid w:val="00997874"/>
    <w:rsid w:val="009A1787"/>
    <w:rsid w:val="009A4F5A"/>
    <w:rsid w:val="009A6B50"/>
    <w:rsid w:val="009B1F44"/>
    <w:rsid w:val="009B4573"/>
    <w:rsid w:val="009B6981"/>
    <w:rsid w:val="009C002A"/>
    <w:rsid w:val="009C1FDF"/>
    <w:rsid w:val="009D0563"/>
    <w:rsid w:val="009D4BEF"/>
    <w:rsid w:val="009E240B"/>
    <w:rsid w:val="009E278C"/>
    <w:rsid w:val="009F2AE8"/>
    <w:rsid w:val="009F41EF"/>
    <w:rsid w:val="009F6EDC"/>
    <w:rsid w:val="00A035CE"/>
    <w:rsid w:val="00A0537F"/>
    <w:rsid w:val="00A0602E"/>
    <w:rsid w:val="00A06C1F"/>
    <w:rsid w:val="00A07FFA"/>
    <w:rsid w:val="00A11FB4"/>
    <w:rsid w:val="00A1550B"/>
    <w:rsid w:val="00A172A4"/>
    <w:rsid w:val="00A3206C"/>
    <w:rsid w:val="00A35782"/>
    <w:rsid w:val="00A362F9"/>
    <w:rsid w:val="00A43EE6"/>
    <w:rsid w:val="00A53F9B"/>
    <w:rsid w:val="00A60F49"/>
    <w:rsid w:val="00A61E15"/>
    <w:rsid w:val="00A66F91"/>
    <w:rsid w:val="00A670C0"/>
    <w:rsid w:val="00A70229"/>
    <w:rsid w:val="00A738D0"/>
    <w:rsid w:val="00A918D1"/>
    <w:rsid w:val="00A91F2A"/>
    <w:rsid w:val="00A93723"/>
    <w:rsid w:val="00A93A9A"/>
    <w:rsid w:val="00AA0648"/>
    <w:rsid w:val="00AA5C16"/>
    <w:rsid w:val="00AC31D4"/>
    <w:rsid w:val="00AC594A"/>
    <w:rsid w:val="00AC6098"/>
    <w:rsid w:val="00AD026E"/>
    <w:rsid w:val="00AD173B"/>
    <w:rsid w:val="00AD3B26"/>
    <w:rsid w:val="00AE0190"/>
    <w:rsid w:val="00AE2BF6"/>
    <w:rsid w:val="00AE3370"/>
    <w:rsid w:val="00AE64CA"/>
    <w:rsid w:val="00AF7092"/>
    <w:rsid w:val="00B00665"/>
    <w:rsid w:val="00B049A3"/>
    <w:rsid w:val="00B1324D"/>
    <w:rsid w:val="00B14D25"/>
    <w:rsid w:val="00B157E2"/>
    <w:rsid w:val="00B170EF"/>
    <w:rsid w:val="00B24A45"/>
    <w:rsid w:val="00B251D9"/>
    <w:rsid w:val="00B25B92"/>
    <w:rsid w:val="00B26948"/>
    <w:rsid w:val="00B30FEB"/>
    <w:rsid w:val="00B34D51"/>
    <w:rsid w:val="00B36A0E"/>
    <w:rsid w:val="00B36BA1"/>
    <w:rsid w:val="00B402B3"/>
    <w:rsid w:val="00B40D67"/>
    <w:rsid w:val="00B42887"/>
    <w:rsid w:val="00B43C45"/>
    <w:rsid w:val="00B532A4"/>
    <w:rsid w:val="00B55EE8"/>
    <w:rsid w:val="00B56E6C"/>
    <w:rsid w:val="00B63D0E"/>
    <w:rsid w:val="00B70AB1"/>
    <w:rsid w:val="00B7284F"/>
    <w:rsid w:val="00B75600"/>
    <w:rsid w:val="00B83039"/>
    <w:rsid w:val="00BA0709"/>
    <w:rsid w:val="00BA5B00"/>
    <w:rsid w:val="00BB1A07"/>
    <w:rsid w:val="00BB43B5"/>
    <w:rsid w:val="00BB67E2"/>
    <w:rsid w:val="00BB6DAD"/>
    <w:rsid w:val="00BB7346"/>
    <w:rsid w:val="00BC1555"/>
    <w:rsid w:val="00BC5BFE"/>
    <w:rsid w:val="00BC60A9"/>
    <w:rsid w:val="00BC674C"/>
    <w:rsid w:val="00BD57F9"/>
    <w:rsid w:val="00BE0C8A"/>
    <w:rsid w:val="00BE334D"/>
    <w:rsid w:val="00BE4988"/>
    <w:rsid w:val="00BF0B4F"/>
    <w:rsid w:val="00BF1C24"/>
    <w:rsid w:val="00BF5E73"/>
    <w:rsid w:val="00C00141"/>
    <w:rsid w:val="00C0317E"/>
    <w:rsid w:val="00C037EE"/>
    <w:rsid w:val="00C04450"/>
    <w:rsid w:val="00C0488C"/>
    <w:rsid w:val="00C06939"/>
    <w:rsid w:val="00C10051"/>
    <w:rsid w:val="00C11C3B"/>
    <w:rsid w:val="00C1425C"/>
    <w:rsid w:val="00C21E3B"/>
    <w:rsid w:val="00C2608E"/>
    <w:rsid w:val="00C26D76"/>
    <w:rsid w:val="00C35B1A"/>
    <w:rsid w:val="00C41C7D"/>
    <w:rsid w:val="00C43487"/>
    <w:rsid w:val="00C471C9"/>
    <w:rsid w:val="00C564A6"/>
    <w:rsid w:val="00C61B36"/>
    <w:rsid w:val="00C63023"/>
    <w:rsid w:val="00C63743"/>
    <w:rsid w:val="00C65EBD"/>
    <w:rsid w:val="00C66C1D"/>
    <w:rsid w:val="00C76C6C"/>
    <w:rsid w:val="00C80EC5"/>
    <w:rsid w:val="00C83ECD"/>
    <w:rsid w:val="00C8440F"/>
    <w:rsid w:val="00C86BB9"/>
    <w:rsid w:val="00C8772C"/>
    <w:rsid w:val="00C968E1"/>
    <w:rsid w:val="00CA0986"/>
    <w:rsid w:val="00CA43FD"/>
    <w:rsid w:val="00CB18EB"/>
    <w:rsid w:val="00CB3B35"/>
    <w:rsid w:val="00CB441E"/>
    <w:rsid w:val="00CC72E9"/>
    <w:rsid w:val="00CD25C2"/>
    <w:rsid w:val="00CD4D4E"/>
    <w:rsid w:val="00CE092A"/>
    <w:rsid w:val="00CE24E5"/>
    <w:rsid w:val="00CE3500"/>
    <w:rsid w:val="00CE41DB"/>
    <w:rsid w:val="00CE4D96"/>
    <w:rsid w:val="00CF2DAE"/>
    <w:rsid w:val="00D04C03"/>
    <w:rsid w:val="00D04F1D"/>
    <w:rsid w:val="00D078C4"/>
    <w:rsid w:val="00D15EA5"/>
    <w:rsid w:val="00D2100B"/>
    <w:rsid w:val="00D21217"/>
    <w:rsid w:val="00D24220"/>
    <w:rsid w:val="00D3089E"/>
    <w:rsid w:val="00D31D7A"/>
    <w:rsid w:val="00D33E60"/>
    <w:rsid w:val="00D35A88"/>
    <w:rsid w:val="00D430AD"/>
    <w:rsid w:val="00D460E7"/>
    <w:rsid w:val="00D63ABC"/>
    <w:rsid w:val="00D675F1"/>
    <w:rsid w:val="00D73B0A"/>
    <w:rsid w:val="00D73B96"/>
    <w:rsid w:val="00D80807"/>
    <w:rsid w:val="00D8663B"/>
    <w:rsid w:val="00D86917"/>
    <w:rsid w:val="00D87AD4"/>
    <w:rsid w:val="00D91FCE"/>
    <w:rsid w:val="00D92F9A"/>
    <w:rsid w:val="00D9427D"/>
    <w:rsid w:val="00D96128"/>
    <w:rsid w:val="00DA2D3D"/>
    <w:rsid w:val="00DA36EE"/>
    <w:rsid w:val="00DA452E"/>
    <w:rsid w:val="00DA470A"/>
    <w:rsid w:val="00DA5128"/>
    <w:rsid w:val="00DB1D79"/>
    <w:rsid w:val="00DB308D"/>
    <w:rsid w:val="00DB5F40"/>
    <w:rsid w:val="00DB7F05"/>
    <w:rsid w:val="00DC48F2"/>
    <w:rsid w:val="00DC5F74"/>
    <w:rsid w:val="00DD1E47"/>
    <w:rsid w:val="00DD2ADC"/>
    <w:rsid w:val="00DD61A9"/>
    <w:rsid w:val="00DD6EF1"/>
    <w:rsid w:val="00DE18A1"/>
    <w:rsid w:val="00DE4958"/>
    <w:rsid w:val="00DE7E33"/>
    <w:rsid w:val="00E04361"/>
    <w:rsid w:val="00E04F37"/>
    <w:rsid w:val="00E0507D"/>
    <w:rsid w:val="00E05792"/>
    <w:rsid w:val="00E064FD"/>
    <w:rsid w:val="00E1053A"/>
    <w:rsid w:val="00E11243"/>
    <w:rsid w:val="00E13248"/>
    <w:rsid w:val="00E268E4"/>
    <w:rsid w:val="00E26AF3"/>
    <w:rsid w:val="00E276E0"/>
    <w:rsid w:val="00E314EA"/>
    <w:rsid w:val="00E33FDA"/>
    <w:rsid w:val="00E406D5"/>
    <w:rsid w:val="00E40CA3"/>
    <w:rsid w:val="00E41F53"/>
    <w:rsid w:val="00E51322"/>
    <w:rsid w:val="00E5165E"/>
    <w:rsid w:val="00E56701"/>
    <w:rsid w:val="00E57790"/>
    <w:rsid w:val="00E62613"/>
    <w:rsid w:val="00E62754"/>
    <w:rsid w:val="00E64D2D"/>
    <w:rsid w:val="00E67D8A"/>
    <w:rsid w:val="00E70383"/>
    <w:rsid w:val="00E71896"/>
    <w:rsid w:val="00E749A6"/>
    <w:rsid w:val="00E823C4"/>
    <w:rsid w:val="00E85D94"/>
    <w:rsid w:val="00E86B53"/>
    <w:rsid w:val="00E9110B"/>
    <w:rsid w:val="00E91258"/>
    <w:rsid w:val="00E93F8A"/>
    <w:rsid w:val="00E96618"/>
    <w:rsid w:val="00EA1830"/>
    <w:rsid w:val="00EA2B6F"/>
    <w:rsid w:val="00EB3478"/>
    <w:rsid w:val="00EB3D8D"/>
    <w:rsid w:val="00EB4B39"/>
    <w:rsid w:val="00EB6FE3"/>
    <w:rsid w:val="00EE0F65"/>
    <w:rsid w:val="00EE77C5"/>
    <w:rsid w:val="00EF5430"/>
    <w:rsid w:val="00F1764A"/>
    <w:rsid w:val="00F20AD8"/>
    <w:rsid w:val="00F2225F"/>
    <w:rsid w:val="00F246A1"/>
    <w:rsid w:val="00F25867"/>
    <w:rsid w:val="00F2599C"/>
    <w:rsid w:val="00F275A2"/>
    <w:rsid w:val="00F3388F"/>
    <w:rsid w:val="00F37917"/>
    <w:rsid w:val="00F5513E"/>
    <w:rsid w:val="00F63F3F"/>
    <w:rsid w:val="00F65E67"/>
    <w:rsid w:val="00F66FA5"/>
    <w:rsid w:val="00F71678"/>
    <w:rsid w:val="00F71A70"/>
    <w:rsid w:val="00F730E3"/>
    <w:rsid w:val="00F7438C"/>
    <w:rsid w:val="00F755E9"/>
    <w:rsid w:val="00F76A2F"/>
    <w:rsid w:val="00F77133"/>
    <w:rsid w:val="00F809EB"/>
    <w:rsid w:val="00F8470A"/>
    <w:rsid w:val="00F909CD"/>
    <w:rsid w:val="00F974D1"/>
    <w:rsid w:val="00FA16E0"/>
    <w:rsid w:val="00FA17D3"/>
    <w:rsid w:val="00FB26B5"/>
    <w:rsid w:val="00FB61C0"/>
    <w:rsid w:val="00FC1304"/>
    <w:rsid w:val="00FC4397"/>
    <w:rsid w:val="00FD05AD"/>
    <w:rsid w:val="00FD0666"/>
    <w:rsid w:val="00FD7295"/>
    <w:rsid w:val="00FE2187"/>
    <w:rsid w:val="00FE320C"/>
    <w:rsid w:val="00FE51BC"/>
    <w:rsid w:val="00FE6F1E"/>
    <w:rsid w:val="00FF0BC0"/>
    <w:rsid w:val="00FF14A9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E258D1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6C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7" ma:contentTypeDescription="Create a new document." ma:contentTypeScope="" ma:versionID="ccf987b3acfd96eedeb9a1842dd2f5d6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0e7ffbd4d3e6f5f85e9e4f62e91d8bd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9349-DA68-45B1-9BFE-A3431E5D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4149A-70BE-4FE3-BDB5-DE5237D3A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6</Pages>
  <Words>2121</Words>
  <Characters>9081</Characters>
  <Application>Microsoft Office Word</Application>
  <DocSecurity>0</DocSecurity>
  <Lines>201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2020-02-20T04:33:00Z</cp:lastPrinted>
  <dcterms:created xsi:type="dcterms:W3CDTF">2020-02-26T09:00:00Z</dcterms:created>
  <dcterms:modified xsi:type="dcterms:W3CDTF">2020-02-26T09:00:00Z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</Properties>
</file>